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1CBDA" w14:textId="77777777" w:rsidR="00C04A6C" w:rsidRPr="008E6D2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cs/>
        </w:rPr>
      </w:pPr>
      <w:bookmarkStart w:id="0" w:name="Title"/>
    </w:p>
    <w:p w14:paraId="549646E1" w14:textId="77777777"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242A1A07" w14:textId="77777777"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7E3554C8" w14:textId="77777777"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14:paraId="5F027F7B" w14:textId="77777777"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14:paraId="7DE17137" w14:textId="77777777"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4CC13B86" w14:textId="77777777"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2C1556ED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8A63C4">
        <w:rPr>
          <w:spacing w:val="-3"/>
          <w:szCs w:val="36"/>
        </w:rPr>
        <w:t>nterim financial statements</w:t>
      </w:r>
    </w:p>
    <w:p w14:paraId="49B4945E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 xml:space="preserve">for the three-month </w:t>
      </w:r>
      <w:r w:rsidRPr="00610BA4">
        <w:rPr>
          <w:szCs w:val="36"/>
        </w:rPr>
        <w:t xml:space="preserve">and </w:t>
      </w:r>
      <w:r w:rsidR="00B81ED4">
        <w:rPr>
          <w:szCs w:val="36"/>
        </w:rPr>
        <w:t>nine</w:t>
      </w:r>
      <w:r w:rsidRPr="00610BA4">
        <w:rPr>
          <w:szCs w:val="36"/>
        </w:rPr>
        <w:t>-month periods ended</w:t>
      </w:r>
    </w:p>
    <w:p w14:paraId="2FACC4EC" w14:textId="77777777" w:rsidR="001664AD" w:rsidRPr="00D47232" w:rsidRDefault="001664AD" w:rsidP="001664AD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 xml:space="preserve">30 </w:t>
      </w:r>
      <w:r w:rsidR="00B81ED4">
        <w:rPr>
          <w:spacing w:val="-3"/>
          <w:szCs w:val="36"/>
        </w:rPr>
        <w:t>September</w:t>
      </w:r>
      <w:r>
        <w:rPr>
          <w:spacing w:val="-3"/>
          <w:szCs w:val="36"/>
        </w:rPr>
        <w:t xml:space="preserve"> 2020</w:t>
      </w:r>
    </w:p>
    <w:p w14:paraId="120B655C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14:paraId="5A3C22CF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auditor’s review report</w:t>
      </w:r>
    </w:p>
    <w:p w14:paraId="5010355E" w14:textId="77777777" w:rsidR="00567519" w:rsidRDefault="00567519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18DC2CA5" w14:textId="77777777" w:rsidR="00AD38BC" w:rsidRPr="008A63C4" w:rsidRDefault="00AD38BC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51A97315" w14:textId="77777777"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14:paraId="6CB0CEDC" w14:textId="77777777"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14:paraId="55FCACC8" w14:textId="77777777" w:rsidR="00CC3304" w:rsidRDefault="00CC3304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D4CFF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36FFB265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0A6BABC7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FA9B806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0D05AA01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2D57AA74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732DF90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5B74C5D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33F95657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7F72172D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6F015CD" w14:textId="77777777" w:rsid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3814E6F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22AAE6EC" w14:textId="77777777" w:rsid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169A31C" w14:textId="77777777" w:rsidR="00924BC5" w:rsidRP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  <w:sectPr w:rsidR="00924BC5" w:rsidRPr="00CC3304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CA32591" w14:textId="77777777"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4EE96" w14:textId="77777777"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1D233" w14:textId="77777777"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DEB5C0" w14:textId="77777777" w:rsidR="000211B0" w:rsidRDefault="000211B0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D8E80CD" w14:textId="77777777" w:rsidR="000211B0" w:rsidRDefault="000211B0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0CCA23EB" w14:textId="77777777" w:rsidR="000211B0" w:rsidRDefault="000211B0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1D67AD" w14:textId="77777777" w:rsidR="000211B0" w:rsidRDefault="000211B0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C0D49" w14:textId="77777777" w:rsidR="000211B0" w:rsidRDefault="000211B0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9C2F9" w14:textId="551F4E4F"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14:paraId="2E899922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47C8C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EB06D6" w14:textId="77777777"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14:paraId="567222DF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3B0AAC3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5B93EE4E" w14:textId="77777777" w:rsidR="00E72ADB" w:rsidRPr="00E72ADB" w:rsidRDefault="00100CA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Limited, respectively, as at </w:t>
      </w:r>
      <w:r w:rsidR="001664AD">
        <w:rPr>
          <w:rFonts w:ascii="Times New Roman" w:hAnsi="Times New Roman" w:cs="Times New Roman"/>
          <w:sz w:val="22"/>
          <w:szCs w:val="20"/>
        </w:rPr>
        <w:t>30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B81ED4">
        <w:rPr>
          <w:rFonts w:ascii="Times New Roman" w:hAnsi="Times New Roman" w:cs="Times New Roman"/>
          <w:sz w:val="22"/>
          <w:szCs w:val="20"/>
        </w:rPr>
        <w:t>September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DF2C14">
        <w:rPr>
          <w:rFonts w:ascii="Times New Roman" w:hAnsi="Times New Roman"/>
          <w:sz w:val="22"/>
          <w:szCs w:val="20"/>
        </w:rPr>
        <w:t>,</w:t>
      </w:r>
      <w:r w:rsidR="00641ADB" w:rsidRPr="00641ADB">
        <w:rPr>
          <w:rFonts w:ascii="Times New Roman" w:hAnsi="Times New Roman" w:cstheme="minorBidi"/>
          <w:sz w:val="22"/>
          <w:szCs w:val="20"/>
        </w:rPr>
        <w:t xml:space="preserve"> </w:t>
      </w:r>
      <w:r w:rsidR="00641ADB">
        <w:rPr>
          <w:rFonts w:ascii="Times New Roman" w:hAnsi="Times New Roman" w:cstheme="minorBidi"/>
          <w:sz w:val="22"/>
          <w:szCs w:val="20"/>
        </w:rPr>
        <w:t xml:space="preserve">for the three-month and </w:t>
      </w:r>
      <w:r w:rsidR="00B81ED4">
        <w:rPr>
          <w:rFonts w:ascii="Times New Roman" w:hAnsi="Times New Roman" w:cstheme="minorBidi"/>
          <w:sz w:val="22"/>
          <w:szCs w:val="20"/>
        </w:rPr>
        <w:t>nine</w:t>
      </w:r>
      <w:r w:rsidR="00641ADB">
        <w:rPr>
          <w:rFonts w:ascii="Times New Roman" w:hAnsi="Times New Roman" w:cstheme="minorBidi"/>
          <w:sz w:val="22"/>
          <w:szCs w:val="20"/>
        </w:rPr>
        <w:t xml:space="preserve"> month periods ended 30 </w:t>
      </w:r>
      <w:r w:rsidR="00B81ED4">
        <w:rPr>
          <w:rFonts w:ascii="Times New Roman" w:hAnsi="Times New Roman" w:cstheme="minorBidi"/>
          <w:sz w:val="22"/>
          <w:szCs w:val="20"/>
        </w:rPr>
        <w:t>September</w:t>
      </w:r>
      <w:r w:rsidR="00641ADB">
        <w:rPr>
          <w:rFonts w:ascii="Times New Roman" w:hAnsi="Times New Roman" w:cstheme="minorBidi"/>
          <w:sz w:val="22"/>
          <w:szCs w:val="20"/>
        </w:rPr>
        <w:t xml:space="preserve"> 2020</w:t>
      </w:r>
      <w:r w:rsidR="00641ADB">
        <w:rPr>
          <w:rFonts w:ascii="Times New Roman" w:hAnsi="Times New Roman" w:cs="Times New Roman"/>
          <w:sz w:val="22"/>
          <w:szCs w:val="20"/>
        </w:rPr>
        <w:t>;</w:t>
      </w:r>
      <w:r w:rsidR="00641ADB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641ADB">
        <w:rPr>
          <w:rFonts w:ascii="Times New Roman" w:hAnsi="Times New Roman" w:cs="Times New Roman"/>
          <w:sz w:val="22"/>
          <w:szCs w:val="20"/>
        </w:rPr>
        <w:t>the consolidated and separate statement of</w:t>
      </w:r>
      <w:r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A371F6">
        <w:rPr>
          <w:rFonts w:ascii="Times New Roman" w:hAnsi="Times New Roman" w:cs="Times New Roman"/>
          <w:sz w:val="22"/>
          <w:szCs w:val="20"/>
        </w:rPr>
        <w:t>nine</w:t>
      </w:r>
      <w:r w:rsidRPr="00C627A5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1664AD">
        <w:rPr>
          <w:rFonts w:ascii="Times New Roman" w:hAnsi="Times New Roman" w:cs="Times New Roman"/>
          <w:sz w:val="22"/>
          <w:szCs w:val="20"/>
        </w:rPr>
        <w:t xml:space="preserve">30 </w:t>
      </w:r>
      <w:r w:rsidR="00B81ED4">
        <w:rPr>
          <w:rFonts w:ascii="Times New Roman" w:hAnsi="Times New Roman" w:cs="Times New Roman"/>
          <w:sz w:val="22"/>
          <w:szCs w:val="20"/>
        </w:rPr>
        <w:t>September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</w:t>
      </w:r>
      <w:r w:rsidR="00D47AA8">
        <w:rPr>
          <w:rFonts w:ascii="Times New Roman" w:hAnsi="Times New Roman" w:cs="Times New Roman"/>
          <w:sz w:val="22"/>
          <w:szCs w:val="20"/>
        </w:rPr>
        <w:t>.</w:t>
      </w:r>
    </w:p>
    <w:p w14:paraId="5529FCBA" w14:textId="77777777" w:rsidR="00D47AA8" w:rsidRDefault="00D47AA8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</w:p>
    <w:p w14:paraId="46D155F8" w14:textId="77777777" w:rsidR="00D47AA8" w:rsidRPr="00D47AA8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14:paraId="67DBE23C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7982FB26" w14:textId="77777777"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E9DB77" w14:textId="77777777"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1695250C" w14:textId="77777777"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72BAF567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9656B87" w14:textId="77777777"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12DADE4E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718F1C04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1A32C2D0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286854B2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4585EDCE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3E00DA11" w14:textId="77777777"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14:paraId="41BA9D09" w14:textId="77777777"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14:paraId="2F273A76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14:paraId="0EFA92B1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3DDA5144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B6C63AF" w14:textId="77777777" w:rsidR="000E3412" w:rsidRDefault="00570260" w:rsidP="000E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  <w:bookmarkStart w:id="2" w:name="Title2nd"/>
    </w:p>
    <w:p w14:paraId="08392371" w14:textId="77777777" w:rsidR="00924BC5" w:rsidRPr="000E3412" w:rsidRDefault="006B1358" w:rsidP="000E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 xml:space="preserve">11 November </w:t>
      </w:r>
      <w:r w:rsidR="00B81ED4">
        <w:rPr>
          <w:rFonts w:ascii="Times New Roman" w:hAnsi="Times New Roman" w:cs="Cordia New"/>
          <w:sz w:val="22"/>
          <w:szCs w:val="22"/>
        </w:rPr>
        <w:t>2020</w:t>
      </w:r>
      <w:bookmarkStart w:id="3" w:name="_GoBack"/>
      <w:bookmarkEnd w:id="3"/>
    </w:p>
    <w:bookmarkEnd w:id="2"/>
    <w:sectPr w:rsidR="00924BC5" w:rsidRPr="000E3412" w:rsidSect="000211B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E95C" w14:textId="77777777" w:rsidR="006C26A8" w:rsidRDefault="006C26A8">
      <w:r>
        <w:separator/>
      </w:r>
    </w:p>
  </w:endnote>
  <w:endnote w:type="continuationSeparator" w:id="0">
    <w:p w14:paraId="1B6FE7E9" w14:textId="77777777" w:rsidR="006C26A8" w:rsidRDefault="006C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C0FCE" w14:textId="77777777" w:rsidR="00D00E40" w:rsidRDefault="00D00E40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3176FF18" w14:textId="77777777" w:rsidR="00D00E40" w:rsidRDefault="00D00E40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73C3" w14:textId="77777777" w:rsidR="00D00E40" w:rsidRPr="007139C3" w:rsidRDefault="00D00E40" w:rsidP="008A00B0">
    <w:pPr>
      <w:pStyle w:val="Footer"/>
      <w:rPr>
        <w:rFonts w:ascii="Times New Roman" w:hAnsi="Times New Roman" w:cs="Times New Roman"/>
        <w:sz w:val="20"/>
        <w:szCs w:val="20"/>
      </w:rPr>
    </w:pPr>
  </w:p>
  <w:p w14:paraId="58D8D555" w14:textId="77777777" w:rsidR="00D00E40" w:rsidRPr="00360D92" w:rsidRDefault="00D00E40" w:rsidP="008A00B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077C1" w14:textId="2B4AA51E" w:rsidR="00D00E40" w:rsidRPr="000211B0" w:rsidRDefault="00D00E40" w:rsidP="000211B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2DF6F" w14:textId="77777777" w:rsidR="006C26A8" w:rsidRDefault="006C26A8">
      <w:r>
        <w:separator/>
      </w:r>
    </w:p>
  </w:footnote>
  <w:footnote w:type="continuationSeparator" w:id="0">
    <w:p w14:paraId="342291B9" w14:textId="77777777" w:rsidR="006C26A8" w:rsidRDefault="006C2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F8276" w14:textId="77777777" w:rsidR="00D00E40" w:rsidRDefault="00D00E40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14:paraId="20EC95AD" w14:textId="77777777" w:rsidR="00D00E40" w:rsidRPr="00247EF0" w:rsidRDefault="00D00E40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14:paraId="2F36D927" w14:textId="77777777" w:rsidR="00D00E40" w:rsidRPr="00247EF0" w:rsidRDefault="00D00E40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14:paraId="663575B2" w14:textId="77777777" w:rsidR="00D00E40" w:rsidRPr="00363DD3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BF12746" w14:textId="77777777" w:rsidR="00D00E40" w:rsidRPr="00363DD3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AEED6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F99403D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5423C5A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9121A85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6902147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2598D24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0886A96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C6D9B11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3E292D9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628729A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8C13EFB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89A1680" w14:textId="77777777" w:rsidR="00D00E40" w:rsidRDefault="00D00E4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378F" w14:textId="77777777" w:rsidR="000211B0" w:rsidRPr="00363DD3" w:rsidRDefault="000211B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5B281215" w14:textId="77777777" w:rsidR="000211B0" w:rsidRPr="00363DD3" w:rsidRDefault="000211B0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7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B663C"/>
    <w:multiLevelType w:val="hybridMultilevel"/>
    <w:tmpl w:val="2BF60A0E"/>
    <w:lvl w:ilvl="0" w:tplc="5C465CDE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5"/>
  </w:num>
  <w:num w:numId="14">
    <w:abstractNumId w:val="18"/>
  </w:num>
  <w:num w:numId="15">
    <w:abstractNumId w:val="22"/>
  </w:num>
  <w:num w:numId="16">
    <w:abstractNumId w:val="16"/>
  </w:num>
  <w:num w:numId="17">
    <w:abstractNumId w:val="11"/>
  </w:num>
  <w:num w:numId="18">
    <w:abstractNumId w:val="28"/>
  </w:num>
  <w:num w:numId="19">
    <w:abstractNumId w:val="29"/>
  </w:num>
  <w:num w:numId="20">
    <w:abstractNumId w:val="21"/>
  </w:num>
  <w:num w:numId="21">
    <w:abstractNumId w:val="13"/>
  </w:num>
  <w:num w:numId="22">
    <w:abstractNumId w:val="17"/>
  </w:num>
  <w:num w:numId="23">
    <w:abstractNumId w:val="19"/>
  </w:num>
  <w:num w:numId="24">
    <w:abstractNumId w:val="23"/>
  </w:num>
  <w:num w:numId="25">
    <w:abstractNumId w:val="14"/>
  </w:num>
  <w:num w:numId="26">
    <w:abstractNumId w:val="27"/>
  </w:num>
  <w:num w:numId="27">
    <w:abstractNumId w:val="26"/>
  </w:num>
  <w:num w:numId="28">
    <w:abstractNumId w:val="24"/>
  </w:num>
  <w:num w:numId="29">
    <w:abstractNumId w:val="18"/>
  </w:num>
  <w:num w:numId="30">
    <w:abstractNumId w:val="18"/>
  </w:num>
  <w:num w:numId="31">
    <w:abstractNumId w:val="10"/>
  </w:num>
  <w:num w:numId="32">
    <w:abstractNumId w:val="18"/>
  </w:num>
  <w:num w:numId="33">
    <w:abstractNumId w:val="12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453"/>
    <w:rsid w:val="00000534"/>
    <w:rsid w:val="000013BF"/>
    <w:rsid w:val="00001861"/>
    <w:rsid w:val="00002384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614"/>
    <w:rsid w:val="00017B24"/>
    <w:rsid w:val="00017C96"/>
    <w:rsid w:val="00020AE3"/>
    <w:rsid w:val="00020F15"/>
    <w:rsid w:val="000211B0"/>
    <w:rsid w:val="00022A30"/>
    <w:rsid w:val="000232AE"/>
    <w:rsid w:val="00023C6F"/>
    <w:rsid w:val="00024205"/>
    <w:rsid w:val="0002564A"/>
    <w:rsid w:val="00026A28"/>
    <w:rsid w:val="00026C11"/>
    <w:rsid w:val="000273EC"/>
    <w:rsid w:val="00030430"/>
    <w:rsid w:val="00031559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37ECF"/>
    <w:rsid w:val="000402DA"/>
    <w:rsid w:val="0004043F"/>
    <w:rsid w:val="000420C4"/>
    <w:rsid w:val="00042880"/>
    <w:rsid w:val="00042BE0"/>
    <w:rsid w:val="00042D15"/>
    <w:rsid w:val="00043402"/>
    <w:rsid w:val="00043D1D"/>
    <w:rsid w:val="0004489D"/>
    <w:rsid w:val="0004550E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53BA"/>
    <w:rsid w:val="000559CB"/>
    <w:rsid w:val="0005657E"/>
    <w:rsid w:val="00056636"/>
    <w:rsid w:val="00056BE2"/>
    <w:rsid w:val="00057C39"/>
    <w:rsid w:val="0006197A"/>
    <w:rsid w:val="0006231C"/>
    <w:rsid w:val="00063261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2649"/>
    <w:rsid w:val="00073177"/>
    <w:rsid w:val="00073694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071"/>
    <w:rsid w:val="0009109D"/>
    <w:rsid w:val="000915AA"/>
    <w:rsid w:val="0009177D"/>
    <w:rsid w:val="00091FE0"/>
    <w:rsid w:val="00092116"/>
    <w:rsid w:val="00092ED9"/>
    <w:rsid w:val="0009325C"/>
    <w:rsid w:val="00094F19"/>
    <w:rsid w:val="00096B86"/>
    <w:rsid w:val="000978CB"/>
    <w:rsid w:val="000A0738"/>
    <w:rsid w:val="000A17D3"/>
    <w:rsid w:val="000A23C1"/>
    <w:rsid w:val="000A29DE"/>
    <w:rsid w:val="000A2F2E"/>
    <w:rsid w:val="000A31E6"/>
    <w:rsid w:val="000A36E6"/>
    <w:rsid w:val="000A3EBE"/>
    <w:rsid w:val="000A3F68"/>
    <w:rsid w:val="000A3FFD"/>
    <w:rsid w:val="000A45AC"/>
    <w:rsid w:val="000A4F49"/>
    <w:rsid w:val="000A5CBA"/>
    <w:rsid w:val="000A64D0"/>
    <w:rsid w:val="000A744D"/>
    <w:rsid w:val="000A7FC7"/>
    <w:rsid w:val="000B01BE"/>
    <w:rsid w:val="000B02F9"/>
    <w:rsid w:val="000B159C"/>
    <w:rsid w:val="000B1753"/>
    <w:rsid w:val="000B21CD"/>
    <w:rsid w:val="000B2C94"/>
    <w:rsid w:val="000B310A"/>
    <w:rsid w:val="000B4093"/>
    <w:rsid w:val="000B4F90"/>
    <w:rsid w:val="000B51A9"/>
    <w:rsid w:val="000B689C"/>
    <w:rsid w:val="000B71EE"/>
    <w:rsid w:val="000C0EDE"/>
    <w:rsid w:val="000C1E8C"/>
    <w:rsid w:val="000C235D"/>
    <w:rsid w:val="000C320B"/>
    <w:rsid w:val="000C3982"/>
    <w:rsid w:val="000C3B26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412"/>
    <w:rsid w:val="000E3754"/>
    <w:rsid w:val="000E3D65"/>
    <w:rsid w:val="000E4A76"/>
    <w:rsid w:val="000E4B71"/>
    <w:rsid w:val="000E4D55"/>
    <w:rsid w:val="000E5014"/>
    <w:rsid w:val="000E5A76"/>
    <w:rsid w:val="000E5DE2"/>
    <w:rsid w:val="000E5DFF"/>
    <w:rsid w:val="000E7511"/>
    <w:rsid w:val="000F099F"/>
    <w:rsid w:val="000F14AF"/>
    <w:rsid w:val="000F220A"/>
    <w:rsid w:val="000F2B30"/>
    <w:rsid w:val="000F49BA"/>
    <w:rsid w:val="000F4AA9"/>
    <w:rsid w:val="000F4FA1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0CAB"/>
    <w:rsid w:val="0010222C"/>
    <w:rsid w:val="00103DBF"/>
    <w:rsid w:val="00103E59"/>
    <w:rsid w:val="0010490D"/>
    <w:rsid w:val="00104E4F"/>
    <w:rsid w:val="00105431"/>
    <w:rsid w:val="0010547D"/>
    <w:rsid w:val="00105A41"/>
    <w:rsid w:val="001061C4"/>
    <w:rsid w:val="00107764"/>
    <w:rsid w:val="001116CA"/>
    <w:rsid w:val="001120D3"/>
    <w:rsid w:val="00113611"/>
    <w:rsid w:val="001144D6"/>
    <w:rsid w:val="00114517"/>
    <w:rsid w:val="00114521"/>
    <w:rsid w:val="001155A0"/>
    <w:rsid w:val="00115609"/>
    <w:rsid w:val="00115911"/>
    <w:rsid w:val="00115B78"/>
    <w:rsid w:val="00116619"/>
    <w:rsid w:val="00116C8C"/>
    <w:rsid w:val="00117837"/>
    <w:rsid w:val="00120DB5"/>
    <w:rsid w:val="001227DC"/>
    <w:rsid w:val="00125563"/>
    <w:rsid w:val="00126098"/>
    <w:rsid w:val="00126722"/>
    <w:rsid w:val="001268F3"/>
    <w:rsid w:val="00126AF4"/>
    <w:rsid w:val="00126B60"/>
    <w:rsid w:val="0012767E"/>
    <w:rsid w:val="001279DC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3686E"/>
    <w:rsid w:val="00136971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475CA"/>
    <w:rsid w:val="00147BF5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5E8"/>
    <w:rsid w:val="0016299E"/>
    <w:rsid w:val="00162A39"/>
    <w:rsid w:val="00163FCB"/>
    <w:rsid w:val="001644E8"/>
    <w:rsid w:val="00164533"/>
    <w:rsid w:val="001647B8"/>
    <w:rsid w:val="001649B7"/>
    <w:rsid w:val="00165C07"/>
    <w:rsid w:val="0016615E"/>
    <w:rsid w:val="00166347"/>
    <w:rsid w:val="001664AD"/>
    <w:rsid w:val="0016658F"/>
    <w:rsid w:val="0016690C"/>
    <w:rsid w:val="00167C0B"/>
    <w:rsid w:val="001700B3"/>
    <w:rsid w:val="001701DA"/>
    <w:rsid w:val="00171E9C"/>
    <w:rsid w:val="00173A09"/>
    <w:rsid w:val="00174857"/>
    <w:rsid w:val="00174C28"/>
    <w:rsid w:val="00175053"/>
    <w:rsid w:val="0017580A"/>
    <w:rsid w:val="001759CC"/>
    <w:rsid w:val="00175D19"/>
    <w:rsid w:val="00176A0C"/>
    <w:rsid w:val="00176F75"/>
    <w:rsid w:val="00180B8F"/>
    <w:rsid w:val="001810B3"/>
    <w:rsid w:val="00181110"/>
    <w:rsid w:val="0018382D"/>
    <w:rsid w:val="001838EC"/>
    <w:rsid w:val="001840DB"/>
    <w:rsid w:val="001844E3"/>
    <w:rsid w:val="00184F48"/>
    <w:rsid w:val="00185F23"/>
    <w:rsid w:val="0018654F"/>
    <w:rsid w:val="00186551"/>
    <w:rsid w:val="0018761F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0235"/>
    <w:rsid w:val="001B1239"/>
    <w:rsid w:val="001B18BF"/>
    <w:rsid w:val="001B1926"/>
    <w:rsid w:val="001B1D32"/>
    <w:rsid w:val="001B2577"/>
    <w:rsid w:val="001B2CF4"/>
    <w:rsid w:val="001B2F77"/>
    <w:rsid w:val="001B3174"/>
    <w:rsid w:val="001B3186"/>
    <w:rsid w:val="001B4D59"/>
    <w:rsid w:val="001B5A03"/>
    <w:rsid w:val="001B7122"/>
    <w:rsid w:val="001B7E8F"/>
    <w:rsid w:val="001C1634"/>
    <w:rsid w:val="001C2E1A"/>
    <w:rsid w:val="001C47D6"/>
    <w:rsid w:val="001C4CFD"/>
    <w:rsid w:val="001C5A45"/>
    <w:rsid w:val="001C5B43"/>
    <w:rsid w:val="001C5BDF"/>
    <w:rsid w:val="001C5D1E"/>
    <w:rsid w:val="001C6377"/>
    <w:rsid w:val="001C63A5"/>
    <w:rsid w:val="001C66C8"/>
    <w:rsid w:val="001D027C"/>
    <w:rsid w:val="001D0E62"/>
    <w:rsid w:val="001D19D6"/>
    <w:rsid w:val="001D26B7"/>
    <w:rsid w:val="001D2F1A"/>
    <w:rsid w:val="001D3353"/>
    <w:rsid w:val="001D41ED"/>
    <w:rsid w:val="001D582D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5DB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3BB1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823"/>
    <w:rsid w:val="00211C1C"/>
    <w:rsid w:val="00211E07"/>
    <w:rsid w:val="00213E1E"/>
    <w:rsid w:val="0021460D"/>
    <w:rsid w:val="00214611"/>
    <w:rsid w:val="0021473D"/>
    <w:rsid w:val="00215DDF"/>
    <w:rsid w:val="002178F5"/>
    <w:rsid w:val="0022072A"/>
    <w:rsid w:val="00220FBC"/>
    <w:rsid w:val="002213B6"/>
    <w:rsid w:val="00221B98"/>
    <w:rsid w:val="00222611"/>
    <w:rsid w:val="00222FB2"/>
    <w:rsid w:val="00223713"/>
    <w:rsid w:val="0022384A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6A12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2CD0"/>
    <w:rsid w:val="002536B5"/>
    <w:rsid w:val="0025402A"/>
    <w:rsid w:val="002552C5"/>
    <w:rsid w:val="00255E25"/>
    <w:rsid w:val="00256288"/>
    <w:rsid w:val="0026024B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67378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0F94"/>
    <w:rsid w:val="00281787"/>
    <w:rsid w:val="002821F3"/>
    <w:rsid w:val="002826E4"/>
    <w:rsid w:val="0028352D"/>
    <w:rsid w:val="00283B4D"/>
    <w:rsid w:val="0028490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3BBB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04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2E72"/>
    <w:rsid w:val="002B35B7"/>
    <w:rsid w:val="002B37BA"/>
    <w:rsid w:val="002B3E02"/>
    <w:rsid w:val="002B43F2"/>
    <w:rsid w:val="002B4507"/>
    <w:rsid w:val="002B5350"/>
    <w:rsid w:val="002B551F"/>
    <w:rsid w:val="002B7959"/>
    <w:rsid w:val="002C140E"/>
    <w:rsid w:val="002C1D2A"/>
    <w:rsid w:val="002C21A0"/>
    <w:rsid w:val="002C22CE"/>
    <w:rsid w:val="002C2A5D"/>
    <w:rsid w:val="002C4DF5"/>
    <w:rsid w:val="002C5339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D7A7A"/>
    <w:rsid w:val="002E0883"/>
    <w:rsid w:val="002E1112"/>
    <w:rsid w:val="002E1E27"/>
    <w:rsid w:val="002E237E"/>
    <w:rsid w:val="002E3E3C"/>
    <w:rsid w:val="002E438A"/>
    <w:rsid w:val="002E49C8"/>
    <w:rsid w:val="002E5E80"/>
    <w:rsid w:val="002E67A6"/>
    <w:rsid w:val="002E6EE0"/>
    <w:rsid w:val="002E727F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BD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35D"/>
    <w:rsid w:val="00314E41"/>
    <w:rsid w:val="003154BD"/>
    <w:rsid w:val="00316708"/>
    <w:rsid w:val="003170CC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23F"/>
    <w:rsid w:val="00333484"/>
    <w:rsid w:val="0033348D"/>
    <w:rsid w:val="00333809"/>
    <w:rsid w:val="00333CCA"/>
    <w:rsid w:val="00333E71"/>
    <w:rsid w:val="0033511A"/>
    <w:rsid w:val="003357C5"/>
    <w:rsid w:val="00335DE8"/>
    <w:rsid w:val="00337074"/>
    <w:rsid w:val="00337C02"/>
    <w:rsid w:val="00340030"/>
    <w:rsid w:val="00340112"/>
    <w:rsid w:val="003415E5"/>
    <w:rsid w:val="00341718"/>
    <w:rsid w:val="0034211B"/>
    <w:rsid w:val="003432F6"/>
    <w:rsid w:val="003441C6"/>
    <w:rsid w:val="00344582"/>
    <w:rsid w:val="0034487D"/>
    <w:rsid w:val="003449B8"/>
    <w:rsid w:val="00345FEA"/>
    <w:rsid w:val="003463E5"/>
    <w:rsid w:val="00350122"/>
    <w:rsid w:val="00351A21"/>
    <w:rsid w:val="00351C5D"/>
    <w:rsid w:val="003527AC"/>
    <w:rsid w:val="003529F3"/>
    <w:rsid w:val="00352A14"/>
    <w:rsid w:val="0035359D"/>
    <w:rsid w:val="00353FD3"/>
    <w:rsid w:val="003543A8"/>
    <w:rsid w:val="00354BD6"/>
    <w:rsid w:val="003555AB"/>
    <w:rsid w:val="003562BC"/>
    <w:rsid w:val="00356E51"/>
    <w:rsid w:val="0035771B"/>
    <w:rsid w:val="00360165"/>
    <w:rsid w:val="0036099F"/>
    <w:rsid w:val="00360D92"/>
    <w:rsid w:val="00361477"/>
    <w:rsid w:val="003622C4"/>
    <w:rsid w:val="003626CF"/>
    <w:rsid w:val="00362B8A"/>
    <w:rsid w:val="00362D4F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6FD"/>
    <w:rsid w:val="00367A6A"/>
    <w:rsid w:val="00370C52"/>
    <w:rsid w:val="00370F5A"/>
    <w:rsid w:val="0037119A"/>
    <w:rsid w:val="0037127B"/>
    <w:rsid w:val="0037150A"/>
    <w:rsid w:val="0037185C"/>
    <w:rsid w:val="00372721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1DE5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07B7"/>
    <w:rsid w:val="003911FE"/>
    <w:rsid w:val="0039192F"/>
    <w:rsid w:val="00391A6A"/>
    <w:rsid w:val="00393226"/>
    <w:rsid w:val="00393331"/>
    <w:rsid w:val="00393BAF"/>
    <w:rsid w:val="0039545E"/>
    <w:rsid w:val="00395946"/>
    <w:rsid w:val="00395F5C"/>
    <w:rsid w:val="00395FC3"/>
    <w:rsid w:val="00396E33"/>
    <w:rsid w:val="0039777E"/>
    <w:rsid w:val="00397D16"/>
    <w:rsid w:val="003A02CB"/>
    <w:rsid w:val="003A02F4"/>
    <w:rsid w:val="003A0504"/>
    <w:rsid w:val="003A0644"/>
    <w:rsid w:val="003A0B7E"/>
    <w:rsid w:val="003A2248"/>
    <w:rsid w:val="003A2A6A"/>
    <w:rsid w:val="003A2D90"/>
    <w:rsid w:val="003A3CED"/>
    <w:rsid w:val="003A409E"/>
    <w:rsid w:val="003A47B7"/>
    <w:rsid w:val="003A47DC"/>
    <w:rsid w:val="003A56AE"/>
    <w:rsid w:val="003A5851"/>
    <w:rsid w:val="003A6113"/>
    <w:rsid w:val="003A62DB"/>
    <w:rsid w:val="003B00E6"/>
    <w:rsid w:val="003B1073"/>
    <w:rsid w:val="003B14D0"/>
    <w:rsid w:val="003B1A17"/>
    <w:rsid w:val="003B2274"/>
    <w:rsid w:val="003B2A89"/>
    <w:rsid w:val="003B30ED"/>
    <w:rsid w:val="003B4A51"/>
    <w:rsid w:val="003B4C61"/>
    <w:rsid w:val="003B5A3A"/>
    <w:rsid w:val="003B60B7"/>
    <w:rsid w:val="003B671D"/>
    <w:rsid w:val="003B6F77"/>
    <w:rsid w:val="003B6FF2"/>
    <w:rsid w:val="003C01CE"/>
    <w:rsid w:val="003C04B5"/>
    <w:rsid w:val="003C04D2"/>
    <w:rsid w:val="003C0A55"/>
    <w:rsid w:val="003C110C"/>
    <w:rsid w:val="003C16EF"/>
    <w:rsid w:val="003C2C8F"/>
    <w:rsid w:val="003C3D89"/>
    <w:rsid w:val="003C592C"/>
    <w:rsid w:val="003C5D8B"/>
    <w:rsid w:val="003C5F2E"/>
    <w:rsid w:val="003C6BDC"/>
    <w:rsid w:val="003D02F0"/>
    <w:rsid w:val="003D1252"/>
    <w:rsid w:val="003D1AE8"/>
    <w:rsid w:val="003D2CCA"/>
    <w:rsid w:val="003D34DB"/>
    <w:rsid w:val="003D4866"/>
    <w:rsid w:val="003D59FA"/>
    <w:rsid w:val="003D5C2D"/>
    <w:rsid w:val="003D6622"/>
    <w:rsid w:val="003D7C65"/>
    <w:rsid w:val="003D7D1E"/>
    <w:rsid w:val="003E00F9"/>
    <w:rsid w:val="003E04E3"/>
    <w:rsid w:val="003E0764"/>
    <w:rsid w:val="003E0B3C"/>
    <w:rsid w:val="003E0D54"/>
    <w:rsid w:val="003E0DC8"/>
    <w:rsid w:val="003E18CC"/>
    <w:rsid w:val="003E1A0E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07E3"/>
    <w:rsid w:val="003F09EB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0A38"/>
    <w:rsid w:val="004123DC"/>
    <w:rsid w:val="00413265"/>
    <w:rsid w:val="0041362C"/>
    <w:rsid w:val="004142CF"/>
    <w:rsid w:val="0041440C"/>
    <w:rsid w:val="00414732"/>
    <w:rsid w:val="00417F65"/>
    <w:rsid w:val="004214F0"/>
    <w:rsid w:val="00421950"/>
    <w:rsid w:val="00421B2F"/>
    <w:rsid w:val="00421FA0"/>
    <w:rsid w:val="00422912"/>
    <w:rsid w:val="00423739"/>
    <w:rsid w:val="00423D9E"/>
    <w:rsid w:val="00423F41"/>
    <w:rsid w:val="00424364"/>
    <w:rsid w:val="0042481A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AE9"/>
    <w:rsid w:val="00430CC9"/>
    <w:rsid w:val="004317F6"/>
    <w:rsid w:val="00433E2C"/>
    <w:rsid w:val="0043517E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3145"/>
    <w:rsid w:val="00443A28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06F4"/>
    <w:rsid w:val="004613AB"/>
    <w:rsid w:val="00461568"/>
    <w:rsid w:val="00461BDC"/>
    <w:rsid w:val="00462758"/>
    <w:rsid w:val="00462CBE"/>
    <w:rsid w:val="00463BEA"/>
    <w:rsid w:val="00463CDA"/>
    <w:rsid w:val="00464172"/>
    <w:rsid w:val="00464B93"/>
    <w:rsid w:val="0046586E"/>
    <w:rsid w:val="00465C50"/>
    <w:rsid w:val="00466A0E"/>
    <w:rsid w:val="00466A44"/>
    <w:rsid w:val="0046705E"/>
    <w:rsid w:val="004670E0"/>
    <w:rsid w:val="00467569"/>
    <w:rsid w:val="0046780F"/>
    <w:rsid w:val="00467F9E"/>
    <w:rsid w:val="004700AB"/>
    <w:rsid w:val="00470808"/>
    <w:rsid w:val="0047147C"/>
    <w:rsid w:val="0047164F"/>
    <w:rsid w:val="00471F6C"/>
    <w:rsid w:val="004723A1"/>
    <w:rsid w:val="00472B54"/>
    <w:rsid w:val="00472CF8"/>
    <w:rsid w:val="004733E0"/>
    <w:rsid w:val="00473578"/>
    <w:rsid w:val="00474354"/>
    <w:rsid w:val="00475DEF"/>
    <w:rsid w:val="00476886"/>
    <w:rsid w:val="00476948"/>
    <w:rsid w:val="00476D9A"/>
    <w:rsid w:val="00477601"/>
    <w:rsid w:val="004776A6"/>
    <w:rsid w:val="00477EE9"/>
    <w:rsid w:val="0048058A"/>
    <w:rsid w:val="00480A07"/>
    <w:rsid w:val="00480A2D"/>
    <w:rsid w:val="00481520"/>
    <w:rsid w:val="00481B03"/>
    <w:rsid w:val="00481C40"/>
    <w:rsid w:val="004837A6"/>
    <w:rsid w:val="00483CAE"/>
    <w:rsid w:val="00483ED3"/>
    <w:rsid w:val="004846FF"/>
    <w:rsid w:val="00484C7E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6A7"/>
    <w:rsid w:val="004A185D"/>
    <w:rsid w:val="004A2BC5"/>
    <w:rsid w:val="004A40D8"/>
    <w:rsid w:val="004A4A01"/>
    <w:rsid w:val="004A4B2A"/>
    <w:rsid w:val="004A4E71"/>
    <w:rsid w:val="004A5111"/>
    <w:rsid w:val="004A55A6"/>
    <w:rsid w:val="004A5ABB"/>
    <w:rsid w:val="004A6509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3D15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275"/>
    <w:rsid w:val="004C58D4"/>
    <w:rsid w:val="004C5C35"/>
    <w:rsid w:val="004C5D2E"/>
    <w:rsid w:val="004C5E54"/>
    <w:rsid w:val="004C6226"/>
    <w:rsid w:val="004C673D"/>
    <w:rsid w:val="004C694B"/>
    <w:rsid w:val="004C6B82"/>
    <w:rsid w:val="004C6C6E"/>
    <w:rsid w:val="004C7404"/>
    <w:rsid w:val="004D0658"/>
    <w:rsid w:val="004D0D40"/>
    <w:rsid w:val="004D1956"/>
    <w:rsid w:val="004D1D81"/>
    <w:rsid w:val="004D2CCF"/>
    <w:rsid w:val="004D3429"/>
    <w:rsid w:val="004D4DBE"/>
    <w:rsid w:val="004D5698"/>
    <w:rsid w:val="004D68CB"/>
    <w:rsid w:val="004D6C3B"/>
    <w:rsid w:val="004D742B"/>
    <w:rsid w:val="004D7490"/>
    <w:rsid w:val="004E0BBA"/>
    <w:rsid w:val="004E1A9F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3F06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2A8E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3811"/>
    <w:rsid w:val="005142BB"/>
    <w:rsid w:val="00514BED"/>
    <w:rsid w:val="00514CC8"/>
    <w:rsid w:val="005160F5"/>
    <w:rsid w:val="005165FC"/>
    <w:rsid w:val="005170F6"/>
    <w:rsid w:val="005171F3"/>
    <w:rsid w:val="0051780D"/>
    <w:rsid w:val="0051798E"/>
    <w:rsid w:val="00521072"/>
    <w:rsid w:val="005210C8"/>
    <w:rsid w:val="00522820"/>
    <w:rsid w:val="00523C67"/>
    <w:rsid w:val="00524D52"/>
    <w:rsid w:val="00525A72"/>
    <w:rsid w:val="00525C0D"/>
    <w:rsid w:val="005260D3"/>
    <w:rsid w:val="00526E1A"/>
    <w:rsid w:val="00527104"/>
    <w:rsid w:val="00527697"/>
    <w:rsid w:val="0052776B"/>
    <w:rsid w:val="00527A06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2D2"/>
    <w:rsid w:val="00536434"/>
    <w:rsid w:val="00536575"/>
    <w:rsid w:val="005367E0"/>
    <w:rsid w:val="00537373"/>
    <w:rsid w:val="00537A86"/>
    <w:rsid w:val="00541015"/>
    <w:rsid w:val="005423AD"/>
    <w:rsid w:val="0054248D"/>
    <w:rsid w:val="00543E3B"/>
    <w:rsid w:val="00544164"/>
    <w:rsid w:val="00544571"/>
    <w:rsid w:val="00544D13"/>
    <w:rsid w:val="00546C34"/>
    <w:rsid w:val="0054743A"/>
    <w:rsid w:val="00547B09"/>
    <w:rsid w:val="00547D35"/>
    <w:rsid w:val="00550033"/>
    <w:rsid w:val="0055021F"/>
    <w:rsid w:val="00550BA4"/>
    <w:rsid w:val="005513A3"/>
    <w:rsid w:val="005515AC"/>
    <w:rsid w:val="00552C25"/>
    <w:rsid w:val="00552FE0"/>
    <w:rsid w:val="00554DD1"/>
    <w:rsid w:val="00555090"/>
    <w:rsid w:val="0055567D"/>
    <w:rsid w:val="005556BC"/>
    <w:rsid w:val="00555EA7"/>
    <w:rsid w:val="00556099"/>
    <w:rsid w:val="005565F1"/>
    <w:rsid w:val="005568C6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5E8E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65B"/>
    <w:rsid w:val="005847AD"/>
    <w:rsid w:val="00584C9E"/>
    <w:rsid w:val="00585229"/>
    <w:rsid w:val="005853C5"/>
    <w:rsid w:val="00585444"/>
    <w:rsid w:val="0058575F"/>
    <w:rsid w:val="0058582F"/>
    <w:rsid w:val="005864BB"/>
    <w:rsid w:val="005864DD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6F3"/>
    <w:rsid w:val="005A3A30"/>
    <w:rsid w:val="005A3E54"/>
    <w:rsid w:val="005A4BAA"/>
    <w:rsid w:val="005A6198"/>
    <w:rsid w:val="005A676D"/>
    <w:rsid w:val="005A67A5"/>
    <w:rsid w:val="005B0462"/>
    <w:rsid w:val="005B04E5"/>
    <w:rsid w:val="005B09A0"/>
    <w:rsid w:val="005B13F7"/>
    <w:rsid w:val="005B1CBA"/>
    <w:rsid w:val="005B1E7D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11C"/>
    <w:rsid w:val="005C1AAA"/>
    <w:rsid w:val="005C24E2"/>
    <w:rsid w:val="005C2753"/>
    <w:rsid w:val="005C2B3D"/>
    <w:rsid w:val="005C2D1B"/>
    <w:rsid w:val="005C3291"/>
    <w:rsid w:val="005C3F67"/>
    <w:rsid w:val="005C4339"/>
    <w:rsid w:val="005C476C"/>
    <w:rsid w:val="005C59B8"/>
    <w:rsid w:val="005C6118"/>
    <w:rsid w:val="005C62D8"/>
    <w:rsid w:val="005C6768"/>
    <w:rsid w:val="005C7B11"/>
    <w:rsid w:val="005C7EC0"/>
    <w:rsid w:val="005D0389"/>
    <w:rsid w:val="005D087C"/>
    <w:rsid w:val="005D0BA4"/>
    <w:rsid w:val="005D1DCF"/>
    <w:rsid w:val="005D1F3E"/>
    <w:rsid w:val="005D4683"/>
    <w:rsid w:val="005D5669"/>
    <w:rsid w:val="005D713C"/>
    <w:rsid w:val="005D785C"/>
    <w:rsid w:val="005D7F88"/>
    <w:rsid w:val="005E0204"/>
    <w:rsid w:val="005E26A1"/>
    <w:rsid w:val="005E2C7D"/>
    <w:rsid w:val="005E312C"/>
    <w:rsid w:val="005E34F5"/>
    <w:rsid w:val="005E39CA"/>
    <w:rsid w:val="005E40DA"/>
    <w:rsid w:val="005E4D25"/>
    <w:rsid w:val="005E507F"/>
    <w:rsid w:val="005E5219"/>
    <w:rsid w:val="005E593F"/>
    <w:rsid w:val="005E6016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1BF"/>
    <w:rsid w:val="005F25BC"/>
    <w:rsid w:val="005F2D3E"/>
    <w:rsid w:val="005F2F31"/>
    <w:rsid w:val="005F36F8"/>
    <w:rsid w:val="005F4827"/>
    <w:rsid w:val="005F554C"/>
    <w:rsid w:val="005F5F87"/>
    <w:rsid w:val="005F60FC"/>
    <w:rsid w:val="005F725D"/>
    <w:rsid w:val="00600985"/>
    <w:rsid w:val="006015D0"/>
    <w:rsid w:val="00602758"/>
    <w:rsid w:val="00602916"/>
    <w:rsid w:val="00602D49"/>
    <w:rsid w:val="0060368B"/>
    <w:rsid w:val="006038FC"/>
    <w:rsid w:val="00603C64"/>
    <w:rsid w:val="006046BE"/>
    <w:rsid w:val="00605510"/>
    <w:rsid w:val="00605B62"/>
    <w:rsid w:val="00606147"/>
    <w:rsid w:val="00607B50"/>
    <w:rsid w:val="00607E54"/>
    <w:rsid w:val="00610314"/>
    <w:rsid w:val="006104D3"/>
    <w:rsid w:val="00610AB2"/>
    <w:rsid w:val="00613998"/>
    <w:rsid w:val="00613E42"/>
    <w:rsid w:val="00613F6F"/>
    <w:rsid w:val="00615567"/>
    <w:rsid w:val="006158FA"/>
    <w:rsid w:val="006160FD"/>
    <w:rsid w:val="0061647B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26963"/>
    <w:rsid w:val="0063043E"/>
    <w:rsid w:val="00630B01"/>
    <w:rsid w:val="006311DA"/>
    <w:rsid w:val="006316B5"/>
    <w:rsid w:val="00632661"/>
    <w:rsid w:val="0063293A"/>
    <w:rsid w:val="00632988"/>
    <w:rsid w:val="00632A38"/>
    <w:rsid w:val="006336B4"/>
    <w:rsid w:val="006340CB"/>
    <w:rsid w:val="00634211"/>
    <w:rsid w:val="00635A4A"/>
    <w:rsid w:val="00635A4E"/>
    <w:rsid w:val="00636714"/>
    <w:rsid w:val="006369FF"/>
    <w:rsid w:val="00637A80"/>
    <w:rsid w:val="0064031E"/>
    <w:rsid w:val="006405E3"/>
    <w:rsid w:val="00640ED3"/>
    <w:rsid w:val="00641ADB"/>
    <w:rsid w:val="00641EE0"/>
    <w:rsid w:val="00642EA9"/>
    <w:rsid w:val="00643895"/>
    <w:rsid w:val="0064428B"/>
    <w:rsid w:val="00644C3D"/>
    <w:rsid w:val="00644D12"/>
    <w:rsid w:val="006463F7"/>
    <w:rsid w:val="00646AB4"/>
    <w:rsid w:val="00646B50"/>
    <w:rsid w:val="00651051"/>
    <w:rsid w:val="006511FB"/>
    <w:rsid w:val="00651284"/>
    <w:rsid w:val="006512B7"/>
    <w:rsid w:val="00651537"/>
    <w:rsid w:val="006515FE"/>
    <w:rsid w:val="0065180F"/>
    <w:rsid w:val="00652194"/>
    <w:rsid w:val="00652B72"/>
    <w:rsid w:val="006544D8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218"/>
    <w:rsid w:val="00671C3E"/>
    <w:rsid w:val="006735C1"/>
    <w:rsid w:val="00676850"/>
    <w:rsid w:val="0067760F"/>
    <w:rsid w:val="00680AA3"/>
    <w:rsid w:val="0068186B"/>
    <w:rsid w:val="0068339A"/>
    <w:rsid w:val="006833AB"/>
    <w:rsid w:val="006838A8"/>
    <w:rsid w:val="00683BDC"/>
    <w:rsid w:val="00683E09"/>
    <w:rsid w:val="00684BB4"/>
    <w:rsid w:val="00684DC2"/>
    <w:rsid w:val="006854EF"/>
    <w:rsid w:val="006865E2"/>
    <w:rsid w:val="00686C8D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37D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27F"/>
    <w:rsid w:val="006A6B10"/>
    <w:rsid w:val="006A7A4B"/>
    <w:rsid w:val="006B045A"/>
    <w:rsid w:val="006B05E1"/>
    <w:rsid w:val="006B0A34"/>
    <w:rsid w:val="006B0D97"/>
    <w:rsid w:val="006B1358"/>
    <w:rsid w:val="006B1B6B"/>
    <w:rsid w:val="006B1C36"/>
    <w:rsid w:val="006B24B6"/>
    <w:rsid w:val="006B25EC"/>
    <w:rsid w:val="006B27A7"/>
    <w:rsid w:val="006B2FF6"/>
    <w:rsid w:val="006B34B8"/>
    <w:rsid w:val="006B381C"/>
    <w:rsid w:val="006B3B58"/>
    <w:rsid w:val="006B4A49"/>
    <w:rsid w:val="006B4D44"/>
    <w:rsid w:val="006B4EAC"/>
    <w:rsid w:val="006B4EF6"/>
    <w:rsid w:val="006B546A"/>
    <w:rsid w:val="006B77AF"/>
    <w:rsid w:val="006B7A5C"/>
    <w:rsid w:val="006C02B5"/>
    <w:rsid w:val="006C0387"/>
    <w:rsid w:val="006C05C2"/>
    <w:rsid w:val="006C1203"/>
    <w:rsid w:val="006C15B3"/>
    <w:rsid w:val="006C18FD"/>
    <w:rsid w:val="006C1F65"/>
    <w:rsid w:val="006C2066"/>
    <w:rsid w:val="006C26A8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AD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6BD8"/>
    <w:rsid w:val="006D7342"/>
    <w:rsid w:val="006D7421"/>
    <w:rsid w:val="006D7AC5"/>
    <w:rsid w:val="006E04F6"/>
    <w:rsid w:val="006E08A7"/>
    <w:rsid w:val="006E0B29"/>
    <w:rsid w:val="006E1B55"/>
    <w:rsid w:val="006E234F"/>
    <w:rsid w:val="006E2367"/>
    <w:rsid w:val="006E2A37"/>
    <w:rsid w:val="006E3627"/>
    <w:rsid w:val="006E42CB"/>
    <w:rsid w:val="006E4592"/>
    <w:rsid w:val="006E45A9"/>
    <w:rsid w:val="006E6287"/>
    <w:rsid w:val="006F027F"/>
    <w:rsid w:val="006F0A2E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021"/>
    <w:rsid w:val="0070147D"/>
    <w:rsid w:val="0070244C"/>
    <w:rsid w:val="0070282E"/>
    <w:rsid w:val="00702A44"/>
    <w:rsid w:val="00702BF7"/>
    <w:rsid w:val="00703A18"/>
    <w:rsid w:val="00703E26"/>
    <w:rsid w:val="0070433C"/>
    <w:rsid w:val="00704AAC"/>
    <w:rsid w:val="00704CC3"/>
    <w:rsid w:val="00705C3E"/>
    <w:rsid w:val="00706734"/>
    <w:rsid w:val="00707AFE"/>
    <w:rsid w:val="007106AC"/>
    <w:rsid w:val="007109B8"/>
    <w:rsid w:val="00712051"/>
    <w:rsid w:val="0071383C"/>
    <w:rsid w:val="007139C3"/>
    <w:rsid w:val="00713A17"/>
    <w:rsid w:val="00714C64"/>
    <w:rsid w:val="00714E1B"/>
    <w:rsid w:val="00714F63"/>
    <w:rsid w:val="00715C57"/>
    <w:rsid w:val="007168F4"/>
    <w:rsid w:val="007175F1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27D9F"/>
    <w:rsid w:val="00730B51"/>
    <w:rsid w:val="0073134E"/>
    <w:rsid w:val="0073149A"/>
    <w:rsid w:val="007329F7"/>
    <w:rsid w:val="00732C16"/>
    <w:rsid w:val="00736635"/>
    <w:rsid w:val="00736B65"/>
    <w:rsid w:val="007374DC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47FDC"/>
    <w:rsid w:val="0075012C"/>
    <w:rsid w:val="00751F4C"/>
    <w:rsid w:val="00751F89"/>
    <w:rsid w:val="00752305"/>
    <w:rsid w:val="00752757"/>
    <w:rsid w:val="00752B9D"/>
    <w:rsid w:val="00752DDC"/>
    <w:rsid w:val="007539D5"/>
    <w:rsid w:val="00755269"/>
    <w:rsid w:val="00755413"/>
    <w:rsid w:val="00755A28"/>
    <w:rsid w:val="007562E1"/>
    <w:rsid w:val="00757CF3"/>
    <w:rsid w:val="00757E55"/>
    <w:rsid w:val="00757EAD"/>
    <w:rsid w:val="007604F0"/>
    <w:rsid w:val="007605F8"/>
    <w:rsid w:val="00760719"/>
    <w:rsid w:val="00760C2B"/>
    <w:rsid w:val="007614D0"/>
    <w:rsid w:val="00761DF1"/>
    <w:rsid w:val="00761E62"/>
    <w:rsid w:val="007625A5"/>
    <w:rsid w:val="007626E0"/>
    <w:rsid w:val="00763534"/>
    <w:rsid w:val="007640BE"/>
    <w:rsid w:val="007641C9"/>
    <w:rsid w:val="00765E40"/>
    <w:rsid w:val="00766332"/>
    <w:rsid w:val="00766F19"/>
    <w:rsid w:val="00767843"/>
    <w:rsid w:val="00767C42"/>
    <w:rsid w:val="007713F5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0472"/>
    <w:rsid w:val="00783E7D"/>
    <w:rsid w:val="007843AF"/>
    <w:rsid w:val="0078494E"/>
    <w:rsid w:val="007849BC"/>
    <w:rsid w:val="007849C9"/>
    <w:rsid w:val="00784DC0"/>
    <w:rsid w:val="00784EF1"/>
    <w:rsid w:val="00784F6A"/>
    <w:rsid w:val="00785A6D"/>
    <w:rsid w:val="00786426"/>
    <w:rsid w:val="0078682D"/>
    <w:rsid w:val="00786BD9"/>
    <w:rsid w:val="00786DBC"/>
    <w:rsid w:val="00786EB7"/>
    <w:rsid w:val="00787E0A"/>
    <w:rsid w:val="0079038F"/>
    <w:rsid w:val="007904C5"/>
    <w:rsid w:val="0079263F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3B69"/>
    <w:rsid w:val="007A3F12"/>
    <w:rsid w:val="007A417F"/>
    <w:rsid w:val="007A478C"/>
    <w:rsid w:val="007A4AD8"/>
    <w:rsid w:val="007A521B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3894"/>
    <w:rsid w:val="007C417F"/>
    <w:rsid w:val="007C4606"/>
    <w:rsid w:val="007C4DCF"/>
    <w:rsid w:val="007C56BA"/>
    <w:rsid w:val="007C637D"/>
    <w:rsid w:val="007C749A"/>
    <w:rsid w:val="007D1357"/>
    <w:rsid w:val="007D198F"/>
    <w:rsid w:val="007D2E96"/>
    <w:rsid w:val="007D443B"/>
    <w:rsid w:val="007D5703"/>
    <w:rsid w:val="007D61FB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6A8"/>
    <w:rsid w:val="007E4A2E"/>
    <w:rsid w:val="007E4AE7"/>
    <w:rsid w:val="007E4DB0"/>
    <w:rsid w:val="007E6B31"/>
    <w:rsid w:val="007E7E25"/>
    <w:rsid w:val="007F05DD"/>
    <w:rsid w:val="007F0AE1"/>
    <w:rsid w:val="007F11BA"/>
    <w:rsid w:val="007F12E8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8BD"/>
    <w:rsid w:val="007F7DB5"/>
    <w:rsid w:val="0080083A"/>
    <w:rsid w:val="00800A64"/>
    <w:rsid w:val="008013D6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466"/>
    <w:rsid w:val="008158F4"/>
    <w:rsid w:val="00815F93"/>
    <w:rsid w:val="00816CED"/>
    <w:rsid w:val="0081721D"/>
    <w:rsid w:val="0082027A"/>
    <w:rsid w:val="00820A7A"/>
    <w:rsid w:val="00821326"/>
    <w:rsid w:val="00821AE2"/>
    <w:rsid w:val="0082259E"/>
    <w:rsid w:val="008229FD"/>
    <w:rsid w:val="00822CDA"/>
    <w:rsid w:val="00823489"/>
    <w:rsid w:val="00823CD5"/>
    <w:rsid w:val="0082586B"/>
    <w:rsid w:val="00825CB8"/>
    <w:rsid w:val="00826320"/>
    <w:rsid w:val="00826C92"/>
    <w:rsid w:val="008272FB"/>
    <w:rsid w:val="008277D0"/>
    <w:rsid w:val="00827B8B"/>
    <w:rsid w:val="00827FB6"/>
    <w:rsid w:val="00830664"/>
    <w:rsid w:val="00830D62"/>
    <w:rsid w:val="0083113A"/>
    <w:rsid w:val="00831865"/>
    <w:rsid w:val="00831A15"/>
    <w:rsid w:val="008325DA"/>
    <w:rsid w:val="00832671"/>
    <w:rsid w:val="00832685"/>
    <w:rsid w:val="00832BFC"/>
    <w:rsid w:val="00833010"/>
    <w:rsid w:val="008330E6"/>
    <w:rsid w:val="00833553"/>
    <w:rsid w:val="0083359A"/>
    <w:rsid w:val="0083382A"/>
    <w:rsid w:val="00833CEE"/>
    <w:rsid w:val="0083494D"/>
    <w:rsid w:val="0083572F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4E6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358A"/>
    <w:rsid w:val="008742AD"/>
    <w:rsid w:val="0087525D"/>
    <w:rsid w:val="00877743"/>
    <w:rsid w:val="0088069B"/>
    <w:rsid w:val="00880AD6"/>
    <w:rsid w:val="00880ED1"/>
    <w:rsid w:val="00880FDC"/>
    <w:rsid w:val="008826E1"/>
    <w:rsid w:val="0088297C"/>
    <w:rsid w:val="00882F2C"/>
    <w:rsid w:val="00883484"/>
    <w:rsid w:val="00883681"/>
    <w:rsid w:val="00884B90"/>
    <w:rsid w:val="00885186"/>
    <w:rsid w:val="008866B7"/>
    <w:rsid w:val="008876AA"/>
    <w:rsid w:val="00887AD4"/>
    <w:rsid w:val="00887D44"/>
    <w:rsid w:val="00891758"/>
    <w:rsid w:val="00891BDB"/>
    <w:rsid w:val="0089210C"/>
    <w:rsid w:val="0089262F"/>
    <w:rsid w:val="00894EF2"/>
    <w:rsid w:val="008951C6"/>
    <w:rsid w:val="00895747"/>
    <w:rsid w:val="00896231"/>
    <w:rsid w:val="00896501"/>
    <w:rsid w:val="008971FE"/>
    <w:rsid w:val="00897300"/>
    <w:rsid w:val="0089769D"/>
    <w:rsid w:val="00897FEB"/>
    <w:rsid w:val="008A00B0"/>
    <w:rsid w:val="008A0D0A"/>
    <w:rsid w:val="008A26D7"/>
    <w:rsid w:val="008A3881"/>
    <w:rsid w:val="008A4083"/>
    <w:rsid w:val="008A46A9"/>
    <w:rsid w:val="008A499B"/>
    <w:rsid w:val="008A4E0C"/>
    <w:rsid w:val="008A5071"/>
    <w:rsid w:val="008A526E"/>
    <w:rsid w:val="008A5AC1"/>
    <w:rsid w:val="008A63C4"/>
    <w:rsid w:val="008A66FC"/>
    <w:rsid w:val="008A7BA1"/>
    <w:rsid w:val="008B0FB4"/>
    <w:rsid w:val="008B1969"/>
    <w:rsid w:val="008B1AB9"/>
    <w:rsid w:val="008B221E"/>
    <w:rsid w:val="008B2BD9"/>
    <w:rsid w:val="008B2C82"/>
    <w:rsid w:val="008B2D9D"/>
    <w:rsid w:val="008B31CD"/>
    <w:rsid w:val="008B4168"/>
    <w:rsid w:val="008B6593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440"/>
    <w:rsid w:val="008C2BDD"/>
    <w:rsid w:val="008C2F0A"/>
    <w:rsid w:val="008C31A3"/>
    <w:rsid w:val="008C413C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251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496"/>
    <w:rsid w:val="008E2A42"/>
    <w:rsid w:val="008E2E1C"/>
    <w:rsid w:val="008E3574"/>
    <w:rsid w:val="008E4C7A"/>
    <w:rsid w:val="008E4FD2"/>
    <w:rsid w:val="008E537F"/>
    <w:rsid w:val="008E5431"/>
    <w:rsid w:val="008E5ECB"/>
    <w:rsid w:val="008E5EDE"/>
    <w:rsid w:val="008E6D2C"/>
    <w:rsid w:val="008E6E4B"/>
    <w:rsid w:val="008E7EF7"/>
    <w:rsid w:val="008F0272"/>
    <w:rsid w:val="008F0964"/>
    <w:rsid w:val="008F1EE1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545"/>
    <w:rsid w:val="0091580D"/>
    <w:rsid w:val="0091591B"/>
    <w:rsid w:val="00915E37"/>
    <w:rsid w:val="00916699"/>
    <w:rsid w:val="00916DC0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5F9"/>
    <w:rsid w:val="00934B2C"/>
    <w:rsid w:val="00934DD7"/>
    <w:rsid w:val="00935ABF"/>
    <w:rsid w:val="00936FDB"/>
    <w:rsid w:val="009408E6"/>
    <w:rsid w:val="009413D5"/>
    <w:rsid w:val="0094151E"/>
    <w:rsid w:val="0094280C"/>
    <w:rsid w:val="00942EA5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478E4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5AB5"/>
    <w:rsid w:val="00957FA0"/>
    <w:rsid w:val="009607B5"/>
    <w:rsid w:val="00960ED8"/>
    <w:rsid w:val="0096137F"/>
    <w:rsid w:val="00962481"/>
    <w:rsid w:val="00962E23"/>
    <w:rsid w:val="00963CC9"/>
    <w:rsid w:val="00964193"/>
    <w:rsid w:val="00964DE0"/>
    <w:rsid w:val="00965668"/>
    <w:rsid w:val="00965A05"/>
    <w:rsid w:val="00965F71"/>
    <w:rsid w:val="00965FFA"/>
    <w:rsid w:val="00966DCF"/>
    <w:rsid w:val="0097127A"/>
    <w:rsid w:val="00973992"/>
    <w:rsid w:val="00973DFD"/>
    <w:rsid w:val="00974F0B"/>
    <w:rsid w:val="00975DC2"/>
    <w:rsid w:val="009770A6"/>
    <w:rsid w:val="00977559"/>
    <w:rsid w:val="009775F9"/>
    <w:rsid w:val="00977AC4"/>
    <w:rsid w:val="00977F8C"/>
    <w:rsid w:val="00981461"/>
    <w:rsid w:val="0098169A"/>
    <w:rsid w:val="0098234A"/>
    <w:rsid w:val="0098255E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65C"/>
    <w:rsid w:val="00992ACB"/>
    <w:rsid w:val="00993296"/>
    <w:rsid w:val="009932B1"/>
    <w:rsid w:val="00994B89"/>
    <w:rsid w:val="00995AD5"/>
    <w:rsid w:val="00995C5D"/>
    <w:rsid w:val="0099692C"/>
    <w:rsid w:val="00996CFC"/>
    <w:rsid w:val="009974DF"/>
    <w:rsid w:val="009A019C"/>
    <w:rsid w:val="009A0934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106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B62F7"/>
    <w:rsid w:val="009B7CD3"/>
    <w:rsid w:val="009C0614"/>
    <w:rsid w:val="009C0D31"/>
    <w:rsid w:val="009C196B"/>
    <w:rsid w:val="009C1EDF"/>
    <w:rsid w:val="009C2182"/>
    <w:rsid w:val="009C2FB1"/>
    <w:rsid w:val="009C3A0E"/>
    <w:rsid w:val="009C4430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2A2E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494"/>
    <w:rsid w:val="009E69E0"/>
    <w:rsid w:val="009E6AF1"/>
    <w:rsid w:val="009E6B95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915"/>
    <w:rsid w:val="009F7A11"/>
    <w:rsid w:val="00A01A04"/>
    <w:rsid w:val="00A01C68"/>
    <w:rsid w:val="00A02613"/>
    <w:rsid w:val="00A027E3"/>
    <w:rsid w:val="00A03153"/>
    <w:rsid w:val="00A0337A"/>
    <w:rsid w:val="00A03506"/>
    <w:rsid w:val="00A0470C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5A53"/>
    <w:rsid w:val="00A16634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2C9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371F6"/>
    <w:rsid w:val="00A40360"/>
    <w:rsid w:val="00A409E8"/>
    <w:rsid w:val="00A436E7"/>
    <w:rsid w:val="00A439A4"/>
    <w:rsid w:val="00A44123"/>
    <w:rsid w:val="00A446B7"/>
    <w:rsid w:val="00A44B73"/>
    <w:rsid w:val="00A46FA4"/>
    <w:rsid w:val="00A470B7"/>
    <w:rsid w:val="00A475E5"/>
    <w:rsid w:val="00A5166B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6FE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37F1"/>
    <w:rsid w:val="00A748C4"/>
    <w:rsid w:val="00A75509"/>
    <w:rsid w:val="00A7553E"/>
    <w:rsid w:val="00A75602"/>
    <w:rsid w:val="00A76533"/>
    <w:rsid w:val="00A76B7D"/>
    <w:rsid w:val="00A76FDE"/>
    <w:rsid w:val="00A80698"/>
    <w:rsid w:val="00A8108B"/>
    <w:rsid w:val="00A814F7"/>
    <w:rsid w:val="00A8174D"/>
    <w:rsid w:val="00A82A1A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3DA9"/>
    <w:rsid w:val="00A94C1C"/>
    <w:rsid w:val="00A953A5"/>
    <w:rsid w:val="00A954DC"/>
    <w:rsid w:val="00A96AF5"/>
    <w:rsid w:val="00A97863"/>
    <w:rsid w:val="00A97964"/>
    <w:rsid w:val="00A97FC1"/>
    <w:rsid w:val="00AA0E94"/>
    <w:rsid w:val="00AA1545"/>
    <w:rsid w:val="00AA1E6F"/>
    <w:rsid w:val="00AA2F66"/>
    <w:rsid w:val="00AA32D4"/>
    <w:rsid w:val="00AA34AB"/>
    <w:rsid w:val="00AA3B43"/>
    <w:rsid w:val="00AA3EAA"/>
    <w:rsid w:val="00AA3FF4"/>
    <w:rsid w:val="00AA4289"/>
    <w:rsid w:val="00AA433D"/>
    <w:rsid w:val="00AA5106"/>
    <w:rsid w:val="00AA5A45"/>
    <w:rsid w:val="00AA5BDF"/>
    <w:rsid w:val="00AA5EAB"/>
    <w:rsid w:val="00AA6011"/>
    <w:rsid w:val="00AA615A"/>
    <w:rsid w:val="00AA6BA5"/>
    <w:rsid w:val="00AA76DD"/>
    <w:rsid w:val="00AA79D0"/>
    <w:rsid w:val="00AB0863"/>
    <w:rsid w:val="00AB0A09"/>
    <w:rsid w:val="00AB0A6C"/>
    <w:rsid w:val="00AB1751"/>
    <w:rsid w:val="00AB1F24"/>
    <w:rsid w:val="00AB2E1B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918"/>
    <w:rsid w:val="00AC6A70"/>
    <w:rsid w:val="00AD0458"/>
    <w:rsid w:val="00AD0769"/>
    <w:rsid w:val="00AD120A"/>
    <w:rsid w:val="00AD26EF"/>
    <w:rsid w:val="00AD2897"/>
    <w:rsid w:val="00AD30FF"/>
    <w:rsid w:val="00AD344B"/>
    <w:rsid w:val="00AD38BC"/>
    <w:rsid w:val="00AD3EC6"/>
    <w:rsid w:val="00AD4031"/>
    <w:rsid w:val="00AD4377"/>
    <w:rsid w:val="00AD527F"/>
    <w:rsid w:val="00AD615E"/>
    <w:rsid w:val="00AD6FC1"/>
    <w:rsid w:val="00AD7A2E"/>
    <w:rsid w:val="00AD7C13"/>
    <w:rsid w:val="00AE0A6D"/>
    <w:rsid w:val="00AE17CD"/>
    <w:rsid w:val="00AE26C0"/>
    <w:rsid w:val="00AE2E3D"/>
    <w:rsid w:val="00AE2E96"/>
    <w:rsid w:val="00AE3C79"/>
    <w:rsid w:val="00AE40C6"/>
    <w:rsid w:val="00AE4E0A"/>
    <w:rsid w:val="00AE4E95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1DF9"/>
    <w:rsid w:val="00AF2244"/>
    <w:rsid w:val="00AF31AE"/>
    <w:rsid w:val="00AF3482"/>
    <w:rsid w:val="00AF39A0"/>
    <w:rsid w:val="00AF4D44"/>
    <w:rsid w:val="00AF4F84"/>
    <w:rsid w:val="00AF4FE7"/>
    <w:rsid w:val="00AF55CF"/>
    <w:rsid w:val="00AF5887"/>
    <w:rsid w:val="00AF708C"/>
    <w:rsid w:val="00AF7D5B"/>
    <w:rsid w:val="00AF7F53"/>
    <w:rsid w:val="00B0017A"/>
    <w:rsid w:val="00B0017F"/>
    <w:rsid w:val="00B004E1"/>
    <w:rsid w:val="00B01BC7"/>
    <w:rsid w:val="00B024B6"/>
    <w:rsid w:val="00B02A40"/>
    <w:rsid w:val="00B03232"/>
    <w:rsid w:val="00B03D94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17D3C"/>
    <w:rsid w:val="00B202F0"/>
    <w:rsid w:val="00B20F37"/>
    <w:rsid w:val="00B21542"/>
    <w:rsid w:val="00B217EE"/>
    <w:rsid w:val="00B230E2"/>
    <w:rsid w:val="00B2317D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1E8C"/>
    <w:rsid w:val="00B437BB"/>
    <w:rsid w:val="00B443A1"/>
    <w:rsid w:val="00B443F4"/>
    <w:rsid w:val="00B4455D"/>
    <w:rsid w:val="00B478B9"/>
    <w:rsid w:val="00B478E5"/>
    <w:rsid w:val="00B5053C"/>
    <w:rsid w:val="00B514A3"/>
    <w:rsid w:val="00B51B4C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09E7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2798"/>
    <w:rsid w:val="00B7329D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77F9E"/>
    <w:rsid w:val="00B802D8"/>
    <w:rsid w:val="00B80C40"/>
    <w:rsid w:val="00B80FA1"/>
    <w:rsid w:val="00B81D45"/>
    <w:rsid w:val="00B81DCD"/>
    <w:rsid w:val="00B81ED4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2E1C"/>
    <w:rsid w:val="00B93C40"/>
    <w:rsid w:val="00B93EB8"/>
    <w:rsid w:val="00B9443C"/>
    <w:rsid w:val="00B94CC1"/>
    <w:rsid w:val="00B9507A"/>
    <w:rsid w:val="00B95927"/>
    <w:rsid w:val="00B95F17"/>
    <w:rsid w:val="00B96776"/>
    <w:rsid w:val="00B96B64"/>
    <w:rsid w:val="00B97548"/>
    <w:rsid w:val="00BA0382"/>
    <w:rsid w:val="00BA1B7D"/>
    <w:rsid w:val="00BA2DB7"/>
    <w:rsid w:val="00BA314A"/>
    <w:rsid w:val="00BA31F4"/>
    <w:rsid w:val="00BA37AB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4F92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30B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1A64"/>
    <w:rsid w:val="00BE22E8"/>
    <w:rsid w:val="00BE2C59"/>
    <w:rsid w:val="00BE31AB"/>
    <w:rsid w:val="00BE45A0"/>
    <w:rsid w:val="00BE53A9"/>
    <w:rsid w:val="00BE5EAD"/>
    <w:rsid w:val="00BE5F7B"/>
    <w:rsid w:val="00BE6F74"/>
    <w:rsid w:val="00BE705A"/>
    <w:rsid w:val="00BF0C77"/>
    <w:rsid w:val="00BF2777"/>
    <w:rsid w:val="00BF2E13"/>
    <w:rsid w:val="00BF3C44"/>
    <w:rsid w:val="00BF476F"/>
    <w:rsid w:val="00BF5061"/>
    <w:rsid w:val="00BF56F3"/>
    <w:rsid w:val="00BF625F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4A7C"/>
    <w:rsid w:val="00C05859"/>
    <w:rsid w:val="00C068D4"/>
    <w:rsid w:val="00C071AD"/>
    <w:rsid w:val="00C122CA"/>
    <w:rsid w:val="00C12433"/>
    <w:rsid w:val="00C124F8"/>
    <w:rsid w:val="00C12A9D"/>
    <w:rsid w:val="00C12B41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7ED"/>
    <w:rsid w:val="00C21C6A"/>
    <w:rsid w:val="00C21DC3"/>
    <w:rsid w:val="00C224C3"/>
    <w:rsid w:val="00C2315B"/>
    <w:rsid w:val="00C23903"/>
    <w:rsid w:val="00C23F37"/>
    <w:rsid w:val="00C24422"/>
    <w:rsid w:val="00C25514"/>
    <w:rsid w:val="00C25745"/>
    <w:rsid w:val="00C25D25"/>
    <w:rsid w:val="00C27E38"/>
    <w:rsid w:val="00C30B4F"/>
    <w:rsid w:val="00C31928"/>
    <w:rsid w:val="00C31D6F"/>
    <w:rsid w:val="00C32433"/>
    <w:rsid w:val="00C3380C"/>
    <w:rsid w:val="00C338CD"/>
    <w:rsid w:val="00C358B2"/>
    <w:rsid w:val="00C37F32"/>
    <w:rsid w:val="00C415A6"/>
    <w:rsid w:val="00C41B90"/>
    <w:rsid w:val="00C429F0"/>
    <w:rsid w:val="00C42D00"/>
    <w:rsid w:val="00C450E7"/>
    <w:rsid w:val="00C459B8"/>
    <w:rsid w:val="00C45BC0"/>
    <w:rsid w:val="00C469C8"/>
    <w:rsid w:val="00C47B2B"/>
    <w:rsid w:val="00C50892"/>
    <w:rsid w:val="00C5109E"/>
    <w:rsid w:val="00C510DC"/>
    <w:rsid w:val="00C52799"/>
    <w:rsid w:val="00C52D65"/>
    <w:rsid w:val="00C53273"/>
    <w:rsid w:val="00C537ED"/>
    <w:rsid w:val="00C5415C"/>
    <w:rsid w:val="00C54274"/>
    <w:rsid w:val="00C5443E"/>
    <w:rsid w:val="00C54DC1"/>
    <w:rsid w:val="00C56A15"/>
    <w:rsid w:val="00C56FD8"/>
    <w:rsid w:val="00C6020B"/>
    <w:rsid w:val="00C608FB"/>
    <w:rsid w:val="00C62375"/>
    <w:rsid w:val="00C63629"/>
    <w:rsid w:val="00C6374E"/>
    <w:rsid w:val="00C63CB8"/>
    <w:rsid w:val="00C649E7"/>
    <w:rsid w:val="00C65F50"/>
    <w:rsid w:val="00C66AD5"/>
    <w:rsid w:val="00C67976"/>
    <w:rsid w:val="00C70760"/>
    <w:rsid w:val="00C70E61"/>
    <w:rsid w:val="00C71DA8"/>
    <w:rsid w:val="00C722D4"/>
    <w:rsid w:val="00C72AA9"/>
    <w:rsid w:val="00C73ECB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CF2"/>
    <w:rsid w:val="00C86F7A"/>
    <w:rsid w:val="00C876C6"/>
    <w:rsid w:val="00C900AF"/>
    <w:rsid w:val="00C90472"/>
    <w:rsid w:val="00C9070F"/>
    <w:rsid w:val="00C9085D"/>
    <w:rsid w:val="00C90B9D"/>
    <w:rsid w:val="00C90C64"/>
    <w:rsid w:val="00C92BC5"/>
    <w:rsid w:val="00C92FF5"/>
    <w:rsid w:val="00C932E1"/>
    <w:rsid w:val="00C936B1"/>
    <w:rsid w:val="00C93749"/>
    <w:rsid w:val="00C9377B"/>
    <w:rsid w:val="00C93CCD"/>
    <w:rsid w:val="00C94429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2E0B"/>
    <w:rsid w:val="00CA316A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314"/>
    <w:rsid w:val="00CB5B72"/>
    <w:rsid w:val="00CB5C36"/>
    <w:rsid w:val="00CB736A"/>
    <w:rsid w:val="00CB79AF"/>
    <w:rsid w:val="00CB79E5"/>
    <w:rsid w:val="00CC04AB"/>
    <w:rsid w:val="00CC06F5"/>
    <w:rsid w:val="00CC1FFA"/>
    <w:rsid w:val="00CC205D"/>
    <w:rsid w:val="00CC2485"/>
    <w:rsid w:val="00CC266F"/>
    <w:rsid w:val="00CC3304"/>
    <w:rsid w:val="00CC3456"/>
    <w:rsid w:val="00CC3A75"/>
    <w:rsid w:val="00CC4606"/>
    <w:rsid w:val="00CC518F"/>
    <w:rsid w:val="00CC5219"/>
    <w:rsid w:val="00CC534D"/>
    <w:rsid w:val="00CC619E"/>
    <w:rsid w:val="00CC6686"/>
    <w:rsid w:val="00CC6B5A"/>
    <w:rsid w:val="00CC7895"/>
    <w:rsid w:val="00CD0295"/>
    <w:rsid w:val="00CD0C05"/>
    <w:rsid w:val="00CD149D"/>
    <w:rsid w:val="00CD1B2F"/>
    <w:rsid w:val="00CD37A2"/>
    <w:rsid w:val="00CD3E9C"/>
    <w:rsid w:val="00CD4429"/>
    <w:rsid w:val="00CD4E20"/>
    <w:rsid w:val="00CD65F6"/>
    <w:rsid w:val="00CD685A"/>
    <w:rsid w:val="00CD744C"/>
    <w:rsid w:val="00CE005D"/>
    <w:rsid w:val="00CE0666"/>
    <w:rsid w:val="00CE0C02"/>
    <w:rsid w:val="00CE22A7"/>
    <w:rsid w:val="00CE2CA9"/>
    <w:rsid w:val="00CE2D73"/>
    <w:rsid w:val="00CE3617"/>
    <w:rsid w:val="00CE39F4"/>
    <w:rsid w:val="00CE5F15"/>
    <w:rsid w:val="00CE6251"/>
    <w:rsid w:val="00CE7714"/>
    <w:rsid w:val="00CF2023"/>
    <w:rsid w:val="00CF2C45"/>
    <w:rsid w:val="00CF351F"/>
    <w:rsid w:val="00CF36CC"/>
    <w:rsid w:val="00CF3A40"/>
    <w:rsid w:val="00CF4085"/>
    <w:rsid w:val="00CF4242"/>
    <w:rsid w:val="00CF4DA0"/>
    <w:rsid w:val="00CF60E7"/>
    <w:rsid w:val="00CF6667"/>
    <w:rsid w:val="00CF67A9"/>
    <w:rsid w:val="00CF683D"/>
    <w:rsid w:val="00CF6C47"/>
    <w:rsid w:val="00CF6FBA"/>
    <w:rsid w:val="00D00E40"/>
    <w:rsid w:val="00D0274E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32C"/>
    <w:rsid w:val="00D154AF"/>
    <w:rsid w:val="00D15954"/>
    <w:rsid w:val="00D166A6"/>
    <w:rsid w:val="00D16B19"/>
    <w:rsid w:val="00D1718B"/>
    <w:rsid w:val="00D1779C"/>
    <w:rsid w:val="00D1781F"/>
    <w:rsid w:val="00D203CC"/>
    <w:rsid w:val="00D208E0"/>
    <w:rsid w:val="00D20BC6"/>
    <w:rsid w:val="00D215FC"/>
    <w:rsid w:val="00D2188C"/>
    <w:rsid w:val="00D22402"/>
    <w:rsid w:val="00D22769"/>
    <w:rsid w:val="00D23FB9"/>
    <w:rsid w:val="00D24249"/>
    <w:rsid w:val="00D2632D"/>
    <w:rsid w:val="00D2636B"/>
    <w:rsid w:val="00D30CB3"/>
    <w:rsid w:val="00D31249"/>
    <w:rsid w:val="00D3193C"/>
    <w:rsid w:val="00D31B80"/>
    <w:rsid w:val="00D32335"/>
    <w:rsid w:val="00D325D0"/>
    <w:rsid w:val="00D331C1"/>
    <w:rsid w:val="00D338FE"/>
    <w:rsid w:val="00D35EE4"/>
    <w:rsid w:val="00D37F64"/>
    <w:rsid w:val="00D401BD"/>
    <w:rsid w:val="00D408C5"/>
    <w:rsid w:val="00D40928"/>
    <w:rsid w:val="00D412FE"/>
    <w:rsid w:val="00D428CD"/>
    <w:rsid w:val="00D4315D"/>
    <w:rsid w:val="00D453D0"/>
    <w:rsid w:val="00D45472"/>
    <w:rsid w:val="00D463B0"/>
    <w:rsid w:val="00D46A20"/>
    <w:rsid w:val="00D46A96"/>
    <w:rsid w:val="00D47232"/>
    <w:rsid w:val="00D473A2"/>
    <w:rsid w:val="00D47AA8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369"/>
    <w:rsid w:val="00D674C7"/>
    <w:rsid w:val="00D70708"/>
    <w:rsid w:val="00D70D07"/>
    <w:rsid w:val="00D70E31"/>
    <w:rsid w:val="00D712B0"/>
    <w:rsid w:val="00D721AC"/>
    <w:rsid w:val="00D725C9"/>
    <w:rsid w:val="00D74457"/>
    <w:rsid w:val="00D756B3"/>
    <w:rsid w:val="00D75819"/>
    <w:rsid w:val="00D7628F"/>
    <w:rsid w:val="00D77401"/>
    <w:rsid w:val="00D7788D"/>
    <w:rsid w:val="00D80016"/>
    <w:rsid w:val="00D807F5"/>
    <w:rsid w:val="00D809BE"/>
    <w:rsid w:val="00D80B8F"/>
    <w:rsid w:val="00D80CB7"/>
    <w:rsid w:val="00D814C6"/>
    <w:rsid w:val="00D820B0"/>
    <w:rsid w:val="00D82DD4"/>
    <w:rsid w:val="00D83074"/>
    <w:rsid w:val="00D83C3B"/>
    <w:rsid w:val="00D83FA2"/>
    <w:rsid w:val="00D846E1"/>
    <w:rsid w:val="00D850A0"/>
    <w:rsid w:val="00D857A4"/>
    <w:rsid w:val="00D874DC"/>
    <w:rsid w:val="00D9075B"/>
    <w:rsid w:val="00D90AFF"/>
    <w:rsid w:val="00D91697"/>
    <w:rsid w:val="00D917FE"/>
    <w:rsid w:val="00D92248"/>
    <w:rsid w:val="00D9228C"/>
    <w:rsid w:val="00D9405F"/>
    <w:rsid w:val="00D94275"/>
    <w:rsid w:val="00D94B1E"/>
    <w:rsid w:val="00D963C4"/>
    <w:rsid w:val="00D96F19"/>
    <w:rsid w:val="00D9757F"/>
    <w:rsid w:val="00DA00B7"/>
    <w:rsid w:val="00DA1480"/>
    <w:rsid w:val="00DA168C"/>
    <w:rsid w:val="00DA1E34"/>
    <w:rsid w:val="00DA1E9B"/>
    <w:rsid w:val="00DA2131"/>
    <w:rsid w:val="00DA3504"/>
    <w:rsid w:val="00DA5157"/>
    <w:rsid w:val="00DA5B00"/>
    <w:rsid w:val="00DA6CA0"/>
    <w:rsid w:val="00DA7CD2"/>
    <w:rsid w:val="00DB0850"/>
    <w:rsid w:val="00DB1680"/>
    <w:rsid w:val="00DB1E44"/>
    <w:rsid w:val="00DB27A5"/>
    <w:rsid w:val="00DB2D62"/>
    <w:rsid w:val="00DB2FFE"/>
    <w:rsid w:val="00DB3B48"/>
    <w:rsid w:val="00DB452F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691"/>
    <w:rsid w:val="00DC1A93"/>
    <w:rsid w:val="00DC24C9"/>
    <w:rsid w:val="00DC364F"/>
    <w:rsid w:val="00DC397E"/>
    <w:rsid w:val="00DC4B81"/>
    <w:rsid w:val="00DC51FB"/>
    <w:rsid w:val="00DC5500"/>
    <w:rsid w:val="00DC582B"/>
    <w:rsid w:val="00DC5EB4"/>
    <w:rsid w:val="00DC67FA"/>
    <w:rsid w:val="00DC6800"/>
    <w:rsid w:val="00DC6C31"/>
    <w:rsid w:val="00DC6C3A"/>
    <w:rsid w:val="00DC725D"/>
    <w:rsid w:val="00DC78D6"/>
    <w:rsid w:val="00DC7B96"/>
    <w:rsid w:val="00DD0290"/>
    <w:rsid w:val="00DD0692"/>
    <w:rsid w:val="00DD1194"/>
    <w:rsid w:val="00DD14A8"/>
    <w:rsid w:val="00DD155B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9D7"/>
    <w:rsid w:val="00DE4AC8"/>
    <w:rsid w:val="00DE5811"/>
    <w:rsid w:val="00DE5C85"/>
    <w:rsid w:val="00DE6C81"/>
    <w:rsid w:val="00DE7608"/>
    <w:rsid w:val="00DF148E"/>
    <w:rsid w:val="00DF208F"/>
    <w:rsid w:val="00DF29DA"/>
    <w:rsid w:val="00DF2C14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4F7"/>
    <w:rsid w:val="00E03A94"/>
    <w:rsid w:val="00E03AB7"/>
    <w:rsid w:val="00E04F12"/>
    <w:rsid w:val="00E05356"/>
    <w:rsid w:val="00E05764"/>
    <w:rsid w:val="00E0715D"/>
    <w:rsid w:val="00E07FCA"/>
    <w:rsid w:val="00E106DD"/>
    <w:rsid w:val="00E109A4"/>
    <w:rsid w:val="00E111CD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1B66"/>
    <w:rsid w:val="00E225ED"/>
    <w:rsid w:val="00E228E0"/>
    <w:rsid w:val="00E22ABC"/>
    <w:rsid w:val="00E230BE"/>
    <w:rsid w:val="00E23555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5C93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354"/>
    <w:rsid w:val="00E47542"/>
    <w:rsid w:val="00E47EF8"/>
    <w:rsid w:val="00E507D7"/>
    <w:rsid w:val="00E50B21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9EB"/>
    <w:rsid w:val="00E64B3C"/>
    <w:rsid w:val="00E65ADB"/>
    <w:rsid w:val="00E674E5"/>
    <w:rsid w:val="00E70CBB"/>
    <w:rsid w:val="00E726FD"/>
    <w:rsid w:val="00E72ADB"/>
    <w:rsid w:val="00E72B08"/>
    <w:rsid w:val="00E72ECA"/>
    <w:rsid w:val="00E73010"/>
    <w:rsid w:val="00E74577"/>
    <w:rsid w:val="00E750E9"/>
    <w:rsid w:val="00E75E6B"/>
    <w:rsid w:val="00E76BF9"/>
    <w:rsid w:val="00E76FFE"/>
    <w:rsid w:val="00E81071"/>
    <w:rsid w:val="00E810F4"/>
    <w:rsid w:val="00E826A0"/>
    <w:rsid w:val="00E839A8"/>
    <w:rsid w:val="00E83C91"/>
    <w:rsid w:val="00E83D89"/>
    <w:rsid w:val="00E844D9"/>
    <w:rsid w:val="00E84E23"/>
    <w:rsid w:val="00E85551"/>
    <w:rsid w:val="00E85A67"/>
    <w:rsid w:val="00E85A8B"/>
    <w:rsid w:val="00E86A65"/>
    <w:rsid w:val="00E86AAE"/>
    <w:rsid w:val="00E86D94"/>
    <w:rsid w:val="00E8758D"/>
    <w:rsid w:val="00E87D98"/>
    <w:rsid w:val="00E87FE0"/>
    <w:rsid w:val="00E9010E"/>
    <w:rsid w:val="00E90187"/>
    <w:rsid w:val="00E910F0"/>
    <w:rsid w:val="00E923B0"/>
    <w:rsid w:val="00E92792"/>
    <w:rsid w:val="00E92E13"/>
    <w:rsid w:val="00E939D5"/>
    <w:rsid w:val="00E93CF1"/>
    <w:rsid w:val="00E942D4"/>
    <w:rsid w:val="00E94CB3"/>
    <w:rsid w:val="00E95B81"/>
    <w:rsid w:val="00E95D6A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4F01"/>
    <w:rsid w:val="00EA542E"/>
    <w:rsid w:val="00EA7338"/>
    <w:rsid w:val="00EA7375"/>
    <w:rsid w:val="00EA76B9"/>
    <w:rsid w:val="00EA794B"/>
    <w:rsid w:val="00EA7E97"/>
    <w:rsid w:val="00EB0258"/>
    <w:rsid w:val="00EB06DE"/>
    <w:rsid w:val="00EB1BCA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8E"/>
    <w:rsid w:val="00EC5ABE"/>
    <w:rsid w:val="00EC5EFA"/>
    <w:rsid w:val="00EC67E8"/>
    <w:rsid w:val="00EC6E79"/>
    <w:rsid w:val="00EC71E6"/>
    <w:rsid w:val="00EC7DCD"/>
    <w:rsid w:val="00ED02F0"/>
    <w:rsid w:val="00ED0E11"/>
    <w:rsid w:val="00ED1209"/>
    <w:rsid w:val="00ED13E1"/>
    <w:rsid w:val="00ED1861"/>
    <w:rsid w:val="00ED1BEE"/>
    <w:rsid w:val="00ED27E1"/>
    <w:rsid w:val="00ED304E"/>
    <w:rsid w:val="00ED366E"/>
    <w:rsid w:val="00ED38E5"/>
    <w:rsid w:val="00ED5C74"/>
    <w:rsid w:val="00ED606F"/>
    <w:rsid w:val="00ED6C75"/>
    <w:rsid w:val="00EE01D0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547"/>
    <w:rsid w:val="00EE660F"/>
    <w:rsid w:val="00EE6703"/>
    <w:rsid w:val="00EE684E"/>
    <w:rsid w:val="00EE6B8E"/>
    <w:rsid w:val="00EE70AF"/>
    <w:rsid w:val="00EE7E5E"/>
    <w:rsid w:val="00EF06CA"/>
    <w:rsid w:val="00EF10FD"/>
    <w:rsid w:val="00EF12B3"/>
    <w:rsid w:val="00EF26D4"/>
    <w:rsid w:val="00EF299E"/>
    <w:rsid w:val="00EF2F65"/>
    <w:rsid w:val="00EF2FC5"/>
    <w:rsid w:val="00EF33C6"/>
    <w:rsid w:val="00EF3F07"/>
    <w:rsid w:val="00EF4721"/>
    <w:rsid w:val="00EF4ACB"/>
    <w:rsid w:val="00EF58B4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07354"/>
    <w:rsid w:val="00F112FB"/>
    <w:rsid w:val="00F11650"/>
    <w:rsid w:val="00F121AC"/>
    <w:rsid w:val="00F1295D"/>
    <w:rsid w:val="00F12BE7"/>
    <w:rsid w:val="00F1357E"/>
    <w:rsid w:val="00F13FDB"/>
    <w:rsid w:val="00F1478A"/>
    <w:rsid w:val="00F14F27"/>
    <w:rsid w:val="00F16703"/>
    <w:rsid w:val="00F20083"/>
    <w:rsid w:val="00F205AE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26FA0"/>
    <w:rsid w:val="00F30B59"/>
    <w:rsid w:val="00F30D5D"/>
    <w:rsid w:val="00F3107A"/>
    <w:rsid w:val="00F31D77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423"/>
    <w:rsid w:val="00F465F3"/>
    <w:rsid w:val="00F47E21"/>
    <w:rsid w:val="00F5024C"/>
    <w:rsid w:val="00F51196"/>
    <w:rsid w:val="00F5210E"/>
    <w:rsid w:val="00F52282"/>
    <w:rsid w:val="00F52D90"/>
    <w:rsid w:val="00F52E0A"/>
    <w:rsid w:val="00F52FBE"/>
    <w:rsid w:val="00F53F4C"/>
    <w:rsid w:val="00F55482"/>
    <w:rsid w:val="00F55CC4"/>
    <w:rsid w:val="00F571FB"/>
    <w:rsid w:val="00F57539"/>
    <w:rsid w:val="00F60DC5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2745"/>
    <w:rsid w:val="00F74154"/>
    <w:rsid w:val="00F74A75"/>
    <w:rsid w:val="00F75718"/>
    <w:rsid w:val="00F767D0"/>
    <w:rsid w:val="00F80E5E"/>
    <w:rsid w:val="00F825E0"/>
    <w:rsid w:val="00F8342F"/>
    <w:rsid w:val="00F8359A"/>
    <w:rsid w:val="00F835B0"/>
    <w:rsid w:val="00F83C83"/>
    <w:rsid w:val="00F84144"/>
    <w:rsid w:val="00F843D9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1F8F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1E9B"/>
    <w:rsid w:val="00FA23E3"/>
    <w:rsid w:val="00FA25BB"/>
    <w:rsid w:val="00FA2BD4"/>
    <w:rsid w:val="00FA2C25"/>
    <w:rsid w:val="00FA2E5F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1C9E"/>
    <w:rsid w:val="00FC2469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4D96"/>
    <w:rsid w:val="00FD4E3A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65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81C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62F4411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553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550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55090"/>
    <w:rPr>
      <w:rFonts w:ascii="Univers 45 Light" w:eastAsia="MS Mincho" w:hAnsi="Univers 45 Light" w:cs="Univers 45 Light"/>
      <w:color w:val="00000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3F6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9B32E-1F61-4CBF-B37A-66D7C3C5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326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</cp:lastModifiedBy>
  <cp:revision>3</cp:revision>
  <cp:lastPrinted>2020-11-04T08:22:00Z</cp:lastPrinted>
  <dcterms:created xsi:type="dcterms:W3CDTF">2020-11-10T18:46:00Z</dcterms:created>
  <dcterms:modified xsi:type="dcterms:W3CDTF">2020-11-10T18:50:00Z</dcterms:modified>
</cp:coreProperties>
</file>