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EF7B7" w14:textId="77777777" w:rsidR="00F854AF" w:rsidRDefault="00F854AF" w:rsidP="00F854AF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511EC31" w14:textId="77777777" w:rsidR="00F854AF" w:rsidRDefault="00F854AF" w:rsidP="00F854AF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B9EDCEE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788E7B16" w14:textId="679A3352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1AFAF6D" w14:textId="4EAC7799" w:rsidR="00366FCD" w:rsidRPr="00E7777B" w:rsidRDefault="00366FCD" w:rsidP="00366FCD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D14F906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F2F1A0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352C7B0A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6790867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6C43FBC1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71E1EFE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079661D" w14:textId="7C6347A4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443FCC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4BE6B0D" w14:textId="69110F22" w:rsidR="007856B2" w:rsidRPr="00E7777B" w:rsidRDefault="007856B2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0DEB8969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56609F64" w14:textId="3A766AB8" w:rsidR="00A97FDF" w:rsidRDefault="00A97FD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0034ACD" w14:textId="40A35E2C" w:rsidR="00F854AF" w:rsidRPr="0099768E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9596327" w14:textId="77777777" w:rsidR="00F854AF" w:rsidRPr="00B81E37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3DB05A" w14:textId="45F308B8" w:rsidR="00F854AF" w:rsidRPr="00221A08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7A1C065C" w14:textId="25E3EB3B" w:rsidR="00BC6A62" w:rsidRPr="00BC6A62" w:rsidRDefault="00BC6A62" w:rsidP="00BC6A62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EFC507F" w14:textId="5DC8C435" w:rsidR="00F114DC" w:rsidRDefault="00A97FDF" w:rsidP="00A97FD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7FD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A97FDF">
        <w:rPr>
          <w:rFonts w:ascii="Angsana New" w:hAnsi="Angsana New" w:cs="Angsana New" w:hint="cs"/>
          <w:sz w:val="30"/>
          <w:szCs w:val="30"/>
        </w:rPr>
        <w:t>2019 (COVID-19)</w:t>
      </w:r>
    </w:p>
    <w:p w14:paraId="2D372976" w14:textId="77777777" w:rsidR="00C34049" w:rsidRPr="00BC6A62" w:rsidRDefault="00C34049" w:rsidP="00C34049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58BF997" w14:textId="77777777" w:rsidR="00221A08" w:rsidRPr="00A97FDF" w:rsidRDefault="00221A08" w:rsidP="00221A08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A8E5B0" w14:textId="6A0ED74D" w:rsidR="00804175" w:rsidRPr="00E7777B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A97FDF">
        <w:rPr>
          <w:rFonts w:ascii="Angsana New" w:hAnsi="Angsana New" w:cs="Angsana New"/>
          <w:sz w:val="30"/>
          <w:szCs w:val="30"/>
        </w:rPr>
        <w:br w:type="page"/>
      </w:r>
      <w:r w:rsidR="00804175" w:rsidRPr="008A5A0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ประกอบงบการเงินเป็นส่วนหนึ่งของงบการเงิน</w:t>
      </w:r>
      <w:r w:rsidR="00366FCD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E7777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160C43B9" w:rsidR="00804175" w:rsidRDefault="00560E49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60E4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60E49">
        <w:rPr>
          <w:rFonts w:ascii="Angsana New" w:hAnsi="Angsana New" w:cs="Angsana New"/>
          <w:sz w:val="30"/>
          <w:szCs w:val="30"/>
          <w:cs/>
        </w:rPr>
        <w:t xml:space="preserve"> </w:t>
      </w:r>
      <w:r w:rsidR="00C11466">
        <w:rPr>
          <w:rFonts w:ascii="Angsana New" w:hAnsi="Angsana New" w:cs="Angsana New"/>
          <w:sz w:val="30"/>
          <w:szCs w:val="30"/>
        </w:rPr>
        <w:t>1</w:t>
      </w:r>
      <w:r w:rsidR="00AC59A6">
        <w:rPr>
          <w:rFonts w:ascii="Angsana New" w:hAnsi="Angsana New" w:cs="Angsana New"/>
          <w:sz w:val="30"/>
          <w:szCs w:val="30"/>
        </w:rPr>
        <w:t>1</w:t>
      </w:r>
      <w:r w:rsidR="00C11466">
        <w:rPr>
          <w:rFonts w:ascii="Angsana New" w:hAnsi="Angsana New" w:cs="Angsana New"/>
          <w:sz w:val="30"/>
          <w:szCs w:val="30"/>
        </w:rPr>
        <w:t xml:space="preserve"> </w:t>
      </w:r>
      <w:r w:rsidR="00C1146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06D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</w:p>
    <w:p w14:paraId="22AFE43B" w14:textId="77777777" w:rsidR="002D6F2B" w:rsidRPr="00D00085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2B7EDC8" w14:textId="77777777" w:rsidR="00804175" w:rsidRPr="00D00085" w:rsidRDefault="00804175" w:rsidP="009A0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24551602" w:rsidR="007947AE" w:rsidRPr="00613457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32D1">
        <w:rPr>
          <w:rFonts w:ascii="Angsana New" w:hAnsi="Angsana New" w:cs="Angsana New"/>
          <w:sz w:val="30"/>
          <w:szCs w:val="30"/>
          <w:cs/>
        </w:rPr>
        <w:t>บริษัท</w:t>
      </w:r>
      <w:r w:rsidR="009A0B91">
        <w:rPr>
          <w:rFonts w:ascii="Angsana New" w:hAnsi="Angsana New" w:cs="Angsana New"/>
          <w:sz w:val="30"/>
          <w:szCs w:val="30"/>
        </w:rPr>
        <w:t xml:space="preserve"> 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ไทยฟู้ดส์ กรุ๊ป จำกัด (มหาชน)  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“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”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 </w:t>
      </w:r>
      <w:r w:rsidR="00151687" w:rsidRPr="00C932D1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932D1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932D1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>
        <w:rPr>
          <w:rFonts w:ascii="Angsana New" w:hAnsi="Angsana New" w:cs="Angsana New"/>
          <w:sz w:val="30"/>
          <w:szCs w:val="30"/>
        </w:rPr>
        <w:t xml:space="preserve"> </w:t>
      </w:r>
    </w:p>
    <w:p w14:paraId="1E42CC33" w14:textId="77777777" w:rsidR="006D3EFC" w:rsidRPr="00D00085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highlight w:val="lightGray"/>
          <w:shd w:val="clear" w:color="auto" w:fill="E0E0E0"/>
          <w:cs/>
          <w:lang w:val="en-GB"/>
        </w:rPr>
      </w:pPr>
    </w:p>
    <w:p w14:paraId="03A0744F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3D9A9B85" w14:textId="77777777" w:rsidR="003048E5" w:rsidRPr="00D00085" w:rsidRDefault="003048E5" w:rsidP="003048E5">
      <w:pPr>
        <w:rPr>
          <w:rFonts w:ascii="Angsana New" w:hAnsi="Angsana New" w:cs="Angsana New"/>
          <w:sz w:val="24"/>
          <w:szCs w:val="24"/>
        </w:rPr>
      </w:pPr>
    </w:p>
    <w:p w14:paraId="6F4D0638" w14:textId="77777777" w:rsidR="00795D87" w:rsidRPr="008A5A08" w:rsidRDefault="00795D87" w:rsidP="00122F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8F4886D" w14:textId="77777777" w:rsidR="00804175" w:rsidRPr="00D0008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BFA9745" w14:textId="35D01392" w:rsidR="007856B2" w:rsidRPr="00712F07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841B14">
        <w:rPr>
          <w:rFonts w:ascii="Angsana New" w:hAnsi="Angsana New" w:cs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รายการในงบการเงินในรูปแบบเดียวกับงบการเงินประจำปีและ</w:t>
      </w:r>
      <w:r w:rsidRPr="00841B14">
        <w:rPr>
          <w:rFonts w:ascii="Angsana New" w:hAnsi="Angsana New" w:cs="Angsana New"/>
          <w:sz w:val="30"/>
          <w:szCs w:val="30"/>
          <w:cs/>
        </w:rPr>
        <w:t>จัดทำ</w:t>
      </w:r>
      <w:r w:rsidRPr="00841B1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841B14">
        <w:rPr>
          <w:rFonts w:ascii="Angsana New" w:hAnsi="Angsana New" w:cs="Angsana New"/>
          <w:sz w:val="30"/>
          <w:szCs w:val="30"/>
          <w:cs/>
        </w:rPr>
        <w:t>ระหว่างกาลในรูปแบบ</w:t>
      </w:r>
      <w:r w:rsidRPr="00E7777B">
        <w:rPr>
          <w:rFonts w:ascii="Angsana New" w:hAnsi="Angsana New" w:cs="Angsana New"/>
          <w:sz w:val="30"/>
          <w:szCs w:val="30"/>
          <w:cs/>
        </w:rPr>
        <w:t>ย่อ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(“งบการเงินระหว่างกาล”)</w:t>
      </w:r>
      <w:r w:rsidRPr="00E777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ตาม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มาตรฐานการบัญชีฉบับที่ </w:t>
      </w:r>
      <w:r w:rsidR="00F26681" w:rsidRPr="00F26681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6254F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46254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14:paraId="578A345E" w14:textId="77777777" w:rsidR="007856B2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C07CF31" w14:textId="51BC9058" w:rsidR="007856B2" w:rsidRPr="00B35AEE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3F31F5">
        <w:rPr>
          <w:rFonts w:ascii="Angsana New" w:hAnsi="Angsana New" w:cs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>
        <w:rPr>
          <w:rFonts w:ascii="Angsana New" w:hAnsi="Angsana New" w:cs="Angsana New"/>
          <w:sz w:val="30"/>
          <w:szCs w:val="30"/>
        </w:rPr>
        <w:t xml:space="preserve">                </w:t>
      </w:r>
      <w:r w:rsidRPr="003F31F5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12F07">
        <w:rPr>
          <w:rFonts w:ascii="Angsana New" w:hAnsi="Angsana New" w:cs="Angsana New"/>
          <w:sz w:val="30"/>
          <w:szCs w:val="30"/>
          <w:cs/>
        </w:rPr>
        <w:t>ไปแล้ว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</w:rPr>
        <w:t>ดังนั</w:t>
      </w:r>
      <w:r>
        <w:rPr>
          <w:rFonts w:ascii="Angsana New" w:hAnsi="Angsana New" w:cs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</w:rPr>
        <w:t>ของ</w:t>
      </w:r>
      <w:r w:rsidRPr="00807819">
        <w:rPr>
          <w:rFonts w:ascii="Angsana New" w:hAnsi="Angsana New" w:cs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 w:cs="Angsana New"/>
          <w:sz w:val="30"/>
          <w:szCs w:val="30"/>
          <w:cs/>
        </w:rPr>
        <w:t>ปี</w:t>
      </w:r>
      <w:r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1DBE">
        <w:rPr>
          <w:rFonts w:ascii="Angsana New" w:hAnsi="Angsana New" w:cs="Angsana New"/>
          <w:sz w:val="30"/>
          <w:szCs w:val="30"/>
        </w:rPr>
        <w:t>31</w:t>
      </w:r>
      <w:r w:rsidRPr="00B35AE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152F4">
        <w:rPr>
          <w:rFonts w:ascii="Angsana New" w:hAnsi="Angsana New" w:cs="Angsana New"/>
          <w:sz w:val="30"/>
          <w:szCs w:val="30"/>
        </w:rPr>
        <w:t>2</w:t>
      </w:r>
    </w:p>
    <w:p w14:paraId="4CAC9C30" w14:textId="3DEE71BF" w:rsidR="00A753FC" w:rsidRDefault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4FDC32E" w14:textId="77777777" w:rsidR="00B35AEE" w:rsidRPr="00E82E34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82E34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</w:p>
    <w:p w14:paraId="1B36E66D" w14:textId="3BC9F680" w:rsidR="00A753FC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 xml:space="preserve">ทางการเงินฉบับที่ </w:t>
      </w:r>
      <w:r w:rsidR="00F26681" w:rsidRPr="00F26681">
        <w:rPr>
          <w:rFonts w:ascii="Angsana New" w:hAnsi="Angsana New" w:cs="Angsana New" w:hint="cs"/>
          <w:sz w:val="30"/>
          <w:szCs w:val="30"/>
        </w:rPr>
        <w:t>1</w:t>
      </w:r>
      <w:r w:rsidR="00FA73D9" w:rsidRPr="00FA73D9">
        <w:rPr>
          <w:rFonts w:ascii="Angsana New" w:hAnsi="Angsana New" w:cs="Angsana New" w:hint="cs"/>
          <w:sz w:val="30"/>
          <w:szCs w:val="30"/>
        </w:rPr>
        <w:t>6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7777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(</w:t>
      </w:r>
      <w:r w:rsidRPr="00E7777B">
        <w:rPr>
          <w:rFonts w:ascii="Angsana New" w:hAnsi="Angsana New" w:cs="Angsana New" w:hint="cs"/>
          <w:sz w:val="30"/>
          <w:szCs w:val="30"/>
        </w:rPr>
        <w:t xml:space="preserve">TFRS </w:t>
      </w:r>
      <w:r w:rsidR="00331DBE">
        <w:rPr>
          <w:rFonts w:ascii="Angsana New" w:hAnsi="Angsana New" w:cs="Angsana New"/>
          <w:sz w:val="30"/>
          <w:szCs w:val="30"/>
        </w:rPr>
        <w:t>1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Pr="00E7777B">
        <w:rPr>
          <w:rFonts w:ascii="Angsana New" w:hAnsi="Angsana New" w:cs="Angsana New" w:hint="cs"/>
          <w:sz w:val="30"/>
          <w:szCs w:val="30"/>
          <w:cs/>
        </w:rPr>
        <w:t>)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26681" w:rsidRPr="00F26681">
        <w:rPr>
          <w:rFonts w:ascii="Angsana New" w:hAnsi="Angsana New" w:cs="Angsana New" w:hint="cs"/>
          <w:sz w:val="30"/>
          <w:szCs w:val="30"/>
        </w:rPr>
        <w:t>3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E025914" w14:textId="4B20202B" w:rsidR="00FB694E" w:rsidRDefault="00FB694E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2AEAE81" w14:textId="539D6EA8" w:rsidR="00FB694E" w:rsidRPr="00FB694E" w:rsidRDefault="00FB694E" w:rsidP="00FB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B694E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FB694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FB694E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</w:t>
      </w:r>
      <w:r w:rsidRPr="00FB694E">
        <w:rPr>
          <w:rFonts w:asciiTheme="majorBidi" w:hAnsiTheme="majorBidi" w:cstheme="majorBidi"/>
          <w:spacing w:val="6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FB694E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FB694E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กลุ่มบริษัท</w:t>
      </w:r>
      <w:r w:rsidRPr="00FB694E">
        <w:rPr>
          <w:rFonts w:asciiTheme="majorBidi" w:hAnsiTheme="majorBidi" w:cstheme="majorBidi"/>
          <w:spacing w:val="6"/>
          <w:sz w:val="30"/>
          <w:szCs w:val="30"/>
          <w:cs/>
        </w:rPr>
        <w:t>ได้ประเมินผลกระทบที่</w:t>
      </w:r>
      <w:r w:rsidRPr="00FB694E">
        <w:rPr>
          <w:rFonts w:asciiTheme="majorBidi" w:hAnsiTheme="majorBidi" w:cstheme="majorBidi"/>
          <w:spacing w:val="4"/>
          <w:sz w:val="30"/>
          <w:szCs w:val="30"/>
          <w:cs/>
        </w:rPr>
        <w:t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</w:t>
      </w:r>
      <w:r w:rsidRPr="00FB694E">
        <w:rPr>
          <w:rFonts w:asciiTheme="majorBidi" w:hAnsiTheme="majorBidi" w:cstheme="majorBidi"/>
          <w:sz w:val="30"/>
          <w:szCs w:val="30"/>
          <w:cs/>
        </w:rPr>
        <w:t>คาดว่าไม่มีผลกระทบที่มีสาระสำคัญต่องบการเงินในงวดที่ถือปฏิบัติ</w:t>
      </w:r>
    </w:p>
    <w:p w14:paraId="04329A70" w14:textId="7F8E7CA2" w:rsidR="00E80227" w:rsidRDefault="00E80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9849549" w14:textId="7CA06DEB" w:rsidR="00795D87" w:rsidRPr="00E7777B" w:rsidRDefault="00795D87" w:rsidP="00795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753FC" w:rsidRPr="00E777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59FBB70" w14:textId="77777777" w:rsidR="00EA7D72" w:rsidRPr="00E7777B" w:rsidRDefault="00EA7D72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90C233A" w14:textId="4B9DF9F0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E7777B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Pr="00E7777B">
        <w:rPr>
          <w:rFonts w:ascii="Angsana New" w:hAnsi="Angsana New" w:cs="Angsana New" w:hint="cs"/>
          <w:sz w:val="30"/>
          <w:szCs w:val="30"/>
          <w:cs/>
        </w:rPr>
        <w:t>ไว้</w:t>
      </w:r>
      <w:r w:rsidRPr="00E7777B">
        <w:rPr>
          <w:rFonts w:ascii="Angsana New" w:hAnsi="Angsana New" w:cs="Angsana New"/>
          <w:sz w:val="30"/>
          <w:szCs w:val="30"/>
          <w:cs/>
        </w:rPr>
        <w:t>ใน</w:t>
      </w: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งบการเงินสำหรับปี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สิ้นสุดวันที่ </w:t>
      </w:r>
      <w:r w:rsidR="00F26681" w:rsidRPr="00F26681">
        <w:rPr>
          <w:rFonts w:ascii="Angsana New" w:hAnsi="Angsana New" w:cs="Angsana New" w:hint="cs"/>
          <w:spacing w:val="-8"/>
          <w:sz w:val="30"/>
          <w:szCs w:val="30"/>
        </w:rPr>
        <w:t>31</w:t>
      </w:r>
      <w:r w:rsidRPr="00E7777B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F152F4" w:rsidRPr="00BD764A">
        <w:rPr>
          <w:rFonts w:ascii="Angsana New" w:hAnsi="Angsana New" w:cs="Angsana New" w:hint="cs"/>
          <w:sz w:val="30"/>
          <w:szCs w:val="30"/>
        </w:rPr>
        <w:t>2</w:t>
      </w:r>
      <w:r w:rsidR="00BD764A" w:rsidRPr="00BD764A">
        <w:rPr>
          <w:rFonts w:ascii="Angsana New" w:hAnsi="Angsana New" w:cs="Angsana New"/>
          <w:sz w:val="30"/>
          <w:szCs w:val="30"/>
        </w:rPr>
        <w:t>5</w:t>
      </w:r>
      <w:r w:rsidR="00B647B0" w:rsidRPr="00B647B0">
        <w:rPr>
          <w:rFonts w:ascii="Angsana New" w:hAnsi="Angsana New" w:cs="Angsana New"/>
          <w:sz w:val="30"/>
          <w:szCs w:val="30"/>
        </w:rPr>
        <w:t>6</w:t>
      </w:r>
      <w:r w:rsidR="00BD764A" w:rsidRPr="00BD764A">
        <w:rPr>
          <w:rFonts w:ascii="Angsana New" w:hAnsi="Angsana New" w:cs="Angsana New"/>
          <w:sz w:val="30"/>
          <w:szCs w:val="30"/>
        </w:rPr>
        <w:t>2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</w:t>
      </w:r>
      <w:r w:rsidRPr="00462085">
        <w:rPr>
          <w:rFonts w:ascii="Angsana New" w:hAnsi="Angsana New" w:cs="Angsana New"/>
          <w:spacing w:val="-8"/>
          <w:sz w:val="30"/>
          <w:szCs w:val="30"/>
          <w:cs/>
        </w:rPr>
        <w:t>ใช้ในการประมาณ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การจากการ</w:t>
      </w:r>
      <w:r w:rsidRPr="00E7777B">
        <w:rPr>
          <w:rFonts w:ascii="Angsana New" w:hAnsi="Angsana New" w:cs="Angsana New"/>
          <w:sz w:val="30"/>
          <w:szCs w:val="30"/>
          <w:cs/>
        </w:rPr>
        <w:t>ถือปฏิบัติตามมาตรฐาน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การรายงาน</w:t>
      </w:r>
      <w:r w:rsidRPr="00E7777B">
        <w:rPr>
          <w:rFonts w:ascii="Angsana New" w:hAnsi="Angsana New" w:cs="Angsana New"/>
          <w:sz w:val="30"/>
          <w:szCs w:val="30"/>
          <w:cs/>
        </w:rPr>
        <w:t>ทางการเงินใหม่</w:t>
      </w:r>
      <w:r w:rsidR="00C01A93">
        <w:rPr>
          <w:rFonts w:ascii="Angsana New" w:hAnsi="Angsana New" w:cs="Angsana New" w:hint="cs"/>
          <w:sz w:val="30"/>
          <w:szCs w:val="30"/>
          <w:cs/>
        </w:rPr>
        <w:t>และ</w:t>
      </w:r>
      <w:r w:rsidR="00C01A93" w:rsidRPr="00462085">
        <w:rPr>
          <w:rFonts w:ascii="Angsana New" w:hAnsi="Angsana New" w:cs="Angsana New" w:hint="cs"/>
          <w:spacing w:val="-6"/>
          <w:sz w:val="30"/>
          <w:szCs w:val="30"/>
          <w:cs/>
        </w:rPr>
        <w:t>การแพร่ระบาด</w:t>
      </w:r>
      <w:r w:rsidR="00C01A93">
        <w:rPr>
          <w:rFonts w:ascii="Angsana New" w:hAnsi="Angsana New" w:cs="Angsana New" w:hint="cs"/>
          <w:sz w:val="30"/>
          <w:szCs w:val="30"/>
          <w:cs/>
        </w:rPr>
        <w:t xml:space="preserve">ของโรคติดเชื้อไวรัสโคโรนา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019</w:t>
      </w:r>
      <w:r w:rsidR="00C01A93">
        <w:rPr>
          <w:rFonts w:ascii="Angsana New" w:hAnsi="Angsana New" w:cs="Angsana New"/>
          <w:sz w:val="30"/>
          <w:szCs w:val="30"/>
        </w:rPr>
        <w:t xml:space="preserve"> (COVID-</w:t>
      </w:r>
      <w:r w:rsidR="00F26681" w:rsidRPr="00F26681">
        <w:rPr>
          <w:rFonts w:ascii="Angsana New" w:hAnsi="Angsana New" w:cs="Angsana New"/>
          <w:sz w:val="30"/>
          <w:szCs w:val="30"/>
        </w:rPr>
        <w:t>19</w:t>
      </w:r>
      <w:r w:rsidR="00C01A93">
        <w:rPr>
          <w:rFonts w:ascii="Angsana New" w:hAnsi="Angsana New" w:cs="Angsana New"/>
          <w:sz w:val="30"/>
          <w:szCs w:val="30"/>
        </w:rPr>
        <w:t xml:space="preserve">)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แล</w:t>
      </w:r>
      <w:r w:rsidR="00947F97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="00947F97">
        <w:rPr>
          <w:rFonts w:ascii="Angsana New" w:hAnsi="Angsana New" w:cs="Angsana New"/>
          <w:sz w:val="30"/>
          <w:szCs w:val="30"/>
        </w:rPr>
        <w:t>8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A4FA83C" w14:textId="77777777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44593BF" w14:textId="3CBA6B45" w:rsidR="001C077A" w:rsidRPr="00E7777B" w:rsidRDefault="001C077A" w:rsidP="00825D8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7777B">
        <w:rPr>
          <w:rFonts w:asciiTheme="majorBidi" w:hAnsiTheme="majorBidi" w:cstheme="majorBidi"/>
          <w:sz w:val="30"/>
          <w:szCs w:val="30"/>
          <w:u w:val="none"/>
          <w:cs/>
        </w:rPr>
        <w:t>การเปลี่ยนแปลงนโยบายการบัญชี</w:t>
      </w:r>
    </w:p>
    <w:p w14:paraId="56B2056A" w14:textId="77777777" w:rsidR="001C077A" w:rsidRPr="00E7777B" w:rsidRDefault="001C077A" w:rsidP="001C077A">
      <w:pPr>
        <w:rPr>
          <w:rFonts w:ascii="Angsana New" w:hAnsi="Angsana New" w:cs="Angsana New"/>
          <w:sz w:val="30"/>
          <w:szCs w:val="30"/>
        </w:rPr>
      </w:pPr>
    </w:p>
    <w:p w14:paraId="05ABD3A4" w14:textId="3F679B5A" w:rsidR="001C077A" w:rsidRDefault="001C077A" w:rsidP="001C077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E7777B">
        <w:rPr>
          <w:rFonts w:ascii="Angsana New" w:hAnsi="Angsana New" w:cs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E7777B">
        <w:rPr>
          <w:rFonts w:ascii="Angsana New" w:hAnsi="Angsana New" w:cs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07FE01B2" w14:textId="77777777" w:rsidR="00AE36E8" w:rsidRPr="001C077A" w:rsidRDefault="00AE36E8" w:rsidP="00AE36E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174"/>
        <w:gridCol w:w="1530"/>
        <w:gridCol w:w="178"/>
        <w:gridCol w:w="1622"/>
      </w:tblGrid>
      <w:tr w:rsidR="00027AA4" w:rsidRPr="001C077A" w14:paraId="1EF41448" w14:textId="77777777" w:rsidTr="00AE36E8">
        <w:trPr>
          <w:cantSplit/>
          <w:trHeight w:val="299"/>
          <w:tblHeader/>
        </w:trPr>
        <w:tc>
          <w:tcPr>
            <w:tcW w:w="4680" w:type="dxa"/>
            <w:vAlign w:val="bottom"/>
          </w:tcPr>
          <w:p w14:paraId="39C41C34" w14:textId="51F7B03B" w:rsidR="00027AA4" w:rsidRPr="001C077A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4" w:type="dxa"/>
          </w:tcPr>
          <w:p w14:paraId="337AC557" w14:textId="77777777" w:rsidR="00027AA4" w:rsidRPr="001C077A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F17B44" w14:textId="3D9CC32E" w:rsidR="00027AA4" w:rsidRPr="00B35AEE" w:rsidRDefault="00027AA4" w:rsidP="005D4261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B35AEE">
              <w:rPr>
                <w:rFonts w:ascii="Angsana New" w:hAnsi="Angsana New" w:cs="Angsana New" w:hint="cs"/>
                <w:sz w:val="28"/>
                <w:szCs w:val="28"/>
                <w:shd w:val="clear" w:color="auto" w:fill="FFFFFF"/>
                <w:cs/>
              </w:rPr>
              <w:t>กำไรสะสม</w:t>
            </w:r>
          </w:p>
        </w:tc>
      </w:tr>
      <w:tr w:rsidR="00027AA4" w:rsidRPr="00E7777B" w14:paraId="558448C3" w14:textId="77777777" w:rsidTr="00AE36E8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4BACC5A" w14:textId="77777777" w:rsidR="00027AA4" w:rsidRPr="00E7777B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" w:name="_Hlk39128795"/>
          </w:p>
        </w:tc>
        <w:tc>
          <w:tcPr>
            <w:tcW w:w="1174" w:type="dxa"/>
          </w:tcPr>
          <w:p w14:paraId="5D3E4307" w14:textId="77777777" w:rsidR="00027AA4" w:rsidRPr="00E7777B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9E556F" w14:textId="26B34CC6" w:rsidR="00027AA4" w:rsidRPr="00E7777B" w:rsidRDefault="00027AA4" w:rsidP="005D426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2D4060C3" w14:textId="77777777" w:rsidR="00027AA4" w:rsidRPr="00E7777B" w:rsidRDefault="00027AA4" w:rsidP="005D426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AA0EE27" w14:textId="77777777" w:rsidR="00027AA4" w:rsidRDefault="00027AA4" w:rsidP="00027AA4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16159866" w14:textId="5ADCF308" w:rsidR="00027AA4" w:rsidRPr="00E7777B" w:rsidRDefault="00027AA4" w:rsidP="00027AA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62B05" w:rsidRPr="00E7777B" w14:paraId="33F61F36" w14:textId="77777777" w:rsidTr="00AE36E8">
        <w:trPr>
          <w:cantSplit/>
          <w:trHeight w:val="20"/>
        </w:trPr>
        <w:tc>
          <w:tcPr>
            <w:tcW w:w="4680" w:type="dxa"/>
          </w:tcPr>
          <w:p w14:paraId="14F16678" w14:textId="77777777" w:rsidR="00F62B05" w:rsidRPr="00E7777B" w:rsidRDefault="00F62B05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0BF4BD4C" w14:textId="3F843343" w:rsidR="00F62B05" w:rsidRPr="00E7777B" w:rsidRDefault="00F62B05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1736FF8A" w14:textId="19688DC1" w:rsidR="00F62B05" w:rsidRPr="00E7777B" w:rsidRDefault="00F62B05" w:rsidP="00F62B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7AA4" w:rsidRPr="00E7777B" w14:paraId="031B7A31" w14:textId="77777777" w:rsidTr="00AE36E8">
        <w:trPr>
          <w:cantSplit/>
          <w:trHeight w:val="20"/>
        </w:trPr>
        <w:tc>
          <w:tcPr>
            <w:tcW w:w="4680" w:type="dxa"/>
          </w:tcPr>
          <w:p w14:paraId="379F07BA" w14:textId="447B2A41" w:rsidR="00027AA4" w:rsidRPr="00E7777B" w:rsidRDefault="00027AA4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F152F4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F152F4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งวดก่อน</w:t>
            </w:r>
          </w:p>
        </w:tc>
        <w:tc>
          <w:tcPr>
            <w:tcW w:w="1174" w:type="dxa"/>
            <w:vAlign w:val="bottom"/>
          </w:tcPr>
          <w:p w14:paraId="6AF83319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CD3FB1" w14:textId="3A3285DA" w:rsidR="00027AA4" w:rsidRPr="00C11466" w:rsidRDefault="00F152F4" w:rsidP="00C47F3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1146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C1146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1146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3113BA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ED45708" w14:textId="02A2D050" w:rsidR="00027AA4" w:rsidRPr="00E7777B" w:rsidRDefault="00C11466" w:rsidP="00027AA4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1,353,415</w:t>
            </w:r>
          </w:p>
        </w:tc>
      </w:tr>
      <w:tr w:rsidR="00027AA4" w:rsidRPr="00E7777B" w14:paraId="205FE2D2" w14:textId="77777777" w:rsidTr="00AE36E8">
        <w:trPr>
          <w:cantSplit/>
          <w:trHeight w:val="254"/>
        </w:trPr>
        <w:tc>
          <w:tcPr>
            <w:tcW w:w="4680" w:type="dxa"/>
          </w:tcPr>
          <w:p w14:paraId="502B6AB0" w14:textId="77777777" w:rsidR="00027AA4" w:rsidRPr="00E7777B" w:rsidRDefault="00027AA4" w:rsidP="00027AA4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1174" w:type="dxa"/>
            <w:vAlign w:val="bottom"/>
          </w:tcPr>
          <w:p w14:paraId="2CA8C752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F3560D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391294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820761C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4D072B97" w14:textId="77777777" w:rsidTr="00AE36E8">
        <w:trPr>
          <w:cantSplit/>
          <w:trHeight w:val="254"/>
        </w:trPr>
        <w:tc>
          <w:tcPr>
            <w:tcW w:w="4680" w:type="dxa"/>
          </w:tcPr>
          <w:p w14:paraId="198D532E" w14:textId="24AFEC05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5DBCCAB9" w14:textId="719D0D24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BA1232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58CCB9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1A4741B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05159A4E" w14:textId="77777777" w:rsidTr="00AE36E8">
        <w:trPr>
          <w:cantSplit/>
          <w:trHeight w:val="254"/>
        </w:trPr>
        <w:tc>
          <w:tcPr>
            <w:tcW w:w="4680" w:type="dxa"/>
          </w:tcPr>
          <w:p w14:paraId="5D5EBC19" w14:textId="5574EF1B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B35AE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การจัดประเภทและการวัดมูลค่าเครื่องมือทางการเงิน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1662F3C2" w14:textId="1174CF92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D2E29CC" w14:textId="762DDD8F" w:rsidR="00027AA4" w:rsidRPr="00E7777B" w:rsidRDefault="00586D79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F152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F066C8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47E1C6E" w14:textId="7D80CD91" w:rsidR="00027AA4" w:rsidRPr="00E7777B" w:rsidRDefault="00586D79" w:rsidP="00027AA4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27AA4" w:rsidRPr="00E7777B" w14:paraId="60B4883D" w14:textId="77777777" w:rsidTr="00AE36E8">
        <w:trPr>
          <w:cantSplit/>
          <w:trHeight w:val="20"/>
        </w:trPr>
        <w:tc>
          <w:tcPr>
            <w:tcW w:w="4680" w:type="dxa"/>
          </w:tcPr>
          <w:p w14:paraId="27201C65" w14:textId="0205B368" w:rsidR="00027AA4" w:rsidRPr="00E7777B" w:rsidRDefault="00B35AE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27AA4"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4" w:type="dxa"/>
            <w:vAlign w:val="bottom"/>
          </w:tcPr>
          <w:p w14:paraId="15EE0EAF" w14:textId="123D1C1A" w:rsidR="00027AA4" w:rsidRPr="00E7777B" w:rsidRDefault="00E924C1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F152F4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8B607B1" w14:textId="496DA479" w:rsidR="00027AA4" w:rsidRPr="00586D79" w:rsidRDefault="00586D79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31,355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A521361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33B3031" w14:textId="6EFC3FFD" w:rsidR="00027AA4" w:rsidRPr="00586D79" w:rsidRDefault="00586D79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39,917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3690E" w:rsidRPr="00E7777B" w14:paraId="783120E5" w14:textId="77777777" w:rsidTr="00AE36E8">
        <w:trPr>
          <w:cantSplit/>
          <w:trHeight w:val="20"/>
        </w:trPr>
        <w:tc>
          <w:tcPr>
            <w:tcW w:w="4680" w:type="dxa"/>
          </w:tcPr>
          <w:p w14:paraId="5C497358" w14:textId="32F73767" w:rsidR="0013690E" w:rsidRDefault="0013690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3690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174" w:type="dxa"/>
            <w:vAlign w:val="bottom"/>
          </w:tcPr>
          <w:p w14:paraId="08DACFD6" w14:textId="77777777" w:rsidR="0013690E" w:rsidRDefault="0013690E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D64088D" w14:textId="196803B2" w:rsidR="0013690E" w:rsidRDefault="00586D79" w:rsidP="00314A6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11,8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11A8F1D3" w14:textId="77777777" w:rsidR="0013690E" w:rsidRPr="00E7777B" w:rsidRDefault="0013690E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951F503" w14:textId="5E2FB8A8" w:rsidR="0013690E" w:rsidRPr="00E7777B" w:rsidRDefault="00586D79" w:rsidP="00413C87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27AA4" w:rsidRPr="00E7777B" w14:paraId="101B167B" w14:textId="77777777" w:rsidTr="00AE36E8">
        <w:trPr>
          <w:cantSplit/>
          <w:trHeight w:val="20"/>
        </w:trPr>
        <w:tc>
          <w:tcPr>
            <w:tcW w:w="4680" w:type="dxa"/>
          </w:tcPr>
          <w:p w14:paraId="5440BEEC" w14:textId="4EBD20FE" w:rsidR="00027AA4" w:rsidRPr="00E7777B" w:rsidRDefault="00027AA4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TFRS 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A73D9" w:rsidRPr="00FA73D9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174" w:type="dxa"/>
            <w:vAlign w:val="bottom"/>
          </w:tcPr>
          <w:p w14:paraId="52E94A9C" w14:textId="3FBA548D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5AE02B92" w14:textId="17F4998C" w:rsidR="00027AA4" w:rsidRPr="00586D79" w:rsidRDefault="00586D79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5,795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F46544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AED63D1" w14:textId="1B9271A6" w:rsidR="00027AA4" w:rsidRPr="00586D79" w:rsidRDefault="00586D79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27AA4" w:rsidRPr="00E7777B" w14:paraId="73780DC0" w14:textId="77777777" w:rsidTr="00AE36E8">
        <w:trPr>
          <w:cantSplit/>
          <w:trHeight w:val="20"/>
        </w:trPr>
        <w:tc>
          <w:tcPr>
            <w:tcW w:w="4680" w:type="dxa"/>
          </w:tcPr>
          <w:p w14:paraId="7A3A2015" w14:textId="613BCBBF" w:rsidR="00027AA4" w:rsidRPr="00E7777B" w:rsidRDefault="00027AA4" w:rsidP="00027AA4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4" w:type="dxa"/>
            <w:vAlign w:val="bottom"/>
          </w:tcPr>
          <w:p w14:paraId="22EDB6B3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6A841" w14:textId="62DDB75E" w:rsidR="00027AA4" w:rsidRPr="00136B82" w:rsidRDefault="00586D79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2,014,</w:t>
            </w:r>
            <w:r w:rsidR="00FA73D9" w:rsidRPr="00FA73D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0CF17413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A9377" w14:textId="4F2C007C" w:rsidR="00027AA4" w:rsidRPr="00E7777B" w:rsidRDefault="00586D79" w:rsidP="00136B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1,312,</w:t>
            </w:r>
            <w:r w:rsidR="00FA73D9" w:rsidRPr="00FA73D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08</w:t>
            </w:r>
          </w:p>
        </w:tc>
      </w:tr>
      <w:bookmarkEnd w:id="1"/>
    </w:tbl>
    <w:p w14:paraId="26F33C3B" w14:textId="77777777" w:rsidR="00B258BE" w:rsidRDefault="00B258BE" w:rsidP="001C077A">
      <w:pPr>
        <w:rPr>
          <w:rFonts w:asciiTheme="majorBidi" w:hAnsiTheme="majorBidi" w:cstheme="majorBidi"/>
          <w:sz w:val="30"/>
          <w:szCs w:val="30"/>
          <w:cs/>
        </w:rPr>
        <w:sectPr w:rsidR="00B258BE" w:rsidSect="00B41D6A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4EB14B8B" w14:textId="77777777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E7777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2ABE2C6" w14:textId="77777777" w:rsidR="00DD69E3" w:rsidRPr="00E7777B" w:rsidRDefault="00DD69E3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7278027" w14:textId="695DC5C7" w:rsidR="00DD69E3" w:rsidRPr="00E7777B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777B">
        <w:rPr>
          <w:rFonts w:ascii="Angsana New" w:hAnsi="Angsana New"/>
          <w:sz w:val="30"/>
          <w:szCs w:val="30"/>
          <w:cs/>
        </w:rPr>
        <w:t>ได้</w:t>
      </w:r>
      <w:r w:rsidRPr="00E7777B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26681" w:rsidRPr="00F26681">
        <w:rPr>
          <w:rFonts w:ascii="Angsana New" w:hAnsi="Angsana New"/>
          <w:sz w:val="30"/>
          <w:szCs w:val="30"/>
        </w:rPr>
        <w:t>1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152F4">
        <w:rPr>
          <w:rFonts w:ascii="Angsana New" w:hAnsi="Angsana New"/>
          <w:sz w:val="30"/>
          <w:szCs w:val="30"/>
        </w:rPr>
        <w:t>2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="00F152F4">
        <w:rPr>
          <w:rFonts w:ascii="Angsana New" w:hAnsi="Angsana New"/>
          <w:sz w:val="30"/>
          <w:szCs w:val="30"/>
        </w:rPr>
        <w:t>2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F152F4">
        <w:rPr>
          <w:rFonts w:ascii="Angsana New" w:hAnsi="Angsana New"/>
          <w:sz w:val="30"/>
          <w:szCs w:val="30"/>
        </w:rPr>
        <w:t>2</w:t>
      </w:r>
      <w:r w:rsidRPr="00E7777B">
        <w:rPr>
          <w:rFonts w:ascii="Angsana New" w:hAnsi="Angsana New"/>
          <w:sz w:val="30"/>
          <w:szCs w:val="30"/>
        </w:rPr>
        <w:t xml:space="preserve"> </w:t>
      </w:r>
    </w:p>
    <w:p w14:paraId="16709902" w14:textId="77777777" w:rsidR="003008E2" w:rsidRDefault="003008E2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9CDF8B2" w14:textId="619E28ED" w:rsidR="00DD69E3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0B94F2E7" w14:textId="6C37437C" w:rsidR="00E924C1" w:rsidRPr="0041164C" w:rsidRDefault="00E924C1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31B6C84" w14:textId="77777777" w:rsidR="00E924C1" w:rsidRPr="00433B5D" w:rsidRDefault="00E924C1" w:rsidP="00E924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3B5D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1EE237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1D91EC9" w14:textId="2A7CE376" w:rsidR="00E924C1" w:rsidRPr="00B258BE" w:rsidRDefault="00E924C1" w:rsidP="00B258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8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(“TFRS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”) </w:t>
      </w:r>
      <w:r w:rsidRPr="00E924C1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ประเภท ได้แก่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924C1">
        <w:rPr>
          <w:rFonts w:ascii="Angsana New" w:hAnsi="Angsana New" w:hint="cs"/>
          <w:sz w:val="30"/>
          <w:szCs w:val="30"/>
          <w:cs/>
        </w:rPr>
        <w:t xml:space="preserve"> </w:t>
      </w:r>
      <w:r w:rsidRPr="00E924C1">
        <w:rPr>
          <w:rFonts w:ascii="Angsana New" w:hAnsi="Angsana New"/>
          <w:sz w:val="30"/>
          <w:szCs w:val="30"/>
        </w:rPr>
        <w:t>(FVOCI)</w:t>
      </w:r>
      <w:r w:rsidRPr="00E924C1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924C1">
        <w:rPr>
          <w:rFonts w:ascii="Angsana New" w:hAnsi="Angsana New"/>
          <w:sz w:val="30"/>
          <w:szCs w:val="30"/>
        </w:rPr>
        <w:t xml:space="preserve"> (FVTPL) </w:t>
      </w:r>
      <w:r w:rsidRPr="00E924C1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11B39">
        <w:rPr>
          <w:rFonts w:ascii="Angsana New" w:hAnsi="Angsana New"/>
          <w:spacing w:val="-8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11B39">
        <w:rPr>
          <w:rFonts w:ascii="Angsana New" w:hAnsi="Angsana New" w:hint="cs"/>
          <w:spacing w:val="-8"/>
          <w:sz w:val="30"/>
          <w:szCs w:val="30"/>
          <w:cs/>
        </w:rPr>
        <w:t xml:space="preserve"> ทั้งนี้ </w:t>
      </w:r>
      <w:r w:rsidRPr="00211B39">
        <w:rPr>
          <w:rFonts w:ascii="Angsana New" w:hAnsi="Angsana New"/>
          <w:spacing w:val="-8"/>
          <w:sz w:val="30"/>
          <w:szCs w:val="30"/>
        </w:rPr>
        <w:t>TFRS</w:t>
      </w:r>
      <w:r w:rsidR="00211B39">
        <w:rPr>
          <w:rFonts w:ascii="Angsana New" w:hAnsi="Angsana New"/>
          <w:spacing w:val="-8"/>
          <w:sz w:val="30"/>
          <w:szCs w:val="30"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211B39">
        <w:rPr>
          <w:rFonts w:ascii="Angsana New" w:hAnsi="Angsana New"/>
          <w:sz w:val="30"/>
          <w:szCs w:val="30"/>
        </w:rPr>
        <w:t xml:space="preserve"> </w:t>
      </w:r>
      <w:r w:rsidRPr="00211B39">
        <w:rPr>
          <w:rFonts w:ascii="Angsana New" w:hAnsi="Angsana New" w:hint="cs"/>
          <w:spacing w:val="8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Pr="00B258BE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เงินลงทุนทั่วไปตามที่กำหนดโดยมาตรฐานการบัญชีฉบับที่ </w:t>
      </w:r>
      <w:r w:rsidR="00F26681" w:rsidRPr="00F26681">
        <w:rPr>
          <w:rFonts w:ascii="Angsana New" w:hAnsi="Angsana New" w:hint="cs"/>
          <w:sz w:val="30"/>
          <w:szCs w:val="30"/>
        </w:rPr>
        <w:t>105</w:t>
      </w:r>
    </w:p>
    <w:p w14:paraId="317EF7D0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6EF5A487" w14:textId="65630A7B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 w:hint="cs"/>
          <w:sz w:val="30"/>
          <w:szCs w:val="30"/>
          <w:cs/>
        </w:rPr>
        <w:t>ตาม</w:t>
      </w:r>
      <w:r w:rsidRPr="00E924C1">
        <w:rPr>
          <w:rFonts w:ascii="Angsana New" w:hAnsi="Angsana New" w:hint="cs"/>
          <w:sz w:val="30"/>
          <w:szCs w:val="30"/>
        </w:rPr>
        <w:t xml:space="preserve"> TFRS </w:t>
      </w:r>
      <w:r w:rsidR="00F26681" w:rsidRPr="00F26681">
        <w:rPr>
          <w:rFonts w:ascii="Angsana New" w:hAnsi="Angsana New" w:hint="cs"/>
          <w:sz w:val="30"/>
          <w:szCs w:val="30"/>
        </w:rPr>
        <w:t>9</w:t>
      </w:r>
      <w:r w:rsidRPr="00E924C1">
        <w:rPr>
          <w:rFonts w:ascii="Angsana New" w:hAnsi="Angsana New" w:hint="cs"/>
          <w:sz w:val="30"/>
          <w:szCs w:val="30"/>
        </w:rPr>
        <w:t xml:space="preserve"> </w:t>
      </w:r>
      <w:r w:rsidRPr="00E924C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</w:t>
      </w:r>
      <w:r w:rsidRPr="004160EC">
        <w:rPr>
          <w:rFonts w:ascii="Angsana New" w:hAnsi="Angsana New" w:hint="cs"/>
          <w:sz w:val="30"/>
          <w:szCs w:val="30"/>
          <w:cs/>
        </w:rPr>
        <w:t>ดอกเบี้ยจ่ายด้วยอัตราดอกเบี้ยที่แท้จริง เดิม</w:t>
      </w:r>
      <w:r w:rsidRPr="004160EC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</w:t>
      </w:r>
      <w:r w:rsidRPr="00E924C1">
        <w:rPr>
          <w:rFonts w:ascii="Angsana New" w:hAnsi="Angsana New"/>
          <w:sz w:val="30"/>
          <w:szCs w:val="30"/>
          <w:cs/>
        </w:rPr>
        <w:t>สัญญา</w:t>
      </w:r>
    </w:p>
    <w:p w14:paraId="6D50676E" w14:textId="409CD40F" w:rsidR="00E924C1" w:rsidRPr="00047137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B8008E8" w14:textId="4E71AD61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924C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924C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275BD3B4" w14:textId="77777777" w:rsidR="00B258BE" w:rsidRDefault="00B258BE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  <w:cs/>
        </w:rPr>
        <w:sectPr w:rsidR="00B258BE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5656AB" w14:textId="3FF449F9" w:rsidR="00057745" w:rsidRDefault="00057745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57745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057745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057745"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6681" w:rsidRPr="00F2668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152F4">
        <w:rPr>
          <w:rFonts w:ascii="Angsana New" w:hAnsi="Angsana New"/>
          <w:sz w:val="30"/>
          <w:szCs w:val="30"/>
        </w:rPr>
        <w:t>2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F26681" w:rsidRPr="00F26681">
        <w:rPr>
          <w:rFonts w:ascii="Angsana New" w:hAnsi="Angsana New"/>
          <w:sz w:val="30"/>
          <w:szCs w:val="30"/>
        </w:rPr>
        <w:t>3</w:t>
      </w:r>
    </w:p>
    <w:p w14:paraId="00771E58" w14:textId="77777777" w:rsidR="00047137" w:rsidRDefault="00047137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8315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46"/>
        <w:gridCol w:w="2004"/>
        <w:gridCol w:w="35"/>
      </w:tblGrid>
      <w:tr w:rsidR="001E63AE" w:rsidRPr="00173659" w14:paraId="55F2417D" w14:textId="4901F373" w:rsidTr="001E63AE">
        <w:trPr>
          <w:tblHeader/>
        </w:trPr>
        <w:tc>
          <w:tcPr>
            <w:tcW w:w="3960" w:type="dxa"/>
            <w:vAlign w:val="bottom"/>
          </w:tcPr>
          <w:p w14:paraId="5B548EAC" w14:textId="6EE4529B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5" w:type="dxa"/>
            <w:gridSpan w:val="4"/>
            <w:tcBorders>
              <w:left w:val="nil"/>
            </w:tcBorders>
            <w:vAlign w:val="bottom"/>
          </w:tcPr>
          <w:p w14:paraId="6AE5508D" w14:textId="4841E9FC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2545" w:rsidRPr="00173659" w14:paraId="566B6784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49C72C8E" w14:textId="7A673D43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</w:tcBorders>
            <w:vAlign w:val="bottom"/>
          </w:tcPr>
          <w:p w14:paraId="1C715F5C" w14:textId="7331EB74" w:rsidR="00792545" w:rsidRPr="00792545" w:rsidRDefault="00792545" w:rsidP="00B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ตามมาตรฐานเดิม</w:t>
            </w:r>
            <w:r w:rsidR="008361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31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8361B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52F4"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152F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14:paraId="79051CBF" w14:textId="72A76F9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247FA753" w14:textId="4A9BA865" w:rsidR="00051489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การจัดประเภทตาม 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9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</w:p>
          <w:p w14:paraId="542CD16F" w14:textId="1A90D102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1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52F4"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E63AE" w:rsidRPr="00173659" w14:paraId="47EB3103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716F04C6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7E3509" w14:textId="1AC51600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DC56DBC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6" w:type="dxa"/>
          </w:tcPr>
          <w:p w14:paraId="1A0FD2D7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2DBE0918" w14:textId="04D672E6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="00B41207"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</w:tr>
      <w:tr w:rsidR="00792545" w:rsidRPr="00173659" w14:paraId="5BA7354F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5FB051BE" w14:textId="4B21367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EBEBD35" w14:textId="649E7CDB" w:rsidR="00792545" w:rsidRPr="00B60B5C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0B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2545" w:rsidRPr="00173659" w14:paraId="0FF018B1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7A858DCA" w14:textId="1D430B06" w:rsidR="00792545" w:rsidRPr="00047137" w:rsidRDefault="00CC2FB8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070" w:type="dxa"/>
            <w:vAlign w:val="bottom"/>
          </w:tcPr>
          <w:p w14:paraId="709D845A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5EB6834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093E3277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545" w:rsidRPr="00173659" w14:paraId="3B6DCA3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8B506F8" w14:textId="763F0250" w:rsidR="00792545" w:rsidRPr="00047137" w:rsidRDefault="001E63AE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13D927D2" w14:textId="666146C2" w:rsidR="00792545" w:rsidRPr="00047137" w:rsidRDefault="00586D79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CD960F5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564BA901" w14:textId="164F61B5" w:rsidR="00792545" w:rsidRPr="00047137" w:rsidRDefault="00F152F4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86D79">
              <w:rPr>
                <w:rFonts w:ascii="Angsana New" w:hAnsi="Angsana New"/>
                <w:sz w:val="30"/>
                <w:szCs w:val="30"/>
              </w:rPr>
              <w:t>7,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586D79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792545" w:rsidRPr="00173659" w14:paraId="1BEBBBFB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05448FF3" w14:textId="2F807EB9" w:rsidR="00792545" w:rsidRPr="00047137" w:rsidRDefault="00792545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CC2FB8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30F08" w14:textId="3CE4766A" w:rsidR="00792545" w:rsidRPr="00413C87" w:rsidRDefault="00586D79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7470C3" w14:textId="77777777" w:rsidR="00792545" w:rsidRPr="00413C8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49C8" w14:textId="5F4E1EEC" w:rsidR="00792545" w:rsidRPr="00413C87" w:rsidRDefault="00F152F4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6D79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FA73D9" w:rsidRPr="00FA73D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86D79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792545" w:rsidRPr="005C6436" w14:paraId="0246EFA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D975DDB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72F873F2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84FF81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1BFB53C3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6984E7D" w14:textId="437E0B8F" w:rsidR="00DD69E3" w:rsidRPr="00E7777B" w:rsidRDefault="00DD69E3" w:rsidP="001C692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0C07D73F" w14:textId="77777777" w:rsidR="00DD69E3" w:rsidRPr="00E7777B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94A74" w14:textId="45F04160" w:rsidR="00DD69E3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E7777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E7777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E7777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E7777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0CE42530" w14:textId="77777777" w:rsidR="008361B7" w:rsidRDefault="008361B7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EFE8052" w14:textId="0B096B81" w:rsidR="002A256F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6681" w:rsidRPr="00F26681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152F4">
        <w:rPr>
          <w:rFonts w:asciiTheme="majorBidi" w:hAnsiTheme="majorBidi" w:cstheme="majorBidi"/>
          <w:sz w:val="30"/>
          <w:szCs w:val="30"/>
        </w:rPr>
        <w:t>2</w:t>
      </w:r>
      <w:r w:rsidR="00F26681" w:rsidRPr="00F26681">
        <w:rPr>
          <w:rFonts w:asciiTheme="majorBidi" w:hAnsiTheme="majorBidi" w:cstheme="majorBidi"/>
          <w:sz w:val="30"/>
          <w:szCs w:val="30"/>
        </w:rPr>
        <w:t>5</w:t>
      </w:r>
      <w:r w:rsidR="00FA73D9" w:rsidRPr="00FA73D9">
        <w:rPr>
          <w:rFonts w:asciiTheme="majorBidi" w:hAnsiTheme="majorBidi" w:cstheme="majorBidi"/>
          <w:sz w:val="30"/>
          <w:szCs w:val="30"/>
        </w:rPr>
        <w:t>6</w:t>
      </w:r>
      <w:r w:rsidR="00F26681" w:rsidRPr="00F26681">
        <w:rPr>
          <w:rFonts w:asciiTheme="majorBidi" w:hAnsiTheme="majorBidi" w:cstheme="majorBidi"/>
          <w:sz w:val="30"/>
          <w:szCs w:val="30"/>
        </w:rPr>
        <w:t>3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E7777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266FE6">
        <w:rPr>
          <w:rFonts w:asciiTheme="majorBidi" w:hAnsiTheme="majorBidi" w:cstheme="majorBidi"/>
          <w:sz w:val="30"/>
          <w:szCs w:val="30"/>
        </w:rPr>
        <w:t>/</w:t>
      </w:r>
      <w:r w:rsidR="00266FE6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E7777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42ADE71" w14:textId="77777777" w:rsidR="008361B7" w:rsidRDefault="008361B7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9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260"/>
        <w:gridCol w:w="180"/>
        <w:gridCol w:w="1260"/>
      </w:tblGrid>
      <w:tr w:rsidR="00DD69E3" w:rsidRPr="00E7777B" w14:paraId="190CB2A1" w14:textId="77777777" w:rsidTr="00BE69CE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744BF73B" w14:textId="57ACC6E0" w:rsidR="00DD69E3" w:rsidRPr="00E7777B" w:rsidRDefault="00DD69E3" w:rsidP="00BE69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589842" w14:textId="77777777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ED5DF56" w14:textId="59F64188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E5CB65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8C3C7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23B53DA" w14:textId="18A560C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D69E3" w:rsidRPr="00E7777B" w14:paraId="137A319F" w14:textId="77777777" w:rsidTr="00BE69CE">
        <w:trPr>
          <w:cantSplit/>
          <w:tblHeader/>
        </w:trPr>
        <w:tc>
          <w:tcPr>
            <w:tcW w:w="5490" w:type="dxa"/>
          </w:tcPr>
          <w:p w14:paraId="172D9B90" w14:textId="77777777" w:rsidR="00DD69E3" w:rsidRPr="00E7777B" w:rsidRDefault="00DD69E3" w:rsidP="00BE69C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B5AB51" w14:textId="0D6A9B2F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7B69"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69E3" w:rsidRPr="00E7777B" w14:paraId="263D6C2A" w14:textId="77777777" w:rsidTr="00BE69CE">
        <w:trPr>
          <w:cantSplit/>
          <w:trHeight w:val="191"/>
        </w:trPr>
        <w:tc>
          <w:tcPr>
            <w:tcW w:w="5490" w:type="dxa"/>
          </w:tcPr>
          <w:p w14:paraId="51CE6984" w14:textId="2856DD0A" w:rsidR="00DD69E3" w:rsidRPr="00E7777B" w:rsidRDefault="00DD69E3" w:rsidP="00BE69CE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76B2D51A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A632B7" w14:textId="77777777" w:rsidR="00DD69E3" w:rsidRPr="00E7777B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48275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69E3" w:rsidRPr="00E7777B" w14:paraId="54383B59" w14:textId="77777777" w:rsidTr="00266FE6">
        <w:trPr>
          <w:cantSplit/>
          <w:trHeight w:val="191"/>
        </w:trPr>
        <w:tc>
          <w:tcPr>
            <w:tcW w:w="5490" w:type="dxa"/>
          </w:tcPr>
          <w:p w14:paraId="2B78299A" w14:textId="3CA203F2" w:rsidR="00DD69E3" w:rsidRPr="00E7777B" w:rsidRDefault="004A0A3E" w:rsidP="00BE69CE">
            <w:pPr>
              <w:spacing w:line="240" w:lineRule="auto"/>
              <w:ind w:left="173" w:right="14" w:hanging="173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BE0B2F1" w14:textId="77B7DE11" w:rsidR="00DD69E3" w:rsidRPr="00E7777B" w:rsidRDefault="00DD69E3" w:rsidP="007049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3D91A8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9A628" w14:textId="7025DDB8" w:rsidR="00DD69E3" w:rsidRPr="00E7777B" w:rsidRDefault="00DD69E3" w:rsidP="0070492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8083CEC" w14:textId="77777777" w:rsidTr="006440CC">
        <w:trPr>
          <w:cantSplit/>
          <w:trHeight w:val="191"/>
        </w:trPr>
        <w:tc>
          <w:tcPr>
            <w:tcW w:w="5490" w:type="dxa"/>
          </w:tcPr>
          <w:p w14:paraId="7205E0A1" w14:textId="39D0C128" w:rsidR="006440CC" w:rsidRPr="00266FE6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68763D7" w14:textId="4DD30503" w:rsidR="006440CC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,41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30E29E9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AC4B0" w14:textId="2F7B2C7A" w:rsidR="006440CC" w:rsidRPr="00266FE6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18,970</w:t>
            </w:r>
          </w:p>
        </w:tc>
      </w:tr>
      <w:tr w:rsidR="00CF3A1A" w:rsidRPr="00E7777B" w14:paraId="4FC8E667" w14:textId="77777777" w:rsidTr="006440CC">
        <w:trPr>
          <w:cantSplit/>
          <w:trHeight w:val="191"/>
        </w:trPr>
        <w:tc>
          <w:tcPr>
            <w:tcW w:w="5490" w:type="dxa"/>
          </w:tcPr>
          <w:p w14:paraId="569EEA1F" w14:textId="49C0AA1E" w:rsidR="00CF3A1A" w:rsidRPr="00D07659" w:rsidRDefault="00CF3A1A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9889AA7" w14:textId="784CEDCB" w:rsidR="00CF3A1A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11,304</w:t>
            </w:r>
          </w:p>
        </w:tc>
        <w:tc>
          <w:tcPr>
            <w:tcW w:w="180" w:type="dxa"/>
            <w:vAlign w:val="bottom"/>
          </w:tcPr>
          <w:p w14:paraId="78A1C804" w14:textId="77777777" w:rsidR="00CF3A1A" w:rsidRPr="00E7777B" w:rsidRDefault="00CF3A1A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32900" w14:textId="2365FFF7" w:rsidR="00CF3A1A" w:rsidRPr="00CF3A1A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08EE3D5E" w14:textId="77777777" w:rsidTr="006440CC">
        <w:trPr>
          <w:cantSplit/>
          <w:trHeight w:val="191"/>
        </w:trPr>
        <w:tc>
          <w:tcPr>
            <w:tcW w:w="5490" w:type="dxa"/>
          </w:tcPr>
          <w:p w14:paraId="3C32593D" w14:textId="188EE916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963C5E" w14:textId="68691D3E" w:rsidR="006440CC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134,717</w:t>
            </w:r>
          </w:p>
        </w:tc>
        <w:tc>
          <w:tcPr>
            <w:tcW w:w="180" w:type="dxa"/>
            <w:vAlign w:val="bottom"/>
          </w:tcPr>
          <w:p w14:paraId="0896DFBB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11CCE5" w14:textId="1B1970B0" w:rsidR="006440CC" w:rsidRPr="00E7777B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40CC" w:rsidRPr="00E7777B" w14:paraId="7B915B33" w14:textId="77777777" w:rsidTr="00BE501B">
        <w:trPr>
          <w:cantSplit/>
          <w:trHeight w:val="191"/>
        </w:trPr>
        <w:tc>
          <w:tcPr>
            <w:tcW w:w="5490" w:type="dxa"/>
          </w:tcPr>
          <w:p w14:paraId="0C49B80D" w14:textId="77777777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681B9" w14:textId="74CFFB8F" w:rsidR="006440CC" w:rsidRPr="00433B5D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,437</w:t>
            </w:r>
          </w:p>
        </w:tc>
        <w:tc>
          <w:tcPr>
            <w:tcW w:w="180" w:type="dxa"/>
            <w:vAlign w:val="bottom"/>
          </w:tcPr>
          <w:p w14:paraId="774B561E" w14:textId="77777777" w:rsidR="006440CC" w:rsidRPr="00433B5D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BAC8" w14:textId="407215C2" w:rsidR="006440CC" w:rsidRPr="00433B5D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18,970</w:t>
            </w:r>
          </w:p>
        </w:tc>
      </w:tr>
      <w:tr w:rsidR="006440CC" w:rsidRPr="00E7777B" w14:paraId="0B257A97" w14:textId="77777777" w:rsidTr="00BE501B">
        <w:trPr>
          <w:cantSplit/>
          <w:trHeight w:val="191"/>
        </w:trPr>
        <w:tc>
          <w:tcPr>
            <w:tcW w:w="5490" w:type="dxa"/>
          </w:tcPr>
          <w:p w14:paraId="1264BDD9" w14:textId="0C111E14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F26681"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3ED4C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4350AF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7AF568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3E07686" w14:textId="77777777" w:rsidTr="005D4261">
        <w:trPr>
          <w:cantSplit/>
        </w:trPr>
        <w:tc>
          <w:tcPr>
            <w:tcW w:w="5490" w:type="dxa"/>
          </w:tcPr>
          <w:p w14:paraId="17685239" w14:textId="7798A2A5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8272389" w14:textId="46045E7C" w:rsidR="006440CC" w:rsidRPr="008965B7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8AF58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AA6DE" w14:textId="743D6015" w:rsidR="006440CC" w:rsidRPr="00586D79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44E7" w:rsidRPr="00E7777B" w14:paraId="313205ED" w14:textId="77777777" w:rsidTr="005D4261">
        <w:trPr>
          <w:cantSplit/>
        </w:trPr>
        <w:tc>
          <w:tcPr>
            <w:tcW w:w="5490" w:type="dxa"/>
          </w:tcPr>
          <w:p w14:paraId="3B6204FA" w14:textId="65732442" w:rsidR="000B44E7" w:rsidRPr="00D07659" w:rsidRDefault="000B44E7" w:rsidP="000B44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3A65C8B5" w14:textId="5F25DB4F" w:rsidR="000B44E7" w:rsidRDefault="00586D79" w:rsidP="000B44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</w:tcPr>
          <w:p w14:paraId="6DD19215" w14:textId="77777777" w:rsidR="000B44E7" w:rsidRPr="00E7777B" w:rsidRDefault="000B44E7" w:rsidP="000B44E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E10AA" w14:textId="0269928C" w:rsidR="000B44E7" w:rsidRDefault="00586D79" w:rsidP="000B44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3F6C9B00" w14:textId="77777777" w:rsidTr="00A76FA5">
        <w:trPr>
          <w:cantSplit/>
        </w:trPr>
        <w:tc>
          <w:tcPr>
            <w:tcW w:w="5490" w:type="dxa"/>
          </w:tcPr>
          <w:p w14:paraId="5A09F4B5" w14:textId="3DA59F0D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</w:tcPr>
          <w:p w14:paraId="4AFDB977" w14:textId="12E7D04D" w:rsidR="006440CC" w:rsidRPr="00E7777B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180" w:type="dxa"/>
          </w:tcPr>
          <w:p w14:paraId="02C0F1C9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8608B" w14:textId="2727B33E" w:rsidR="006440CC" w:rsidRPr="00E7777B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4532D218" w14:textId="77777777" w:rsidTr="00A76FA5">
        <w:trPr>
          <w:cantSplit/>
        </w:trPr>
        <w:tc>
          <w:tcPr>
            <w:tcW w:w="5490" w:type="dxa"/>
          </w:tcPr>
          <w:p w14:paraId="2F80C052" w14:textId="15D38F6A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EE247" w14:textId="622ED251" w:rsidR="006440CC" w:rsidRPr="00E7777B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1BAB7D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8EB140" w14:textId="5287246C" w:rsidR="006440CC" w:rsidRPr="00E7777B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40,223</w:t>
            </w:r>
          </w:p>
        </w:tc>
      </w:tr>
      <w:tr w:rsidR="00A76FA5" w:rsidRPr="00E7777B" w14:paraId="1AD9A5B1" w14:textId="77777777" w:rsidTr="00A76FA5">
        <w:trPr>
          <w:cantSplit/>
        </w:trPr>
        <w:tc>
          <w:tcPr>
            <w:tcW w:w="5490" w:type="dxa"/>
          </w:tcPr>
          <w:p w14:paraId="0234F642" w14:textId="77777777" w:rsidR="00A76FA5" w:rsidRPr="00D07659" w:rsidRDefault="00A76FA5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D803B0" w14:textId="6DC8CAF6" w:rsidR="00A76FA5" w:rsidRPr="00F179E9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9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31,355</w:t>
            </w:r>
          </w:p>
        </w:tc>
        <w:tc>
          <w:tcPr>
            <w:tcW w:w="180" w:type="dxa"/>
          </w:tcPr>
          <w:p w14:paraId="2E125C3F" w14:textId="77777777" w:rsidR="00A76FA5" w:rsidRPr="00F179E9" w:rsidRDefault="00A76FA5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69972F" w14:textId="5D03DEFC" w:rsidR="00A76FA5" w:rsidRPr="00F179E9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9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39,917</w:t>
            </w:r>
          </w:p>
        </w:tc>
      </w:tr>
      <w:tr w:rsidR="006440CC" w:rsidRPr="00E7777B" w14:paraId="0B14EE69" w14:textId="77777777" w:rsidTr="00BE69CE">
        <w:trPr>
          <w:cantSplit/>
        </w:trPr>
        <w:tc>
          <w:tcPr>
            <w:tcW w:w="5490" w:type="dxa"/>
            <w:vAlign w:val="bottom"/>
          </w:tcPr>
          <w:p w14:paraId="3428C916" w14:textId="093112C9" w:rsidR="006440CC" w:rsidRPr="00E7777B" w:rsidRDefault="006440CC" w:rsidP="006440CC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726A3" w14:textId="213CCCFF" w:rsidR="006440CC" w:rsidRPr="00E7777B" w:rsidRDefault="00586D79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453,792</w:t>
            </w:r>
          </w:p>
        </w:tc>
        <w:tc>
          <w:tcPr>
            <w:tcW w:w="180" w:type="dxa"/>
          </w:tcPr>
          <w:p w14:paraId="5C52064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453C" w14:textId="3D0D795C" w:rsidR="006440CC" w:rsidRPr="00A76FA5" w:rsidRDefault="00586D79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58,887</w:t>
            </w:r>
          </w:p>
        </w:tc>
      </w:tr>
    </w:tbl>
    <w:p w14:paraId="64CA656F" w14:textId="256806ED" w:rsidR="00DD69E3" w:rsidRPr="00E7777B" w:rsidRDefault="00DD69E3" w:rsidP="00033627">
      <w:pPr>
        <w:spacing w:line="240" w:lineRule="auto"/>
        <w:ind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4C94D1B6" w14:textId="34E4C339" w:rsidR="00433B5D" w:rsidRDefault="00DD69E3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777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7777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0115" w:rsidRPr="00E7777B">
        <w:rPr>
          <w:rFonts w:asciiTheme="majorBidi" w:hAnsiTheme="majorBidi" w:cstheme="majorBidi"/>
          <w:sz w:val="30"/>
          <w:szCs w:val="30"/>
        </w:rPr>
        <w:t xml:space="preserve">      </w:t>
      </w:r>
      <w:r w:rsidR="00F26681" w:rsidRPr="00F26681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152F4">
        <w:rPr>
          <w:rFonts w:asciiTheme="majorBidi" w:hAnsiTheme="majorBidi" w:cstheme="majorBidi"/>
          <w:sz w:val="30"/>
          <w:szCs w:val="30"/>
        </w:rPr>
        <w:t>2</w:t>
      </w:r>
      <w:r w:rsidR="00F26681" w:rsidRPr="00F26681">
        <w:rPr>
          <w:rFonts w:asciiTheme="majorBidi" w:hAnsiTheme="majorBidi" w:cstheme="majorBidi"/>
          <w:sz w:val="30"/>
          <w:szCs w:val="30"/>
        </w:rPr>
        <w:t>5</w:t>
      </w:r>
      <w:r w:rsidR="00FA73D9" w:rsidRPr="00FA73D9">
        <w:rPr>
          <w:rFonts w:asciiTheme="majorBidi" w:hAnsiTheme="majorBidi" w:cstheme="majorBidi"/>
          <w:sz w:val="30"/>
          <w:szCs w:val="30"/>
        </w:rPr>
        <w:t>6</w:t>
      </w:r>
      <w:r w:rsidR="00F26681" w:rsidRPr="00F26681">
        <w:rPr>
          <w:rFonts w:asciiTheme="majorBidi" w:hAnsiTheme="majorBidi" w:cstheme="majorBidi"/>
          <w:sz w:val="30"/>
          <w:szCs w:val="30"/>
        </w:rPr>
        <w:t>3</w:t>
      </w:r>
    </w:p>
    <w:p w14:paraId="13F5DEEC" w14:textId="77777777" w:rsidR="003162BF" w:rsidRDefault="003162BF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5CAF0" w14:textId="77777777" w:rsidR="002C6451" w:rsidRDefault="002C6451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B6779" w14:textId="77777777" w:rsidR="002C6451" w:rsidRDefault="002C6451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67A48" w14:textId="71B756D7" w:rsidR="002C6451" w:rsidRDefault="002C6451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  <w:sectPr w:rsidR="002C6451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AD8452C" w14:textId="06678624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FA73D9" w:rsidRPr="00FA73D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6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5E2514C" w14:textId="77777777" w:rsidR="00DD69E3" w:rsidRPr="00E7777B" w:rsidRDefault="00DD69E3" w:rsidP="00DD69E3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59FCE" w14:textId="302E774A" w:rsidR="00DD69E3" w:rsidRPr="00E7777B" w:rsidRDefault="00DD69E3" w:rsidP="00DD69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F152F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FA73D9" w:rsidRPr="00FA73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กลุ่มบริษัทถือปฏิบัติตาม 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A73D9" w:rsidRPr="00FA73D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>เป็นครั้งแรกกับสัญญาที่เคยระบุว่าเป็นสัญญา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เช่าตามมาตรฐานการบัญชีฉบับที่ </w:t>
      </w:r>
      <w:r w:rsidR="00F26681" w:rsidRPr="00F26681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0492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</w:rPr>
        <w:t xml:space="preserve">(TAS </w:t>
      </w:r>
      <w:r w:rsidR="00F26681" w:rsidRPr="00F26681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) </w:t>
      </w:r>
      <w:r w:rsidRPr="00E7777B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="00F26681" w:rsidRPr="00F26681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เรื่อง </w:t>
      </w:r>
      <w:r w:rsidRPr="005702D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(TFRIC </w:t>
      </w:r>
      <w:r w:rsidR="00F26681" w:rsidRPr="00F26681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>ด้วยวิธีปรับปรุงย้อนหลังโดย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รับรู้ผลกระทบสะสม </w:t>
      </w:r>
      <w:r w:rsidRPr="00E777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F65F65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4F47A7" w14:textId="4EFB35D3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ในฐานะผู้เช่า</w:t>
      </w:r>
    </w:p>
    <w:p w14:paraId="007F51ED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AC8BB1" w14:textId="24CD1484" w:rsidR="00DD69E3" w:rsidRDefault="00DD69E3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7777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1</w:t>
      </w:r>
      <w:r w:rsidR="00FA73D9" w:rsidRPr="00FA73D9">
        <w:rPr>
          <w:rFonts w:asciiTheme="majorBidi" w:eastAsia="Calibri" w:hAnsiTheme="majorBidi" w:cstheme="majorBidi"/>
          <w:sz w:val="30"/>
          <w:szCs w:val="30"/>
        </w:rPr>
        <w:t>6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1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F152F4">
        <w:rPr>
          <w:rFonts w:asciiTheme="majorBidi" w:eastAsia="Calibri" w:hAnsiTheme="majorBidi" w:cstheme="majorBidi"/>
          <w:sz w:val="30"/>
          <w:szCs w:val="30"/>
        </w:rPr>
        <w:t>2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5</w:t>
      </w:r>
      <w:r w:rsidR="00FA73D9" w:rsidRPr="00FA73D9">
        <w:rPr>
          <w:rFonts w:asciiTheme="majorBidi" w:eastAsia="Calibri" w:hAnsiTheme="majorBidi" w:cstheme="majorBidi"/>
          <w:sz w:val="30"/>
          <w:szCs w:val="30"/>
        </w:rPr>
        <w:t>6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3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60E4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84818C1" w14:textId="77777777" w:rsidR="00DD69E3" w:rsidRPr="00E7777B" w:rsidRDefault="00DD69E3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EA878B" w14:textId="4F75DEC2" w:rsidR="00DD69E3" w:rsidRPr="00064B87" w:rsidRDefault="00DD69E3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</w:rPr>
      </w:pPr>
      <w:r w:rsidRPr="00064B87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2FBFED2B" w14:textId="272F9CE4" w:rsidR="002D026D" w:rsidRDefault="00EE4CA0" w:rsidP="004E6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D07659">
        <w:rPr>
          <w:rFonts w:asciiTheme="majorBidi" w:hAnsiTheme="majorBidi" w:cstheme="majorBidi" w:hint="cs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26681" w:rsidRPr="00F26681">
        <w:rPr>
          <w:rFonts w:asciiTheme="majorBidi" w:hAnsiTheme="majorBidi" w:cstheme="majorBidi"/>
          <w:color w:val="000000"/>
          <w:spacing w:val="-8"/>
          <w:sz w:val="30"/>
          <w:szCs w:val="30"/>
        </w:rPr>
        <w:t>1</w:t>
      </w:r>
      <w:r w:rsidR="00F152F4">
        <w:rPr>
          <w:rFonts w:asciiTheme="majorBidi" w:hAnsiTheme="majorBidi" w:cstheme="majorBidi"/>
          <w:color w:val="000000"/>
          <w:spacing w:val="-8"/>
          <w:sz w:val="30"/>
          <w:szCs w:val="30"/>
        </w:rPr>
        <w:t>2</w:t>
      </w:r>
      <w:r w:rsidR="004E6D2C" w:rsidRPr="004E6D2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เดือน</w:t>
      </w:r>
      <w:r w:rsidR="00DD69E3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ไ</w:t>
      </w:r>
      <w:r w:rsidR="002D026D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สินทรัพย์ที่มีมูลค่าต่ำ</w:t>
      </w:r>
    </w:p>
    <w:p w14:paraId="3CB1AB0B" w14:textId="6239B8FC" w:rsidR="00BE501B" w:rsidRDefault="00BE501B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="002662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266259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และ</w:t>
      </w:r>
    </w:p>
    <w:p w14:paraId="615E0C84" w14:textId="2B529781" w:rsidR="00DD69E3" w:rsidRPr="00064B87" w:rsidRDefault="00EE4CA0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ใช้อัตราคิดลดอัตราเดียวสำหรับกลุ่มสัญญาเช่าที่ม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ีลักษณะคล้ายคลึงกันอย่างสมเหตุสมผล </w:t>
      </w:r>
    </w:p>
    <w:p w14:paraId="6762C3BF" w14:textId="63096E7A" w:rsidR="002A256F" w:rsidRDefault="002A256F" w:rsidP="00E94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41587B" w14:textId="578195BD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</w:t>
      </w:r>
      <w:r w:rsidR="00D6032D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เช่า</w:t>
      </w:r>
    </w:p>
    <w:p w14:paraId="57D9F4AB" w14:textId="77777777" w:rsidR="00D6032D" w:rsidRDefault="00D6032D" w:rsidP="00D6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F55CFE" w14:textId="24B9DE56" w:rsid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นโยบายการบัญชีที่บริษัทถือปฏิบัติในฐานะผู้ให้เช่าตาม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</w:t>
      </w:r>
      <w:r w:rsidR="00FA73D9" w:rsidRPr="00FA73D9">
        <w:rPr>
          <w:rFonts w:asciiTheme="majorBidi" w:eastAsia="Calibri" w:hAnsiTheme="majorBidi" w:cstheme="majorBidi" w:hint="cs"/>
          <w:sz w:val="30"/>
          <w:szCs w:val="30"/>
        </w:rPr>
        <w:t>6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นั้นไม่ความแตกต่างจากที่ถือปฏิบัติตาม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TAS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17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ยกเว้นการให้เช่าช่วงซึ่ง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</w:t>
      </w:r>
      <w:r w:rsidR="00FA73D9" w:rsidRPr="00FA73D9">
        <w:rPr>
          <w:rFonts w:asciiTheme="majorBidi" w:eastAsia="Calibri" w:hAnsiTheme="majorBidi" w:cstheme="majorBidi" w:hint="cs"/>
          <w:sz w:val="30"/>
          <w:szCs w:val="30"/>
        </w:rPr>
        <w:t>6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</w:t>
      </w:r>
    </w:p>
    <w:p w14:paraId="5106BE7F" w14:textId="77777777" w:rsidR="003162BF" w:rsidRDefault="003162BF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3162B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8A0BF6" w14:textId="743EE5F7" w:rsidR="00BE501B" w:rsidRP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ี้นและรับรู้กำไรในกำไรสะสม ณ วันที่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มกราคม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152F4">
        <w:rPr>
          <w:rFonts w:asciiTheme="majorBidi" w:eastAsia="Calibri" w:hAnsiTheme="majorBidi" w:cstheme="majorBidi" w:hint="cs"/>
          <w:sz w:val="30"/>
          <w:szCs w:val="30"/>
        </w:rPr>
        <w:t>2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5</w:t>
      </w:r>
      <w:r w:rsidR="00FA73D9" w:rsidRPr="00FA73D9">
        <w:rPr>
          <w:rFonts w:asciiTheme="majorBidi" w:eastAsia="Calibri" w:hAnsiTheme="majorBidi" w:cstheme="majorBidi" w:hint="cs"/>
          <w:sz w:val="30"/>
          <w:szCs w:val="30"/>
        </w:rPr>
        <w:t>6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3</w:t>
      </w:r>
    </w:p>
    <w:p w14:paraId="7EF71363" w14:textId="77777777" w:rsidR="00D6032D" w:rsidRDefault="00D6032D" w:rsidP="00BE501B">
      <w:pPr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2"/>
        <w:gridCol w:w="1350"/>
      </w:tblGrid>
      <w:tr w:rsidR="00DD69E3" w:rsidRPr="00E7777B" w14:paraId="3DADC3A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91D6B96" w14:textId="76383E0D" w:rsidR="00DD69E3" w:rsidRPr="00E7777B" w:rsidRDefault="00DD69E3" w:rsidP="00BE69C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</w:t>
            </w:r>
            <w:r w:rsidR="00FA73D9" w:rsidRPr="00FA73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E7777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B527B8" w14:textId="17538B0D" w:rsidR="00DD69E3" w:rsidRPr="00E7777B" w:rsidRDefault="00DD69E3" w:rsidP="00BE69C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8C18998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87E8F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C14FC" w14:textId="132761A9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69E3" w:rsidRPr="00E7777B" w14:paraId="2DE89A09" w14:textId="77777777" w:rsidTr="003162BF">
        <w:trPr>
          <w:cantSplit/>
          <w:trHeight w:val="20"/>
          <w:tblHeader/>
        </w:trPr>
        <w:tc>
          <w:tcPr>
            <w:tcW w:w="6210" w:type="dxa"/>
          </w:tcPr>
          <w:p w14:paraId="4E3737FA" w14:textId="77777777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76B6403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69E3" w:rsidRPr="00E7777B" w14:paraId="162F7D99" w14:textId="77777777" w:rsidTr="003162BF">
        <w:trPr>
          <w:cantSplit/>
          <w:trHeight w:val="20"/>
        </w:trPr>
        <w:tc>
          <w:tcPr>
            <w:tcW w:w="6210" w:type="dxa"/>
          </w:tcPr>
          <w:p w14:paraId="4F6A2808" w14:textId="404B1B80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972" w:type="dxa"/>
            <w:gridSpan w:val="3"/>
          </w:tcPr>
          <w:p w14:paraId="368E8FCD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69E3" w:rsidRPr="00E7777B" w14:paraId="187F1494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6F20D0E" w14:textId="29DBA8ED" w:rsidR="00DD69E3" w:rsidRPr="00E941B7" w:rsidRDefault="00052781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440" w:type="dxa"/>
            <w:vAlign w:val="bottom"/>
          </w:tcPr>
          <w:p w14:paraId="7EEBADF2" w14:textId="45E98ADB" w:rsidR="00DD69E3" w:rsidRPr="00052781" w:rsidRDefault="00586D79" w:rsidP="00586D79">
            <w:pPr>
              <w:pStyle w:val="acctfourfigures"/>
              <w:tabs>
                <w:tab w:val="clear" w:pos="765"/>
                <w:tab w:val="decimal" w:pos="731"/>
                <w:tab w:val="left" w:pos="1278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934,173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27D1147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0CAE15" w14:textId="10100DC5" w:rsidR="00DD69E3" w:rsidRPr="00E7777B" w:rsidRDefault="00586D79" w:rsidP="00D6032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551,751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2781" w:rsidRPr="00E7777B" w14:paraId="178B507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713BC84" w14:textId="4EC0D059" w:rsidR="00052781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4B340CE3" w14:textId="74A1EDB7" w:rsidR="00052781" w:rsidRDefault="00586D79" w:rsidP="00586D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1,372,057</w:t>
            </w:r>
          </w:p>
        </w:tc>
        <w:tc>
          <w:tcPr>
            <w:tcW w:w="182" w:type="dxa"/>
            <w:vAlign w:val="bottom"/>
          </w:tcPr>
          <w:p w14:paraId="26DF40E6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988A0" w14:textId="47B4AEB8" w:rsidR="00052781" w:rsidRPr="00B12808" w:rsidRDefault="00586D79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588,51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52781" w:rsidRPr="00E7777B" w14:paraId="131C076C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5E45270A" w14:textId="4F8A96F5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440" w:type="dxa"/>
            <w:vAlign w:val="bottom"/>
          </w:tcPr>
          <w:p w14:paraId="1DF7A119" w14:textId="03296F95" w:rsidR="00052781" w:rsidRPr="00E7777B" w:rsidRDefault="00586D79" w:rsidP="00586D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FEBF63A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51E71C" w14:textId="7746CA10" w:rsidR="00052781" w:rsidRPr="00E465D8" w:rsidRDefault="00586D79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15,403</w:t>
            </w:r>
          </w:p>
        </w:tc>
      </w:tr>
      <w:tr w:rsidR="00052781" w:rsidRPr="00E7777B" w14:paraId="2E2B134B" w14:textId="77777777" w:rsidTr="00D6032D">
        <w:trPr>
          <w:cantSplit/>
          <w:trHeight w:val="20"/>
        </w:trPr>
        <w:tc>
          <w:tcPr>
            <w:tcW w:w="6210" w:type="dxa"/>
          </w:tcPr>
          <w:p w14:paraId="35558371" w14:textId="4F2BA83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440" w:type="dxa"/>
            <w:vAlign w:val="bottom"/>
          </w:tcPr>
          <w:p w14:paraId="2CA04B49" w14:textId="65851F1F" w:rsidR="00052781" w:rsidRPr="00E7777B" w:rsidRDefault="00586D79" w:rsidP="00586D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82" w:type="dxa"/>
          </w:tcPr>
          <w:p w14:paraId="1C750311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036AF5" w14:textId="7DDD31F9" w:rsidR="00052781" w:rsidRPr="00E7777B" w:rsidRDefault="00586D79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052781" w:rsidRPr="00E7777B" w14:paraId="1648986A" w14:textId="77777777" w:rsidTr="00D6032D">
        <w:trPr>
          <w:cantSplit/>
          <w:trHeight w:val="20"/>
        </w:trPr>
        <w:tc>
          <w:tcPr>
            <w:tcW w:w="6210" w:type="dxa"/>
          </w:tcPr>
          <w:p w14:paraId="458FF95D" w14:textId="7777777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F5E4BD0" w14:textId="00CBFE62" w:rsidR="00052781" w:rsidRPr="004E6D2C" w:rsidRDefault="00586D79" w:rsidP="00586D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445,1</w:t>
            </w:r>
            <w:r w:rsidR="00F15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F8F3B0A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8A541" w14:textId="433AA7DB" w:rsidR="00052781" w:rsidRPr="00586D79" w:rsidRDefault="00586D79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53,318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52781" w:rsidRPr="00E7777B" w14:paraId="0F31F740" w14:textId="77777777" w:rsidTr="00D6032D">
        <w:trPr>
          <w:cantSplit/>
          <w:trHeight w:val="20"/>
        </w:trPr>
        <w:tc>
          <w:tcPr>
            <w:tcW w:w="6210" w:type="dxa"/>
          </w:tcPr>
          <w:p w14:paraId="7A0BE043" w14:textId="77777777" w:rsidR="00052781" w:rsidRPr="00E941B7" w:rsidRDefault="00052781" w:rsidP="0005278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440" w:type="dxa"/>
            <w:vAlign w:val="bottom"/>
          </w:tcPr>
          <w:p w14:paraId="34A76EAA" w14:textId="1DE15C08" w:rsidR="00052781" w:rsidRPr="00E7777B" w:rsidRDefault="00586D79" w:rsidP="00586D79">
            <w:pPr>
              <w:pStyle w:val="acctfourfigures"/>
              <w:tabs>
                <w:tab w:val="clear" w:pos="765"/>
                <w:tab w:val="decimal" w:pos="825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82" w:type="dxa"/>
            <w:vAlign w:val="bottom"/>
          </w:tcPr>
          <w:p w14:paraId="164D4135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B52BD" w14:textId="6D716B25" w:rsidR="00052781" w:rsidRPr="00E7777B" w:rsidRDefault="00586D79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</w:tbl>
    <w:p w14:paraId="0715C0C9" w14:textId="77777777" w:rsidR="002A256F" w:rsidRPr="00D6032D" w:rsidRDefault="002A256F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3"/>
        <w:gridCol w:w="1343"/>
        <w:gridCol w:w="6"/>
      </w:tblGrid>
      <w:tr w:rsidR="00DD69E3" w:rsidRPr="00E7777B" w14:paraId="005A7C3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6733836" w14:textId="03A92F95" w:rsidR="00DD69E3" w:rsidRPr="00E941B7" w:rsidRDefault="00407B69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40324D" w14:textId="3DF04E7E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02D6A724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FD6CA85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E24443B" w14:textId="0DDBB653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69E3" w:rsidRPr="00E7777B" w14:paraId="17403C4B" w14:textId="77777777" w:rsidTr="00D6032D">
        <w:trPr>
          <w:gridAfter w:val="1"/>
          <w:wAfter w:w="6" w:type="dxa"/>
          <w:cantSplit/>
          <w:trHeight w:val="20"/>
          <w:tblHeader/>
        </w:trPr>
        <w:tc>
          <w:tcPr>
            <w:tcW w:w="6210" w:type="dxa"/>
          </w:tcPr>
          <w:p w14:paraId="2A5B989B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6" w:type="dxa"/>
            <w:gridSpan w:val="3"/>
          </w:tcPr>
          <w:p w14:paraId="16FA3141" w14:textId="77777777" w:rsidR="00DD69E3" w:rsidRPr="004E6D2C" w:rsidRDefault="00DD69E3" w:rsidP="00E941B7">
            <w:pPr>
              <w:pStyle w:val="acctfourfigures"/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527A0E9E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1655CD22" w14:textId="230EAF2E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74AB5A8E" w14:textId="61B1BA77" w:rsidR="00DD69E3" w:rsidRPr="00E941B7" w:rsidRDefault="00586D79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400,518</w:t>
            </w:r>
          </w:p>
        </w:tc>
        <w:tc>
          <w:tcPr>
            <w:tcW w:w="183" w:type="dxa"/>
            <w:vAlign w:val="bottom"/>
          </w:tcPr>
          <w:p w14:paraId="6CBDE52E" w14:textId="77777777" w:rsidR="00DD69E3" w:rsidRPr="00E941B7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C0E0F9E" w14:textId="5232EEF4" w:rsidR="00DD69E3" w:rsidRPr="00E941B7" w:rsidRDefault="005F1FE6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55,451</w:t>
            </w:r>
          </w:p>
        </w:tc>
      </w:tr>
      <w:tr w:rsidR="00DD69E3" w:rsidRPr="00E7777B" w14:paraId="4B2A8207" w14:textId="77777777" w:rsidTr="00D6032D">
        <w:trPr>
          <w:cantSplit/>
          <w:trHeight w:val="20"/>
        </w:trPr>
        <w:tc>
          <w:tcPr>
            <w:tcW w:w="6210" w:type="dxa"/>
          </w:tcPr>
          <w:p w14:paraId="2F8FA4A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34AC9208" w14:textId="54F88BBD" w:rsidR="00DD69E3" w:rsidRPr="00E941B7" w:rsidRDefault="00586D79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17,738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B6AFDF1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329CF9DE" w14:textId="276EE2D0" w:rsidR="00DD69E3" w:rsidRPr="00E941B7" w:rsidRDefault="005F1FE6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,839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D69E3" w:rsidRPr="00E7777B" w14:paraId="4EF966AD" w14:textId="77777777" w:rsidTr="00D6032D">
        <w:trPr>
          <w:cantSplit/>
          <w:trHeight w:val="20"/>
        </w:trPr>
        <w:tc>
          <w:tcPr>
            <w:tcW w:w="6210" w:type="dxa"/>
          </w:tcPr>
          <w:p w14:paraId="38CB3237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6652427E" w14:textId="722F1631" w:rsidR="00DD69E3" w:rsidRPr="00E941B7" w:rsidRDefault="00586D79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CCDC5CB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7D29FDC5" w14:textId="7CCA097F" w:rsidR="00DD69E3" w:rsidRPr="00E941B7" w:rsidRDefault="005F1FE6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D69E3" w:rsidRPr="00E7777B" w14:paraId="7205AABA" w14:textId="77777777" w:rsidTr="00D6032D">
        <w:trPr>
          <w:cantSplit/>
          <w:trHeight w:val="20"/>
        </w:trPr>
        <w:tc>
          <w:tcPr>
            <w:tcW w:w="6210" w:type="dxa"/>
          </w:tcPr>
          <w:p w14:paraId="50E4DB4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76BD2A3A" w14:textId="4ADF744D" w:rsidR="00DD69E3" w:rsidRPr="00E941B7" w:rsidRDefault="005F1FE6" w:rsidP="005E440B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,340</w:t>
            </w:r>
          </w:p>
        </w:tc>
        <w:tc>
          <w:tcPr>
            <w:tcW w:w="183" w:type="dxa"/>
          </w:tcPr>
          <w:p w14:paraId="5209E170" w14:textId="77777777" w:rsidR="00DD69E3" w:rsidRPr="00E941B7" w:rsidRDefault="00DD69E3" w:rsidP="00E941B7">
            <w:pPr>
              <w:pStyle w:val="acctfourfigures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01A74F4" w14:textId="647DD52D" w:rsidR="00DD69E3" w:rsidRPr="00E941B7" w:rsidRDefault="005F1FE6" w:rsidP="00E465D8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decimal" w:pos="109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3,980</w:t>
            </w:r>
          </w:p>
        </w:tc>
      </w:tr>
      <w:tr w:rsidR="00DD69E3" w:rsidRPr="00E7777B" w14:paraId="4AEA0796" w14:textId="77777777" w:rsidTr="00D6032D">
        <w:trPr>
          <w:cantSplit/>
          <w:trHeight w:val="20"/>
        </w:trPr>
        <w:tc>
          <w:tcPr>
            <w:tcW w:w="6210" w:type="dxa"/>
          </w:tcPr>
          <w:p w14:paraId="7FB5695D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81D9A" w14:textId="5DE47E59" w:rsidR="00DD69E3" w:rsidRPr="00E941B7" w:rsidRDefault="005F1FE6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,713</w:t>
            </w:r>
          </w:p>
        </w:tc>
        <w:tc>
          <w:tcPr>
            <w:tcW w:w="183" w:type="dxa"/>
            <w:vAlign w:val="bottom"/>
          </w:tcPr>
          <w:p w14:paraId="7FB490DB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D2621C3" w14:textId="48A7C02B" w:rsidR="00DD69E3" w:rsidRPr="00E941B7" w:rsidRDefault="005F1FE6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,137</w:t>
            </w:r>
          </w:p>
        </w:tc>
      </w:tr>
      <w:tr w:rsidR="00DD69E3" w:rsidRPr="00E7777B" w14:paraId="0A10DF8F" w14:textId="77777777" w:rsidTr="00D6032D">
        <w:trPr>
          <w:cantSplit/>
          <w:trHeight w:val="20"/>
        </w:trPr>
        <w:tc>
          <w:tcPr>
            <w:tcW w:w="6210" w:type="dxa"/>
          </w:tcPr>
          <w:p w14:paraId="0F31E5DA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84BA64E" w14:textId="74E34694" w:rsidR="00DD69E3" w:rsidRPr="00E941B7" w:rsidRDefault="00DD69E3" w:rsidP="00E941B7">
            <w:pPr>
              <w:tabs>
                <w:tab w:val="clear" w:pos="227"/>
                <w:tab w:val="clear" w:pos="454"/>
                <w:tab w:val="left" w:pos="193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7A419" w14:textId="4CAD0FC5" w:rsidR="00DD69E3" w:rsidRPr="00E941B7" w:rsidRDefault="005F1FE6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445,1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69F41E7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66B00731" w14:textId="73BE414B" w:rsidR="00DD69E3" w:rsidRPr="00E941B7" w:rsidRDefault="005F1FE6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53,318</w:t>
            </w:r>
          </w:p>
        </w:tc>
      </w:tr>
      <w:tr w:rsidR="00DD69E3" w:rsidRPr="00E7777B" w14:paraId="1F00D33D" w14:textId="77777777" w:rsidTr="00D6032D">
        <w:trPr>
          <w:cantSplit/>
          <w:trHeight w:val="20"/>
        </w:trPr>
        <w:tc>
          <w:tcPr>
            <w:tcW w:w="6210" w:type="dxa"/>
          </w:tcPr>
          <w:p w14:paraId="445D34FC" w14:textId="76801C30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46C67EB0" w14:textId="5FF90986" w:rsidR="00DD69E3" w:rsidRPr="00E941B7" w:rsidRDefault="005F1FE6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,350</w:t>
            </w:r>
          </w:p>
        </w:tc>
        <w:tc>
          <w:tcPr>
            <w:tcW w:w="183" w:type="dxa"/>
          </w:tcPr>
          <w:p w14:paraId="47F7094B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6B2C568A" w14:textId="4AE53575" w:rsidR="00DD69E3" w:rsidRPr="00E941B7" w:rsidRDefault="005F1FE6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501,5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D69E3" w:rsidRPr="00E7777B" w14:paraId="55F52EB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DB47C3C" w14:textId="6FDE7E1E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907" w14:textId="4B77947D" w:rsidR="00DD69E3" w:rsidRPr="00E941B7" w:rsidRDefault="005F1FE6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1,317,478</w:t>
            </w:r>
          </w:p>
        </w:tc>
        <w:tc>
          <w:tcPr>
            <w:tcW w:w="183" w:type="dxa"/>
          </w:tcPr>
          <w:p w14:paraId="2BDA1581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C609" w14:textId="10B62C22" w:rsidR="00DD69E3" w:rsidRPr="00E941B7" w:rsidRDefault="005F1FE6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554,843</w:t>
            </w:r>
          </w:p>
        </w:tc>
      </w:tr>
      <w:tr w:rsidR="00DD69E3" w:rsidRPr="00E7777B" w14:paraId="0B5D7CB8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A0F294F" w14:textId="250E57FB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37BF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B07FF5" w14:textId="23EE68EA" w:rsidR="00DD69E3" w:rsidRPr="00E941B7" w:rsidRDefault="005F1FE6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4.03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9.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7829C60C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9FB7DC" w14:textId="03977081" w:rsidR="00DD69E3" w:rsidRPr="00E941B7" w:rsidRDefault="00F152F4" w:rsidP="00E465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1FE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5F1FE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5F1FE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1FE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3BDB2FE6" w14:textId="77777777" w:rsidR="008361B7" w:rsidRDefault="008361B7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0789B75" w14:textId="4B9E6879" w:rsidR="00013062" w:rsidRDefault="00804175" w:rsidP="0001306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10"/>
          <w:szCs w:val="10"/>
          <w:u w:val="none"/>
        </w:rPr>
      </w:pPr>
      <w:r w:rsidRPr="00095B76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71AB9FC" w14:textId="77777777" w:rsidR="004305E9" w:rsidRPr="004305E9" w:rsidRDefault="004305E9" w:rsidP="004305E9">
      <w:pPr>
        <w:rPr>
          <w:rFonts w:asciiTheme="majorBidi" w:hAnsiTheme="majorBidi" w:cstheme="majorBidi"/>
          <w:sz w:val="16"/>
          <w:szCs w:val="16"/>
        </w:rPr>
      </w:pPr>
    </w:p>
    <w:p w14:paraId="0A38AE7C" w14:textId="0FEE6649" w:rsidR="004305E9" w:rsidRPr="002E5A92" w:rsidRDefault="00B63EF6" w:rsidP="00BC7B72">
      <w:pPr>
        <w:ind w:left="540" w:right="45"/>
        <w:jc w:val="thaiDistribute"/>
        <w:rPr>
          <w:rFonts w:ascii="Angsana New" w:hAnsi="Angsana New" w:cs="Angsana New"/>
          <w:bCs/>
          <w:spacing w:val="-6"/>
          <w:sz w:val="30"/>
          <w:szCs w:val="30"/>
        </w:rPr>
      </w:pPr>
      <w:r w:rsidRPr="00794636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และการร่วมค้าได้เปิดเผยในหมายเหตุข้อ</w:t>
      </w:r>
      <w:r w:rsidR="0055614C" w:rsidRPr="00794636">
        <w:rPr>
          <w:rFonts w:ascii="Angsana New" w:hAnsi="Angsana New" w:cs="Angsana New" w:hint="cs"/>
          <w:bCs/>
          <w:sz w:val="30"/>
          <w:szCs w:val="30"/>
        </w:rPr>
        <w:t xml:space="preserve"> </w:t>
      </w:r>
      <w:r w:rsidR="00FA73D9" w:rsidRPr="00794636">
        <w:rPr>
          <w:rFonts w:ascii="Angsana New" w:hAnsi="Angsana New" w:cs="Angsana New" w:hint="cs"/>
          <w:bCs/>
          <w:sz w:val="30"/>
          <w:szCs w:val="30"/>
        </w:rPr>
        <w:t>6</w:t>
      </w:r>
      <w:r w:rsidRPr="00794636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Pr="00794636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F26681" w:rsidRPr="00794636">
        <w:rPr>
          <w:rFonts w:ascii="Angsana New" w:hAnsi="Angsana New" w:cs="Angsana New" w:hint="cs"/>
          <w:bCs/>
          <w:sz w:val="30"/>
          <w:szCs w:val="30"/>
        </w:rPr>
        <w:t>7</w:t>
      </w:r>
      <w:r w:rsidR="00E941B7" w:rsidRPr="00794636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E941B7" w:rsidRPr="00794636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="00013062" w:rsidRPr="00794636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</w:t>
      </w:r>
      <w:r w:rsidR="00013062" w:rsidRPr="00794636">
        <w:rPr>
          <w:rFonts w:ascii="Angsana New" w:hAnsi="Angsana New" w:cs="Angsana New" w:hint="cs"/>
          <w:b/>
          <w:spacing w:val="8"/>
          <w:sz w:val="30"/>
          <w:szCs w:val="30"/>
          <w:cs/>
        </w:rPr>
        <w:t>ผู้บริหารคนสำคัญและบุคคลหรือกิจการที่เกี่ยวข้องกันอื่นมีความสัมพันธ์เหมือนงบการเงินสำหรับปีสิ้นสุด</w:t>
      </w:r>
      <w:r w:rsidR="00F26681" w:rsidRPr="00794636">
        <w:rPr>
          <w:rFonts w:ascii="Angsana New" w:hAnsi="Angsana New" w:cs="Angsana New" w:hint="cs"/>
          <w:bCs/>
          <w:spacing w:val="8"/>
          <w:sz w:val="30"/>
          <w:szCs w:val="30"/>
        </w:rPr>
        <w:t>31</w:t>
      </w:r>
      <w:r w:rsidR="00013062" w:rsidRPr="00794636">
        <w:rPr>
          <w:rFonts w:ascii="Angsana New" w:hAnsi="Angsana New" w:cs="Angsana New" w:hint="cs"/>
          <w:b/>
          <w:spacing w:val="8"/>
          <w:sz w:val="30"/>
          <w:szCs w:val="30"/>
          <w:cs/>
        </w:rPr>
        <w:t xml:space="preserve"> ธันวาคม</w:t>
      </w:r>
      <w:r w:rsidR="00013062" w:rsidRPr="002E5A92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 </w:t>
      </w:r>
      <w:r w:rsidR="00F152F4" w:rsidRPr="002E5A92">
        <w:rPr>
          <w:rFonts w:ascii="Angsana New" w:hAnsi="Angsana New" w:cs="Angsana New" w:hint="cs"/>
          <w:bCs/>
          <w:spacing w:val="-6"/>
          <w:sz w:val="30"/>
          <w:szCs w:val="30"/>
        </w:rPr>
        <w:t>2</w:t>
      </w:r>
      <w:r w:rsidR="00F26681" w:rsidRPr="002E5A92">
        <w:rPr>
          <w:rFonts w:ascii="Angsana New" w:hAnsi="Angsana New" w:cs="Angsana New" w:hint="cs"/>
          <w:bCs/>
          <w:spacing w:val="-6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bCs/>
          <w:spacing w:val="-6"/>
          <w:sz w:val="30"/>
          <w:szCs w:val="30"/>
        </w:rPr>
        <w:t>6</w:t>
      </w:r>
      <w:r w:rsidR="00F152F4" w:rsidRPr="002E5A92">
        <w:rPr>
          <w:rFonts w:ascii="Angsana New" w:hAnsi="Angsana New" w:cs="Angsana New" w:hint="cs"/>
          <w:bCs/>
          <w:spacing w:val="-6"/>
          <w:sz w:val="30"/>
          <w:szCs w:val="30"/>
        </w:rPr>
        <w:t>2</w:t>
      </w:r>
    </w:p>
    <w:p w14:paraId="5CF4DC17" w14:textId="77777777" w:rsidR="004305E9" w:rsidRPr="004305E9" w:rsidRDefault="004305E9" w:rsidP="00BC7B72">
      <w:pPr>
        <w:ind w:left="540" w:right="45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28663662" w14:textId="3E094F97" w:rsidR="008D5487" w:rsidRDefault="008D5487" w:rsidP="008D5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95B76">
        <w:rPr>
          <w:rFonts w:ascii="Angsana New" w:hAnsi="Angsana New" w:cs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รายการที่สำคัญกับบุคคลหรือกิจการที่เกี่ยวข้องกันสำหรับแต่ละงวดสามเดือนและ</w:t>
      </w:r>
      <w:r w:rsidR="00331DB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31DBE">
        <w:rPr>
          <w:rFonts w:ascii="Angsana New" w:hAnsi="Angsana New" w:cs="Angsana New" w:hint="cs"/>
          <w:sz w:val="30"/>
          <w:szCs w:val="30"/>
        </w:rPr>
        <w:t xml:space="preserve">30 </w:t>
      </w:r>
      <w:r w:rsidR="00331DB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 w:hint="cs"/>
          <w:sz w:val="30"/>
          <w:szCs w:val="30"/>
        </w:rPr>
        <w:t>2</w:t>
      </w:r>
      <w:r w:rsidR="00F26681" w:rsidRPr="00F26681">
        <w:rPr>
          <w:rFonts w:ascii="Angsana New" w:hAnsi="Angsana New" w:cs="Angsana New" w:hint="cs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sz w:val="30"/>
          <w:szCs w:val="30"/>
        </w:rPr>
        <w:t>6</w:t>
      </w:r>
      <w:r w:rsidR="00F26681" w:rsidRPr="00F26681">
        <w:rPr>
          <w:rFonts w:ascii="Angsana New" w:hAnsi="Angsana New" w:cs="Angsana New" w:hint="cs"/>
          <w:sz w:val="30"/>
          <w:szCs w:val="30"/>
        </w:rPr>
        <w:t>3</w:t>
      </w:r>
      <w:r w:rsidRPr="00095B76">
        <w:rPr>
          <w:rFonts w:ascii="Angsana New" w:hAnsi="Angsana New" w:cs="Angsana New" w:hint="cs"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152F4">
        <w:rPr>
          <w:rFonts w:ascii="Angsana New" w:hAnsi="Angsana New" w:cs="Angsana New" w:hint="cs"/>
          <w:sz w:val="30"/>
          <w:szCs w:val="30"/>
        </w:rPr>
        <w:t>2</w:t>
      </w:r>
      <w:r w:rsidR="00F26681" w:rsidRPr="00F26681">
        <w:rPr>
          <w:rFonts w:ascii="Angsana New" w:hAnsi="Angsana New" w:cs="Angsana New" w:hint="cs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sz w:val="30"/>
          <w:szCs w:val="30"/>
        </w:rPr>
        <w:t>6</w:t>
      </w:r>
      <w:r w:rsidR="00F152F4">
        <w:rPr>
          <w:rFonts w:ascii="Angsana New" w:hAnsi="Angsana New" w:cs="Angsana New" w:hint="cs"/>
          <w:sz w:val="30"/>
          <w:szCs w:val="30"/>
        </w:rPr>
        <w:t>2</w:t>
      </w:r>
      <w:r w:rsidRPr="00095B76">
        <w:rPr>
          <w:rFonts w:ascii="Angsana New" w:hAnsi="Angsana New" w:cs="Angsana New" w:hint="cs"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มีดังนี้   </w:t>
      </w:r>
    </w:p>
    <w:p w14:paraId="5589F39F" w14:textId="77777777" w:rsidR="002C6451" w:rsidRPr="004305E9" w:rsidRDefault="002C6451" w:rsidP="002C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8540ADB" w14:textId="77777777" w:rsidR="002C6451" w:rsidRPr="00EF6127" w:rsidRDefault="002C6451" w:rsidP="002C6451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00"/>
        <w:gridCol w:w="1088"/>
        <w:gridCol w:w="273"/>
        <w:gridCol w:w="1088"/>
        <w:gridCol w:w="269"/>
        <w:gridCol w:w="1088"/>
        <w:gridCol w:w="269"/>
        <w:gridCol w:w="1084"/>
      </w:tblGrid>
      <w:tr w:rsidR="002C6451" w:rsidRPr="00A16777" w14:paraId="3408FEA9" w14:textId="77777777" w:rsidTr="002E5A92">
        <w:trPr>
          <w:trHeight w:val="278"/>
          <w:tblHeader/>
        </w:trPr>
        <w:tc>
          <w:tcPr>
            <w:tcW w:w="2183" w:type="pct"/>
          </w:tcPr>
          <w:p w14:paraId="3B314335" w14:textId="77777777" w:rsidR="002C6451" w:rsidRPr="00A74D75" w:rsidRDefault="002C6451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 w:type="page"/>
            </w:r>
            <w:r>
              <w:br w:type="page"/>
            </w:r>
          </w:p>
        </w:tc>
        <w:tc>
          <w:tcPr>
            <w:tcW w:w="1337" w:type="pct"/>
            <w:gridSpan w:val="3"/>
          </w:tcPr>
          <w:p w14:paraId="6BEC2550" w14:textId="77777777" w:rsidR="002C6451" w:rsidRPr="00A16777" w:rsidRDefault="002C6451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D605ED4" w14:textId="77777777" w:rsidR="002C6451" w:rsidRPr="00A16777" w:rsidRDefault="002C6451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5522D317" w14:textId="77777777" w:rsidR="002C6451" w:rsidRPr="00A16777" w:rsidRDefault="002C6451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C76CE" w:rsidRPr="00A16777" w14:paraId="4FE5F8D4" w14:textId="77777777" w:rsidTr="002E5A92">
        <w:trPr>
          <w:trHeight w:val="278"/>
          <w:tblHeader/>
        </w:trPr>
        <w:tc>
          <w:tcPr>
            <w:tcW w:w="2183" w:type="pct"/>
          </w:tcPr>
          <w:p w14:paraId="581E630C" w14:textId="77777777" w:rsidR="009C76CE" w:rsidRPr="00D0312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20CAB268" w14:textId="4097F989" w:rsidR="009C76CE" w:rsidRPr="00A16777" w:rsidRDefault="00F152F4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1B2AFA9A" w14:textId="77777777" w:rsidR="009C76CE" w:rsidRPr="00A16777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ADCAFF9" w14:textId="1AC0DCA2" w:rsidR="009C76CE" w:rsidRDefault="00F152F4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F57CEFA" w14:textId="77777777" w:rsidR="009C76CE" w:rsidRPr="00A16777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AC3FC3" w14:textId="7D998961" w:rsidR="009C76CE" w:rsidRPr="00A16777" w:rsidRDefault="00F152F4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916E7BE" w14:textId="77777777" w:rsidR="009C76CE" w:rsidRPr="00A16777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C53DF0" w14:textId="3B313F43" w:rsidR="009C76CE" w:rsidRDefault="00F152F4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C76CE" w:rsidRPr="00A16777" w14:paraId="4400927E" w14:textId="77777777" w:rsidTr="002E5A92">
        <w:trPr>
          <w:trHeight w:val="317"/>
          <w:tblHeader/>
        </w:trPr>
        <w:tc>
          <w:tcPr>
            <w:tcW w:w="2183" w:type="pct"/>
          </w:tcPr>
          <w:p w14:paraId="4487B249" w14:textId="77777777" w:rsidR="009C76CE" w:rsidRPr="00A16777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4CF691F" w14:textId="77777777" w:rsidR="009C76CE" w:rsidRPr="00A16777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76CE" w:rsidRPr="005804B6" w14:paraId="20440595" w14:textId="77777777" w:rsidTr="002E5A92">
        <w:trPr>
          <w:trHeight w:val="341"/>
        </w:trPr>
        <w:tc>
          <w:tcPr>
            <w:tcW w:w="2183" w:type="pct"/>
          </w:tcPr>
          <w:p w14:paraId="6500C982" w14:textId="77777777" w:rsidR="009C76CE" w:rsidRPr="00B2550C" w:rsidRDefault="009C76CE" w:rsidP="009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A3F62FB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CC52076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17B0A36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8438E0F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ADCA7D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3DECC2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B0B608" w14:textId="77777777" w:rsidR="009C76CE" w:rsidRPr="005804B6" w:rsidRDefault="009C76CE" w:rsidP="009C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517" w:rsidRPr="00324055" w14:paraId="2095AF58" w14:textId="77777777" w:rsidTr="002E5A92">
        <w:trPr>
          <w:trHeight w:val="278"/>
        </w:trPr>
        <w:tc>
          <w:tcPr>
            <w:tcW w:w="2183" w:type="pct"/>
          </w:tcPr>
          <w:p w14:paraId="6C96F334" w14:textId="77777777" w:rsidR="00311517" w:rsidRPr="00324055" w:rsidRDefault="00311517" w:rsidP="003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75FCF611" w14:textId="269CF351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78E4D6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EFA68F" w14:textId="4A27D940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D57400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CFD262" w14:textId="2C397A9A" w:rsidR="00311517" w:rsidRPr="00324055" w:rsidRDefault="00F152F4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1517">
              <w:rPr>
                <w:rFonts w:ascii="Angsana New" w:hAnsi="Angsana New" w:cs="Angsana New"/>
                <w:sz w:val="30"/>
                <w:szCs w:val="30"/>
              </w:rPr>
              <w:t>10,97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AC6BDCA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6BB899" w14:textId="4ED87190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114,713</w:t>
            </w:r>
          </w:p>
        </w:tc>
      </w:tr>
      <w:tr w:rsidR="00311517" w:rsidRPr="00324055" w14:paraId="73A33AC0" w14:textId="77777777" w:rsidTr="002E5A92">
        <w:trPr>
          <w:trHeight w:val="278"/>
        </w:trPr>
        <w:tc>
          <w:tcPr>
            <w:tcW w:w="2183" w:type="pct"/>
          </w:tcPr>
          <w:p w14:paraId="29749864" w14:textId="77777777" w:rsidR="00311517" w:rsidRPr="00324055" w:rsidRDefault="00311517" w:rsidP="003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94" w:type="pct"/>
          </w:tcPr>
          <w:p w14:paraId="7906EA80" w14:textId="6E2F37D3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95F16DB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C87D4" w14:textId="54A958F0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F3B9AA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2268D18" w14:textId="7A3CD7D4" w:rsidR="00311517" w:rsidRPr="00BF4914" w:rsidRDefault="00F152F4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1517">
              <w:rPr>
                <w:rFonts w:ascii="Angsana New" w:hAnsi="Angsana New" w:cs="Angsana New"/>
                <w:sz w:val="30"/>
                <w:szCs w:val="30"/>
              </w:rPr>
              <w:t>,79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11517">
              <w:rPr>
                <w:rFonts w:ascii="Angsana New" w:hAnsi="Angsana New" w:cs="Angsana New"/>
                <w:sz w:val="30"/>
                <w:szCs w:val="30"/>
              </w:rPr>
              <w:t>,750</w:t>
            </w:r>
          </w:p>
        </w:tc>
        <w:tc>
          <w:tcPr>
            <w:tcW w:w="147" w:type="pct"/>
          </w:tcPr>
          <w:p w14:paraId="0BFF9F7F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969371" w14:textId="69C97C1C" w:rsidR="00311517" w:rsidRPr="00324055" w:rsidRDefault="00F152F4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1517" w:rsidRPr="00BF4914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11517" w:rsidRPr="00BF4914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1517" w:rsidRPr="00BF4914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311517" w:rsidRPr="00324055" w14:paraId="619694EF" w14:textId="77777777" w:rsidTr="002E5A92">
        <w:trPr>
          <w:trHeight w:val="278"/>
        </w:trPr>
        <w:tc>
          <w:tcPr>
            <w:tcW w:w="2183" w:type="pct"/>
          </w:tcPr>
          <w:p w14:paraId="5811DCBF" w14:textId="0A1F8F96" w:rsidR="00311517" w:rsidRPr="00324055" w:rsidRDefault="00311517" w:rsidP="003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914C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4" w:type="pct"/>
          </w:tcPr>
          <w:p w14:paraId="404E751C" w14:textId="247D8BD8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EF9854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B38A3C" w14:textId="62985962" w:rsidR="00311517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CAF0B8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81A346" w14:textId="6391C92D" w:rsidR="00311517" w:rsidRPr="00BF4914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58,490</w:t>
            </w:r>
          </w:p>
        </w:tc>
        <w:tc>
          <w:tcPr>
            <w:tcW w:w="147" w:type="pct"/>
          </w:tcPr>
          <w:p w14:paraId="7461ABDD" w14:textId="77777777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0B2BA7" w14:textId="3A128F95" w:rsidR="00311517" w:rsidRPr="00324055" w:rsidRDefault="00311517" w:rsidP="00311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31,1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00153" w:rsidRPr="00324055" w14:paraId="1460D673" w14:textId="77777777" w:rsidTr="002E5A92">
        <w:trPr>
          <w:trHeight w:val="278"/>
        </w:trPr>
        <w:tc>
          <w:tcPr>
            <w:tcW w:w="2183" w:type="pct"/>
          </w:tcPr>
          <w:p w14:paraId="06F64A5F" w14:textId="732E74FE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94" w:type="pct"/>
          </w:tcPr>
          <w:p w14:paraId="318FC567" w14:textId="089A5F7A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394BE4E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55B7E3" w14:textId="254D8A56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7C5B8D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0D11322" w14:textId="5017AAF8" w:rsidR="00D00153" w:rsidRDefault="00FA73D9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00153">
              <w:rPr>
                <w:rFonts w:ascii="Angsana New" w:hAnsi="Angsana New" w:cs="Angsana New"/>
                <w:sz w:val="30"/>
                <w:szCs w:val="30"/>
              </w:rPr>
              <w:t>47,999</w:t>
            </w:r>
          </w:p>
        </w:tc>
        <w:tc>
          <w:tcPr>
            <w:tcW w:w="147" w:type="pct"/>
          </w:tcPr>
          <w:p w14:paraId="3FD7A9D6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9B5035" w14:textId="11BE037F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153" w:rsidRPr="00324055" w14:paraId="5EC0BCEE" w14:textId="77777777" w:rsidTr="002E5A92">
        <w:trPr>
          <w:trHeight w:val="278"/>
        </w:trPr>
        <w:tc>
          <w:tcPr>
            <w:tcW w:w="2183" w:type="pct"/>
          </w:tcPr>
          <w:p w14:paraId="68DC8AE9" w14:textId="77777777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94" w:type="pct"/>
          </w:tcPr>
          <w:p w14:paraId="6FC9F0AC" w14:textId="7F6AB069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22E322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705184" w14:textId="598A2FE3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F3F757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F649BE6" w14:textId="14740C81" w:rsidR="00D00153" w:rsidRPr="00BF4914" w:rsidRDefault="00F152F4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153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001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1BD917C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0830E1A" w14:textId="1D878999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18,3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F491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00153" w:rsidRPr="00324055" w14:paraId="4CC23AD0" w14:textId="77777777" w:rsidTr="002E5A92">
        <w:trPr>
          <w:trHeight w:val="278"/>
        </w:trPr>
        <w:tc>
          <w:tcPr>
            <w:tcW w:w="2183" w:type="pct"/>
          </w:tcPr>
          <w:p w14:paraId="231CED39" w14:textId="77777777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27C579BA" w14:textId="3AFEAF45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DDB9C20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01635F" w14:textId="55CEB1C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4E14FE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883A2D" w14:textId="40F5D313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3,038</w:t>
            </w:r>
          </w:p>
        </w:tc>
        <w:tc>
          <w:tcPr>
            <w:tcW w:w="147" w:type="pct"/>
          </w:tcPr>
          <w:p w14:paraId="2C2CAB63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8B7C30A" w14:textId="20DB64F5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BF491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00153" w:rsidRPr="00234D2A" w14:paraId="42946E8C" w14:textId="77777777" w:rsidTr="002E5A92">
        <w:trPr>
          <w:trHeight w:val="278"/>
        </w:trPr>
        <w:tc>
          <w:tcPr>
            <w:tcW w:w="2183" w:type="pct"/>
          </w:tcPr>
          <w:p w14:paraId="525711C8" w14:textId="74D91B4A" w:rsidR="00D00153" w:rsidRPr="00FB7750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715205C9" w14:textId="302FE7E1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2B4F1F1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B2A98E" w14:textId="6EC9C1CF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B1F81EE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C85D07" w14:textId="32EA0619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BA5C005" w14:textId="77777777" w:rsidR="00D00153" w:rsidRPr="00234D2A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40C43790" w14:textId="773BC35A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153" w:rsidRPr="00234D2A" w14:paraId="765ED57A" w14:textId="77777777" w:rsidTr="002E5A92">
        <w:trPr>
          <w:trHeight w:val="278"/>
        </w:trPr>
        <w:tc>
          <w:tcPr>
            <w:tcW w:w="2183" w:type="pct"/>
          </w:tcPr>
          <w:p w14:paraId="2BFA4D76" w14:textId="1CAC09C9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3C7A77BE" w14:textId="10D75D38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507FA0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83D0187" w14:textId="2ED58BE7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70812A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2182264" w14:textId="693F724D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</w:t>
            </w:r>
            <w:r w:rsidR="0079463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2EC3303" w14:textId="77777777" w:rsidR="00D00153" w:rsidRPr="00234D2A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4A6DEE61" w14:textId="23B763D3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10,341</w:t>
            </w:r>
          </w:p>
        </w:tc>
      </w:tr>
      <w:tr w:rsidR="00D00153" w:rsidRPr="005B52F0" w14:paraId="6D93D566" w14:textId="77777777" w:rsidTr="00794636">
        <w:trPr>
          <w:trHeight w:hRule="exact" w:val="144"/>
        </w:trPr>
        <w:tc>
          <w:tcPr>
            <w:tcW w:w="2183" w:type="pct"/>
          </w:tcPr>
          <w:p w14:paraId="5361C587" w14:textId="77777777" w:rsidR="00D00153" w:rsidRPr="005B52F0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E3AF9F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01D54FF7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6F696B1A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3A3EC360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14DA1F42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EEDD13D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5480D5B8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0153" w:rsidRPr="005804B6" w14:paraId="2F31CB44" w14:textId="77777777" w:rsidTr="002E5A92">
        <w:trPr>
          <w:trHeight w:val="356"/>
        </w:trPr>
        <w:tc>
          <w:tcPr>
            <w:tcW w:w="2183" w:type="pct"/>
          </w:tcPr>
          <w:p w14:paraId="5B6E96ED" w14:textId="77777777" w:rsidR="00D00153" w:rsidRPr="00B2550C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14:paraId="3CA0D917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1B51CC7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C1DB478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A11F96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458C9E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305C0B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47F93F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153" w:rsidRPr="005804B6" w14:paraId="47F663B6" w14:textId="77777777" w:rsidTr="002E5A92">
        <w:trPr>
          <w:trHeight w:val="389"/>
        </w:trPr>
        <w:tc>
          <w:tcPr>
            <w:tcW w:w="2183" w:type="pct"/>
          </w:tcPr>
          <w:p w14:paraId="244FC054" w14:textId="77777777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22921B14" w14:textId="7CED0183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31,349</w:t>
            </w:r>
          </w:p>
        </w:tc>
        <w:tc>
          <w:tcPr>
            <w:tcW w:w="149" w:type="pct"/>
          </w:tcPr>
          <w:p w14:paraId="5A258975" w14:textId="77777777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173A5F" w14:textId="1FA6AC69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F274BCB" w14:textId="77777777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1937933" w14:textId="639E07A5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31,349</w:t>
            </w:r>
          </w:p>
        </w:tc>
        <w:tc>
          <w:tcPr>
            <w:tcW w:w="147" w:type="pct"/>
          </w:tcPr>
          <w:p w14:paraId="619D53D2" w14:textId="77777777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A58544" w14:textId="6A6126B0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00153" w:rsidRPr="005804B6" w14:paraId="683BD284" w14:textId="77777777" w:rsidTr="002E5A92">
        <w:trPr>
          <w:trHeight w:val="389"/>
        </w:trPr>
        <w:tc>
          <w:tcPr>
            <w:tcW w:w="2183" w:type="pct"/>
          </w:tcPr>
          <w:p w14:paraId="4E5A4B72" w14:textId="27F88B32" w:rsidR="00D00153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รายได้จากค่าเช่าและค่าบริการที่เกี่ยวข้อง</w:t>
            </w:r>
          </w:p>
        </w:tc>
        <w:tc>
          <w:tcPr>
            <w:tcW w:w="594" w:type="pct"/>
          </w:tcPr>
          <w:p w14:paraId="790D275B" w14:textId="2CDA6FA5" w:rsidR="00D00153" w:rsidRPr="00F4641D" w:rsidRDefault="00F152F4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153" w:rsidRPr="00F4641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F56C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8ABD130" w14:textId="77777777" w:rsidR="00D00153" w:rsidRPr="00F4641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84CD1E" w14:textId="0507A270" w:rsidR="00D00153" w:rsidRPr="00F4641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464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BDD7F4" w14:textId="77777777" w:rsidR="00D00153" w:rsidRPr="00F4641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D12A699" w14:textId="74180311" w:rsidR="00D00153" w:rsidRPr="00F4641D" w:rsidRDefault="00F152F4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153" w:rsidRPr="00F4641D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0F8E1846" w14:textId="77777777" w:rsidR="00D00153" w:rsidRPr="001D046D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945DCFE" w14:textId="148311E2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153" w:rsidRPr="005804B6" w14:paraId="66929F5D" w14:textId="77777777" w:rsidTr="00794636">
        <w:trPr>
          <w:trHeight w:hRule="exact" w:val="144"/>
        </w:trPr>
        <w:tc>
          <w:tcPr>
            <w:tcW w:w="2183" w:type="pct"/>
          </w:tcPr>
          <w:p w14:paraId="525C0712" w14:textId="77777777" w:rsidR="00D00153" w:rsidRPr="005B52F0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2F882218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1490C36B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10A5AB67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3EAD457E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184FB9A9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592356D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151876CF" w14:textId="77777777" w:rsidR="00D00153" w:rsidRPr="005B52F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0153" w:rsidRPr="005804B6" w14:paraId="0CF0464D" w14:textId="77777777" w:rsidTr="002E5A92">
        <w:trPr>
          <w:trHeight w:hRule="exact" w:val="389"/>
        </w:trPr>
        <w:tc>
          <w:tcPr>
            <w:tcW w:w="2183" w:type="pct"/>
          </w:tcPr>
          <w:p w14:paraId="21F8AD85" w14:textId="77777777" w:rsidR="00D00153" w:rsidRPr="00EE29DB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4" w:type="pct"/>
          </w:tcPr>
          <w:p w14:paraId="5C258F05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7ECAC80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A283BD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A4D050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D8610F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1047AE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9A9FC5" w14:textId="77777777" w:rsidR="00D00153" w:rsidRPr="005804B6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153" w:rsidRPr="005804B6" w14:paraId="53F9C406" w14:textId="77777777" w:rsidTr="002E5A92">
        <w:trPr>
          <w:trHeight w:hRule="exact" w:val="389"/>
        </w:trPr>
        <w:tc>
          <w:tcPr>
            <w:tcW w:w="2183" w:type="pct"/>
          </w:tcPr>
          <w:p w14:paraId="78C5A3A7" w14:textId="77777777" w:rsidR="00D00153" w:rsidRPr="00324055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" w:type="pct"/>
          </w:tcPr>
          <w:p w14:paraId="512439E6" w14:textId="2B09D4D8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9463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5CE0CAF" w14:textId="77777777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C9977F" w14:textId="65D31C57" w:rsidR="00D00153" w:rsidRPr="00815B25" w:rsidRDefault="00FA73D9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00153">
              <w:rPr>
                <w:rFonts w:ascii="Angsana New" w:hAnsi="Angsana New" w:cs="Angsana New"/>
                <w:sz w:val="30"/>
                <w:szCs w:val="30"/>
              </w:rPr>
              <w:t>8,853</w:t>
            </w:r>
          </w:p>
        </w:tc>
        <w:tc>
          <w:tcPr>
            <w:tcW w:w="147" w:type="pct"/>
          </w:tcPr>
          <w:p w14:paraId="5CC5E224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81546C" w14:textId="66DAADF0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9088CE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0AF1" w14:textId="55155B10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153" w:rsidRPr="005804B6" w14:paraId="5873E8CB" w14:textId="77777777" w:rsidTr="002E5A92">
        <w:trPr>
          <w:trHeight w:hRule="exact" w:val="389"/>
        </w:trPr>
        <w:tc>
          <w:tcPr>
            <w:tcW w:w="2183" w:type="pct"/>
          </w:tcPr>
          <w:p w14:paraId="2FE1F96A" w14:textId="77777777" w:rsidR="00D00153" w:rsidRPr="00324055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4" w:type="pct"/>
          </w:tcPr>
          <w:p w14:paraId="0B2A2C2E" w14:textId="371FDA4B" w:rsidR="00D00153" w:rsidRPr="00815B25" w:rsidRDefault="00F152F4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153">
              <w:rPr>
                <w:rFonts w:ascii="Angsana New" w:hAnsi="Angsana New" w:cs="Angsana New"/>
                <w:sz w:val="30"/>
                <w:szCs w:val="30"/>
              </w:rPr>
              <w:t>,910</w:t>
            </w:r>
          </w:p>
        </w:tc>
        <w:tc>
          <w:tcPr>
            <w:tcW w:w="149" w:type="pct"/>
          </w:tcPr>
          <w:p w14:paraId="6BED9DED" w14:textId="77777777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5D0764D" w14:textId="72FA8104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4,404</w:t>
            </w:r>
          </w:p>
        </w:tc>
        <w:tc>
          <w:tcPr>
            <w:tcW w:w="147" w:type="pct"/>
          </w:tcPr>
          <w:p w14:paraId="79571C58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DE75AE6" w14:textId="6E4FC1B4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96F801" w14:textId="77777777" w:rsidR="00D00153" w:rsidRPr="0032405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51F05" w14:textId="2D448894" w:rsidR="00D00153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153" w:rsidRPr="009B2158" w14:paraId="54611D85" w14:textId="77777777" w:rsidTr="00794636">
        <w:trPr>
          <w:trHeight w:hRule="exact" w:val="144"/>
        </w:trPr>
        <w:tc>
          <w:tcPr>
            <w:tcW w:w="2183" w:type="pct"/>
          </w:tcPr>
          <w:p w14:paraId="71B695D3" w14:textId="23C296EC" w:rsidR="004305E9" w:rsidRPr="004305E9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>
              <w:br w:type="page"/>
            </w:r>
          </w:p>
        </w:tc>
        <w:tc>
          <w:tcPr>
            <w:tcW w:w="594" w:type="pct"/>
          </w:tcPr>
          <w:p w14:paraId="049EB6F1" w14:textId="77777777" w:rsidR="00D00153" w:rsidRPr="00E20BA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9" w:type="pct"/>
          </w:tcPr>
          <w:p w14:paraId="57DCF59E" w14:textId="77777777" w:rsidR="00D00153" w:rsidRPr="009B2158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52C7A5D5" w14:textId="77777777" w:rsidR="00D00153" w:rsidRPr="00E20BA0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5031CABF" w14:textId="77777777" w:rsidR="00D00153" w:rsidRPr="009B2158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213BF095" w14:textId="77777777" w:rsidR="00D00153" w:rsidRPr="009B2158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3894CE3" w14:textId="77777777" w:rsidR="00D00153" w:rsidRPr="009B2158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15576241" w14:textId="77777777" w:rsidR="00D00153" w:rsidRPr="009B2158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0153" w:rsidRPr="005804B6" w14:paraId="705669AB" w14:textId="77777777" w:rsidTr="002E5A92">
        <w:trPr>
          <w:trHeight w:val="415"/>
        </w:trPr>
        <w:tc>
          <w:tcPr>
            <w:tcW w:w="2183" w:type="pct"/>
            <w:shd w:val="clear" w:color="auto" w:fill="FFFFFF"/>
          </w:tcPr>
          <w:p w14:paraId="2CB66337" w14:textId="77777777" w:rsidR="00D00153" w:rsidRPr="00BF4914" w:rsidRDefault="00D00153" w:rsidP="00D0015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6C08FE08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0067CEE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F39267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442806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C04744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7AFAC9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3A6E4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153" w:rsidRPr="005804B6" w14:paraId="6CF3C002" w14:textId="77777777" w:rsidTr="002E5A92">
        <w:trPr>
          <w:trHeight w:val="386"/>
        </w:trPr>
        <w:tc>
          <w:tcPr>
            <w:tcW w:w="2183" w:type="pct"/>
            <w:shd w:val="clear" w:color="auto" w:fill="FFFFFF"/>
          </w:tcPr>
          <w:p w14:paraId="3E20B43D" w14:textId="77777777" w:rsidR="00D00153" w:rsidRPr="00BF4914" w:rsidRDefault="00D00153" w:rsidP="00D00153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</w:tcPr>
          <w:p w14:paraId="07AF7064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07752D7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B1E9E2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664C9B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F95B76B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AA46EF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2870081B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153" w:rsidRPr="005804B6" w14:paraId="2DA2F035" w14:textId="77777777" w:rsidTr="002E5A92">
        <w:trPr>
          <w:trHeight w:val="396"/>
        </w:trPr>
        <w:tc>
          <w:tcPr>
            <w:tcW w:w="2183" w:type="pct"/>
            <w:shd w:val="clear" w:color="auto" w:fill="FFFFFF"/>
          </w:tcPr>
          <w:p w14:paraId="5E1A0283" w14:textId="77777777" w:rsidR="00D00153" w:rsidRPr="00BF4914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26DF4A1C" w14:textId="7814C3D3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5F2AEAF0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C83E011" w14:textId="00A0F7B0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A37AEB6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5366159" w14:textId="3A8EB854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3,739</w:t>
            </w:r>
          </w:p>
        </w:tc>
        <w:tc>
          <w:tcPr>
            <w:tcW w:w="147" w:type="pct"/>
          </w:tcPr>
          <w:p w14:paraId="12415605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F8DCA9E" w14:textId="4474E1E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3,5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D00153" w:rsidRPr="005804B6" w14:paraId="4061978C" w14:textId="77777777" w:rsidTr="002E5A92">
        <w:trPr>
          <w:trHeight w:val="386"/>
        </w:trPr>
        <w:tc>
          <w:tcPr>
            <w:tcW w:w="2183" w:type="pct"/>
            <w:shd w:val="clear" w:color="auto" w:fill="FFFFFF"/>
          </w:tcPr>
          <w:p w14:paraId="5EE5EECE" w14:textId="77777777" w:rsidR="00D00153" w:rsidRPr="00BF4914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6072E9A" w14:textId="5767259D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  <w:tc>
          <w:tcPr>
            <w:tcW w:w="149" w:type="pct"/>
            <w:shd w:val="clear" w:color="auto" w:fill="auto"/>
          </w:tcPr>
          <w:p w14:paraId="4C9394A6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4BA81D0" w14:textId="653EEEC3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212FCC8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D782D90" w14:textId="03DEC341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147" w:type="pct"/>
          </w:tcPr>
          <w:p w14:paraId="0678F443" w14:textId="77777777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93F670F" w14:textId="4C64BA4A" w:rsidR="00D00153" w:rsidRPr="00BF4914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</w:tr>
      <w:tr w:rsidR="00D00153" w:rsidRPr="005804B6" w14:paraId="5ACA832B" w14:textId="77777777" w:rsidTr="002E5A92">
        <w:trPr>
          <w:trHeight w:val="405"/>
        </w:trPr>
        <w:tc>
          <w:tcPr>
            <w:tcW w:w="2183" w:type="pct"/>
            <w:shd w:val="clear" w:color="auto" w:fill="FFFFFF"/>
          </w:tcPr>
          <w:p w14:paraId="7AFF9B51" w14:textId="77777777" w:rsidR="00D00153" w:rsidRPr="00A755B2" w:rsidRDefault="00D00153" w:rsidP="00D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65AE0" w14:textId="1AB183F0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11,001</w:t>
            </w:r>
          </w:p>
        </w:tc>
        <w:tc>
          <w:tcPr>
            <w:tcW w:w="149" w:type="pct"/>
            <w:shd w:val="clear" w:color="auto" w:fill="auto"/>
          </w:tcPr>
          <w:p w14:paraId="1809254F" w14:textId="77777777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90AB0" w14:textId="704FC402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9,40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44BC440" w14:textId="77777777" w:rsidR="00D00153" w:rsidRPr="00F22372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49B92" w14:textId="12650B82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0C12574" w14:textId="77777777" w:rsidR="00D00153" w:rsidRPr="00F22372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CC69EE5" w14:textId="216C67A7" w:rsidR="00D00153" w:rsidRPr="00815B25" w:rsidRDefault="00D00153" w:rsidP="00D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3,953</w:t>
            </w:r>
          </w:p>
        </w:tc>
      </w:tr>
    </w:tbl>
    <w:p w14:paraId="1484548C" w14:textId="271F5BAA" w:rsidR="009C76CE" w:rsidRPr="00311517" w:rsidRDefault="009C76CE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1"/>
        <w:gridCol w:w="1080"/>
        <w:gridCol w:w="267"/>
        <w:gridCol w:w="1080"/>
        <w:gridCol w:w="267"/>
        <w:gridCol w:w="1076"/>
      </w:tblGrid>
      <w:tr w:rsidR="009C76CE" w:rsidRPr="00A16777" w14:paraId="67164349" w14:textId="77777777" w:rsidTr="0082280A">
        <w:trPr>
          <w:trHeight w:val="403"/>
          <w:tblHeader/>
        </w:trPr>
        <w:tc>
          <w:tcPr>
            <w:tcW w:w="2183" w:type="pct"/>
          </w:tcPr>
          <w:p w14:paraId="670D425B" w14:textId="77777777" w:rsidR="009C76CE" w:rsidRPr="00A74D75" w:rsidRDefault="009C76CE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 w:type="page"/>
            </w:r>
            <w:r>
              <w:br w:type="page"/>
            </w:r>
          </w:p>
        </w:tc>
        <w:tc>
          <w:tcPr>
            <w:tcW w:w="1337" w:type="pct"/>
            <w:gridSpan w:val="3"/>
          </w:tcPr>
          <w:p w14:paraId="02B77C26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4225E2C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4583A9CF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C76CE" w:rsidRPr="00A16777" w14:paraId="03BB80CF" w14:textId="77777777" w:rsidTr="0082280A">
        <w:trPr>
          <w:trHeight w:val="403"/>
          <w:tblHeader/>
        </w:trPr>
        <w:tc>
          <w:tcPr>
            <w:tcW w:w="2183" w:type="pct"/>
          </w:tcPr>
          <w:p w14:paraId="5C204699" w14:textId="77777777" w:rsidR="009C76CE" w:rsidRPr="00D0312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5D4137D1" w14:textId="412E4ADF" w:rsidR="009C76CE" w:rsidRPr="00A16777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2A073DC5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D9772B" w14:textId="678A3C53" w:rsidR="009C76CE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BBDAD33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AA4BAD" w14:textId="54DF027C" w:rsidR="009C76CE" w:rsidRPr="00A16777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E2616FE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4D04BB" w14:textId="65A5BC74" w:rsidR="009C76CE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C76CE" w:rsidRPr="00A16777" w14:paraId="54A2D854" w14:textId="77777777" w:rsidTr="0082280A">
        <w:trPr>
          <w:trHeight w:val="403"/>
          <w:tblHeader/>
        </w:trPr>
        <w:tc>
          <w:tcPr>
            <w:tcW w:w="2183" w:type="pct"/>
          </w:tcPr>
          <w:p w14:paraId="4B4936E0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52CB199F" w14:textId="77777777" w:rsidR="009C76CE" w:rsidRPr="00A16777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76CE" w:rsidRPr="005804B6" w14:paraId="64E2230E" w14:textId="77777777" w:rsidTr="0082280A">
        <w:trPr>
          <w:trHeight w:val="403"/>
        </w:trPr>
        <w:tc>
          <w:tcPr>
            <w:tcW w:w="2183" w:type="pct"/>
          </w:tcPr>
          <w:p w14:paraId="0651FA1E" w14:textId="77777777" w:rsidR="009C76CE" w:rsidRPr="00B2550C" w:rsidRDefault="009C76CE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11F4FE15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EC43368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7F51D6F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770085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5BB5F2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5FF7A0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ABB8EC" w14:textId="77777777" w:rsidR="009C76CE" w:rsidRPr="005804B6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DF2" w:rsidRPr="00324055" w14:paraId="302F9A4D" w14:textId="77777777" w:rsidTr="0082280A">
        <w:trPr>
          <w:trHeight w:val="403"/>
        </w:trPr>
        <w:tc>
          <w:tcPr>
            <w:tcW w:w="2183" w:type="pct"/>
          </w:tcPr>
          <w:p w14:paraId="5267AA73" w14:textId="77777777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6E02D9DD" w14:textId="0BFF95E5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E6CD630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061E6A6" w14:textId="23ACCFC2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DA47D8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0305A1" w14:textId="644372AB" w:rsidR="005E6DF2" w:rsidRPr="00324055" w:rsidRDefault="00FA73D9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,514</w:t>
            </w:r>
          </w:p>
        </w:tc>
        <w:tc>
          <w:tcPr>
            <w:tcW w:w="147" w:type="pct"/>
          </w:tcPr>
          <w:p w14:paraId="61FBDB5C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1B4B97" w14:textId="1EF85D08" w:rsidR="005E6DF2" w:rsidRPr="00324055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7,55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E6DF2" w:rsidRPr="00324055" w14:paraId="73C3920F" w14:textId="77777777" w:rsidTr="0082280A">
        <w:trPr>
          <w:trHeight w:val="403"/>
        </w:trPr>
        <w:tc>
          <w:tcPr>
            <w:tcW w:w="2183" w:type="pct"/>
          </w:tcPr>
          <w:p w14:paraId="2D3F4986" w14:textId="77777777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94" w:type="pct"/>
          </w:tcPr>
          <w:p w14:paraId="6FF47371" w14:textId="67262118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FDA71F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01077D" w14:textId="38ACB151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88F4DD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426B3CC" w14:textId="661CC648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7,5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BCCA082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365765" w14:textId="4582BCF8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7,810,517</w:t>
            </w:r>
          </w:p>
        </w:tc>
      </w:tr>
      <w:tr w:rsidR="005E6DF2" w:rsidRPr="00324055" w14:paraId="58D2704D" w14:textId="77777777" w:rsidTr="0082280A">
        <w:trPr>
          <w:trHeight w:val="403"/>
        </w:trPr>
        <w:tc>
          <w:tcPr>
            <w:tcW w:w="2183" w:type="pct"/>
          </w:tcPr>
          <w:p w14:paraId="30C73785" w14:textId="15CFAE7E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914C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D914CD"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4" w:type="pct"/>
          </w:tcPr>
          <w:p w14:paraId="65A9BCB6" w14:textId="3CD08AAF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BB97253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63BCAF" w14:textId="359E08A5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4A59F2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C69609E" w14:textId="1D726AC3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8,98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1AC8716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C709DE" w14:textId="632D4029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F491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E6DF2" w:rsidRPr="00324055" w14:paraId="5595819A" w14:textId="77777777" w:rsidTr="0082280A">
        <w:trPr>
          <w:trHeight w:val="403"/>
        </w:trPr>
        <w:tc>
          <w:tcPr>
            <w:tcW w:w="2183" w:type="pct"/>
          </w:tcPr>
          <w:p w14:paraId="1C2B0E1F" w14:textId="77777777" w:rsidR="005E6DF2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94" w:type="pct"/>
          </w:tcPr>
          <w:p w14:paraId="3AC96E10" w14:textId="276523CF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903B7F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4474F41" w14:textId="45F0783D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B83B77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CE2FAD" w14:textId="13DD2F9C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1,113,999</w:t>
            </w:r>
          </w:p>
        </w:tc>
        <w:tc>
          <w:tcPr>
            <w:tcW w:w="147" w:type="pct"/>
          </w:tcPr>
          <w:p w14:paraId="6D07EBD1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EEA750" w14:textId="4B67AE80" w:rsidR="005E6DF2" w:rsidRDefault="00FA73D9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00,000</w:t>
            </w:r>
          </w:p>
        </w:tc>
      </w:tr>
      <w:tr w:rsidR="005E6DF2" w:rsidRPr="00324055" w14:paraId="1EFDB892" w14:textId="77777777" w:rsidTr="0082280A">
        <w:trPr>
          <w:trHeight w:val="403"/>
        </w:trPr>
        <w:tc>
          <w:tcPr>
            <w:tcW w:w="2183" w:type="pct"/>
          </w:tcPr>
          <w:p w14:paraId="6399CD1B" w14:textId="77777777" w:rsidR="005E6DF2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94" w:type="pct"/>
          </w:tcPr>
          <w:p w14:paraId="1E5E6EAF" w14:textId="6E1B7392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C8FC4D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83EFCF" w14:textId="2E33060C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93D03C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A86730" w14:textId="425EC6A5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88B6AAA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87C783" w14:textId="57B6C44C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50,4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F491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E6DF2" w:rsidRPr="00324055" w14:paraId="6B3CC46F" w14:textId="77777777" w:rsidTr="0082280A">
        <w:trPr>
          <w:trHeight w:val="403"/>
        </w:trPr>
        <w:tc>
          <w:tcPr>
            <w:tcW w:w="2183" w:type="pct"/>
          </w:tcPr>
          <w:p w14:paraId="069E7390" w14:textId="77777777" w:rsidR="005E6DF2" w:rsidRPr="00FC3737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C373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07C40979" w14:textId="2E2D8ACC" w:rsidR="005E6DF2" w:rsidRPr="00280441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6AC163E" w14:textId="77777777" w:rsidR="005E6DF2" w:rsidRPr="00280441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14:paraId="12DDED3E" w14:textId="0512F687" w:rsidR="005E6DF2" w:rsidRPr="00280441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E31726" w14:textId="77777777" w:rsidR="005E6DF2" w:rsidRPr="00280441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14:paraId="30FBEC6A" w14:textId="1578D71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4BA96FA8" w14:textId="77777777" w:rsidR="005E6DF2" w:rsidRPr="00280441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3E2D4F02" w14:textId="5243701E" w:rsidR="005E6DF2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,953</w:t>
            </w:r>
          </w:p>
        </w:tc>
      </w:tr>
      <w:tr w:rsidR="005E6DF2" w:rsidRPr="00324055" w14:paraId="04CB91FD" w14:textId="77777777" w:rsidTr="0082280A">
        <w:trPr>
          <w:trHeight w:val="403"/>
        </w:trPr>
        <w:tc>
          <w:tcPr>
            <w:tcW w:w="2183" w:type="pct"/>
          </w:tcPr>
          <w:p w14:paraId="1548C5D2" w14:textId="77777777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23D9C78E" w14:textId="2432772C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C96A40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FE0704" w14:textId="5C237C0F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6028B4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5064BCC" w14:textId="49B056EE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D9692BF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8887BA" w14:textId="6F6CAA34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6DF2" w:rsidRPr="00234D2A" w14:paraId="5DAA07FE" w14:textId="77777777" w:rsidTr="0082280A">
        <w:trPr>
          <w:trHeight w:val="403"/>
        </w:trPr>
        <w:tc>
          <w:tcPr>
            <w:tcW w:w="2183" w:type="pct"/>
          </w:tcPr>
          <w:p w14:paraId="10AC38DB" w14:textId="77777777" w:rsidR="005E6DF2" w:rsidRPr="00FB7750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3A0DE7E6" w14:textId="3F129C44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2864130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7FB816" w14:textId="3F4FEFE9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C6022D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84E5E8C" w14:textId="75933C09" w:rsidR="005E6DF2" w:rsidRPr="00BF4914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,510</w:t>
            </w:r>
          </w:p>
        </w:tc>
        <w:tc>
          <w:tcPr>
            <w:tcW w:w="147" w:type="pct"/>
          </w:tcPr>
          <w:p w14:paraId="518E17C5" w14:textId="77777777" w:rsidR="005E6DF2" w:rsidRPr="00234D2A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5332C485" w14:textId="66867B85" w:rsidR="005E6DF2" w:rsidRPr="00457CE0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,140</w:t>
            </w:r>
          </w:p>
        </w:tc>
      </w:tr>
      <w:tr w:rsidR="005E6DF2" w:rsidRPr="00234D2A" w14:paraId="55366752" w14:textId="77777777" w:rsidTr="0082280A">
        <w:trPr>
          <w:trHeight w:val="171"/>
        </w:trPr>
        <w:tc>
          <w:tcPr>
            <w:tcW w:w="2183" w:type="pct"/>
          </w:tcPr>
          <w:p w14:paraId="5F0187C5" w14:textId="77777777" w:rsidR="005E6DF2" w:rsidRPr="005B52F0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58C26B01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9" w:type="pct"/>
          </w:tcPr>
          <w:p w14:paraId="358FE86B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6CD42FA7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23351141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45E3C08E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4D5EEE89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</w:tcPr>
          <w:p w14:paraId="4DF1EDA3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</w:tr>
      <w:tr w:rsidR="005E6DF2" w:rsidRPr="005804B6" w14:paraId="63A8BFB8" w14:textId="77777777" w:rsidTr="0082280A">
        <w:trPr>
          <w:trHeight w:val="403"/>
        </w:trPr>
        <w:tc>
          <w:tcPr>
            <w:tcW w:w="2183" w:type="pct"/>
          </w:tcPr>
          <w:p w14:paraId="23269E37" w14:textId="77777777" w:rsidR="005E6DF2" w:rsidRPr="00B2550C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14:paraId="1B906D43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EBC6F8C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0FF6EB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083E3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E5098AB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FDC60A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A35962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DF2" w:rsidRPr="005804B6" w14:paraId="3A3B8EEF" w14:textId="77777777" w:rsidTr="0082280A">
        <w:trPr>
          <w:trHeight w:val="403"/>
        </w:trPr>
        <w:tc>
          <w:tcPr>
            <w:tcW w:w="2183" w:type="pct"/>
          </w:tcPr>
          <w:p w14:paraId="5BCFDBBF" w14:textId="77777777" w:rsidR="005E6DF2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502E096D" w14:textId="70362C24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104,818</w:t>
            </w:r>
          </w:p>
        </w:tc>
        <w:tc>
          <w:tcPr>
            <w:tcW w:w="149" w:type="pct"/>
          </w:tcPr>
          <w:p w14:paraId="112C68AD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B872A9" w14:textId="62BA7810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213B7FB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985D1F5" w14:textId="3C18C7D0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104,818</w:t>
            </w:r>
          </w:p>
        </w:tc>
        <w:tc>
          <w:tcPr>
            <w:tcW w:w="147" w:type="pct"/>
          </w:tcPr>
          <w:p w14:paraId="3DD45934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6EF862" w14:textId="6A8E2D63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E6DF2" w:rsidRPr="005804B6" w14:paraId="7951EEB8" w14:textId="77777777" w:rsidTr="0082280A">
        <w:trPr>
          <w:trHeight w:val="403"/>
        </w:trPr>
        <w:tc>
          <w:tcPr>
            <w:tcW w:w="2183" w:type="pct"/>
          </w:tcPr>
          <w:p w14:paraId="43050371" w14:textId="4F00FF2C" w:rsidR="005E6DF2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รายได้จากค่าเช่าและค่าบริการที่เกี่ยวข้อง</w:t>
            </w:r>
          </w:p>
        </w:tc>
        <w:tc>
          <w:tcPr>
            <w:tcW w:w="594" w:type="pct"/>
          </w:tcPr>
          <w:p w14:paraId="3261F120" w14:textId="1DA95C33" w:rsidR="005E6DF2" w:rsidRDefault="00FA73D9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56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9" w:type="pct"/>
          </w:tcPr>
          <w:p w14:paraId="726C21C1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957CDBE" w14:textId="2E17CDD3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7CC9C3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6553293" w14:textId="47D6040C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D82319A" w14:textId="77777777" w:rsidR="005E6DF2" w:rsidRPr="001D046D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B5D8FB" w14:textId="467A3DEE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6DF2" w:rsidRPr="005804B6" w14:paraId="19A2D760" w14:textId="77777777" w:rsidTr="0082280A">
        <w:trPr>
          <w:trHeight w:val="234"/>
        </w:trPr>
        <w:tc>
          <w:tcPr>
            <w:tcW w:w="2183" w:type="pct"/>
          </w:tcPr>
          <w:p w14:paraId="19E73DAB" w14:textId="77777777" w:rsidR="005E6DF2" w:rsidRPr="005B52F0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5735909A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3CF948B9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4267C6CF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242D8BB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79813620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D0672AB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2B69EC81" w14:textId="77777777" w:rsidR="005E6DF2" w:rsidRPr="005B52F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E6DF2" w:rsidRPr="005804B6" w14:paraId="7CF5881F" w14:textId="77777777" w:rsidTr="0082280A">
        <w:trPr>
          <w:trHeight w:hRule="exact" w:val="403"/>
        </w:trPr>
        <w:tc>
          <w:tcPr>
            <w:tcW w:w="2183" w:type="pct"/>
          </w:tcPr>
          <w:p w14:paraId="172D2E6E" w14:textId="77777777" w:rsidR="005E6DF2" w:rsidRPr="00EE29DB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4" w:type="pct"/>
          </w:tcPr>
          <w:p w14:paraId="3B5B0069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D2B9CCE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2B4A72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D3FFCA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088BF9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EEB403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7CB340" w14:textId="77777777" w:rsidR="005E6DF2" w:rsidRPr="005804B6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DF2" w:rsidRPr="005804B6" w14:paraId="3F592DAB" w14:textId="77777777" w:rsidTr="0082280A">
        <w:trPr>
          <w:trHeight w:hRule="exact" w:val="403"/>
        </w:trPr>
        <w:tc>
          <w:tcPr>
            <w:tcW w:w="2183" w:type="pct"/>
          </w:tcPr>
          <w:p w14:paraId="72740059" w14:textId="77777777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" w:type="pct"/>
          </w:tcPr>
          <w:p w14:paraId="673E5688" w14:textId="538D98BD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197,110</w:t>
            </w:r>
          </w:p>
        </w:tc>
        <w:tc>
          <w:tcPr>
            <w:tcW w:w="149" w:type="pct"/>
          </w:tcPr>
          <w:p w14:paraId="5D8A9784" w14:textId="77777777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E38350" w14:textId="248BE6E1" w:rsidR="005E6DF2" w:rsidRPr="00815B25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,951</w:t>
            </w:r>
          </w:p>
        </w:tc>
        <w:tc>
          <w:tcPr>
            <w:tcW w:w="147" w:type="pct"/>
          </w:tcPr>
          <w:p w14:paraId="3B315E2B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63BF" w14:textId="64BD849E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5D8534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C0E9B" w14:textId="13B46059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6DF2" w:rsidRPr="005804B6" w14:paraId="052B0394" w14:textId="77777777" w:rsidTr="0082280A">
        <w:trPr>
          <w:trHeight w:hRule="exact" w:val="403"/>
        </w:trPr>
        <w:tc>
          <w:tcPr>
            <w:tcW w:w="2183" w:type="pct"/>
          </w:tcPr>
          <w:p w14:paraId="5B39DF66" w14:textId="77777777" w:rsidR="005E6DF2" w:rsidRPr="00324055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4" w:type="pct"/>
          </w:tcPr>
          <w:p w14:paraId="563C2392" w14:textId="014419FA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49" w:type="pct"/>
          </w:tcPr>
          <w:p w14:paraId="5C2D77DF" w14:textId="77777777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5C8C10" w14:textId="75ACEB4D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4762ACA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544D38" w14:textId="559581D5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231BEA" w14:textId="77777777" w:rsidR="005E6DF2" w:rsidRPr="0032405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F286D2" w14:textId="15E38B73" w:rsidR="005E6DF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6DF2" w:rsidRPr="009B2158" w14:paraId="33AC6201" w14:textId="77777777" w:rsidTr="0082280A">
        <w:trPr>
          <w:trHeight w:val="162"/>
        </w:trPr>
        <w:tc>
          <w:tcPr>
            <w:tcW w:w="2183" w:type="pct"/>
          </w:tcPr>
          <w:p w14:paraId="5E35092C" w14:textId="77777777" w:rsidR="005E6DF2" w:rsidRPr="00B7156D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16"/>
                <w:szCs w:val="16"/>
                <w:cs/>
              </w:rPr>
            </w:pPr>
            <w:r>
              <w:br w:type="page"/>
            </w:r>
          </w:p>
        </w:tc>
        <w:tc>
          <w:tcPr>
            <w:tcW w:w="594" w:type="pct"/>
          </w:tcPr>
          <w:p w14:paraId="33ADD6F8" w14:textId="77777777" w:rsidR="005E6DF2" w:rsidRPr="00E20BA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9" w:type="pct"/>
          </w:tcPr>
          <w:p w14:paraId="2F1CB6D8" w14:textId="77777777" w:rsidR="005E6DF2" w:rsidRPr="009B2158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7B9F52A2" w14:textId="77777777" w:rsidR="005E6DF2" w:rsidRPr="00E20BA0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2A320CB6" w14:textId="77777777" w:rsidR="005E6DF2" w:rsidRPr="009B2158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14:paraId="5D1E5F55" w14:textId="77777777" w:rsidR="005E6DF2" w:rsidRPr="009B2158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13C2913" w14:textId="77777777" w:rsidR="005E6DF2" w:rsidRPr="009B2158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2C00BF01" w14:textId="77777777" w:rsidR="005E6DF2" w:rsidRPr="009B2158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E6DF2" w:rsidRPr="005804B6" w14:paraId="3FC59D9D" w14:textId="77777777" w:rsidTr="0082280A">
        <w:tc>
          <w:tcPr>
            <w:tcW w:w="2183" w:type="pct"/>
            <w:shd w:val="clear" w:color="auto" w:fill="FFFFFF"/>
          </w:tcPr>
          <w:p w14:paraId="773895A1" w14:textId="77777777" w:rsidR="005E6DF2" w:rsidRPr="00BF4914" w:rsidRDefault="005E6DF2" w:rsidP="005E6DF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50D13673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522C873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70A21F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83788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47460F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576546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CD4EE44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DF2" w:rsidRPr="005804B6" w14:paraId="30FEB1B6" w14:textId="77777777" w:rsidTr="0082280A">
        <w:tc>
          <w:tcPr>
            <w:tcW w:w="2183" w:type="pct"/>
            <w:shd w:val="clear" w:color="auto" w:fill="FFFFFF"/>
          </w:tcPr>
          <w:p w14:paraId="1B3C7411" w14:textId="77777777" w:rsidR="005E6DF2" w:rsidRPr="00BF4914" w:rsidRDefault="005E6DF2" w:rsidP="005E6DF2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</w:tcPr>
          <w:p w14:paraId="793D7675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5F64EE1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53CE8A1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B528A0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E46E8C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71C454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185B1B0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DF2" w:rsidRPr="005804B6" w14:paraId="7B391287" w14:textId="77777777" w:rsidTr="0082280A">
        <w:tc>
          <w:tcPr>
            <w:tcW w:w="2183" w:type="pct"/>
            <w:shd w:val="clear" w:color="auto" w:fill="FFFFFF"/>
          </w:tcPr>
          <w:p w14:paraId="35F467DD" w14:textId="77777777" w:rsidR="005E6DF2" w:rsidRPr="00BF4914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7C414D77" w14:textId="0D09A3DF" w:rsidR="005E6DF2" w:rsidRPr="00BF4914" w:rsidRDefault="00CB1F5F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9" w:type="pct"/>
            <w:shd w:val="clear" w:color="auto" w:fill="auto"/>
          </w:tcPr>
          <w:p w14:paraId="7045D9AB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2BC76AC" w14:textId="7A5B797D" w:rsidR="005E6DF2" w:rsidRPr="00BF4914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7" w:type="pct"/>
            <w:shd w:val="clear" w:color="auto" w:fill="auto"/>
          </w:tcPr>
          <w:p w14:paraId="53218092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74E43F2" w14:textId="0B8EB47B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47" w:type="pct"/>
          </w:tcPr>
          <w:p w14:paraId="20916BC4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DFF14F" w14:textId="4AB44E65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3,949</w:t>
            </w:r>
          </w:p>
        </w:tc>
      </w:tr>
      <w:tr w:rsidR="005E6DF2" w:rsidRPr="005804B6" w14:paraId="78A75078" w14:textId="77777777" w:rsidTr="0082280A">
        <w:tc>
          <w:tcPr>
            <w:tcW w:w="2183" w:type="pct"/>
            <w:shd w:val="clear" w:color="auto" w:fill="FFFFFF"/>
          </w:tcPr>
          <w:p w14:paraId="5788B309" w14:textId="77777777" w:rsidR="005E6DF2" w:rsidRPr="00BF4914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24952FC" w14:textId="5B770CE6" w:rsidR="005E6DF2" w:rsidRPr="00BF4914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6DF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42016AE8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B6F2C8F" w14:textId="2E73A61E" w:rsidR="005E6DF2" w:rsidRPr="00BF4914" w:rsidRDefault="00F152F4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DF2" w:rsidRPr="00BF49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030D4178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E955211" w14:textId="299466F2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1,418</w:t>
            </w:r>
          </w:p>
        </w:tc>
        <w:tc>
          <w:tcPr>
            <w:tcW w:w="147" w:type="pct"/>
          </w:tcPr>
          <w:p w14:paraId="317A15DE" w14:textId="77777777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3A5BF44" w14:textId="63255CFA" w:rsidR="005E6DF2" w:rsidRPr="00BF4914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F4914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E6DF2" w:rsidRPr="005804B6" w14:paraId="1EEC50C0" w14:textId="77777777" w:rsidTr="0082280A">
        <w:tc>
          <w:tcPr>
            <w:tcW w:w="2183" w:type="pct"/>
            <w:shd w:val="clear" w:color="auto" w:fill="FFFFFF"/>
          </w:tcPr>
          <w:p w14:paraId="45C6F159" w14:textId="77777777" w:rsidR="005E6DF2" w:rsidRPr="00A755B2" w:rsidRDefault="005E6DF2" w:rsidP="005E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5B094" w14:textId="0AAD3619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1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9" w:type="pct"/>
            <w:shd w:val="clear" w:color="auto" w:fill="auto"/>
          </w:tcPr>
          <w:p w14:paraId="4CF42862" w14:textId="77777777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E12F0" w14:textId="3307B5B4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7" w:type="pct"/>
            <w:shd w:val="clear" w:color="auto" w:fill="auto"/>
          </w:tcPr>
          <w:p w14:paraId="0FE96B24" w14:textId="77777777" w:rsidR="005E6DF2" w:rsidRPr="00F2237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FF16A" w14:textId="2D444BEA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469D1EDD" w14:textId="77777777" w:rsidR="005E6DF2" w:rsidRPr="00F22372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4B5D656" w14:textId="7FC63D17" w:rsidR="005E6DF2" w:rsidRPr="00815B25" w:rsidRDefault="005E6DF2" w:rsidP="005E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58F50B9" w14:textId="77777777" w:rsidR="009C76CE" w:rsidRDefault="009C76CE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54F5716D" w14:textId="77777777" w:rsidR="009C76CE" w:rsidRDefault="009C76CE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</w:rPr>
      </w:pPr>
    </w:p>
    <w:p w14:paraId="455726DD" w14:textId="71E16EBD" w:rsidR="00605595" w:rsidRDefault="009C76CE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605595"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 w:rsidR="00605595"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="00605595" w:rsidRPr="0013657B">
        <w:rPr>
          <w:rFonts w:ascii="Angsana New" w:hAnsi="Angsana New" w:cs="Angsana New"/>
          <w:sz w:val="30"/>
          <w:szCs w:val="30"/>
        </w:rPr>
        <w:t xml:space="preserve">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 w:rsidRPr="0013657B">
        <w:rPr>
          <w:rFonts w:ascii="Angsana New" w:hAnsi="Angsana New" w:cs="Angsana New"/>
          <w:sz w:val="30"/>
          <w:szCs w:val="30"/>
          <w:cs/>
        </w:rPr>
        <w:t>และ</w:t>
      </w:r>
      <w:r w:rsidR="0060559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31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8A5A08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082"/>
        <w:gridCol w:w="298"/>
        <w:gridCol w:w="1053"/>
        <w:gridCol w:w="311"/>
        <w:gridCol w:w="1078"/>
        <w:gridCol w:w="256"/>
        <w:gridCol w:w="1107"/>
      </w:tblGrid>
      <w:tr w:rsidR="00804175" w:rsidRPr="008A5A08" w14:paraId="47960E40" w14:textId="77777777" w:rsidTr="002D79B0">
        <w:tc>
          <w:tcPr>
            <w:tcW w:w="2163" w:type="pct"/>
          </w:tcPr>
          <w:p w14:paraId="564E0157" w14:textId="08F00695" w:rsidR="00804175" w:rsidRPr="002D79B0" w:rsidRDefault="00804175" w:rsidP="002D79B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99654D4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" w:type="pct"/>
          </w:tcPr>
          <w:p w14:paraId="67410F5F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45F79EDB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5C8BD783" w14:textId="77777777" w:rsidTr="002D79B0">
        <w:tc>
          <w:tcPr>
            <w:tcW w:w="2163" w:type="pct"/>
          </w:tcPr>
          <w:p w14:paraId="62AD8D28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70D248E" w14:textId="2675EEEA" w:rsidR="003723A6" w:rsidRPr="002D79B0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3" w:type="pct"/>
          </w:tcPr>
          <w:p w14:paraId="0E401A1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353779" w14:textId="416E39C1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" w:type="pct"/>
          </w:tcPr>
          <w:p w14:paraId="309DFE5D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414B8" w14:textId="6D6898F5" w:rsidR="003723A6" w:rsidRPr="002D79B0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410BB601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9521210" w14:textId="2028441A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3C31FD75" w14:textId="77777777" w:rsidTr="002D79B0">
        <w:tc>
          <w:tcPr>
            <w:tcW w:w="2163" w:type="pct"/>
          </w:tcPr>
          <w:p w14:paraId="77ECD518" w14:textId="7B393F0B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53B7FB32" w14:textId="01310A79" w:rsidR="003723A6" w:rsidRPr="002D79B0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542C8235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8C0B50" w14:textId="23336A9A" w:rsidR="003723A6" w:rsidRPr="002D79B0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70" w:type="pct"/>
          </w:tcPr>
          <w:p w14:paraId="799AD0A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399A5" w14:textId="78ECBBDF" w:rsidR="003723A6" w:rsidRPr="002D79B0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36A15E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6F2EB" w14:textId="1C31DCC3" w:rsidR="003723A6" w:rsidRPr="002D79B0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:rsidRPr="008A5A08" w14:paraId="453D9986" w14:textId="77777777" w:rsidTr="002D79B0">
        <w:tc>
          <w:tcPr>
            <w:tcW w:w="2163" w:type="pct"/>
          </w:tcPr>
          <w:p w14:paraId="7BD7A569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1AF1B1C5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311FBF" w14:paraId="344C9C0F" w14:textId="77777777" w:rsidTr="002D79B0">
        <w:tc>
          <w:tcPr>
            <w:tcW w:w="2163" w:type="pct"/>
          </w:tcPr>
          <w:p w14:paraId="6737840B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57D17615" w14:textId="65DA9BD8" w:rsidR="003723A6" w:rsidRPr="002D79B0" w:rsidRDefault="005E6DF2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19ABE689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2B7E69D" w14:textId="7369303F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0" w:type="pct"/>
          </w:tcPr>
          <w:p w14:paraId="141714DE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837A1" w14:textId="49DC025D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,007</w:t>
            </w:r>
          </w:p>
        </w:tc>
        <w:tc>
          <w:tcPr>
            <w:tcW w:w="140" w:type="pct"/>
          </w:tcPr>
          <w:p w14:paraId="08CAF10F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C8E908F" w14:textId="5757BE03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</w:tr>
      <w:tr w:rsidR="003723A6" w:rsidRPr="008A5A08" w14:paraId="7FE80562" w14:textId="77777777" w:rsidTr="002D79B0">
        <w:tc>
          <w:tcPr>
            <w:tcW w:w="2163" w:type="pct"/>
          </w:tcPr>
          <w:p w14:paraId="55E4F6EE" w14:textId="0CBCFACF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4BE1DD81" w14:textId="5E58BD1B" w:rsidR="003723A6" w:rsidRPr="002D79B0" w:rsidRDefault="005E6DF2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3" w:type="pct"/>
          </w:tcPr>
          <w:p w14:paraId="32FB7DEC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1A9B53" w14:textId="058B653B" w:rsidR="003723A6" w:rsidRPr="002D79B0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  <w:tc>
          <w:tcPr>
            <w:tcW w:w="170" w:type="pct"/>
          </w:tcPr>
          <w:p w14:paraId="18C5C221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B532F1" w14:textId="502F698B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4370484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591A808" w14:textId="44DDFBAB" w:rsidR="003723A6" w:rsidRPr="002D79B0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</w:tr>
      <w:tr w:rsidR="003723A6" w:rsidRPr="008A5A08" w14:paraId="11D4D27D" w14:textId="77777777" w:rsidTr="002D79B0">
        <w:tc>
          <w:tcPr>
            <w:tcW w:w="2163" w:type="pct"/>
            <w:shd w:val="clear" w:color="auto" w:fill="auto"/>
          </w:tcPr>
          <w:p w14:paraId="35CABF9E" w14:textId="29DD8E33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3E25DB8D" w14:textId="1113CA00" w:rsidR="003723A6" w:rsidRPr="00770FA3" w:rsidRDefault="005E6DF2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4D64912E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226D33" w14:textId="0593FC4F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73</w:t>
            </w:r>
          </w:p>
        </w:tc>
        <w:tc>
          <w:tcPr>
            <w:tcW w:w="170" w:type="pct"/>
            <w:shd w:val="clear" w:color="auto" w:fill="auto"/>
          </w:tcPr>
          <w:p w14:paraId="11C40F0D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2312D" w14:textId="418DE369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A561D2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DA659EE" w14:textId="6FBBDDFF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723A6" w:rsidRPr="008A5A08" w14:paraId="4006AFDC" w14:textId="77777777" w:rsidTr="002D79B0">
        <w:tc>
          <w:tcPr>
            <w:tcW w:w="2163" w:type="pct"/>
          </w:tcPr>
          <w:p w14:paraId="50CF0C5E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21A5BE0" w14:textId="2E8D5E1B" w:rsidR="003723A6" w:rsidRPr="00770FA3" w:rsidRDefault="005E6DF2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31,51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3" w:type="pct"/>
          </w:tcPr>
          <w:p w14:paraId="38435F2A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A6B058" w14:textId="67AC57AF" w:rsidR="003723A6" w:rsidRPr="002D79B0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08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" w:type="pct"/>
          </w:tcPr>
          <w:p w14:paraId="14C7CA8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B17D7A" w14:textId="60F0C089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107,519</w:t>
            </w:r>
          </w:p>
        </w:tc>
        <w:tc>
          <w:tcPr>
            <w:tcW w:w="140" w:type="pct"/>
          </w:tcPr>
          <w:p w14:paraId="6727826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1C224B2" w14:textId="53B12764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</w:p>
        </w:tc>
      </w:tr>
      <w:tr w:rsidR="003723A6" w:rsidRPr="008A5A08" w14:paraId="06120129" w14:textId="77777777" w:rsidTr="00DF0F0A">
        <w:tc>
          <w:tcPr>
            <w:tcW w:w="2163" w:type="pct"/>
          </w:tcPr>
          <w:p w14:paraId="06EB07C2" w14:textId="77777777" w:rsidR="003723A6" w:rsidRDefault="003723A6" w:rsidP="003723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5B9553AD" w14:textId="2F5DBA37" w:rsidR="003723A6" w:rsidRPr="005B7002" w:rsidRDefault="003723A6" w:rsidP="003723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152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AB7FC00" w14:textId="117066FF" w:rsidR="00A7614D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4F4B51E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57374FA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17921D2E" w14:textId="7A1E6245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0" w:type="pct"/>
          </w:tcPr>
          <w:p w14:paraId="5B7636C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11FDADD" w14:textId="24921867" w:rsidR="000149F5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E1C2C13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4552C0B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9D39BEF" w14:textId="565AA521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723A6" w:rsidRPr="008A5A08" w14:paraId="21E0CC62" w14:textId="77777777" w:rsidTr="002D79B0">
        <w:tc>
          <w:tcPr>
            <w:tcW w:w="2163" w:type="pct"/>
          </w:tcPr>
          <w:p w14:paraId="7BC3337E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4A34EB52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31,51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3" w:type="pct"/>
          </w:tcPr>
          <w:p w14:paraId="0881404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3BCF92F8" w:rsidR="003723A6" w:rsidRPr="002D79B0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77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" w:type="pct"/>
          </w:tcPr>
          <w:p w14:paraId="411D7BEC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3B92585C" w:rsidR="003723A6" w:rsidRPr="002D79B0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107,519</w:t>
            </w:r>
          </w:p>
        </w:tc>
        <w:tc>
          <w:tcPr>
            <w:tcW w:w="140" w:type="pct"/>
          </w:tcPr>
          <w:p w14:paraId="4D35820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29D0E1F0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310</w:t>
            </w:r>
          </w:p>
        </w:tc>
      </w:tr>
    </w:tbl>
    <w:p w14:paraId="113C226E" w14:textId="3EC5569C" w:rsidR="00670AEB" w:rsidRDefault="0067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079"/>
        <w:gridCol w:w="269"/>
        <w:gridCol w:w="1171"/>
        <w:gridCol w:w="271"/>
        <w:gridCol w:w="1083"/>
        <w:gridCol w:w="236"/>
        <w:gridCol w:w="1108"/>
      </w:tblGrid>
      <w:tr w:rsidR="003723A6" w:rsidRPr="00CB560E" w14:paraId="6CC084D4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33EB3570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pct"/>
            <w:gridSpan w:val="3"/>
          </w:tcPr>
          <w:p w14:paraId="616DE360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B8C3F9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7E43091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041B4" w14:paraId="0090949B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30B4B253" w14:textId="77777777" w:rsidR="003723A6" w:rsidRPr="00FA42B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F29F6FE" w14:textId="0D65E66B" w:rsidR="003723A6" w:rsidRPr="00C041B4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7F523C6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6A30EF" w14:textId="15024A52" w:rsidR="003723A6" w:rsidRPr="00C041B4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EE3F7AC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A159D4" w14:textId="1200F905" w:rsidR="003723A6" w:rsidRPr="00C041B4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FFEA6A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D0BA87" w14:textId="10772D7B" w:rsidR="003723A6" w:rsidRPr="00C041B4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14:paraId="5AEAA800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45A19D54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7"/>
          </w:tcPr>
          <w:p w14:paraId="641D80FF" w14:textId="77777777" w:rsidR="003723A6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23A6" w14:paraId="09DADDAF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773C0161" w14:textId="2CD21AC9" w:rsidR="003723A6" w:rsidRPr="005F656D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B66BD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723A6"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89" w:type="pct"/>
            <w:vAlign w:val="bottom"/>
          </w:tcPr>
          <w:p w14:paraId="540DF055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35C9BDBA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780620A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333DC877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644044DC" w14:textId="77777777" w:rsidR="003723A6" w:rsidRPr="00032E1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109E9EA4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3038B094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14:paraId="7C51440C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2C7733BB" w14:textId="27F911A5" w:rsidR="003723A6" w:rsidRPr="00B66BDB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401D8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24DA6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124D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124DA6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124DA6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124D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124DA6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="00124DA6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หนี้สูญ</w:t>
            </w:r>
          </w:p>
        </w:tc>
        <w:tc>
          <w:tcPr>
            <w:tcW w:w="589" w:type="pct"/>
            <w:vAlign w:val="bottom"/>
          </w:tcPr>
          <w:p w14:paraId="74084667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7C81C378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934BBB9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171255B1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356E2498" w14:textId="77777777" w:rsidR="003723A6" w:rsidRPr="00032E1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5D7EA506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5E8DADCC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14:paraId="53F57133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6B0D8E4C" w14:textId="4F09045C" w:rsidR="00401D85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9" w:type="pct"/>
            <w:vAlign w:val="bottom"/>
          </w:tcPr>
          <w:p w14:paraId="0218E01E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0F5A7E99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DB760B2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1F053E1E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272CDA3E" w14:textId="77777777" w:rsidR="00401D85" w:rsidRPr="00032E16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7EBD5217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400326D4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F0F0A" w:rsidRPr="009C4259" w14:paraId="630C9148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54AC7180" w14:textId="64D0B422" w:rsidR="00DF0F0A" w:rsidRPr="00040E90" w:rsidRDefault="00DF0F0A" w:rsidP="00DF0F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68B2020" w14:textId="7854864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25C69A7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E4E1997" w14:textId="0981B19F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48" w:type="pct"/>
            <w:vAlign w:val="bottom"/>
          </w:tcPr>
          <w:p w14:paraId="55387B3D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2DCB4A4" w14:textId="18755B0D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bottom"/>
          </w:tcPr>
          <w:p w14:paraId="180ADD7C" w14:textId="77777777" w:rsidR="00DF0F0A" w:rsidRPr="00040E90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3DF92B8" w14:textId="3738282C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</w:p>
        </w:tc>
      </w:tr>
      <w:tr w:rsidR="00DF0F0A" w:rsidRPr="009C4259" w14:paraId="7362B789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742E5B7B" w14:textId="764BB0BB" w:rsidR="00DF0F0A" w:rsidRPr="00040E90" w:rsidRDefault="00DF0F0A" w:rsidP="00DF0F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788634" w14:textId="46FE58A2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(310)</w:t>
            </w:r>
          </w:p>
        </w:tc>
        <w:tc>
          <w:tcPr>
            <w:tcW w:w="147" w:type="pct"/>
            <w:vAlign w:val="bottom"/>
          </w:tcPr>
          <w:p w14:paraId="77C150EE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4AA4B5" w14:textId="7A176BA1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(58)</w:t>
            </w:r>
          </w:p>
        </w:tc>
        <w:tc>
          <w:tcPr>
            <w:tcW w:w="148" w:type="pct"/>
            <w:vAlign w:val="bottom"/>
          </w:tcPr>
          <w:p w14:paraId="209DA379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952C20" w14:textId="6932B340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(310)</w:t>
            </w:r>
          </w:p>
        </w:tc>
        <w:tc>
          <w:tcPr>
            <w:tcW w:w="129" w:type="pct"/>
            <w:vAlign w:val="bottom"/>
          </w:tcPr>
          <w:p w14:paraId="27CAB94B" w14:textId="77777777" w:rsidR="00DF0F0A" w:rsidRPr="00040E90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333AC7" w14:textId="543D126D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(58)</w:t>
            </w:r>
          </w:p>
        </w:tc>
      </w:tr>
    </w:tbl>
    <w:p w14:paraId="0810096E" w14:textId="77777777" w:rsidR="003723A6" w:rsidRPr="008A5A08" w:rsidRDefault="00372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9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913"/>
        <w:gridCol w:w="1113"/>
        <w:gridCol w:w="296"/>
        <w:gridCol w:w="1056"/>
        <w:gridCol w:w="238"/>
        <w:gridCol w:w="1080"/>
        <w:gridCol w:w="269"/>
        <w:gridCol w:w="1125"/>
      </w:tblGrid>
      <w:tr w:rsidR="002D79B0" w:rsidRPr="008A5A08" w14:paraId="7D1A4C75" w14:textId="77777777" w:rsidTr="003723A6">
        <w:trPr>
          <w:trHeight w:val="297"/>
        </w:trPr>
        <w:tc>
          <w:tcPr>
            <w:tcW w:w="2152" w:type="pct"/>
          </w:tcPr>
          <w:p w14:paraId="2681837C" w14:textId="4C4C5F00" w:rsidR="00F61EF0" w:rsidRPr="008A5A08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519DE0B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C2E74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402F9956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6D1B6680" w14:textId="77777777" w:rsidTr="003723A6">
        <w:tc>
          <w:tcPr>
            <w:tcW w:w="2152" w:type="pct"/>
          </w:tcPr>
          <w:p w14:paraId="74F42AFF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6227AA3" w14:textId="75E9EF67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3" w:type="pct"/>
          </w:tcPr>
          <w:p w14:paraId="03C79EC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21F5EE" w14:textId="5A82625D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5DE47E8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7F849" w14:textId="4729CA0F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755CD52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6ACBDC" w14:textId="4365006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51D2F72B" w14:textId="77777777" w:rsidTr="003723A6">
        <w:tc>
          <w:tcPr>
            <w:tcW w:w="2152" w:type="pct"/>
          </w:tcPr>
          <w:p w14:paraId="7765F2A1" w14:textId="586DC498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2" w:type="pct"/>
          </w:tcPr>
          <w:p w14:paraId="1D19FCFB" w14:textId="40062A9C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090AF1A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E4ECDC" w14:textId="7E4BAFF1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005F63F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68A4BAC" w14:textId="600B9800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28602F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2D95A7" w14:textId="3A1AB75A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316D74CB" w14:textId="77777777" w:rsidTr="003723A6">
        <w:tc>
          <w:tcPr>
            <w:tcW w:w="2152" w:type="pct"/>
          </w:tcPr>
          <w:p w14:paraId="4F382373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14:paraId="37B4E2C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17341B9D" w14:textId="77777777" w:rsidTr="003723A6">
        <w:tc>
          <w:tcPr>
            <w:tcW w:w="2152" w:type="pct"/>
          </w:tcPr>
          <w:p w14:paraId="4F264A90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0B0766B5" w14:textId="59137A8F" w:rsidR="003723A6" w:rsidRPr="008A5A08" w:rsidRDefault="00DF0F0A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35FBF2E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A2C796" w14:textId="300913C4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8CF916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09A99C" w14:textId="3CE1AE12" w:rsidR="003723A6" w:rsidRPr="008A5A08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F0F0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F0F0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73BC77F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0527A8C" w14:textId="713C2CE3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3723A6" w:rsidRPr="008A5A08" w14:paraId="1BEAB8A8" w14:textId="77777777" w:rsidTr="003723A6">
        <w:tc>
          <w:tcPr>
            <w:tcW w:w="2152" w:type="pct"/>
          </w:tcPr>
          <w:p w14:paraId="5FFE09F7" w14:textId="35360A1D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  <w:shd w:val="clear" w:color="auto" w:fill="auto"/>
          </w:tcPr>
          <w:p w14:paraId="2FD13CCC" w14:textId="7D10DF4F" w:rsidR="003723A6" w:rsidRPr="008A5A08" w:rsidRDefault="004441F3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09161F7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0C1413D" w14:textId="1F4B2956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1" w:type="pct"/>
          </w:tcPr>
          <w:p w14:paraId="00F09F6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20B90B" w14:textId="6675EE36" w:rsidR="003723A6" w:rsidRDefault="00DF0F0A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467A76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78ECA10" w14:textId="7ED8D536" w:rsidR="003723A6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723A6" w:rsidRPr="008A5A08" w14:paraId="496E4BCB" w14:textId="77777777" w:rsidTr="003723A6">
        <w:tc>
          <w:tcPr>
            <w:tcW w:w="2152" w:type="pct"/>
          </w:tcPr>
          <w:p w14:paraId="451405D7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2B23215C" w:rsidR="003723A6" w:rsidRPr="008A5A08" w:rsidRDefault="004441F3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69D8771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26293E82" w:rsidR="003723A6" w:rsidRPr="008A5A08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1" w:type="pct"/>
          </w:tcPr>
          <w:p w14:paraId="0A9A8E9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50E5CA2E" w:rsidR="003723A6" w:rsidRPr="008A5A08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F0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,359</w:t>
            </w:r>
          </w:p>
        </w:tc>
        <w:tc>
          <w:tcPr>
            <w:tcW w:w="148" w:type="pct"/>
          </w:tcPr>
          <w:p w14:paraId="78989E7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2BEBCD8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1411B19D" w14:textId="77777777" w:rsidR="003723A6" w:rsidRDefault="003723A6">
      <w:pPr>
        <w:rPr>
          <w:rFonts w:cstheme="minorBidi"/>
        </w:rPr>
      </w:pPr>
    </w:p>
    <w:p w14:paraId="14AAC838" w14:textId="77777777" w:rsidR="003723A6" w:rsidRPr="001D4E88" w:rsidRDefault="002D79B0">
      <w:pPr>
        <w:rPr>
          <w:rFonts w:cstheme="minorBidi"/>
          <w:cs/>
        </w:rPr>
      </w:pPr>
      <w:r>
        <w:br w:type="page"/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78"/>
        <w:gridCol w:w="270"/>
        <w:gridCol w:w="1171"/>
        <w:gridCol w:w="271"/>
        <w:gridCol w:w="1082"/>
        <w:gridCol w:w="237"/>
        <w:gridCol w:w="1109"/>
      </w:tblGrid>
      <w:tr w:rsidR="003723A6" w:rsidRPr="00CB560E" w14:paraId="70EE88FB" w14:textId="77777777" w:rsidTr="003723A6">
        <w:trPr>
          <w:trHeight w:hRule="exact" w:val="389"/>
        </w:trPr>
        <w:tc>
          <w:tcPr>
            <w:tcW w:w="2290" w:type="pct"/>
            <w:vAlign w:val="bottom"/>
          </w:tcPr>
          <w:p w14:paraId="76CFD4B9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1E20A8E2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5FB9A53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05C532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041B4" w14:paraId="5CF62026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0A09FD86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C4FB49A" w14:textId="4203BC64" w:rsidR="003723A6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58D05741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B03440" w14:textId="726389A2" w:rsidR="003723A6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1D15AB5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791BB55" w14:textId="017B1D57" w:rsidR="003723A6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23" w:type="pct"/>
          </w:tcPr>
          <w:p w14:paraId="4CCC5CBB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0E5C41" w14:textId="75C12E5A" w:rsidR="003723A6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14:paraId="1175EA87" w14:textId="77777777" w:rsidTr="003723A6">
        <w:trPr>
          <w:trHeight w:hRule="exact" w:val="389"/>
        </w:trPr>
        <w:tc>
          <w:tcPr>
            <w:tcW w:w="2290" w:type="pct"/>
            <w:vAlign w:val="bottom"/>
          </w:tcPr>
          <w:p w14:paraId="693C3947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7"/>
          </w:tcPr>
          <w:p w14:paraId="466E5313" w14:textId="77777777" w:rsidR="003723A6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1D85" w14:paraId="75884F58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73B302B9" w14:textId="46BFBFFA" w:rsidR="00401D85" w:rsidRPr="005F656D" w:rsidRDefault="00401D85" w:rsidP="004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F43BA2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F43BA2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F43BA2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="00F43BA2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หนี้สูญ</w:t>
            </w:r>
          </w:p>
        </w:tc>
        <w:tc>
          <w:tcPr>
            <w:tcW w:w="560" w:type="pct"/>
            <w:vAlign w:val="bottom"/>
          </w:tcPr>
          <w:p w14:paraId="357C7090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0" w:type="pct"/>
            <w:vAlign w:val="bottom"/>
          </w:tcPr>
          <w:p w14:paraId="01F719CF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vAlign w:val="bottom"/>
          </w:tcPr>
          <w:p w14:paraId="7FA5D756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84306D7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vAlign w:val="bottom"/>
          </w:tcPr>
          <w:p w14:paraId="5E6A359A" w14:textId="77777777" w:rsidR="00401D85" w:rsidRPr="00032E16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vAlign w:val="bottom"/>
          </w:tcPr>
          <w:p w14:paraId="2B974A6F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vAlign w:val="bottom"/>
          </w:tcPr>
          <w:p w14:paraId="660F56F8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14:paraId="5CB1EBC4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0958C85A" w14:textId="1EF9FCE5" w:rsidR="00401D85" w:rsidRPr="00B66BDB" w:rsidRDefault="00401D85" w:rsidP="004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F43BA2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60" w:type="pct"/>
            <w:vAlign w:val="bottom"/>
          </w:tcPr>
          <w:p w14:paraId="2E0ACF08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0" w:type="pct"/>
            <w:vAlign w:val="bottom"/>
          </w:tcPr>
          <w:p w14:paraId="6FB5316E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vAlign w:val="bottom"/>
          </w:tcPr>
          <w:p w14:paraId="15364CC3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5F2B9BCC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vAlign w:val="bottom"/>
          </w:tcPr>
          <w:p w14:paraId="2704BB7A" w14:textId="77777777" w:rsidR="00401D85" w:rsidRPr="00032E16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vAlign w:val="bottom"/>
          </w:tcPr>
          <w:p w14:paraId="7B98ED0A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vAlign w:val="bottom"/>
          </w:tcPr>
          <w:p w14:paraId="34CAA1E7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F0F0A" w:rsidRPr="009C4259" w14:paraId="1D1155ED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30AE97AB" w14:textId="1D893411" w:rsidR="00DF0F0A" w:rsidRPr="00040E90" w:rsidRDefault="00DF0F0A" w:rsidP="00DF0F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34FD5051" w14:textId="173E40AF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74FEFB0E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74F23ACC" w14:textId="34FCF0E5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0BC6A7E9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5F245C9A" w14:textId="0729BECD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vAlign w:val="bottom"/>
          </w:tcPr>
          <w:p w14:paraId="11015A50" w14:textId="77777777" w:rsidR="00DF0F0A" w:rsidRPr="00040E90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7BF264C8" w14:textId="7D1C8D72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DF0F0A" w:rsidRPr="009C4259" w14:paraId="068E017F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3D1A35F2" w14:textId="1F4C304B" w:rsidR="00DF0F0A" w:rsidRPr="00040E90" w:rsidRDefault="00DF0F0A" w:rsidP="00DF0F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945E61" w14:textId="4A443F55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23F5846F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E65DF5" w14:textId="66B24BBE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4CAF4C5B" w14:textId="77777777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11C6A" w14:textId="67897851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vAlign w:val="bottom"/>
          </w:tcPr>
          <w:p w14:paraId="377C1B26" w14:textId="77777777" w:rsidR="00DF0F0A" w:rsidRPr="00040E90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A5866" w14:textId="04063499" w:rsidR="00DF0F0A" w:rsidRPr="009C4259" w:rsidRDefault="00DF0F0A" w:rsidP="00DF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5F768A64" w14:textId="28DF2C14" w:rsidR="002D79B0" w:rsidRPr="001D4E88" w:rsidRDefault="002D79B0">
      <w:pPr>
        <w:rPr>
          <w:rFonts w:cstheme="minorBidi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170"/>
        <w:gridCol w:w="270"/>
        <w:gridCol w:w="1080"/>
        <w:gridCol w:w="270"/>
        <w:gridCol w:w="1080"/>
      </w:tblGrid>
      <w:tr w:rsidR="00BD0832" w:rsidRPr="008F4241" w14:paraId="5B58EBD6" w14:textId="77777777" w:rsidTr="0070345A">
        <w:trPr>
          <w:tblHeader/>
        </w:trPr>
        <w:tc>
          <w:tcPr>
            <w:tcW w:w="4410" w:type="dxa"/>
            <w:vAlign w:val="bottom"/>
          </w:tcPr>
          <w:p w14:paraId="1641A0BD" w14:textId="012ABBE2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EC01E57" w14:textId="77777777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F42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F61D9" w:rsidRPr="008F4241" w14:paraId="6BCFDD3D" w14:textId="77777777" w:rsidTr="0070345A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7D5C50DF" w14:textId="3A3670D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</w:t>
            </w:r>
            <w:r w:rsidR="00057CD9"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ระยะสั้นแก่บริษัทย่อย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A0DBD4" w14:textId="5F82ECFE" w:rsidR="00CF61D9" w:rsidRPr="008F4241" w:rsidRDefault="00F26681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61D9"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2A41F" w14:textId="0DACD25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54CCA" w14:textId="77327F22" w:rsidR="00CF61D9" w:rsidRPr="008F4241" w:rsidRDefault="00331DBE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F61D9" w:rsidRPr="008F4241" w14:paraId="1B24FF05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0E02DCCA" w14:textId="73BAA7B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1EDCE40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F42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205F" w:rsidRPr="008F4241" w14:paraId="3180EB9F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658C8CDA" w14:textId="101FA01D" w:rsidR="00AF205F" w:rsidRPr="008F4241" w:rsidRDefault="00F152F4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220" w:type="dxa"/>
            <w:gridSpan w:val="7"/>
          </w:tcPr>
          <w:p w14:paraId="5C047171" w14:textId="77777777" w:rsidR="00AF205F" w:rsidRPr="008F4241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01D85" w:rsidRPr="008F4241" w14:paraId="5F520CBD" w14:textId="77777777" w:rsidTr="0070345A">
        <w:tc>
          <w:tcPr>
            <w:tcW w:w="4410" w:type="dxa"/>
            <w:vAlign w:val="bottom"/>
          </w:tcPr>
          <w:p w14:paraId="09C3C124" w14:textId="303BDEE8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เฟอร์เทอร์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5D52752" w14:textId="71DEB411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152F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4D5232D4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D823" w14:textId="5DA73678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E94B0D9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15185" w14:textId="2729D155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70" w:type="dxa"/>
          </w:tcPr>
          <w:p w14:paraId="7FB1293D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805C4" w14:textId="2627F404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1,547,500</w:t>
            </w:r>
          </w:p>
        </w:tc>
      </w:tr>
      <w:tr w:rsidR="00401D85" w:rsidRPr="008F4241" w14:paraId="100AE0F0" w14:textId="77777777" w:rsidTr="0070345A">
        <w:tc>
          <w:tcPr>
            <w:tcW w:w="4410" w:type="dxa"/>
            <w:vAlign w:val="bottom"/>
          </w:tcPr>
          <w:p w14:paraId="538B02B9" w14:textId="5869EF16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14:paraId="16F460FB" w14:textId="1BF13CCE" w:rsidR="00401D85" w:rsidRPr="00B12808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949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383934A2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A4EE37" w14:textId="0B0F6DF0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1,434,700</w:t>
            </w:r>
          </w:p>
        </w:tc>
        <w:tc>
          <w:tcPr>
            <w:tcW w:w="270" w:type="dxa"/>
          </w:tcPr>
          <w:p w14:paraId="235372C6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66D1A6" w14:textId="5F140EF9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1,055,900</w:t>
            </w:r>
          </w:p>
        </w:tc>
        <w:tc>
          <w:tcPr>
            <w:tcW w:w="270" w:type="dxa"/>
          </w:tcPr>
          <w:p w14:paraId="2A859E3B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F780" w14:textId="641142D2" w:rsidR="00401D85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01D85" w:rsidRPr="008F4241" w14:paraId="3C98D8BD" w14:textId="77777777" w:rsidTr="0070345A">
        <w:tc>
          <w:tcPr>
            <w:tcW w:w="4410" w:type="dxa"/>
            <w:vAlign w:val="bottom"/>
          </w:tcPr>
          <w:p w14:paraId="64B391E3" w14:textId="1F24818C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ฟาร์ม จำกัด</w:t>
            </w:r>
          </w:p>
        </w:tc>
        <w:tc>
          <w:tcPr>
            <w:tcW w:w="1080" w:type="dxa"/>
            <w:vAlign w:val="bottom"/>
          </w:tcPr>
          <w:p w14:paraId="57F08E3A" w14:textId="4E7E5C25" w:rsidR="00401D85" w:rsidRPr="008F4241" w:rsidRDefault="00401D85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D1BF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6A4DA" w14:textId="5309E1F6" w:rsidR="00401D85" w:rsidRPr="008F4241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54,800</w:t>
            </w:r>
          </w:p>
        </w:tc>
        <w:tc>
          <w:tcPr>
            <w:tcW w:w="270" w:type="dxa"/>
          </w:tcPr>
          <w:p w14:paraId="749F1C0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33AC5" w14:textId="49EC92E1" w:rsidR="00401D85" w:rsidRPr="008F4241" w:rsidRDefault="00F35D1D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  <w:tc>
          <w:tcPr>
            <w:tcW w:w="270" w:type="dxa"/>
          </w:tcPr>
          <w:p w14:paraId="71F265B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508A0" w14:textId="4B7BB4CB" w:rsidR="00401D85" w:rsidRPr="008F4241" w:rsidRDefault="00F35D1D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321C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B102DE" w:rsidRPr="008F4241" w14:paraId="09B41B07" w14:textId="77777777" w:rsidTr="0070345A">
        <w:tc>
          <w:tcPr>
            <w:tcW w:w="4410" w:type="dxa"/>
            <w:vAlign w:val="bottom"/>
          </w:tcPr>
          <w:p w14:paraId="196EF562" w14:textId="4A728869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 ฟู้ดส์ รีเสิร์ซ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14:paraId="50C87CBA" w14:textId="07A31158" w:rsidR="00B102DE" w:rsidRDefault="00F152F4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102DE" w:rsidRPr="00F2668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102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102DE" w:rsidRPr="00F26681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3665DA64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7FA9A" w14:textId="2E3550A4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21D5E2B4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66D781" w14:textId="2B947AF9" w:rsidR="00B102DE" w:rsidRPr="008F4241" w:rsidRDefault="00F152F4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566279B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0A6AE7" w14:textId="3DB93E0F" w:rsidR="00B102DE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B102DE" w:rsidRPr="008F4241" w14:paraId="0055BBB1" w14:textId="77777777" w:rsidTr="0070345A">
        <w:tc>
          <w:tcPr>
            <w:tcW w:w="4410" w:type="dxa"/>
            <w:vAlign w:val="bottom"/>
          </w:tcPr>
          <w:p w14:paraId="0B008E33" w14:textId="0FE0987B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1080" w:type="dxa"/>
            <w:vAlign w:val="bottom"/>
          </w:tcPr>
          <w:p w14:paraId="2F5BE8AF" w14:textId="45C6B401" w:rsidR="00B102DE" w:rsidRDefault="00B102DE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3FA5737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0CA6C" w14:textId="28C0E8B6" w:rsidR="00B102DE" w:rsidRDefault="00FA73D9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1926B5F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E090F" w14:textId="6F17F6F4" w:rsidR="00B102DE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1E4D5C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A6BC8" w14:textId="6DF50C81" w:rsidR="00B102DE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B102DE" w:rsidRPr="008F4241" w14:paraId="6726C9AD" w14:textId="77777777" w:rsidTr="0070345A">
        <w:tc>
          <w:tcPr>
            <w:tcW w:w="4410" w:type="dxa"/>
            <w:vAlign w:val="bottom"/>
          </w:tcPr>
          <w:p w14:paraId="0F299DA5" w14:textId="0FB45F16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กรีน เอเนอจี้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A918A46" w14:textId="30841C04" w:rsidR="00B102DE" w:rsidRDefault="00B102DE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727645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022E9" w14:textId="73758487" w:rsidR="00B102DE" w:rsidRDefault="00FA73D9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</w:tcPr>
          <w:p w14:paraId="77B8296C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9F9D6" w14:textId="476D3A9F" w:rsidR="00B102DE" w:rsidRDefault="00FA73D9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</w:tcPr>
          <w:p w14:paraId="52926C45" w14:textId="77777777" w:rsidR="00B102DE" w:rsidRPr="008F4241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071B3" w14:textId="6C8E8157" w:rsidR="00B102DE" w:rsidRDefault="00B102DE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02DE" w:rsidRPr="008F4241" w14:paraId="1F3AEB30" w14:textId="77777777" w:rsidTr="0070345A">
        <w:tc>
          <w:tcPr>
            <w:tcW w:w="4410" w:type="dxa"/>
            <w:vAlign w:val="bottom"/>
          </w:tcPr>
          <w:p w14:paraId="39FBD0B5" w14:textId="7CE4554F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ที พาราก้อน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14:paraId="0C829117" w14:textId="31FDB3B3" w:rsidR="00B102DE" w:rsidRPr="00F26681" w:rsidRDefault="00B102DE" w:rsidP="00B1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270" w:type="dxa"/>
          </w:tcPr>
          <w:p w14:paraId="0804D0F6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D12A49" w14:textId="7652BF00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30,050</w:t>
            </w:r>
          </w:p>
        </w:tc>
        <w:tc>
          <w:tcPr>
            <w:tcW w:w="270" w:type="dxa"/>
          </w:tcPr>
          <w:p w14:paraId="624FFFD8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16ECB1" w14:textId="671E0F99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483195E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10789" w14:textId="4785D5D6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02DE" w:rsidRPr="008F4241" w14:paraId="02700686" w14:textId="77777777" w:rsidTr="0070345A">
        <w:tc>
          <w:tcPr>
            <w:tcW w:w="4410" w:type="dxa"/>
            <w:vAlign w:val="bottom"/>
          </w:tcPr>
          <w:p w14:paraId="39867463" w14:textId="095DA2C4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อาหารสัตว์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762BD66C" w14:textId="1BB251A1" w:rsidR="00B102DE" w:rsidRDefault="00B102DE" w:rsidP="00B1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ACDF2FC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F69DE" w14:textId="456D983F" w:rsidR="00B102DE" w:rsidRDefault="00F152F4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02DE">
              <w:rPr>
                <w:rFonts w:asciiTheme="majorBidi" w:hAnsiTheme="majorBidi" w:cstheme="majorBidi"/>
                <w:sz w:val="28"/>
                <w:szCs w:val="28"/>
              </w:rPr>
              <w:t>95,300</w:t>
            </w:r>
          </w:p>
        </w:tc>
        <w:tc>
          <w:tcPr>
            <w:tcW w:w="270" w:type="dxa"/>
          </w:tcPr>
          <w:p w14:paraId="10BD2598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7F7AF" w14:textId="7C3413FC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891,900</w:t>
            </w:r>
          </w:p>
        </w:tc>
        <w:tc>
          <w:tcPr>
            <w:tcW w:w="270" w:type="dxa"/>
          </w:tcPr>
          <w:p w14:paraId="20C5C8A5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F3423" w14:textId="26573D74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02DE" w:rsidRPr="008F4241" w14:paraId="2E1C07D8" w14:textId="77777777" w:rsidTr="0070345A">
        <w:tc>
          <w:tcPr>
            <w:tcW w:w="4410" w:type="dxa"/>
            <w:vAlign w:val="bottom"/>
          </w:tcPr>
          <w:p w14:paraId="50134BA7" w14:textId="71EBC2BD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14:paraId="0F4A23A2" w14:textId="45D7F131" w:rsidR="00B102DE" w:rsidRPr="008F4241" w:rsidRDefault="00B102DE" w:rsidP="00B1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152F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A45A8CA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903EE" w14:textId="3608F35B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C8A44A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9B20" w14:textId="02B63134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E72F835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90470" w14:textId="248D1B72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02DE" w:rsidRPr="008F4241" w14:paraId="2DC5DA34" w14:textId="77777777" w:rsidTr="006A7173">
        <w:tc>
          <w:tcPr>
            <w:tcW w:w="4410" w:type="dxa"/>
          </w:tcPr>
          <w:p w14:paraId="058691BE" w14:textId="6713445C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91DF6C" w14:textId="37DB5CA9" w:rsidR="00B102DE" w:rsidRPr="008F4241" w:rsidRDefault="00F152F4" w:rsidP="00B1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102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102DE"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</w:t>
            </w:r>
            <w:r w:rsidR="00B102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102DE"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534F953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4DDCEE" w14:textId="2E12AB7B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4,554,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2214465" w14:textId="752352DA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49976D" w14:textId="0DF5F7BB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4,197,980</w:t>
            </w:r>
          </w:p>
        </w:tc>
        <w:tc>
          <w:tcPr>
            <w:tcW w:w="270" w:type="dxa"/>
          </w:tcPr>
          <w:p w14:paraId="2F432E67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57FE5C" w14:textId="20F35570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F15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,880</w:t>
            </w:r>
          </w:p>
        </w:tc>
      </w:tr>
      <w:tr w:rsidR="00B102DE" w:rsidRPr="008F4241" w14:paraId="63D50E80" w14:textId="77777777" w:rsidTr="006A7173">
        <w:tc>
          <w:tcPr>
            <w:tcW w:w="4410" w:type="dxa"/>
          </w:tcPr>
          <w:p w14:paraId="113D84BE" w14:textId="7E227642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6A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B0452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1A334F" w14:textId="5FBFA4A9" w:rsidR="00B102DE" w:rsidRPr="008F4241" w:rsidRDefault="00B102DE" w:rsidP="001C5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152F4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2F1FB7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E063EF" w14:textId="3B3DB85A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668F5F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70C04" w14:textId="49D625FE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49ED0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D7598" w14:textId="44C388A5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9,187)</w:t>
            </w:r>
          </w:p>
        </w:tc>
      </w:tr>
      <w:tr w:rsidR="00B102DE" w:rsidRPr="008F4241" w14:paraId="2D920E1E" w14:textId="77777777" w:rsidTr="00B102DE">
        <w:tc>
          <w:tcPr>
            <w:tcW w:w="4410" w:type="dxa"/>
          </w:tcPr>
          <w:p w14:paraId="21BC7C2B" w14:textId="0EE9837C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44D45" w14:textId="5E58BD67" w:rsidR="00B102DE" w:rsidRPr="008445F2" w:rsidRDefault="00F152F4" w:rsidP="001C5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102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102DE"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102DE"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B102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102DE"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75452D20" w14:textId="77777777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11564" w14:textId="77777777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FE8567" w14:textId="77777777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50A5CC" w14:textId="77777777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553BC" w14:textId="77777777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9A17DB" w14:textId="5DF84929" w:rsidR="00B102DE" w:rsidRPr="008445F2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3,157,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</w:tr>
      <w:tr w:rsidR="00B102DE" w:rsidRPr="008F4241" w14:paraId="1A5707DC" w14:textId="77777777" w:rsidTr="00B102DE">
        <w:tc>
          <w:tcPr>
            <w:tcW w:w="4410" w:type="dxa"/>
          </w:tcPr>
          <w:p w14:paraId="140783FF" w14:textId="34A9AF8D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5F7B44" w14:textId="1CD50EE9" w:rsidR="00B102DE" w:rsidRDefault="00B102DE" w:rsidP="00B1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08D14C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52122C" w14:textId="77777777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FF95A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DC397" w14:textId="77777777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6626" w14:textId="77777777" w:rsidR="00B102DE" w:rsidRPr="008F4241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CCA807" w14:textId="4938A314" w:rsidR="00B102DE" w:rsidRDefault="00B102DE" w:rsidP="00B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B5D6FD0" w14:textId="575210B4" w:rsidR="00D17CB7" w:rsidRDefault="00D17CB7" w:rsidP="00D1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89"/>
        <w:gridCol w:w="1084"/>
        <w:gridCol w:w="273"/>
        <w:gridCol w:w="1167"/>
        <w:gridCol w:w="273"/>
        <w:gridCol w:w="1080"/>
        <w:gridCol w:w="273"/>
        <w:gridCol w:w="1070"/>
      </w:tblGrid>
      <w:tr w:rsidR="003723A6" w:rsidRPr="00CB560E" w14:paraId="116BD334" w14:textId="77777777" w:rsidTr="003723A6">
        <w:tc>
          <w:tcPr>
            <w:tcW w:w="2284" w:type="pct"/>
            <w:vAlign w:val="bottom"/>
          </w:tcPr>
          <w:p w14:paraId="221B7517" w14:textId="77777777" w:rsidR="003723A6" w:rsidRPr="005C382E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13" w:type="pct"/>
            <w:gridSpan w:val="3"/>
          </w:tcPr>
          <w:p w14:paraId="1267BD8A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0DF03DE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76A41FFB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871D2" w14:paraId="1DF07F74" w14:textId="77777777" w:rsidTr="003723A6">
        <w:tc>
          <w:tcPr>
            <w:tcW w:w="2284" w:type="pct"/>
            <w:vAlign w:val="bottom"/>
          </w:tcPr>
          <w:p w14:paraId="70921E78" w14:textId="77777777" w:rsidR="003723A6" w:rsidRPr="005C382E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30A7E4B8" w14:textId="52D28FDA" w:rsidR="003723A6" w:rsidRPr="00C871D2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3FE3BE3" w14:textId="77777777" w:rsidR="003723A6" w:rsidRPr="00C871D2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B4C5386" w14:textId="69239877" w:rsidR="003723A6" w:rsidRPr="00C871D2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A2D1045" w14:textId="77777777" w:rsidR="003723A6" w:rsidRPr="00CB560E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D62A0B" w14:textId="4102DC12" w:rsidR="003723A6" w:rsidRPr="00C871D2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C17AEF5" w14:textId="77777777" w:rsidR="003723A6" w:rsidRPr="00C871D2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39FA102" w14:textId="0AB82CF7" w:rsidR="003723A6" w:rsidRPr="00C871D2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:rsidRPr="00CB560E" w14:paraId="527DB3B3" w14:textId="77777777" w:rsidTr="003723A6">
        <w:tc>
          <w:tcPr>
            <w:tcW w:w="2284" w:type="pct"/>
            <w:vAlign w:val="bottom"/>
          </w:tcPr>
          <w:p w14:paraId="2E5641AF" w14:textId="77777777" w:rsidR="003723A6" w:rsidRPr="00DA5148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16" w:type="pct"/>
            <w:gridSpan w:val="7"/>
            <w:vAlign w:val="bottom"/>
          </w:tcPr>
          <w:p w14:paraId="3E22A76C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23A6" w:rsidRPr="00CB560E" w14:paraId="537466C1" w14:textId="77777777" w:rsidTr="003723A6">
        <w:tc>
          <w:tcPr>
            <w:tcW w:w="2848" w:type="pct"/>
            <w:gridSpan w:val="2"/>
            <w:vAlign w:val="bottom"/>
          </w:tcPr>
          <w:p w14:paraId="3B63AF39" w14:textId="14A9C6D3" w:rsidR="003723A6" w:rsidRPr="00B66BDB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 w:rsidR="007F2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237B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7F237B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7F237B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7F237B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2" w:type="pct"/>
            <w:vAlign w:val="bottom"/>
          </w:tcPr>
          <w:p w14:paraId="7A45E55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67C06F5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3F23C271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9E72FEF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1526B739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94FBF8E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:rsidRPr="00CB560E" w14:paraId="747DDE94" w14:textId="77777777" w:rsidTr="003723A6">
        <w:tc>
          <w:tcPr>
            <w:tcW w:w="2848" w:type="pct"/>
            <w:gridSpan w:val="2"/>
            <w:vAlign w:val="bottom"/>
          </w:tcPr>
          <w:p w14:paraId="37852417" w14:textId="033EEC68" w:rsidR="00401D85" w:rsidRPr="00401D85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42" w:type="pct"/>
            <w:vAlign w:val="bottom"/>
          </w:tcPr>
          <w:p w14:paraId="09C668AA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BAA013A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63FDBBC6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19937E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283C0637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1C743B9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:rsidRPr="0098026E" w14:paraId="6C1269A2" w14:textId="77777777" w:rsidTr="003723A6">
        <w:tc>
          <w:tcPr>
            <w:tcW w:w="2284" w:type="pct"/>
            <w:vAlign w:val="bottom"/>
          </w:tcPr>
          <w:p w14:paraId="3396CE7C" w14:textId="3EE73155" w:rsidR="003723A6" w:rsidRPr="00C146C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31DB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3B7C32C1" w14:textId="0703C5B3" w:rsidR="003723A6" w:rsidRPr="00CB560E" w:rsidRDefault="0077653C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26B3E96F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F0F2090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62611AF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425449BA" w14:textId="4CAEBDE1" w:rsidR="003723A6" w:rsidRPr="0098026E" w:rsidRDefault="0077653C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3,581</w:t>
            </w:r>
          </w:p>
        </w:tc>
        <w:tc>
          <w:tcPr>
            <w:tcW w:w="142" w:type="pct"/>
            <w:vAlign w:val="bottom"/>
          </w:tcPr>
          <w:p w14:paraId="369D2FCD" w14:textId="77777777" w:rsidR="003723A6" w:rsidRPr="0098026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473F8D09" w14:textId="1F00BFA7" w:rsidR="003723A6" w:rsidRPr="0098026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 w:rsidRPr="0098026E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</w:tr>
      <w:tr w:rsidR="003723A6" w:rsidRPr="00637BA0" w14:paraId="053C0F96" w14:textId="77777777" w:rsidTr="003723A6">
        <w:tc>
          <w:tcPr>
            <w:tcW w:w="2284" w:type="pct"/>
            <w:vAlign w:val="bottom"/>
          </w:tcPr>
          <w:p w14:paraId="196B641D" w14:textId="24F87125" w:rsidR="003723A6" w:rsidRPr="00C146C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331DBE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331DB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7EC748B" w14:textId="36C42537" w:rsidR="003723A6" w:rsidRPr="00CB560E" w:rsidRDefault="0077653C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553FC153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E87C4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36F44B38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F66940" w14:textId="5B2DA880" w:rsidR="003723A6" w:rsidRPr="00637BA0" w:rsidRDefault="00F152F4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2</w:t>
            </w:r>
            <w:r w:rsidR="0077653C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8,9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6</w:t>
            </w:r>
            <w:r w:rsidR="0077653C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4</w:t>
            </w:r>
          </w:p>
        </w:tc>
        <w:tc>
          <w:tcPr>
            <w:tcW w:w="142" w:type="pct"/>
            <w:vAlign w:val="bottom"/>
          </w:tcPr>
          <w:p w14:paraId="0C30A82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F82DC" w14:textId="76BCA8F5" w:rsidR="003723A6" w:rsidRPr="00637BA0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</w:tr>
    </w:tbl>
    <w:p w14:paraId="2B059A0E" w14:textId="77777777" w:rsidR="00AA40ED" w:rsidRPr="007F237B" w:rsidRDefault="00AA40ED" w:rsidP="00C72708">
      <w:pPr>
        <w:ind w:left="540"/>
        <w:rPr>
          <w:rFonts w:ascii="Angsana New" w:hAnsi="Angsana New" w:cs="Angsana New"/>
        </w:rPr>
      </w:pPr>
    </w:p>
    <w:p w14:paraId="2BF3375D" w14:textId="4DB3B015" w:rsidR="002B7574" w:rsidRDefault="002B7574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 w:rsidR="003E6EEC"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2114F9" w:rsidRPr="002114F9">
        <w:rPr>
          <w:rFonts w:ascii="Angsana New" w:hAnsi="Angsana New" w:cs="Angsana New" w:hint="cs"/>
          <w:sz w:val="30"/>
          <w:szCs w:val="30"/>
        </w:rPr>
        <w:t>3</w:t>
      </w:r>
      <w:r w:rsidR="003E6EEC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เงินให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้กู้ยืมระยะสั้นแก่บริษัทย่อยบาง</w:t>
      </w:r>
      <w:r w:rsidRPr="008A5A08">
        <w:rPr>
          <w:rFonts w:ascii="Angsana New" w:hAnsi="Angsana New" w:cs="Angsana New"/>
          <w:sz w:val="30"/>
          <w:szCs w:val="30"/>
          <w:cs/>
        </w:rPr>
        <w:t>แห่ง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เงินให้กู้ยืมประเภทไม่มีหลักประกันและ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FD1DE1" w:rsidRPr="00770FA3">
        <w:rPr>
          <w:rFonts w:ascii="Angsana New" w:hAnsi="Angsana New" w:cs="Angsana New"/>
          <w:spacing w:val="8"/>
          <w:sz w:val="30"/>
          <w:szCs w:val="30"/>
          <w:cs/>
        </w:rPr>
        <w:t>ล</w:t>
      </w:r>
      <w:r w:rsidR="00EC081E" w:rsidRPr="00770FA3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B35F2E"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7653C">
        <w:rPr>
          <w:rFonts w:ascii="Angsana New" w:hAnsi="Angsana New" w:cs="Angsana New"/>
          <w:spacing w:val="8"/>
          <w:sz w:val="30"/>
          <w:szCs w:val="30"/>
        </w:rPr>
        <w:t>4.3</w:t>
      </w:r>
      <w:r w:rsidR="00FA73D9" w:rsidRPr="00FA73D9">
        <w:rPr>
          <w:rFonts w:ascii="Angsana New" w:hAnsi="Angsana New" w:cs="Angsana New"/>
          <w:spacing w:val="8"/>
          <w:sz w:val="30"/>
          <w:szCs w:val="30"/>
        </w:rPr>
        <w:t>6</w:t>
      </w:r>
      <w:r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770FA3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8565CC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77653C">
        <w:rPr>
          <w:rFonts w:ascii="Angsana New" w:hAnsi="Angsana New" w:cs="Angsana New"/>
          <w:spacing w:val="8"/>
          <w:sz w:val="30"/>
          <w:szCs w:val="30"/>
        </w:rPr>
        <w:t>4.79</w:t>
      </w:r>
      <w:r w:rsidR="00704078"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="003E6EEC" w:rsidRPr="003E6EE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E6EEC" w:rsidRPr="003E6EE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F152F4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9A4C9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8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75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3BBD0F0" w14:textId="77777777" w:rsidR="00222BDF" w:rsidRPr="001A6CBA" w:rsidRDefault="00222BDF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DF13D2" w:rsidRPr="00DF13D2" w14:paraId="3F3364B1" w14:textId="77777777" w:rsidTr="00F17879">
        <w:trPr>
          <w:tblHeader/>
        </w:trPr>
        <w:tc>
          <w:tcPr>
            <w:tcW w:w="3870" w:type="dxa"/>
            <w:vAlign w:val="bottom"/>
          </w:tcPr>
          <w:p w14:paraId="7749F073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37768038"/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9A5ECA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F13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8B0" w:rsidRPr="00761E71" w14:paraId="6ED7E8D7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1AAB710" w14:textId="7259311F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80" w:type="dxa"/>
            <w:vAlign w:val="bottom"/>
          </w:tcPr>
          <w:p w14:paraId="7D3DB5B4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0B2E0" w14:textId="592E9001" w:rsidR="00D168B0" w:rsidRPr="00DF13D2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68B0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68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8B183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CAB7A" w14:textId="0DE002DA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BB5BAF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B925C9" w14:textId="65DA2029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FEB685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05AA" w14:textId="77777777" w:rsidR="00761E71" w:rsidRPr="00761E71" w:rsidRDefault="00761E71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75D0CC" w14:textId="20D9C6AC" w:rsidR="00D168B0" w:rsidRPr="00761E71" w:rsidRDefault="00331DBE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168B0" w:rsidRPr="00DF13D2" w14:paraId="4CCF0EC1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1048037C" w14:textId="7BCCBCF6" w:rsidR="00D168B0" w:rsidRPr="008D7707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BA72B3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205F" w:rsidRPr="00DF13D2" w14:paraId="7561AB1D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E7D6105" w14:textId="4A2F8761" w:rsidR="00AF205F" w:rsidRPr="008D7707" w:rsidRDefault="00F152F4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220" w:type="dxa"/>
            <w:gridSpan w:val="7"/>
          </w:tcPr>
          <w:p w14:paraId="6AFFE0D8" w14:textId="77777777" w:rsidR="00AF205F" w:rsidRPr="00DF13D2" w:rsidRDefault="00AF205F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68B0" w:rsidRPr="00DF13D2" w14:paraId="714331EE" w14:textId="77777777" w:rsidTr="00F17879">
        <w:tc>
          <w:tcPr>
            <w:tcW w:w="3870" w:type="dxa"/>
            <w:vAlign w:val="bottom"/>
          </w:tcPr>
          <w:p w14:paraId="3E75EA57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F13D2">
              <w:rPr>
                <w:rFonts w:ascii="Angsana New" w:hAnsi="Angsana New" w:cs="Angsana New" w:hint="cs"/>
                <w:sz w:val="30"/>
                <w:szCs w:val="30"/>
                <w:cs/>
              </w:rPr>
              <w:t>ทีเอฟ เทค</w:t>
            </w: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CABD87B" w14:textId="610E6221" w:rsidR="00D168B0" w:rsidRPr="00DF13D2" w:rsidRDefault="00F26681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1F2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79CCE75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4E4C" w14:textId="606C833D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sz w:val="30"/>
                <w:szCs w:val="30"/>
              </w:rPr>
              <w:t>154,800</w:t>
            </w:r>
          </w:p>
        </w:tc>
        <w:tc>
          <w:tcPr>
            <w:tcW w:w="270" w:type="dxa"/>
          </w:tcPr>
          <w:p w14:paraId="5B2D93BF" w14:textId="77777777" w:rsidR="00D168B0" w:rsidRPr="0062769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9F3EE" w14:textId="5A385F33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sz w:val="30"/>
                <w:szCs w:val="30"/>
              </w:rPr>
              <w:t>138,300</w:t>
            </w:r>
          </w:p>
        </w:tc>
        <w:tc>
          <w:tcPr>
            <w:tcW w:w="270" w:type="dxa"/>
          </w:tcPr>
          <w:p w14:paraId="0D5FE0BC" w14:textId="77777777" w:rsidR="00D168B0" w:rsidRPr="0062769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D35BC" w14:textId="5292CC6A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sz w:val="30"/>
                <w:szCs w:val="30"/>
              </w:rPr>
              <w:t>33,800</w:t>
            </w:r>
          </w:p>
        </w:tc>
      </w:tr>
      <w:tr w:rsidR="00D168B0" w:rsidRPr="00DF13D2" w14:paraId="077B7796" w14:textId="77777777" w:rsidTr="00045A25">
        <w:tc>
          <w:tcPr>
            <w:tcW w:w="3870" w:type="dxa"/>
          </w:tcPr>
          <w:p w14:paraId="39DF5FFD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22F5F" w14:textId="09D6D4BD" w:rsidR="00D168B0" w:rsidRPr="00DF13D2" w:rsidRDefault="00F26681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1F2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C902DC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8CBBE" w14:textId="596372B8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154,800</w:t>
            </w:r>
          </w:p>
        </w:tc>
        <w:tc>
          <w:tcPr>
            <w:tcW w:w="270" w:type="dxa"/>
          </w:tcPr>
          <w:p w14:paraId="57ECDE16" w14:textId="77777777" w:rsidR="00D168B0" w:rsidRPr="0062769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0D653" w14:textId="44B14FCF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138,300</w:t>
            </w:r>
          </w:p>
        </w:tc>
        <w:tc>
          <w:tcPr>
            <w:tcW w:w="270" w:type="dxa"/>
          </w:tcPr>
          <w:p w14:paraId="61FB00F2" w14:textId="77777777" w:rsidR="00D168B0" w:rsidRPr="0062769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03919" w14:textId="25BCED3F" w:rsidR="00D168B0" w:rsidRPr="00627692" w:rsidRDefault="00C27986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33,800</w:t>
            </w:r>
          </w:p>
        </w:tc>
      </w:tr>
      <w:bookmarkEnd w:id="2"/>
    </w:tbl>
    <w:p w14:paraId="3752FF0E" w14:textId="79D771E0" w:rsidR="00222BDF" w:rsidRPr="001A6CBA" w:rsidRDefault="00222BDF" w:rsidP="0027682A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9"/>
        <w:gridCol w:w="273"/>
        <w:gridCol w:w="1166"/>
        <w:gridCol w:w="273"/>
        <w:gridCol w:w="1080"/>
        <w:gridCol w:w="273"/>
        <w:gridCol w:w="1069"/>
      </w:tblGrid>
      <w:tr w:rsidR="001A6CBA" w:rsidRPr="00CB560E" w14:paraId="5FD1CDCA" w14:textId="77777777" w:rsidTr="00331DBE">
        <w:tc>
          <w:tcPr>
            <w:tcW w:w="2128" w:type="pct"/>
            <w:vAlign w:val="bottom"/>
          </w:tcPr>
          <w:p w14:paraId="6BD7E922" w14:textId="77777777" w:rsidR="001A6CBA" w:rsidRPr="005C382E" w:rsidRDefault="001A6CBA" w:rsidP="00331D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0" w:type="pct"/>
            <w:gridSpan w:val="3"/>
          </w:tcPr>
          <w:p w14:paraId="55179E02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61598DC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595D324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CBA" w:rsidRPr="00C871D2" w14:paraId="32CD7527" w14:textId="77777777" w:rsidTr="00331DBE">
        <w:tc>
          <w:tcPr>
            <w:tcW w:w="2128" w:type="pct"/>
            <w:vAlign w:val="bottom"/>
          </w:tcPr>
          <w:p w14:paraId="0ED0A3B0" w14:textId="77777777" w:rsidR="001A6CBA" w:rsidRPr="005C382E" w:rsidRDefault="001A6CBA" w:rsidP="00331D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5246097" w14:textId="7AB66BD3" w:rsidR="001A6CBA" w:rsidRPr="00C871D2" w:rsidRDefault="00F152F4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0F9A6FE7" w14:textId="77777777" w:rsidR="001A6CBA" w:rsidRPr="00C871D2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C3ABE3" w14:textId="761B6033" w:rsidR="001A6CBA" w:rsidRPr="00C871D2" w:rsidRDefault="00F152F4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17A5FB6F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5AB8E3D" w14:textId="135BEBE3" w:rsidR="001A6CBA" w:rsidRPr="00C871D2" w:rsidRDefault="00F152F4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317CADDA" w14:textId="77777777" w:rsidR="001A6CBA" w:rsidRPr="00C871D2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26490F" w14:textId="51A16ED5" w:rsidR="001A6CBA" w:rsidRPr="00C871D2" w:rsidRDefault="00F152F4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6CBA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6CBA" w:rsidRPr="00CB560E" w14:paraId="543123BA" w14:textId="77777777" w:rsidTr="00331DBE">
        <w:tc>
          <w:tcPr>
            <w:tcW w:w="2128" w:type="pct"/>
            <w:vAlign w:val="bottom"/>
          </w:tcPr>
          <w:p w14:paraId="0F14358F" w14:textId="77777777" w:rsidR="001A6CBA" w:rsidRPr="00DA5148" w:rsidRDefault="001A6CBA" w:rsidP="00331D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72" w:type="pct"/>
            <w:gridSpan w:val="7"/>
            <w:vAlign w:val="bottom"/>
          </w:tcPr>
          <w:p w14:paraId="15576101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6CBA" w:rsidRPr="00CB560E" w14:paraId="52D61A1D" w14:textId="77777777" w:rsidTr="00331DBE">
        <w:tc>
          <w:tcPr>
            <w:tcW w:w="2727" w:type="pct"/>
            <w:gridSpan w:val="2"/>
            <w:vAlign w:val="bottom"/>
          </w:tcPr>
          <w:p w14:paraId="7C347188" w14:textId="761395F4" w:rsidR="001A6CBA" w:rsidRPr="00B66BDB" w:rsidRDefault="001A6CBA" w:rsidP="00331D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7F237B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0" w:type="pct"/>
            <w:vAlign w:val="bottom"/>
          </w:tcPr>
          <w:p w14:paraId="02F45BE1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37588BF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F0C0890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BB172ED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192B641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466B261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A6CBA" w:rsidRPr="00CB560E" w14:paraId="34D5F1C3" w14:textId="77777777" w:rsidTr="00331DBE">
        <w:tc>
          <w:tcPr>
            <w:tcW w:w="2727" w:type="pct"/>
            <w:gridSpan w:val="2"/>
            <w:vAlign w:val="bottom"/>
          </w:tcPr>
          <w:p w14:paraId="241FEDC4" w14:textId="77777777" w:rsidR="001A6CBA" w:rsidRDefault="001A6CBA" w:rsidP="00331D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50" w:type="pct"/>
            <w:vAlign w:val="bottom"/>
          </w:tcPr>
          <w:p w14:paraId="77F13138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AFA3A4F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6C9BEA66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47C3514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C0D1B02" w14:textId="77777777" w:rsidR="001A6CBA" w:rsidRPr="00CB560E" w:rsidRDefault="001A6CBA" w:rsidP="0033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DD1CDEE" w14:textId="77777777" w:rsidR="001A6CBA" w:rsidRPr="00CB560E" w:rsidRDefault="001A6CBA" w:rsidP="00331DB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21C4B" w:rsidRPr="003C21B6" w14:paraId="0F46F71E" w14:textId="77777777" w:rsidTr="00331DBE">
        <w:tc>
          <w:tcPr>
            <w:tcW w:w="2128" w:type="pct"/>
          </w:tcPr>
          <w:p w14:paraId="0EA89890" w14:textId="5DC3897C" w:rsidR="00321C4B" w:rsidRPr="00C146C0" w:rsidRDefault="00321C4B" w:rsidP="00321C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74F1942A" w14:textId="301E436D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72CE16E0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675086E2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17538184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99C70A1" w14:textId="4D511169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199BBDD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1C8CC01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21C4B" w:rsidRPr="003C21B6" w14:paraId="4E12E8AD" w14:textId="77777777" w:rsidTr="00331DBE">
        <w:tc>
          <w:tcPr>
            <w:tcW w:w="2128" w:type="pct"/>
          </w:tcPr>
          <w:p w14:paraId="3082F414" w14:textId="6B05FF90" w:rsidR="00321C4B" w:rsidRDefault="00321C4B" w:rsidP="00321C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DA7AF9" w14:textId="140D6D0A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1AAC5A2B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0BEC30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2170D75A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0254B1" w14:textId="3A15B4D3" w:rsidR="00321C4B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5177B83B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78E39688" w14:textId="77777777" w:rsidR="00321C4B" w:rsidRPr="003C21B6" w:rsidRDefault="00321C4B" w:rsidP="0032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9389C7A" w14:textId="77777777" w:rsidR="001A6CBA" w:rsidRPr="001A6CBA" w:rsidRDefault="001A6CBA" w:rsidP="0027682A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0251B7FF" w14:textId="2D38E48E" w:rsidR="00A61D2B" w:rsidRPr="00321C4B" w:rsidRDefault="002E1D83" w:rsidP="00321C4B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  <w:r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บริษัทย่อยแห่งหนึ่ง (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 ไทย ฟู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้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ดส์ กรีน เอ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เนอร์จี้ จำกัด</w:t>
      </w:r>
      <w:r w:rsidR="00653D9B" w:rsidRPr="00653D9B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DF13D2" w:rsidRPr="00DF13D2">
        <w:rPr>
          <w:rFonts w:ascii="Angsana New" w:hAnsi="Angsana New" w:cs="Angsana New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ได้ให้เงินกู้ยืม</w:t>
      </w:r>
      <w:r w:rsidR="0070345A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แก่</w:t>
      </w:r>
      <w:r w:rsidR="00A9614D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บริษัท ทีเอฟ เทค จำกัด</w:t>
      </w:r>
      <w:r w:rsidR="00A9614D">
        <w:rPr>
          <w:rFonts w:ascii="Angsana New" w:hAnsi="Angsana New" w:cs="Angsana New" w:hint="cs"/>
          <w:sz w:val="30"/>
          <w:szCs w:val="30"/>
          <w:cs/>
        </w:rPr>
        <w:t>)</w:t>
      </w:r>
      <w:r w:rsidR="00761E71" w:rsidRPr="00DF13D2">
        <w:rPr>
          <w:rFonts w:ascii="Angsana New" w:hAnsi="Angsana New" w:cs="Angsana New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/>
          <w:sz w:val="30"/>
          <w:szCs w:val="30"/>
          <w:cs/>
        </w:rPr>
        <w:t>เป็นเงินให้กู้ยืมประเภทไม่มีหลักประกันและ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</w:t>
      </w:r>
      <w:r w:rsidR="00DF13D2" w:rsidRPr="00F4641D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DF13D2" w:rsidRPr="00F4641D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4641D" w:rsidRPr="00F4641D">
        <w:rPr>
          <w:rFonts w:ascii="Angsana New" w:hAnsi="Angsana New" w:cs="Angsana New"/>
          <w:spacing w:val="8"/>
          <w:sz w:val="30"/>
          <w:szCs w:val="30"/>
        </w:rPr>
        <w:t>5</w:t>
      </w:r>
      <w:r w:rsidR="00F4641D">
        <w:rPr>
          <w:rFonts w:ascii="Angsana New" w:hAnsi="Angsana New" w:cs="Angsana New"/>
          <w:spacing w:val="8"/>
          <w:sz w:val="30"/>
          <w:szCs w:val="30"/>
        </w:rPr>
        <w:t xml:space="preserve">.38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CB7C7C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(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31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ธันว</w:t>
      </w:r>
      <w:r w:rsidR="00197B4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า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คม </w:t>
      </w:r>
      <w:r w:rsidR="00F152F4">
        <w:rPr>
          <w:rFonts w:ascii="Angsana New" w:hAnsi="Angsana New" w:cs="Angsana New"/>
          <w:i/>
          <w:iCs/>
          <w:spacing w:val="8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F152F4">
        <w:rPr>
          <w:rFonts w:ascii="Angsana New" w:hAnsi="Angsana New" w:cs="Angsana New"/>
          <w:i/>
          <w:iCs/>
          <w:spacing w:val="8"/>
          <w:sz w:val="30"/>
          <w:szCs w:val="30"/>
        </w:rPr>
        <w:t>2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: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ระหว่างร้อยละ 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FA73D9" w:rsidRPr="00FA73D9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8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ถึงร้อยละ 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FA73D9" w:rsidRPr="00FA73D9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9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B7C7C" w:rsidRP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7279D5" w:rsidRPr="00DF13D2" w14:paraId="38CAECC4" w14:textId="77777777" w:rsidTr="00F17879">
        <w:trPr>
          <w:tblHeader/>
        </w:trPr>
        <w:tc>
          <w:tcPr>
            <w:tcW w:w="3870" w:type="dxa"/>
            <w:vAlign w:val="bottom"/>
          </w:tcPr>
          <w:p w14:paraId="3BAC169F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3ECA6E1" w14:textId="014A41BD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53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79D5" w:rsidRPr="00761E71" w14:paraId="55BC87BC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BE9EBAD" w14:textId="3419677A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รายการเคลื่อนไหวของเงินให้กู้ยืมระยะยาว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80" w:type="dxa"/>
            <w:vAlign w:val="bottom"/>
          </w:tcPr>
          <w:p w14:paraId="380328D6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425D2D" w14:textId="6490A85B" w:rsidR="007279D5" w:rsidRPr="00DF13D2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79D5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7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8FD737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43A0A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37618C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07CE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E48D2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6CAFB" w14:textId="77777777" w:rsidR="007279D5" w:rsidRPr="00761E71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A5EE88" w14:textId="4822F5DF" w:rsidR="007279D5" w:rsidRPr="00761E71" w:rsidRDefault="00331DBE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279D5" w:rsidRPr="00DF13D2" w14:paraId="56D525B6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CB01735" w14:textId="6A52AAA9" w:rsidR="007279D5" w:rsidRPr="00035BCC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A771E6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79D5" w:rsidRPr="00DF13D2" w14:paraId="40376949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4A1492FB" w14:textId="06CBDD0E" w:rsidR="007279D5" w:rsidRPr="008D7707" w:rsidRDefault="00F152F4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220" w:type="dxa"/>
            <w:gridSpan w:val="7"/>
          </w:tcPr>
          <w:p w14:paraId="1257753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79D5" w:rsidRPr="00DF13D2" w14:paraId="25DF04CB" w14:textId="77777777" w:rsidTr="00F17879">
        <w:tc>
          <w:tcPr>
            <w:tcW w:w="3870" w:type="dxa"/>
            <w:vAlign w:val="bottom"/>
          </w:tcPr>
          <w:p w14:paraId="28CEEDDD" w14:textId="779DA869" w:rsidR="007279D5" w:rsidRPr="00FF24BD" w:rsidRDefault="00035BCC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  <w:r w:rsidR="00311FBF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ฟู้ดส์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อาหารสัตว์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587F0AF" w14:textId="151A32F3" w:rsidR="007279D5" w:rsidRPr="00687D73" w:rsidRDefault="001F2F81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9224B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58458" w14:textId="07C3A3B9" w:rsidR="007279D5" w:rsidRPr="00687D73" w:rsidRDefault="00F152F4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0474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6882E96D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1E30D" w14:textId="65314361" w:rsidR="007279D5" w:rsidRPr="00687D73" w:rsidRDefault="00A61D2B" w:rsidP="0019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02524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DB17F" w14:textId="1CF8ABF3" w:rsidR="007279D5" w:rsidRPr="00687D73" w:rsidRDefault="00F152F4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0474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</w:tr>
      <w:tr w:rsidR="00687D73" w:rsidRPr="00DF13D2" w14:paraId="34018566" w14:textId="77777777" w:rsidTr="00045A25">
        <w:tc>
          <w:tcPr>
            <w:tcW w:w="3870" w:type="dxa"/>
          </w:tcPr>
          <w:p w14:paraId="77C7A74D" w14:textId="77777777" w:rsidR="00687D73" w:rsidRPr="00FF24BD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A20B8" w14:textId="4EC961EF" w:rsidR="00687D73" w:rsidRPr="00687D73" w:rsidRDefault="00687D73" w:rsidP="00687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F76147A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FC59CD" w14:textId="311186AF" w:rsidR="00687D73" w:rsidRPr="00A61D2B" w:rsidRDefault="00F152F4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20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5F0DB9E7" w14:textId="77777777" w:rsidR="00687D73" w:rsidRPr="00A61D2B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1C81B" w14:textId="5B4AF1F6" w:rsidR="00687D73" w:rsidRPr="00A61D2B" w:rsidRDefault="00A61D2B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690F2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3654A" w14:textId="57DFD85E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690E" w:rsidRPr="00DF13D2" w14:paraId="1B1EBB81" w14:textId="77777777" w:rsidTr="00045A25">
        <w:tc>
          <w:tcPr>
            <w:tcW w:w="3870" w:type="dxa"/>
          </w:tcPr>
          <w:p w14:paraId="0E0DD512" w14:textId="2C8903EE" w:rsidR="00F43BA2" w:rsidRPr="00F43BA2" w:rsidRDefault="00F43BA2" w:rsidP="00F43B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3BE79" w14:textId="0D21721E" w:rsidR="001F2F81" w:rsidRPr="001F2F81" w:rsidRDefault="001F2F81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F8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F04DE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8A9B7B" w14:textId="637CD20D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B879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0C7CE7" w14:textId="2998BC4E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0586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B2608" w14:textId="5B68F97A" w:rsidR="00A61D2B" w:rsidRPr="002D1B31" w:rsidRDefault="00120474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152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3690E" w:rsidRPr="00DF13D2" w14:paraId="35CC96C4" w14:textId="77777777" w:rsidTr="00F17879">
        <w:tc>
          <w:tcPr>
            <w:tcW w:w="3870" w:type="dxa"/>
          </w:tcPr>
          <w:p w14:paraId="0ED3EECD" w14:textId="4CF4D378" w:rsidR="0013690E" w:rsidRPr="00FF24BD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7CDC8D" w14:textId="57239A20" w:rsidR="0013690E" w:rsidRPr="00687D73" w:rsidRDefault="001F2F81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60243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3193B1" w14:textId="186A2F39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BAE7D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761CC4D" w14:textId="46933522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7661C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452C97" w14:textId="4A9E15C0" w:rsidR="0013690E" w:rsidRPr="00687D73" w:rsidRDefault="00120474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1,999,348</w:t>
            </w:r>
          </w:p>
        </w:tc>
      </w:tr>
    </w:tbl>
    <w:p w14:paraId="1AF0EF84" w14:textId="7F6D90D4" w:rsidR="005E5361" w:rsidRPr="0013690E" w:rsidRDefault="005E536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9"/>
        <w:gridCol w:w="273"/>
        <w:gridCol w:w="1166"/>
        <w:gridCol w:w="273"/>
        <w:gridCol w:w="1080"/>
        <w:gridCol w:w="273"/>
        <w:gridCol w:w="1069"/>
      </w:tblGrid>
      <w:tr w:rsidR="00FF11AA" w:rsidRPr="00CB560E" w14:paraId="2A5C6FA6" w14:textId="77777777" w:rsidTr="002D1B31">
        <w:tc>
          <w:tcPr>
            <w:tcW w:w="2128" w:type="pct"/>
            <w:vAlign w:val="bottom"/>
          </w:tcPr>
          <w:p w14:paraId="169B9B60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0" w:type="pct"/>
            <w:gridSpan w:val="3"/>
          </w:tcPr>
          <w:p w14:paraId="6AA45CF5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E8F0DDA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1133EC9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1AA" w:rsidRPr="00C871D2" w14:paraId="6DC3C197" w14:textId="77777777" w:rsidTr="002D1B31">
        <w:tc>
          <w:tcPr>
            <w:tcW w:w="2128" w:type="pct"/>
            <w:vAlign w:val="bottom"/>
          </w:tcPr>
          <w:p w14:paraId="373409D9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26A9BCD" w14:textId="22B15A6B" w:rsidR="00FF11AA" w:rsidRPr="00C871D2" w:rsidRDefault="00F152F4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EE7FCBD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D79C67" w14:textId="0F824BB3" w:rsidR="00FF11AA" w:rsidRPr="00C871D2" w:rsidRDefault="00F152F4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E97E8AC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C5CC61" w14:textId="2B33CA37" w:rsidR="00FF11AA" w:rsidRPr="00C871D2" w:rsidRDefault="00F152F4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033E5A11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11F3D4" w14:textId="709B2401" w:rsidR="00FF11AA" w:rsidRPr="00C871D2" w:rsidRDefault="00F152F4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F11AA" w:rsidRPr="00CB560E" w14:paraId="327729DB" w14:textId="77777777" w:rsidTr="002D1B31">
        <w:tc>
          <w:tcPr>
            <w:tcW w:w="2128" w:type="pct"/>
            <w:vAlign w:val="bottom"/>
          </w:tcPr>
          <w:p w14:paraId="09E6A9D2" w14:textId="77777777" w:rsidR="00FF11AA" w:rsidRPr="00DA5148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72" w:type="pct"/>
            <w:gridSpan w:val="7"/>
            <w:vAlign w:val="bottom"/>
          </w:tcPr>
          <w:p w14:paraId="710D9E19" w14:textId="77777777" w:rsidR="00FF11AA" w:rsidRPr="00CB560E" w:rsidRDefault="00FF11AA" w:rsidP="00F2237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B4E" w:rsidRPr="00CB560E" w14:paraId="5493685F" w14:textId="77777777" w:rsidTr="002D1B31">
        <w:tc>
          <w:tcPr>
            <w:tcW w:w="2727" w:type="pct"/>
            <w:gridSpan w:val="2"/>
            <w:vAlign w:val="bottom"/>
          </w:tcPr>
          <w:p w14:paraId="208D8B4E" w14:textId="5A77E421" w:rsidR="00197B4E" w:rsidRPr="00B66BDB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5F0A81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5F0A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5F0A81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5F0A81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5F0A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5F0A81" w:rsidRPr="00E7777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5F0A81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0" w:type="pct"/>
            <w:vAlign w:val="bottom"/>
          </w:tcPr>
          <w:p w14:paraId="7125F385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7FC1A65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D8D6FE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609E6C0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4E62FB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DC047E7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97B4E" w:rsidRPr="00CB560E" w14:paraId="1EFA0BD1" w14:textId="77777777" w:rsidTr="002D1B31">
        <w:tc>
          <w:tcPr>
            <w:tcW w:w="2727" w:type="pct"/>
            <w:gridSpan w:val="2"/>
            <w:vAlign w:val="bottom"/>
          </w:tcPr>
          <w:p w14:paraId="24715042" w14:textId="5E9AA355" w:rsidR="00197B4E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50" w:type="pct"/>
            <w:vAlign w:val="bottom"/>
          </w:tcPr>
          <w:p w14:paraId="2A20BB76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4C45C48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C151BC2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0D6C702" w14:textId="18046947" w:rsidR="00197B4E" w:rsidRPr="00CB560E" w:rsidRDefault="00197B4E" w:rsidP="008D11F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A9D4FED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00FF36B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D1B31" w:rsidRPr="00CB560E" w14:paraId="74E1D9B9" w14:textId="77777777" w:rsidTr="002D1B31">
        <w:tc>
          <w:tcPr>
            <w:tcW w:w="2128" w:type="pct"/>
          </w:tcPr>
          <w:p w14:paraId="3617DD4D" w14:textId="18DD118C" w:rsidR="002D1B31" w:rsidRPr="00C146C0" w:rsidRDefault="002D1B31" w:rsidP="002D1B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="00331DB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4C91B62D" w14:textId="7DE68365" w:rsidR="002D1B31" w:rsidRPr="003C21B6" w:rsidRDefault="00321C4B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D06C912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85C8085" w14:textId="3569D7B1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FBB4501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533DA2" w14:textId="479E95D0" w:rsidR="002D1B31" w:rsidRPr="003C21B6" w:rsidRDefault="00321C4B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1C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5A705CDF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3A7BBF1" w14:textId="046D4A86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D1B31" w:rsidRPr="00CB560E" w14:paraId="62D12DC2" w14:textId="77777777" w:rsidTr="002D1B31">
        <w:tc>
          <w:tcPr>
            <w:tcW w:w="2128" w:type="pct"/>
          </w:tcPr>
          <w:p w14:paraId="7F5A7DC7" w14:textId="4AFA5ECE" w:rsidR="002D1B31" w:rsidRDefault="002D1B31" w:rsidP="002D1B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</w:t>
            </w:r>
            <w:r w:rsidR="00331DBE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31DB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983400" w14:textId="0F4BB434" w:rsidR="002D1B31" w:rsidRPr="003C21B6" w:rsidRDefault="00321C4B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30FD5D0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A8964" w14:textId="388479F1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AC5B2B1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6529C3" w14:textId="184A7D2A" w:rsidR="002D1B31" w:rsidRDefault="00FA73D9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21C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vAlign w:val="bottom"/>
          </w:tcPr>
          <w:p w14:paraId="6CFFE23F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2F9784DF" w14:textId="6FD0B983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B734C0" w14:textId="036F5DFB" w:rsidR="00FF11AA" w:rsidRDefault="00FF11AA">
      <w:pPr>
        <w:rPr>
          <w:rFonts w:asciiTheme="majorBidi" w:hAnsiTheme="majorBidi" w:cstheme="majorBidi"/>
          <w:sz w:val="30"/>
          <w:szCs w:val="30"/>
        </w:rPr>
      </w:pPr>
    </w:p>
    <w:p w14:paraId="05865B28" w14:textId="059F6FBE" w:rsidR="007279D5" w:rsidRDefault="007279D5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331DB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pacing w:val="-4"/>
          <w:sz w:val="30"/>
          <w:szCs w:val="30"/>
        </w:rPr>
        <w:t>2</w:t>
      </w:r>
      <w:r w:rsidR="00F26681" w:rsidRPr="00F43BA2">
        <w:rPr>
          <w:rFonts w:ascii="Angsana New" w:hAnsi="Angsana New" w:cs="Angsana New"/>
          <w:spacing w:val="-4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pacing w:val="-4"/>
          <w:sz w:val="30"/>
          <w:szCs w:val="30"/>
        </w:rPr>
        <w:t>6</w:t>
      </w:r>
      <w:r w:rsidR="002114F9" w:rsidRPr="00F43BA2">
        <w:rPr>
          <w:rFonts w:ascii="Angsana New" w:hAnsi="Angsana New" w:cs="Angsana New" w:hint="cs"/>
          <w:spacing w:val="-4"/>
          <w:sz w:val="30"/>
          <w:szCs w:val="30"/>
        </w:rPr>
        <w:t>3</w:t>
      </w:r>
      <w:r w:rsidRPr="00F43B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="00046E0B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ย่อย</w:t>
      </w:r>
      <w:r w:rsidR="002F13E6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="00F03F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03F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="00F03F4B" w:rsidRPr="00035BCC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="00F03F4B" w:rsidRPr="00035BC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F4B" w:rsidRPr="00035BCC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="00F03F4B" w:rsidRPr="00035BC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F4B" w:rsidRPr="00035BCC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F03F4B">
        <w:rPr>
          <w:rFonts w:asciiTheme="majorBidi" w:hAnsiTheme="majorBidi" w:cs="Angsana New" w:hint="cs"/>
          <w:sz w:val="30"/>
          <w:szCs w:val="30"/>
          <w:cs/>
        </w:rPr>
        <w:t>)</w:t>
      </w:r>
      <w:r w:rsidR="00046E0B"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เป็นเงินให้กู้ยืมประเภท</w:t>
      </w:r>
      <w:r w:rsidR="007A5B6D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046E0B" w:rsidRPr="00F43BA2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="00F0417A" w:rsidRPr="00F43B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0417A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="00F0417A">
        <w:rPr>
          <w:rFonts w:ascii="Angsana New" w:hAnsi="Angsana New" w:cs="Angsana New" w:hint="cs"/>
          <w:sz w:val="30"/>
          <w:szCs w:val="30"/>
          <w:cs/>
        </w:rPr>
        <w:t>ต้น</w:t>
      </w:r>
      <w:r w:rsidR="003C21B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F04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0417A"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000</w:t>
      </w:r>
      <w:r w:rsidR="00F0417A">
        <w:rPr>
          <w:rFonts w:ascii="Angsana New" w:hAnsi="Angsana New" w:cs="Angsana New"/>
          <w:sz w:val="30"/>
          <w:szCs w:val="30"/>
        </w:rPr>
        <w:t xml:space="preserve"> </w:t>
      </w:r>
      <w:r w:rsidR="00F0417A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เงินต้นของเงินให้กู้ยืมนี้มีกำหนดรับชำระคืนทั้งจำนวนใน</w:t>
      </w:r>
      <w:r w:rsidR="00C0102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521BC" w:rsidRPr="00365B6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F0417A" w:rsidRPr="00365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="00173C9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46E0B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="005521BC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046E0B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046E0B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78</w:t>
      </w:r>
      <w:r w:rsidR="00F03F4B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ต่อปี</w:t>
      </w:r>
    </w:p>
    <w:p w14:paraId="30E2190F" w14:textId="77777777" w:rsidR="00A9585B" w:rsidRDefault="00A9585B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E5338" w:rsidRPr="008A5A08" w14:paraId="08093DAA" w14:textId="77777777" w:rsidTr="00A9614D">
        <w:tc>
          <w:tcPr>
            <w:tcW w:w="2169" w:type="pct"/>
          </w:tcPr>
          <w:p w14:paraId="4D79BA50" w14:textId="5996B3AE" w:rsidR="008E5338" w:rsidRPr="008A5A08" w:rsidRDefault="008E5338" w:rsidP="008E533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51ED6215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52445793" w14:textId="77777777" w:rsidTr="00A9614D">
        <w:tc>
          <w:tcPr>
            <w:tcW w:w="2169" w:type="pct"/>
          </w:tcPr>
          <w:p w14:paraId="658F55B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6D7EE60" w14:textId="4AE48194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E0A8B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10D23D3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D25F61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6A8DB478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C7DF30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54511C32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76DE5059" w14:textId="77777777" w:rsidTr="00A9614D">
        <w:tc>
          <w:tcPr>
            <w:tcW w:w="2169" w:type="pct"/>
          </w:tcPr>
          <w:p w14:paraId="132FD2AB" w14:textId="05780117" w:rsidR="003723A6" w:rsidRPr="00C83977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2CB1ADC8" w14:textId="2A46C3CE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764AC5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339763" w14:textId="64012FF7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43836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143F51" w14:textId="5CB9B427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ACDAB7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36DD8C" w14:textId="6CC7C772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2EDE04CE" w14:textId="77777777" w:rsidTr="00A9614D">
        <w:tc>
          <w:tcPr>
            <w:tcW w:w="2169" w:type="pct"/>
          </w:tcPr>
          <w:p w14:paraId="22E078A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4738ACF9" w14:textId="77777777" w:rsidTr="00A9614D">
        <w:tc>
          <w:tcPr>
            <w:tcW w:w="2169" w:type="pct"/>
          </w:tcPr>
          <w:p w14:paraId="166B0F15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308CE59F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48B3C3F0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4994FA90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38" w:type="pct"/>
          </w:tcPr>
          <w:p w14:paraId="1973783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1A92E6B8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</w:tr>
      <w:tr w:rsidR="003723A6" w:rsidRPr="008A5A08" w14:paraId="690F7DE8" w14:textId="77777777" w:rsidTr="00A9614D">
        <w:tc>
          <w:tcPr>
            <w:tcW w:w="2169" w:type="pct"/>
          </w:tcPr>
          <w:p w14:paraId="6450ADA3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0622369C" w14:textId="5B1F8D97" w:rsidR="003723A6" w:rsidRPr="008A5A08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21C4B">
              <w:rPr>
                <w:rFonts w:ascii="Angsana New" w:hAnsi="Angsana New" w:cs="Angsana New"/>
                <w:sz w:val="30"/>
                <w:szCs w:val="30"/>
              </w:rPr>
              <w:t>8,754</w:t>
            </w:r>
          </w:p>
        </w:tc>
        <w:tc>
          <w:tcPr>
            <w:tcW w:w="146" w:type="pct"/>
          </w:tcPr>
          <w:p w14:paraId="6995C3D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1868EF5" w14:textId="03650A89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22718E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35633" w14:textId="3D60DE02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DF781C" w14:textId="71A1AA54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1DE4B3EF" w14:textId="77777777" w:rsidTr="00A9614D">
        <w:tc>
          <w:tcPr>
            <w:tcW w:w="2169" w:type="pct"/>
          </w:tcPr>
          <w:p w14:paraId="125E2A87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45A0BE5A" w:rsidR="003723A6" w:rsidRPr="008A5A08" w:rsidRDefault="00FA73D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21C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8,754</w:t>
            </w:r>
          </w:p>
        </w:tc>
        <w:tc>
          <w:tcPr>
            <w:tcW w:w="146" w:type="pct"/>
          </w:tcPr>
          <w:p w14:paraId="2100089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1F50B829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98CF1C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7705B906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38" w:type="pct"/>
          </w:tcPr>
          <w:p w14:paraId="4B7F71C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145AD81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</w:tr>
    </w:tbl>
    <w:p w14:paraId="192AF800" w14:textId="49455B98" w:rsidR="00A61D2B" w:rsidRDefault="00A61D2B">
      <w:pPr>
        <w:rPr>
          <w:rFonts w:ascii="Angsana New" w:hAnsi="Angsana New" w:cs="Angsana New"/>
          <w:sz w:val="30"/>
          <w:szCs w:val="30"/>
        </w:rPr>
      </w:pPr>
    </w:p>
    <w:p w14:paraId="04D7B442" w14:textId="26B80B3A" w:rsidR="00A04BC0" w:rsidRDefault="00A04BC0">
      <w:pPr>
        <w:rPr>
          <w:rFonts w:ascii="Angsana New" w:hAnsi="Angsana New" w:cs="Angsana New"/>
          <w:sz w:val="30"/>
          <w:szCs w:val="30"/>
        </w:rPr>
      </w:pPr>
    </w:p>
    <w:p w14:paraId="7D937680" w14:textId="77777777" w:rsidR="00B35AE7" w:rsidRDefault="00B35AE7">
      <w:pPr>
        <w:rPr>
          <w:rFonts w:ascii="Angsana New" w:hAnsi="Angsana New" w:cs="Angsana New"/>
          <w:sz w:val="30"/>
          <w:szCs w:val="30"/>
        </w:rPr>
      </w:pPr>
    </w:p>
    <w:p w14:paraId="11B96497" w14:textId="77777777" w:rsidR="00D1740F" w:rsidRPr="008A5A08" w:rsidRDefault="00D1740F" w:rsidP="00D1740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081278" w:rsidRPr="008A5A08" w14:paraId="7D95232B" w14:textId="77777777" w:rsidTr="00A9614D">
        <w:tc>
          <w:tcPr>
            <w:tcW w:w="2169" w:type="pct"/>
          </w:tcPr>
          <w:p w14:paraId="17B3B795" w14:textId="33B5C952" w:rsidR="00081278" w:rsidRPr="008A5A08" w:rsidRDefault="00081278" w:rsidP="0008127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64968F57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05EFFE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1D4D8FD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6137DF56" w14:textId="77777777" w:rsidTr="00A9614D">
        <w:tc>
          <w:tcPr>
            <w:tcW w:w="2169" w:type="pct"/>
          </w:tcPr>
          <w:p w14:paraId="5D7330D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7258AA3" w14:textId="1E8AACAD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644639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AD3932" w14:textId="6964E7A7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8782C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5D5A13" w14:textId="6667AF2C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39554B3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326ACC" w14:textId="32BE1FAC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0FBFAF87" w14:textId="77777777" w:rsidTr="00A9614D">
        <w:tc>
          <w:tcPr>
            <w:tcW w:w="2169" w:type="pct"/>
          </w:tcPr>
          <w:p w14:paraId="5F206029" w14:textId="5FF92F72" w:rsidR="003723A6" w:rsidRPr="00C83977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7" w:type="pct"/>
          </w:tcPr>
          <w:p w14:paraId="7815EEC4" w14:textId="318225D1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C75C84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91BF16" w14:textId="181ABCC0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B5C80B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6C3B304" w14:textId="0E36BBA2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2CB7911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945399B" w14:textId="0DC8495E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6E52A1CE" w14:textId="77777777" w:rsidTr="00A9614D">
        <w:tc>
          <w:tcPr>
            <w:tcW w:w="2169" w:type="pct"/>
          </w:tcPr>
          <w:p w14:paraId="377FCE2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3D151EF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1E974D57" w14:textId="77777777" w:rsidTr="00A9614D">
        <w:tc>
          <w:tcPr>
            <w:tcW w:w="2169" w:type="pct"/>
          </w:tcPr>
          <w:p w14:paraId="73164A21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3926BC37" w14:textId="6D6397E9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F56E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86D734" w14:textId="46142E3A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AD190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65BD3" w14:textId="16323269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7B3D97A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4F0A284" w14:textId="78740CDA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3723A6" w:rsidRPr="008A5A08" w14:paraId="4B0B99A5" w14:textId="77777777" w:rsidTr="00A9614D">
        <w:tc>
          <w:tcPr>
            <w:tcW w:w="2169" w:type="pct"/>
          </w:tcPr>
          <w:p w14:paraId="5CE12DA2" w14:textId="0F29BEDC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45A0848E" w14:textId="20C7B1EB" w:rsidR="003723A6" w:rsidRPr="00770FA3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0A1A3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9CBFFE" w14:textId="7A8F9CCD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87E517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07DBB4" w14:textId="36B7FF2C" w:rsidR="003723A6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847F4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7149100" w14:textId="73F42888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143C180C" w14:textId="77777777" w:rsidTr="00A9614D">
        <w:tc>
          <w:tcPr>
            <w:tcW w:w="2169" w:type="pct"/>
          </w:tcPr>
          <w:p w14:paraId="2D7EBC9A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280149FB" w:rsidR="003723A6" w:rsidRPr="00770FA3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5800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1B8E1AE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5D299F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74625925" w:rsidR="003723A6" w:rsidRPr="008A5A08" w:rsidRDefault="00321C4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A1A2DB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11BF365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</w:tr>
    </w:tbl>
    <w:p w14:paraId="1CD82F37" w14:textId="6AFA16A0" w:rsidR="001D4E88" w:rsidRDefault="001D4E88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70"/>
        <w:gridCol w:w="270"/>
        <w:gridCol w:w="990"/>
        <w:gridCol w:w="270"/>
        <w:gridCol w:w="1080"/>
      </w:tblGrid>
      <w:tr w:rsidR="004E7B92" w:rsidRPr="00DF13D2" w14:paraId="0DB4BDBC" w14:textId="77777777" w:rsidTr="006265EB">
        <w:trPr>
          <w:tblHeader/>
        </w:trPr>
        <w:tc>
          <w:tcPr>
            <w:tcW w:w="4140" w:type="dxa"/>
            <w:vAlign w:val="bottom"/>
          </w:tcPr>
          <w:p w14:paraId="7C86673C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4B3364F4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7B92" w:rsidRPr="00761E71" w14:paraId="66C8DF1C" w14:textId="77777777" w:rsidTr="006265EB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9DF87A5" w14:textId="795229B4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รายการเคลื่อนไหวของเงินกู้ยืมระย</w:t>
            </w:r>
            <w:r w:rsidR="008942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  <w:r w:rsidR="00C23B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94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F63C78B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EAE9F9" w14:textId="362DA2BA" w:rsidR="004E7B92" w:rsidRPr="00DF13D2" w:rsidRDefault="00F26681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7B92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7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C1EE46D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2E03E3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857F09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B56B28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DCAE01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C395A" w14:textId="77777777" w:rsidR="004E7B92" w:rsidRPr="00761E71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00F521" w14:textId="5BA8E147" w:rsidR="004E7B92" w:rsidRPr="00761E71" w:rsidRDefault="00331DBE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E7B92" w:rsidRPr="00DF13D2" w14:paraId="1F974D38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43241322" w14:textId="77777777" w:rsidR="004E7B92" w:rsidRPr="00035BCC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FED0A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7B92" w:rsidRPr="00DF13D2" w14:paraId="05C66EA4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0A7A19D1" w14:textId="053827C5" w:rsidR="004E7B92" w:rsidRPr="008D7707" w:rsidRDefault="00F152F4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130" w:type="dxa"/>
            <w:gridSpan w:val="7"/>
          </w:tcPr>
          <w:p w14:paraId="093D0A72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065E" w:rsidRPr="00687D73" w14:paraId="5731D5C6" w14:textId="77777777" w:rsidTr="00B07907">
        <w:tc>
          <w:tcPr>
            <w:tcW w:w="4140" w:type="dxa"/>
            <w:vAlign w:val="bottom"/>
          </w:tcPr>
          <w:p w14:paraId="288F3809" w14:textId="3973C2E5" w:rsidR="009E065E" w:rsidRPr="006265EB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1080" w:type="dxa"/>
          </w:tcPr>
          <w:p w14:paraId="19657C6D" w14:textId="7B2DBA77" w:rsidR="009E065E" w:rsidRPr="00687D73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1C31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D5F4A" w14:textId="58689BB8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4,458,</w:t>
            </w:r>
            <w:r w:rsidR="00F152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B7D6B68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E403C" w14:textId="4F69B81F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4,019,800</w:t>
            </w:r>
          </w:p>
        </w:tc>
        <w:tc>
          <w:tcPr>
            <w:tcW w:w="270" w:type="dxa"/>
          </w:tcPr>
          <w:p w14:paraId="2D431444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D3FB6" w14:textId="7D11390A" w:rsidR="009E065E" w:rsidRPr="008942F5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438,400</w:t>
            </w:r>
          </w:p>
        </w:tc>
      </w:tr>
      <w:tr w:rsidR="009E065E" w:rsidRPr="00687D73" w14:paraId="7D40F94D" w14:textId="77777777" w:rsidTr="00B07907">
        <w:tc>
          <w:tcPr>
            <w:tcW w:w="4140" w:type="dxa"/>
            <w:vAlign w:val="bottom"/>
          </w:tcPr>
          <w:p w14:paraId="05826A8E" w14:textId="30C24D77" w:rsidR="009E065E" w:rsidRPr="00C23BDB" w:rsidRDefault="009E065E" w:rsidP="009E065E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ฟูด เบลสซิ่ง 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1988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80" w:type="dxa"/>
          </w:tcPr>
          <w:p w14:paraId="773E890C" w14:textId="29F640B7" w:rsidR="009E065E" w:rsidRPr="00687D73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C8BCB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BBD18" w14:textId="15851C76" w:rsidR="009E065E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60020D18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BD4795" w14:textId="28F269F2" w:rsidR="009E065E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7D6FEE40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40642" w14:textId="18C63EBA" w:rsidR="009E065E" w:rsidRPr="003A11DC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065E" w:rsidRPr="008942F5" w14:paraId="3D48F2F5" w14:textId="77777777" w:rsidTr="00B07907">
        <w:tc>
          <w:tcPr>
            <w:tcW w:w="4140" w:type="dxa"/>
          </w:tcPr>
          <w:p w14:paraId="2DE2F0A9" w14:textId="77777777" w:rsidR="009E065E" w:rsidRPr="00FF24BD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375FA1" w14:textId="228735D4" w:rsidR="009E065E" w:rsidRPr="00687D73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C9455" w14:textId="77777777" w:rsidR="009E065E" w:rsidRPr="00687D73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49A3" w14:textId="460F7079" w:rsidR="009E065E" w:rsidRPr="009E3732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4,459,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81CB400" w14:textId="77777777" w:rsidR="009E065E" w:rsidRPr="009E3732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5047" w14:textId="0829CF84" w:rsidR="009E065E" w:rsidRPr="009E3732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4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E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270" w:type="dxa"/>
          </w:tcPr>
          <w:p w14:paraId="253E530A" w14:textId="77777777" w:rsidR="009E065E" w:rsidRPr="00CC178A" w:rsidRDefault="009E065E" w:rsidP="009E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0476A8" w14:textId="6CAA771D" w:rsidR="009E065E" w:rsidRPr="00CC178A" w:rsidRDefault="009E065E" w:rsidP="009E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438,400</w:t>
            </w:r>
          </w:p>
        </w:tc>
      </w:tr>
    </w:tbl>
    <w:p w14:paraId="1742E992" w14:textId="46B1CCC2" w:rsidR="004E7B92" w:rsidRDefault="004E7B9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EE82D1" w14:textId="1D3602D0" w:rsidR="003723A6" w:rsidRPr="001512EB" w:rsidRDefault="00CC178A" w:rsidP="007B5C83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1512EB" w:rsidRPr="001512E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331DBE">
        <w:rPr>
          <w:rFonts w:ascii="Angsana New" w:hAnsi="Angsana New" w:cs="Angsana New" w:hint="cs"/>
          <w:spacing w:val="-2"/>
          <w:sz w:val="30"/>
          <w:szCs w:val="30"/>
        </w:rPr>
        <w:t xml:space="preserve">30 </w:t>
      </w:r>
      <w:r w:rsidR="00331DBE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pacing w:val="-2"/>
          <w:sz w:val="30"/>
          <w:szCs w:val="30"/>
        </w:rPr>
        <w:t>2</w:t>
      </w:r>
      <w:r w:rsidR="00F26681" w:rsidRPr="001512EB">
        <w:rPr>
          <w:rFonts w:ascii="Angsana New" w:hAnsi="Angsana New" w:cs="Angsana New"/>
          <w:spacing w:val="-2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pacing w:val="-2"/>
          <w:sz w:val="30"/>
          <w:szCs w:val="30"/>
        </w:rPr>
        <w:t>6</w:t>
      </w:r>
      <w:r w:rsidR="002114F9" w:rsidRPr="001512EB">
        <w:rPr>
          <w:rFonts w:ascii="Angsana New" w:hAnsi="Angsana New" w:cs="Angsana New" w:hint="cs"/>
          <w:spacing w:val="-2"/>
          <w:sz w:val="30"/>
          <w:szCs w:val="30"/>
        </w:rPr>
        <w:t>3</w:t>
      </w:r>
      <w:r w:rsidRPr="001512E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</w:t>
      </w:r>
      <w:r w:rsidR="00B12808" w:rsidRPr="001512EB">
        <w:rPr>
          <w:rFonts w:ascii="Angsana New" w:hAnsi="Angsana New" w:cs="Angsana New" w:hint="cs"/>
          <w:spacing w:val="-2"/>
          <w:sz w:val="30"/>
          <w:szCs w:val="30"/>
          <w:cs/>
        </w:rPr>
        <w:t>จาก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บริษัทย่อยบางแห่ง เป็นเงินกู้ยืมประเภทไม่มีหลักประกันและชำระ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คืนเมื่อทวงถาม </w:t>
      </w:r>
      <w:r w:rsidRPr="00357CA0">
        <w:rPr>
          <w:rFonts w:ascii="Angsana New" w:hAnsi="Angsana New" w:cs="Angsana New"/>
          <w:spacing w:val="8"/>
          <w:sz w:val="30"/>
          <w:szCs w:val="30"/>
          <w:cs/>
        </w:rPr>
        <w:t>โดยมีอัตราดอกเบี้ยร้อยล</w:t>
      </w:r>
      <w:r w:rsidRPr="00357CA0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Pr="00357CA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57CA0">
        <w:rPr>
          <w:rFonts w:ascii="Angsana New" w:hAnsi="Angsana New" w:cs="Angsana New"/>
          <w:spacing w:val="8"/>
          <w:sz w:val="30"/>
          <w:szCs w:val="30"/>
        </w:rPr>
        <w:t>4.38</w:t>
      </w:r>
      <w:r w:rsidR="007B5C83" w:rsidRPr="00357CA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B5C83" w:rsidRPr="00357CA0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</w:p>
    <w:p w14:paraId="6E44BA9C" w14:textId="77777777" w:rsidR="007B5C83" w:rsidRDefault="007B5C83" w:rsidP="007B5C83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7ABBA1" w14:textId="24A3244B" w:rsidR="00396FE7" w:rsidRPr="008A5A08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8A5A08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5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9"/>
        <w:gridCol w:w="4318"/>
        <w:gridCol w:w="269"/>
        <w:gridCol w:w="990"/>
        <w:gridCol w:w="81"/>
        <w:gridCol w:w="190"/>
        <w:gridCol w:w="52"/>
        <w:gridCol w:w="938"/>
        <w:gridCol w:w="100"/>
        <w:gridCol w:w="171"/>
        <w:gridCol w:w="67"/>
        <w:gridCol w:w="930"/>
        <w:gridCol w:w="153"/>
        <w:gridCol w:w="115"/>
        <w:gridCol w:w="153"/>
        <w:gridCol w:w="925"/>
        <w:gridCol w:w="130"/>
      </w:tblGrid>
      <w:tr w:rsidR="009D0F98" w:rsidRPr="008A5A08" w14:paraId="6BDC9FF7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</w:tcPr>
          <w:p w14:paraId="201E4108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3B1A58D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6"/>
          </w:tcPr>
          <w:p w14:paraId="1128DD4E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gridSpan w:val="2"/>
          </w:tcPr>
          <w:p w14:paraId="67BEACF6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6"/>
          </w:tcPr>
          <w:p w14:paraId="18FE38FA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3A6" w:rsidRPr="008A5A08" w14:paraId="6F0A5A09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09F1BC1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C8C36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45FCF71F" w14:textId="7702ADDC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,b,b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okpo</w:t>
            </w:r>
          </w:p>
        </w:tc>
        <w:tc>
          <w:tcPr>
            <w:tcW w:w="126" w:type="pct"/>
            <w:gridSpan w:val="2"/>
          </w:tcPr>
          <w:p w14:paraId="14A13CA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08A084B9" w14:textId="03DB1F46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  <w:gridSpan w:val="2"/>
          </w:tcPr>
          <w:p w14:paraId="11106D9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3E485501" w14:textId="47DB333D" w:rsidR="003723A6" w:rsidRPr="008A5A08" w:rsidRDefault="00331DB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,b,b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okpo</w:t>
            </w:r>
          </w:p>
        </w:tc>
        <w:tc>
          <w:tcPr>
            <w:tcW w:w="140" w:type="pct"/>
            <w:gridSpan w:val="2"/>
          </w:tcPr>
          <w:p w14:paraId="77F1CE7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128AB9E6" w14:textId="5EA8633B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13A869E4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5CE35F9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D8490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9766B76" w14:textId="0329BB0C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  <w:gridSpan w:val="2"/>
          </w:tcPr>
          <w:p w14:paraId="6F05402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77AA0B6" w14:textId="641B5090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" w:type="pct"/>
            <w:gridSpan w:val="2"/>
          </w:tcPr>
          <w:p w14:paraId="767434D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631CFED0" w14:textId="0B1BF9C9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6A686D9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4340451E" w14:textId="7C241F1D" w:rsidR="003723A6" w:rsidRDefault="00F152F4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03BC535E" w14:textId="77777777" w:rsidTr="001512EB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7B2CEEE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D6C40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pct"/>
            <w:gridSpan w:val="14"/>
            <w:vAlign w:val="bottom"/>
          </w:tcPr>
          <w:p w14:paraId="1B2C0B5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6A3924BE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6AD6DE31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0" w:type="pct"/>
            <w:vAlign w:val="bottom"/>
          </w:tcPr>
          <w:p w14:paraId="5016DB9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17F3D96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0E7DC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A102C8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3989EE2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B81ED5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27AEBA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0AF902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76CC75AC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2D43764D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101E2EC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70F57B15" w14:textId="571CD699" w:rsidR="003723A6" w:rsidRPr="00E26630" w:rsidRDefault="00F927E0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6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138,594</w:t>
            </w:r>
          </w:p>
        </w:tc>
        <w:tc>
          <w:tcPr>
            <w:tcW w:w="126" w:type="pct"/>
            <w:gridSpan w:val="2"/>
            <w:vAlign w:val="bottom"/>
          </w:tcPr>
          <w:p w14:paraId="147FB8F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02E7713D" w14:textId="616A7B6E" w:rsidR="003723A6" w:rsidRPr="008A5A08" w:rsidRDefault="00F152F4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3723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24" w:type="pct"/>
            <w:gridSpan w:val="2"/>
            <w:vAlign w:val="bottom"/>
          </w:tcPr>
          <w:p w14:paraId="03EFE9A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25E3AA3A" w14:textId="416ED473" w:rsidR="00BD4062" w:rsidRPr="00F76B9B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A06358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B4024B1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54ED5858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57960456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8048EE" w14:textId="77777777" w:rsidR="003723A6" w:rsidRPr="003246A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67A8CA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673CE38" w14:textId="4946A214" w:rsidR="003723A6" w:rsidRPr="00E26630" w:rsidRDefault="00F927E0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6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266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126" w:type="pct"/>
            <w:gridSpan w:val="2"/>
            <w:vAlign w:val="bottom"/>
          </w:tcPr>
          <w:p w14:paraId="03BB207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3CD98B8A" w14:textId="34677B54" w:rsidR="003723A6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00CAEED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0439B9C7" w14:textId="53D92142" w:rsidR="003723A6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598AA9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CD510AC" w14:textId="35177D76" w:rsidR="003723A6" w:rsidRPr="00BD6EF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2BCBD3FE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1CCB4810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vAlign w:val="bottom"/>
          </w:tcPr>
          <w:p w14:paraId="3D985BF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704433A4" w:rsidR="003723A6" w:rsidRPr="00E26630" w:rsidRDefault="00F927E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6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131,229</w:t>
            </w:r>
          </w:p>
        </w:tc>
        <w:tc>
          <w:tcPr>
            <w:tcW w:w="126" w:type="pct"/>
            <w:gridSpan w:val="2"/>
            <w:vAlign w:val="bottom"/>
          </w:tcPr>
          <w:p w14:paraId="1CB4B30E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6EFF1FD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218,730</w:t>
            </w:r>
          </w:p>
        </w:tc>
        <w:tc>
          <w:tcPr>
            <w:tcW w:w="124" w:type="pct"/>
            <w:gridSpan w:val="2"/>
            <w:vAlign w:val="bottom"/>
          </w:tcPr>
          <w:p w14:paraId="21D1E17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4BDDC6E1" w:rsidR="003723A6" w:rsidRPr="008A5A08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10ABF7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B67AE" w:rsidRPr="008A5A08" w14:paraId="2117421A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67511B0C" w14:textId="77777777" w:rsidR="007B67AE" w:rsidRPr="008A5A08" w:rsidRDefault="007B67AE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2D879365" w14:textId="77777777" w:rsidR="007B67AE" w:rsidRPr="008A5A08" w:rsidRDefault="007B67A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vAlign w:val="bottom"/>
          </w:tcPr>
          <w:p w14:paraId="452E631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1F9BEADB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3B8D9F50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3258C0A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  <w:vAlign w:val="bottom"/>
          </w:tcPr>
          <w:p w14:paraId="127A3C8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6706878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vAlign w:val="bottom"/>
          </w:tcPr>
          <w:p w14:paraId="5164BF99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67AE" w:rsidRPr="008A5A08" w14:paraId="6B6EE8A4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3279C15C" w14:textId="77777777" w:rsidR="007B67AE" w:rsidRPr="008A5A08" w:rsidRDefault="007B67AE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3FBBDF1" w14:textId="77777777" w:rsidR="007B67AE" w:rsidRPr="008A5A08" w:rsidRDefault="007B67A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BB2800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9E625DF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4D479EC6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FA2E5B3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3752E0B7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01839A69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0C75E06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23A6" w:rsidRPr="008A5A08" w14:paraId="593E1815" w14:textId="77777777" w:rsidTr="00744ABD">
        <w:trPr>
          <w:gridBefore w:val="1"/>
          <w:wBefore w:w="5" w:type="pct"/>
          <w:trHeight w:hRule="exact" w:val="389"/>
        </w:trPr>
        <w:tc>
          <w:tcPr>
            <w:tcW w:w="2251" w:type="pct"/>
            <w:vAlign w:val="bottom"/>
          </w:tcPr>
          <w:p w14:paraId="2C5B1211" w14:textId="3759AC54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0" w:type="pct"/>
            <w:vAlign w:val="bottom"/>
          </w:tcPr>
          <w:p w14:paraId="3CD0D66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32BD875B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2BFE7D6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D1DE655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F1A25C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0927B6B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539903D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034160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0767C325" w14:textId="77777777" w:rsidTr="00744ABD">
        <w:trPr>
          <w:gridBefore w:val="1"/>
          <w:wBefore w:w="5" w:type="pct"/>
          <w:trHeight w:hRule="exact" w:val="389"/>
        </w:trPr>
        <w:tc>
          <w:tcPr>
            <w:tcW w:w="2251" w:type="pct"/>
            <w:vAlign w:val="bottom"/>
          </w:tcPr>
          <w:p w14:paraId="3E2EBC0A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21F0A06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27456D6D" w14:textId="54CD535A" w:rsidR="003723A6" w:rsidRPr="008A5A08" w:rsidRDefault="00F927E0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8,545</w:t>
            </w:r>
          </w:p>
        </w:tc>
        <w:tc>
          <w:tcPr>
            <w:tcW w:w="126" w:type="pct"/>
            <w:gridSpan w:val="2"/>
            <w:vAlign w:val="bottom"/>
          </w:tcPr>
          <w:p w14:paraId="2D83AD5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2F9CB12D" w14:textId="76EACBCE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4,058</w:t>
            </w:r>
          </w:p>
        </w:tc>
        <w:tc>
          <w:tcPr>
            <w:tcW w:w="124" w:type="pct"/>
            <w:gridSpan w:val="2"/>
            <w:vAlign w:val="bottom"/>
          </w:tcPr>
          <w:p w14:paraId="2945E06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8BE3C62" w14:textId="64B69A53" w:rsidR="003723A6" w:rsidRPr="008A5A08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51F768F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31428A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092D399B" w14:textId="77777777" w:rsidTr="00744ABD">
        <w:trPr>
          <w:gridBefore w:val="1"/>
          <w:wBefore w:w="5" w:type="pct"/>
          <w:trHeight w:hRule="exact" w:val="848"/>
        </w:trPr>
        <w:tc>
          <w:tcPr>
            <w:tcW w:w="2251" w:type="pct"/>
            <w:vAlign w:val="bottom"/>
          </w:tcPr>
          <w:p w14:paraId="69C17AE4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B61252" w14:textId="29678AC3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152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0" w:type="pct"/>
            <w:vAlign w:val="bottom"/>
          </w:tcPr>
          <w:p w14:paraId="0DE9B04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  <w:vAlign w:val="bottom"/>
          </w:tcPr>
          <w:p w14:paraId="591B66A2" w14:textId="1ECD8577" w:rsidR="003723A6" w:rsidRPr="008A5A08" w:rsidRDefault="00F927E0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4,412)</w:t>
            </w:r>
          </w:p>
        </w:tc>
        <w:tc>
          <w:tcPr>
            <w:tcW w:w="126" w:type="pct"/>
            <w:gridSpan w:val="2"/>
            <w:vAlign w:val="bottom"/>
          </w:tcPr>
          <w:p w14:paraId="0B3D377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vAlign w:val="bottom"/>
          </w:tcPr>
          <w:p w14:paraId="46855ED7" w14:textId="72A60048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(134,717)</w:t>
            </w:r>
          </w:p>
        </w:tc>
        <w:tc>
          <w:tcPr>
            <w:tcW w:w="124" w:type="pct"/>
            <w:gridSpan w:val="2"/>
            <w:vAlign w:val="bottom"/>
          </w:tcPr>
          <w:p w14:paraId="0594480F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  <w:vAlign w:val="bottom"/>
          </w:tcPr>
          <w:p w14:paraId="249D14C8" w14:textId="4C4B5CCF" w:rsidR="003723A6" w:rsidRPr="008A5A08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933126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bottom"/>
          </w:tcPr>
          <w:p w14:paraId="7754BEEB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37A3D4B1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707A915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vAlign w:val="bottom"/>
          </w:tcPr>
          <w:p w14:paraId="6BEE3FD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  <w:vAlign w:val="bottom"/>
          </w:tcPr>
          <w:p w14:paraId="2E138082" w14:textId="4C354EC3" w:rsidR="003723A6" w:rsidRPr="003246AB" w:rsidRDefault="00F152F4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92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04,133</w:t>
            </w:r>
          </w:p>
        </w:tc>
        <w:tc>
          <w:tcPr>
            <w:tcW w:w="126" w:type="pct"/>
            <w:gridSpan w:val="2"/>
            <w:vAlign w:val="bottom"/>
          </w:tcPr>
          <w:p w14:paraId="3D35C2A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vAlign w:val="bottom"/>
          </w:tcPr>
          <w:p w14:paraId="52789EA9" w14:textId="0898F0A5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229,341</w:t>
            </w:r>
          </w:p>
        </w:tc>
        <w:tc>
          <w:tcPr>
            <w:tcW w:w="124" w:type="pct"/>
            <w:gridSpan w:val="2"/>
            <w:vAlign w:val="bottom"/>
          </w:tcPr>
          <w:p w14:paraId="786BA31D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  <w:vAlign w:val="bottom"/>
          </w:tcPr>
          <w:p w14:paraId="545D9B0D" w14:textId="0234584E" w:rsidR="003723A6" w:rsidRPr="008A5A08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61223F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bottom"/>
          </w:tcPr>
          <w:p w14:paraId="20FA2681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723A6" w:rsidRPr="008A5A08" w14:paraId="49892362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3235C20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1E91F89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0FA7ED6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4E0CA9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3EC9879B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4642358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20ACBF3D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E313997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17B12B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3AAC002A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D1F55F2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2630FB9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  <w:vAlign w:val="bottom"/>
          </w:tcPr>
          <w:p w14:paraId="40314938" w14:textId="272DF630" w:rsidR="003723A6" w:rsidRPr="008A5A08" w:rsidRDefault="00F927E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335,3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  <w:vAlign w:val="bottom"/>
          </w:tcPr>
          <w:p w14:paraId="3DD2B00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double" w:sz="4" w:space="0" w:color="auto"/>
            </w:tcBorders>
            <w:vAlign w:val="bottom"/>
          </w:tcPr>
          <w:p w14:paraId="56B6D4DA" w14:textId="3EB7C896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448,071</w:t>
            </w:r>
          </w:p>
        </w:tc>
        <w:tc>
          <w:tcPr>
            <w:tcW w:w="124" w:type="pct"/>
            <w:gridSpan w:val="2"/>
            <w:vAlign w:val="bottom"/>
          </w:tcPr>
          <w:p w14:paraId="3F109BC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double" w:sz="4" w:space="0" w:color="auto"/>
            </w:tcBorders>
            <w:vAlign w:val="bottom"/>
          </w:tcPr>
          <w:p w14:paraId="7B348F9B" w14:textId="2D2C596A" w:rsidR="003723A6" w:rsidRPr="008A5A08" w:rsidRDefault="004F5260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A76329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double" w:sz="4" w:space="0" w:color="auto"/>
            </w:tcBorders>
            <w:vAlign w:val="bottom"/>
          </w:tcPr>
          <w:p w14:paraId="1380438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723A6" w:rsidRPr="008A5A08" w14:paraId="4A80DF6D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738F2ED6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5704B0F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A04E84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5950377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756C051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C0BA2F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5788BC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C96BF7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E3BE30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3704" w:rsidRPr="00C146C0" w14:paraId="7680AAED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</w:tcPr>
          <w:p w14:paraId="2136D43E" w14:textId="75BEDC60" w:rsidR="00AD3704" w:rsidRPr="00C146C0" w:rsidRDefault="00AD3704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173" w:type="pct"/>
            <w:gridSpan w:val="5"/>
          </w:tcPr>
          <w:p w14:paraId="4F7915B4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734289A8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pct"/>
            <w:gridSpan w:val="6"/>
          </w:tcPr>
          <w:p w14:paraId="5AA7E81E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704" w:rsidRPr="00C146C0" w14:paraId="18200377" w14:textId="77777777" w:rsidTr="00744ABD">
        <w:trPr>
          <w:gridAfter w:val="1"/>
          <w:wAfter w:w="69" w:type="pct"/>
          <w:trHeight w:val="389"/>
        </w:trPr>
        <w:tc>
          <w:tcPr>
            <w:tcW w:w="2395" w:type="pct"/>
            <w:gridSpan w:val="3"/>
          </w:tcPr>
          <w:p w14:paraId="412A32BE" w14:textId="77777777" w:rsidR="00AD3704" w:rsidRPr="00C146C0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AE98B8D" w14:textId="263FBFC5" w:rsidR="00AD3704" w:rsidRPr="00C146C0" w:rsidRDefault="00F152F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14:paraId="3C9B629C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</w:tcPr>
          <w:p w14:paraId="3022D1F7" w14:textId="592CE9AC" w:rsidR="00AD3704" w:rsidRPr="00C146C0" w:rsidRDefault="00F152F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</w:tcPr>
          <w:p w14:paraId="42DDBBA9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4F750E72" w14:textId="3973B871" w:rsidR="00AD3704" w:rsidRPr="00C146C0" w:rsidRDefault="00F152F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58B81343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28C7E81A" w14:textId="33D15796" w:rsidR="00AD3704" w:rsidRPr="00C146C0" w:rsidRDefault="00F152F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114F9" w:rsidRPr="002114F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D3704" w:rsidRPr="00C146C0" w14:paraId="19756DB0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</w:tcPr>
          <w:p w14:paraId="1F31B3CA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6" w:type="pct"/>
            <w:gridSpan w:val="13"/>
          </w:tcPr>
          <w:p w14:paraId="50CB11C4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BD" w:rsidRPr="00C146C0" w14:paraId="7EF4FFE7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  <w:vAlign w:val="bottom"/>
          </w:tcPr>
          <w:p w14:paraId="48FDB87A" w14:textId="5A7567C2" w:rsidR="00744ABD" w:rsidRPr="00744ABD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4A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="009126F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126F6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9126F6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9126F6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="009126F6" w:rsidRPr="00744A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16" w:type="pct"/>
          </w:tcPr>
          <w:p w14:paraId="489AFB5C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CA9C67E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1830DA52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53429B9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5D315EF2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A14415B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61C18ED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ABD" w:rsidRPr="00C146C0" w14:paraId="57B976D5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  <w:vAlign w:val="bottom"/>
          </w:tcPr>
          <w:p w14:paraId="180A4FE2" w14:textId="312B432F" w:rsidR="00744ABD" w:rsidRPr="00744ABD" w:rsidRDefault="009126F6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744ABD" w:rsidRPr="00744A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="00744ABD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  <w:r w:rsidR="00744ABD" w:rsidRPr="00744AB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44ABD" w:rsidRPr="00744A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516" w:type="pct"/>
          </w:tcPr>
          <w:p w14:paraId="5EA75A7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5460DAC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7B877126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60CADB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7F707F45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9CF72B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467027F3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3704" w:rsidRPr="00C146C0" w14:paraId="2BC72DCB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</w:tcPr>
          <w:p w14:paraId="0110B641" w14:textId="2468719A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</w:tcPr>
          <w:p w14:paraId="792C8C2A" w14:textId="3F6951FE" w:rsidR="00AD3704" w:rsidRPr="00C146C0" w:rsidRDefault="00572BA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D0A1C13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E3CACF" w14:textId="113C03AA" w:rsidR="00AD3704" w:rsidRPr="00C146C0" w:rsidRDefault="0012047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gridSpan w:val="2"/>
          </w:tcPr>
          <w:p w14:paraId="08E8531A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C8AF23" w14:textId="196F1061" w:rsidR="00AD3704" w:rsidRPr="00BD3A32" w:rsidRDefault="004F526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54F3AF60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9BD1AA" w14:textId="2669BC35" w:rsidR="00AD3704" w:rsidRPr="00C146C0" w:rsidRDefault="001F2F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D3704" w:rsidRPr="00C146C0" w14:paraId="5B220FD6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</w:tcPr>
          <w:p w14:paraId="13347FB8" w14:textId="50D6730F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เก้าเดือน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</w:tcPr>
          <w:p w14:paraId="60146772" w14:textId="72591562" w:rsidR="00AD3704" w:rsidRPr="00C146C0" w:rsidRDefault="00902628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9,235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9D163B3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EA70FE" w14:textId="1EB3CEC7" w:rsidR="00AD3704" w:rsidRPr="00C146C0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204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1,554</w:t>
            </w:r>
          </w:p>
        </w:tc>
        <w:tc>
          <w:tcPr>
            <w:tcW w:w="141" w:type="pct"/>
            <w:gridSpan w:val="2"/>
          </w:tcPr>
          <w:p w14:paraId="7CFD8521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E9406C" w14:textId="54D40DB0" w:rsidR="00AD3704" w:rsidRPr="00BD3A32" w:rsidRDefault="004F526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23592569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FCED22" w14:textId="416613B9" w:rsidR="00AD3704" w:rsidRPr="00C146C0" w:rsidRDefault="001F2F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EECCE2" w14:textId="77777777" w:rsidR="00AD3704" w:rsidRPr="008A5A08" w:rsidRDefault="00AD3704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1D2D3E1" w14:textId="1C9C5587" w:rsidR="00AB6C43" w:rsidRPr="008A5A08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8A5A0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ร้อยละ</w:t>
      </w:r>
      <w:r w:rsidR="00572BA0">
        <w:rPr>
          <w:rFonts w:ascii="Angsana New" w:hAnsi="Angsana New" w:cs="Angsana New"/>
          <w:sz w:val="30"/>
          <w:szCs w:val="30"/>
          <w:lang w:val="en-GB"/>
        </w:rPr>
        <w:t xml:space="preserve"> 9.5</w:t>
      </w:r>
      <w:r w:rsidR="008565C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="00AF685F" w:rsidRPr="000802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F685F" w:rsidRPr="00080206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AF68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="00102418"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ร้อยละ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9</w:t>
      </w:r>
      <w:r w:rsidR="008565CC">
        <w:rPr>
          <w:rFonts w:ascii="Angsana New" w:hAnsi="Angsana New" w:cs="Angsana New"/>
          <w:i/>
          <w:iCs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="008565C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ต่อปี)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8A5A08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2114F9" w:rsidRPr="002114F9">
        <w:rPr>
          <w:rFonts w:ascii="Angsana New" w:hAnsi="Angsana New" w:cs="Angsana New"/>
          <w:sz w:val="30"/>
          <w:szCs w:val="30"/>
        </w:rPr>
        <w:t>1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8A5A08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</w:t>
      </w:r>
      <w:r w:rsidRPr="00744AB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 เงินทด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รองจ่ายให้แก่เกษตรกร</w:t>
      </w:r>
      <w:r w:rsidRPr="008A5A08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70173893" w14:textId="77777777" w:rsidR="007D6E3E" w:rsidRPr="008A5A08" w:rsidRDefault="007D6E3E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E25770" w14:textId="2DDB1E47" w:rsidR="002A4F20" w:rsidRDefault="002A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C04BF86" w14:textId="77777777" w:rsidR="008266E3" w:rsidRPr="00687D7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8266E3" w:rsidRPr="00687D73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22E63" w14:textId="7604B686" w:rsidR="004268AA" w:rsidRPr="004268AA" w:rsidRDefault="004268AA" w:rsidP="004268A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10C5D5F" w14:textId="77777777" w:rsidR="004268AA" w:rsidRDefault="004268AA" w:rsidP="00E8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6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771"/>
        <w:gridCol w:w="811"/>
        <w:gridCol w:w="9"/>
        <w:gridCol w:w="822"/>
        <w:gridCol w:w="184"/>
        <w:gridCol w:w="821"/>
        <w:gridCol w:w="15"/>
        <w:gridCol w:w="806"/>
        <w:gridCol w:w="184"/>
        <w:gridCol w:w="851"/>
        <w:gridCol w:w="185"/>
        <w:gridCol w:w="821"/>
        <w:gridCol w:w="184"/>
        <w:gridCol w:w="826"/>
        <w:gridCol w:w="184"/>
        <w:gridCol w:w="821"/>
        <w:gridCol w:w="184"/>
        <w:gridCol w:w="827"/>
        <w:gridCol w:w="184"/>
        <w:gridCol w:w="822"/>
        <w:gridCol w:w="184"/>
        <w:gridCol w:w="831"/>
        <w:gridCol w:w="8"/>
      </w:tblGrid>
      <w:tr w:rsidR="00851369" w:rsidRPr="008A5A08" w14:paraId="7577C722" w14:textId="77777777" w:rsidTr="00045A25">
        <w:trPr>
          <w:cantSplit/>
          <w:trHeight w:val="317"/>
        </w:trPr>
        <w:tc>
          <w:tcPr>
            <w:tcW w:w="1890" w:type="dxa"/>
          </w:tcPr>
          <w:p w14:paraId="5E357D6F" w14:textId="77777777" w:rsidR="00851369" w:rsidRPr="008A5A08" w:rsidRDefault="00851369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51A035C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335" w:type="dxa"/>
            <w:gridSpan w:val="23"/>
          </w:tcPr>
          <w:p w14:paraId="1A882ECA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51369" w:rsidRPr="008A5A08" w14:paraId="31092816" w14:textId="77777777" w:rsidTr="00045A25">
        <w:trPr>
          <w:cantSplit/>
          <w:trHeight w:val="363"/>
        </w:trPr>
        <w:tc>
          <w:tcPr>
            <w:tcW w:w="1890" w:type="dxa"/>
          </w:tcPr>
          <w:p w14:paraId="0F1F55B2" w14:textId="77777777" w:rsidR="00851369" w:rsidRPr="008A5A08" w:rsidRDefault="00851369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27485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1" w:type="dxa"/>
            <w:gridSpan w:val="3"/>
          </w:tcPr>
          <w:p w14:paraId="5801FBA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42" w:type="dxa"/>
            <w:gridSpan w:val="4"/>
          </w:tcPr>
          <w:p w14:paraId="5F1FB4C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1" w:type="dxa"/>
            <w:gridSpan w:val="3"/>
          </w:tcPr>
          <w:p w14:paraId="5E66BC83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265ACA5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411B398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362379F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0A0B48A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DEF30E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0C338F32" w14:textId="6FF8D7A1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47E1B1A6" w14:textId="77777777" w:rsidTr="00045A25">
        <w:trPr>
          <w:cantSplit/>
          <w:trHeight w:val="363"/>
        </w:trPr>
        <w:tc>
          <w:tcPr>
            <w:tcW w:w="1890" w:type="dxa"/>
          </w:tcPr>
          <w:p w14:paraId="4753B34D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440" w:type="dxa"/>
          </w:tcPr>
          <w:p w14:paraId="71126C9B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1" w:type="dxa"/>
            <w:gridSpan w:val="3"/>
          </w:tcPr>
          <w:p w14:paraId="4DEFE7B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2" w:type="dxa"/>
            <w:gridSpan w:val="4"/>
          </w:tcPr>
          <w:p w14:paraId="0799165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1" w:type="dxa"/>
            <w:gridSpan w:val="3"/>
          </w:tcPr>
          <w:p w14:paraId="16FB170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39AEE79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5F8793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284EB3C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6E54BF9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444741A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7CAE5AE3" w14:textId="485D1F5B" w:rsidR="00851369" w:rsidRPr="007A325F" w:rsidRDefault="00331DBE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เก้าเดือน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สิ้นสุดวันที่</w:t>
            </w:r>
          </w:p>
        </w:tc>
      </w:tr>
      <w:tr w:rsidR="00AD3704" w:rsidRPr="008A5A08" w14:paraId="4BF69CB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2FF511D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67BB76F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2969039B" w14:textId="17A7E8A5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11" w:type="dxa"/>
          </w:tcPr>
          <w:p w14:paraId="3CBC12A6" w14:textId="28A2D42B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1" w:type="dxa"/>
            <w:gridSpan w:val="2"/>
          </w:tcPr>
          <w:p w14:paraId="16242CC5" w14:textId="270C1B07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04D6397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967510A" w14:textId="1685C2BB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21" w:type="dxa"/>
            <w:gridSpan w:val="2"/>
          </w:tcPr>
          <w:p w14:paraId="7B9CB90E" w14:textId="3A329F80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467458C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787EAC85" w14:textId="30B15F6C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2EAD6F8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E9CD979" w14:textId="6A9588B0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724FD6B6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7BED0990" w14:textId="522D9406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F94C67B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198F4F8D" w14:textId="59DDC7E0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29EB9929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E5F7191" w14:textId="12853AE3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3E949FF1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6C8B957" w14:textId="23BAA3D3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D7B21D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37CCEEEC" w14:textId="07F59217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AD3704" w:rsidRPr="008A5A08" w14:paraId="6954C0DD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3868F87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2E108176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16E0DF95" w14:textId="297A29FE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11" w:type="dxa"/>
          </w:tcPr>
          <w:p w14:paraId="4BEE2295" w14:textId="631C8179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1" w:type="dxa"/>
            <w:gridSpan w:val="2"/>
          </w:tcPr>
          <w:p w14:paraId="09B1849A" w14:textId="2D5D987A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A38AC9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B41C983" w14:textId="32315EF1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21" w:type="dxa"/>
            <w:gridSpan w:val="2"/>
          </w:tcPr>
          <w:p w14:paraId="55DC8A52" w14:textId="3B45B332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8B33CA4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5F2A12AD" w14:textId="7EF7A259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C1B726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400C769" w14:textId="3B7960CC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CEEF9DC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56F44A5B" w14:textId="57311B8A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4D5724D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B8EEDBB" w14:textId="4C3D9C40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542FF3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5CA7B" w14:textId="022FDC8D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5E75A0EE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1ABB8E7" w14:textId="2C3CEC76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3E16C1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49FC2643" w14:textId="47B149B8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AD3704" w:rsidRPr="008A5A08" w14:paraId="3EF33D4A" w14:textId="77777777" w:rsidTr="00045A25">
        <w:trPr>
          <w:cantSplit/>
          <w:trHeight w:val="317"/>
        </w:trPr>
        <w:tc>
          <w:tcPr>
            <w:tcW w:w="1890" w:type="dxa"/>
          </w:tcPr>
          <w:p w14:paraId="7377C70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551B7B8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1" w:type="dxa"/>
            <w:gridSpan w:val="3"/>
          </w:tcPr>
          <w:p w14:paraId="72120C7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44" w:type="dxa"/>
            <w:gridSpan w:val="20"/>
          </w:tcPr>
          <w:p w14:paraId="3974552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AD3704" w:rsidRPr="008A5A08" w14:paraId="13C10688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1483195A" w14:textId="77777777" w:rsidR="00AD3704" w:rsidRPr="008A5A08" w:rsidRDefault="00AD3704" w:rsidP="00AD370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0470408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77D2B33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93188E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31" w:type="dxa"/>
            <w:gridSpan w:val="2"/>
          </w:tcPr>
          <w:p w14:paraId="2C5D52E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341DA4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05FD3B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14:paraId="574B2D3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A116C5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9773B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3E325FF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83EA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4A76D4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618C90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5FE5429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938C9B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2A02F8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D109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583091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F0077B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FFDA8E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144B42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EC1C81" w:rsidRPr="008A5A08" w14:paraId="1CF50E2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6F243D43" w14:textId="77777777" w:rsidR="00EC1C81" w:rsidRDefault="00EC1C81" w:rsidP="00EC1C81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C4F1379" w14:textId="77777777" w:rsidR="00EC1C81" w:rsidRPr="008A5A08" w:rsidRDefault="00EC1C81" w:rsidP="00EC1C81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60AAE498" w14:textId="623CC7F5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71" w:type="dxa"/>
          </w:tcPr>
          <w:p w14:paraId="6E3F286B" w14:textId="619D21E5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11" w:type="dxa"/>
          </w:tcPr>
          <w:p w14:paraId="07FE8E74" w14:textId="6EEBF227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31" w:type="dxa"/>
            <w:gridSpan w:val="2"/>
          </w:tcPr>
          <w:p w14:paraId="4BABBC1A" w14:textId="77A916F8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</w:tcPr>
          <w:p w14:paraId="165C019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2B6F1DF" w14:textId="129FB50E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821" w:type="dxa"/>
            <w:gridSpan w:val="2"/>
          </w:tcPr>
          <w:p w14:paraId="1F69F24C" w14:textId="3A404193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  <w:vAlign w:val="bottom"/>
          </w:tcPr>
          <w:p w14:paraId="3E8111D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78975DB1" w14:textId="4FAD651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5" w:type="dxa"/>
          </w:tcPr>
          <w:p w14:paraId="61F24CA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7739E87" w14:textId="4B32178A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955E3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24B134F" w14:textId="18B9F7F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530763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F33345C" w14:textId="638CFAF6" w:rsidR="00EC1C81" w:rsidRPr="008A5A08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3A6C58E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699A9710" w14:textId="2630D2A5" w:rsidR="00EC1C81" w:rsidRPr="008A5A08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AA22D2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AAB4A65" w14:textId="3F75652D" w:rsidR="00EC1C81" w:rsidRPr="00707EF1" w:rsidRDefault="00F152F4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4" w:type="dxa"/>
          </w:tcPr>
          <w:p w14:paraId="4851EFF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A709AF3" w14:textId="1E686791" w:rsidR="00EC1C81" w:rsidRPr="008A5A08" w:rsidRDefault="00FA73D9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EC1C81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</w:tr>
      <w:tr w:rsidR="00EC1C81" w:rsidRPr="008A5A08" w14:paraId="3DF470B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002DD381" w14:textId="77777777" w:rsidR="00EC1C81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14:paraId="7917B8B4" w14:textId="77777777" w:rsidR="00EC1C81" w:rsidRPr="008A5A08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440" w:type="dxa"/>
          </w:tcPr>
          <w:p w14:paraId="1E15BE1E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771" w:type="dxa"/>
          </w:tcPr>
          <w:p w14:paraId="6BC290AF" w14:textId="642A30F2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23573C0" w14:textId="1B17FDBF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7A64F0F" w14:textId="2CE32680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4233E92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C83B2C3" w14:textId="343845D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821" w:type="dxa"/>
            <w:gridSpan w:val="2"/>
          </w:tcPr>
          <w:p w14:paraId="436DD4E1" w14:textId="4E20825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  <w:vAlign w:val="bottom"/>
          </w:tcPr>
          <w:p w14:paraId="678CA71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19F3C22E" w14:textId="36E3894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5" w:type="dxa"/>
          </w:tcPr>
          <w:p w14:paraId="376D0C7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6D8516F0" w14:textId="5BBDE8B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5CDD4D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46C4733" w14:textId="7D3C0A5E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8F467B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33B9872" w14:textId="6374F4E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6054136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1478FC8F" w14:textId="3F63A40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007DBEE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7310C222" w14:textId="5B453271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F490F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56AD184" w14:textId="58ABB019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25F4B41E" w14:textId="77777777" w:rsidTr="00045A25">
        <w:trPr>
          <w:gridAfter w:val="1"/>
          <w:wAfter w:w="8" w:type="dxa"/>
          <w:cantSplit/>
          <w:trHeight w:val="621"/>
        </w:trPr>
        <w:tc>
          <w:tcPr>
            <w:tcW w:w="1890" w:type="dxa"/>
          </w:tcPr>
          <w:p w14:paraId="65962747" w14:textId="77777777" w:rsidR="00EC1C81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14:paraId="4C6DAB1B" w14:textId="77777777" w:rsidR="00EC1C81" w:rsidRPr="008A5A08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2649FC42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771" w:type="dxa"/>
          </w:tcPr>
          <w:p w14:paraId="026C6D76" w14:textId="41A49D30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14AFEC36" w14:textId="5C14E6C6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C058AC4" w14:textId="2148C07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3BA9660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CBD13A8" w14:textId="2F60E4AB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821" w:type="dxa"/>
            <w:gridSpan w:val="2"/>
          </w:tcPr>
          <w:p w14:paraId="2CA7F571" w14:textId="5035FB15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  <w:vAlign w:val="bottom"/>
          </w:tcPr>
          <w:p w14:paraId="427FA89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3674BAEC" w14:textId="69E536B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5" w:type="dxa"/>
          </w:tcPr>
          <w:p w14:paraId="3733BD7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56F73306" w14:textId="1F96922C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6D560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5189429F" w14:textId="162E4CDB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CDBAE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4892F41" w14:textId="18E418F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1DE68E9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0F8A5EC" w14:textId="2777FC8C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4E0226A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390A470" w14:textId="08ACEE19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F012E2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B53B934" w14:textId="159BC1E2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2B2FE3BD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37AEAD87" w14:textId="77777777" w:rsidR="00EC1C81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14:paraId="4343EA96" w14:textId="77777777" w:rsidR="00EC1C81" w:rsidRPr="008A5A08" w:rsidRDefault="00EC1C81" w:rsidP="00EC1C8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440" w:type="dxa"/>
          </w:tcPr>
          <w:p w14:paraId="3E4DFA21" w14:textId="202A38ED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การวิจัยโรคและผลิตวัคซีนรักษาสัตว์</w:t>
            </w:r>
          </w:p>
        </w:tc>
        <w:tc>
          <w:tcPr>
            <w:tcW w:w="771" w:type="dxa"/>
          </w:tcPr>
          <w:p w14:paraId="191A6DF9" w14:textId="632F1C24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5F9A75A" w14:textId="1CFEBBD7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595DC84" w14:textId="7F0C3F0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1139B65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E149073" w14:textId="02A8C92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821" w:type="dxa"/>
            <w:gridSpan w:val="2"/>
          </w:tcPr>
          <w:p w14:paraId="25F6871C" w14:textId="41EE318A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7DAA166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12AA0CD" w14:textId="1E74C71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5" w:type="dxa"/>
          </w:tcPr>
          <w:p w14:paraId="5B67864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644C8" w14:textId="6E7270F5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8D9717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48E1CC26" w14:textId="0C549F35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61AE6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36BEAF9" w14:textId="019F57F0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6E22389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1E19C13" w14:textId="0EE32A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372D46C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F009A14" w14:textId="6D36EEC6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523D90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B4A446D" w14:textId="5C51E7C9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0E4AD44E" w14:textId="77777777" w:rsidTr="00B76BEE">
        <w:trPr>
          <w:gridAfter w:val="1"/>
          <w:wAfter w:w="8" w:type="dxa"/>
          <w:cantSplit/>
          <w:trHeight w:val="641"/>
        </w:trPr>
        <w:tc>
          <w:tcPr>
            <w:tcW w:w="1890" w:type="dxa"/>
          </w:tcPr>
          <w:p w14:paraId="674090D7" w14:textId="77777777" w:rsidR="00EC1C81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14:paraId="5A4D6D99" w14:textId="7FD58B01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2B70CF52" w14:textId="33C3F688" w:rsidR="00EC1C81" w:rsidRPr="00B76BEE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14:paraId="21CE3ECE" w14:textId="4FD5CEE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92" w:right="-79" w:hanging="16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0272E50F" w14:textId="21578BE3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0CCA1445" w14:textId="7FB98889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F78562C" w14:textId="13DB4A1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068EBC0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CF1E46" w14:textId="587DBD7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21" w:type="dxa"/>
            <w:gridSpan w:val="2"/>
          </w:tcPr>
          <w:p w14:paraId="20C927D7" w14:textId="69EF5DF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600A36B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2E24C53" w14:textId="14598078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5" w:type="dxa"/>
          </w:tcPr>
          <w:p w14:paraId="3E96BBF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37B57B80" w14:textId="3764521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(141)</w:t>
            </w:r>
          </w:p>
        </w:tc>
        <w:tc>
          <w:tcPr>
            <w:tcW w:w="184" w:type="dxa"/>
          </w:tcPr>
          <w:p w14:paraId="484FB1A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345EE01B" w14:textId="4BB198A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(137)</w:t>
            </w:r>
          </w:p>
        </w:tc>
        <w:tc>
          <w:tcPr>
            <w:tcW w:w="184" w:type="dxa"/>
          </w:tcPr>
          <w:p w14:paraId="36C84B7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D04F8E4" w14:textId="58FD443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39</w:t>
            </w:r>
          </w:p>
        </w:tc>
        <w:tc>
          <w:tcPr>
            <w:tcW w:w="184" w:type="dxa"/>
          </w:tcPr>
          <w:p w14:paraId="02CD0DB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0F92B7A9" w14:textId="3BD87BE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43</w:t>
            </w:r>
          </w:p>
        </w:tc>
        <w:tc>
          <w:tcPr>
            <w:tcW w:w="184" w:type="dxa"/>
          </w:tcPr>
          <w:p w14:paraId="0A9C940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3E6D164" w14:textId="6F731CE2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8FBB9C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2C13CA76" w14:textId="27D7DC12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05DCD2E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67BF7A18" w14:textId="6DFF2D04" w:rsidR="00EC1C81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14:paraId="37BBC8AE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440" w:type="dxa"/>
          </w:tcPr>
          <w:p w14:paraId="3A0E8C82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71" w:type="dxa"/>
          </w:tcPr>
          <w:p w14:paraId="09AA058D" w14:textId="369E5224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5AA395BD" w14:textId="2C49E083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50B4513F" w14:textId="5EB6E82A" w:rsidR="00EC1C81" w:rsidRPr="008A5A08" w:rsidRDefault="00EC1C81" w:rsidP="00EC1C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309DB2B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DD94E9" w14:textId="07A55A00" w:rsidR="00EC1C81" w:rsidRPr="008A5A08" w:rsidRDefault="00EC1C81" w:rsidP="00EC1C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821" w:type="dxa"/>
            <w:gridSpan w:val="2"/>
          </w:tcPr>
          <w:p w14:paraId="4BA6693D" w14:textId="1EF4969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4A2024A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4E2AC5D3" w14:textId="10E9233C" w:rsidR="00EC1C81" w:rsidRPr="008A5A08" w:rsidRDefault="00EC1C81" w:rsidP="00EC1C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5" w:type="dxa"/>
          </w:tcPr>
          <w:p w14:paraId="59F4217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05B4CF11" w14:textId="1EAD927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7863D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99A1BF3" w14:textId="036A79D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82EF6A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CB8E8B7" w14:textId="072FBEE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CC486F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A7AFE22" w14:textId="075E9E0B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B744BF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7935F54" w14:textId="2E280D27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BBD0BA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E7411D4" w14:textId="040185FF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14:paraId="7D4D4DA6" w14:textId="77777777" w:rsidR="00851369" w:rsidRDefault="00851369" w:rsidP="007E00B7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Cs w:val="22"/>
          <w:cs/>
          <w:lang w:bidi="th-TH"/>
        </w:rPr>
        <w:sectPr w:rsidR="00851369" w:rsidSect="0037289F">
          <w:footerReference w:type="default" r:id="rId14"/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03939614" w14:textId="77777777" w:rsidR="00BD6CDA" w:rsidRPr="00E83BDA" w:rsidRDefault="00BD6CDA" w:rsidP="00122F9A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147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781"/>
        <w:gridCol w:w="816"/>
        <w:gridCol w:w="6"/>
        <w:gridCol w:w="845"/>
        <w:gridCol w:w="184"/>
        <w:gridCol w:w="836"/>
        <w:gridCol w:w="834"/>
        <w:gridCol w:w="184"/>
        <w:gridCol w:w="870"/>
        <w:gridCol w:w="184"/>
        <w:gridCol w:w="834"/>
        <w:gridCol w:w="184"/>
        <w:gridCol w:w="836"/>
        <w:gridCol w:w="184"/>
        <w:gridCol w:w="834"/>
        <w:gridCol w:w="184"/>
        <w:gridCol w:w="836"/>
        <w:gridCol w:w="184"/>
        <w:gridCol w:w="834"/>
        <w:gridCol w:w="184"/>
        <w:gridCol w:w="824"/>
        <w:gridCol w:w="20"/>
      </w:tblGrid>
      <w:tr w:rsidR="00851369" w:rsidRPr="008A5A08" w14:paraId="767D6408" w14:textId="77777777" w:rsidTr="00B84F0F">
        <w:trPr>
          <w:cantSplit/>
          <w:trHeight w:val="354"/>
          <w:tblHeader/>
        </w:trPr>
        <w:tc>
          <w:tcPr>
            <w:tcW w:w="1890" w:type="dxa"/>
          </w:tcPr>
          <w:p w14:paraId="7246C1EF" w14:textId="77777777" w:rsidR="00851369" w:rsidRPr="008A5A08" w:rsidRDefault="00851369" w:rsidP="005D4A8B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8AEE2E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478" w:type="dxa"/>
            <w:gridSpan w:val="22"/>
          </w:tcPr>
          <w:p w14:paraId="426D4F06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851369" w:rsidRPr="008A5A08" w14:paraId="75DC834E" w14:textId="77777777" w:rsidTr="00B84F0F">
        <w:trPr>
          <w:gridAfter w:val="1"/>
          <w:wAfter w:w="20" w:type="dxa"/>
          <w:cantSplit/>
          <w:trHeight w:val="354"/>
          <w:tblHeader/>
        </w:trPr>
        <w:tc>
          <w:tcPr>
            <w:tcW w:w="1890" w:type="dxa"/>
          </w:tcPr>
          <w:p w14:paraId="4373725B" w14:textId="77777777" w:rsidR="00851369" w:rsidRPr="008A5A08" w:rsidRDefault="00851369" w:rsidP="00E83BDA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F6D2D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2"/>
          </w:tcPr>
          <w:p w14:paraId="600ACAC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71" w:type="dxa"/>
            <w:gridSpan w:val="4"/>
          </w:tcPr>
          <w:p w14:paraId="191177C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  <w:gridSpan w:val="3"/>
          </w:tcPr>
          <w:p w14:paraId="4E2BE394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4C6950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514F4B5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A0910E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78D9794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4A0D939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5E323AE" w14:textId="4634AD0A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5F217025" w14:textId="77777777" w:rsidTr="00B84F0F">
        <w:trPr>
          <w:gridAfter w:val="1"/>
          <w:wAfter w:w="20" w:type="dxa"/>
          <w:cantSplit/>
          <w:trHeight w:val="354"/>
          <w:tblHeader/>
        </w:trPr>
        <w:tc>
          <w:tcPr>
            <w:tcW w:w="1890" w:type="dxa"/>
          </w:tcPr>
          <w:p w14:paraId="27A630E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350" w:type="dxa"/>
          </w:tcPr>
          <w:p w14:paraId="2DAF31F0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7" w:type="dxa"/>
            <w:gridSpan w:val="2"/>
          </w:tcPr>
          <w:p w14:paraId="7D4E3DF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71" w:type="dxa"/>
            <w:gridSpan w:val="4"/>
          </w:tcPr>
          <w:p w14:paraId="3DAB7B2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88" w:type="dxa"/>
            <w:gridSpan w:val="3"/>
          </w:tcPr>
          <w:p w14:paraId="769F718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5DD378B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14CB370A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530B2857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6E1763CD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125C934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48AE28A" w14:textId="143C6BF9" w:rsidR="00851369" w:rsidRPr="008A5A08" w:rsidRDefault="00331DBE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เก้าเดือน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สิ้นสุดวันที่</w:t>
            </w:r>
          </w:p>
        </w:tc>
      </w:tr>
      <w:tr w:rsidR="00AD3704" w:rsidRPr="008A5A08" w14:paraId="5E8F28FB" w14:textId="77777777" w:rsidTr="00B84F0F">
        <w:trPr>
          <w:gridAfter w:val="1"/>
          <w:wAfter w:w="20" w:type="dxa"/>
          <w:cantSplit/>
          <w:trHeight w:val="354"/>
          <w:tblHeader/>
        </w:trPr>
        <w:tc>
          <w:tcPr>
            <w:tcW w:w="1890" w:type="dxa"/>
          </w:tcPr>
          <w:p w14:paraId="4A6FDD2E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4085165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7664F735" w14:textId="4E27E6D0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2" w:type="dxa"/>
            <w:gridSpan w:val="2"/>
          </w:tcPr>
          <w:p w14:paraId="1A6CAC4F" w14:textId="780BA0E9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45" w:type="dxa"/>
          </w:tcPr>
          <w:p w14:paraId="561B1682" w14:textId="6E642ED0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83B61D3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924CB5F" w14:textId="5001E806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4" w:type="dxa"/>
          </w:tcPr>
          <w:p w14:paraId="239ACEAF" w14:textId="7AC909E2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04F7DAE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394B245" w14:textId="4DC05D8E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6A87D44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E8D355" w14:textId="76F582AB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A004EA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8D6305D" w14:textId="79E4B73C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C0A358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EB367E8" w14:textId="58AA1EF7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43A62B83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8E020B9" w14:textId="4C1121E8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295434C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1E79420F" w14:textId="7D8B89C4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2CE800C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B72CF7F" w14:textId="0E2C7F8A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AD3704" w:rsidRPr="008A5A08" w14:paraId="0D5CDC1F" w14:textId="77777777" w:rsidTr="00B84F0F">
        <w:trPr>
          <w:gridAfter w:val="1"/>
          <w:wAfter w:w="20" w:type="dxa"/>
          <w:cantSplit/>
          <w:trHeight w:val="354"/>
          <w:tblHeader/>
        </w:trPr>
        <w:tc>
          <w:tcPr>
            <w:tcW w:w="1890" w:type="dxa"/>
          </w:tcPr>
          <w:p w14:paraId="20D8152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1CAF7D1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2EC5459A" w14:textId="60AFF60B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22" w:type="dxa"/>
            <w:gridSpan w:val="2"/>
          </w:tcPr>
          <w:p w14:paraId="610BF7BD" w14:textId="76FF3F26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45" w:type="dxa"/>
          </w:tcPr>
          <w:p w14:paraId="232C02DA" w14:textId="14AE67D3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761BF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01BCA77" w14:textId="6A425F44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4" w:type="dxa"/>
          </w:tcPr>
          <w:p w14:paraId="55331B1C" w14:textId="2EDCC36C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24A3DFE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DD0AB5B" w14:textId="03810127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94A9C2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0E5437D8" w14:textId="70623E67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FEF002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EE4E7B4" w14:textId="303E1027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4E99A594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71F9A7" w14:textId="586CC84E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83622B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D59F80B" w14:textId="0DB2CCB4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F8D917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5126968" w14:textId="51ADA35D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E62993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79BC18B" w14:textId="5E676007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AD3704" w:rsidRPr="008A5A08" w14:paraId="3CEEE63E" w14:textId="77777777" w:rsidTr="00B84F0F">
        <w:trPr>
          <w:cantSplit/>
          <w:trHeight w:val="354"/>
          <w:tblHeader/>
        </w:trPr>
        <w:tc>
          <w:tcPr>
            <w:tcW w:w="1890" w:type="dxa"/>
          </w:tcPr>
          <w:p w14:paraId="3E7556F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369558E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7" w:type="dxa"/>
            <w:gridSpan w:val="2"/>
          </w:tcPr>
          <w:p w14:paraId="51625C9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881" w:type="dxa"/>
            <w:gridSpan w:val="20"/>
          </w:tcPr>
          <w:p w14:paraId="4585E6A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EC1C81" w:rsidRPr="008A5A08" w14:paraId="3FE7369B" w14:textId="77777777" w:rsidTr="00B84F0F">
        <w:trPr>
          <w:gridAfter w:val="1"/>
          <w:wAfter w:w="20" w:type="dxa"/>
          <w:cantSplit/>
          <w:trHeight w:val="1232"/>
        </w:trPr>
        <w:tc>
          <w:tcPr>
            <w:tcW w:w="1890" w:type="dxa"/>
          </w:tcPr>
          <w:p w14:paraId="2B2F6CC3" w14:textId="77777777" w:rsidR="00EC1C81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14:paraId="26A4B561" w14:textId="556C31AE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7CF0C2E" w14:textId="3994D994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jc w:val="both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พลาสติกและกระสอบสาน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</w:t>
            </w:r>
          </w:p>
        </w:tc>
        <w:tc>
          <w:tcPr>
            <w:tcW w:w="781" w:type="dxa"/>
          </w:tcPr>
          <w:p w14:paraId="5A48B174" w14:textId="57807B91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31CC9F76" w14:textId="6902F8F3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0E3010" w14:textId="00FA903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4556802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227EFD56" w14:textId="32156F4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834" w:type="dxa"/>
          </w:tcPr>
          <w:p w14:paraId="7CC98350" w14:textId="5B41C27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59BF814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2D0873F" w14:textId="7B5B9B7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4E143A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0EDD169" w14:textId="3E9A6FD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E877E4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F03B75E" w14:textId="0467EA71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C9E61B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2316CD9F" w14:textId="60201DDB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CDB0C1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A6B2166" w14:textId="2199AC2C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AED207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60464D4" w14:textId="7C89E318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19CF7C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5DDB44B2" w14:textId="1F6ED38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1AD52013" w14:textId="77777777" w:rsidTr="00B84F0F">
        <w:trPr>
          <w:gridAfter w:val="1"/>
          <w:wAfter w:w="20" w:type="dxa"/>
          <w:cantSplit/>
          <w:trHeight w:val="626"/>
        </w:trPr>
        <w:tc>
          <w:tcPr>
            <w:tcW w:w="1890" w:type="dxa"/>
          </w:tcPr>
          <w:p w14:paraId="121ECB43" w14:textId="77777777" w:rsidR="00EC1C81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14:paraId="1E900515" w14:textId="426891DF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61FB68C" w14:textId="40B0EB42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98" w:right="-79" w:hanging="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0814B4ED" w14:textId="77114888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1D6DA7CA" w14:textId="0EC1FCAA" w:rsidR="00EC1C81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CAB2FF" w14:textId="089743F9" w:rsidR="00EC1C81" w:rsidRPr="00015650" w:rsidRDefault="002A3299" w:rsidP="007D0D5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="00FD6E8A" w:rsidRPr="005842DF">
              <w:rPr>
                <w:rFonts w:ascii="Angsana New" w:hAnsi="Angsana New" w:cs="Angsana New"/>
                <w:szCs w:val="22"/>
                <w:lang w:bidi="th-TH"/>
              </w:rPr>
              <w:t>9</w:t>
            </w:r>
          </w:p>
        </w:tc>
        <w:tc>
          <w:tcPr>
            <w:tcW w:w="184" w:type="dxa"/>
          </w:tcPr>
          <w:p w14:paraId="0541A679" w14:textId="77777777" w:rsidR="00EC1C81" w:rsidRPr="00015650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29C2E86" w14:textId="4306B304" w:rsidR="00EC1C81" w:rsidRPr="00015650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15650"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834" w:type="dxa"/>
          </w:tcPr>
          <w:p w14:paraId="7CB197DA" w14:textId="49FD6391" w:rsidR="00EC1C81" w:rsidRPr="00015650" w:rsidRDefault="005842DF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A0654E">
              <w:rPr>
                <w:rFonts w:ascii="Angsana New" w:hAnsi="Angsana New" w:cs="Angsana New"/>
                <w:szCs w:val="22"/>
                <w:lang w:bidi="th-TH"/>
              </w:rPr>
              <w:t>3</w:t>
            </w:r>
            <w:r w:rsidR="00EC1C81" w:rsidRPr="00A0654E">
              <w:rPr>
                <w:rFonts w:ascii="Angsana New" w:hAnsi="Angsana New" w:cs="Angsana New"/>
                <w:szCs w:val="22"/>
                <w:lang w:bidi="th-TH"/>
              </w:rPr>
              <w:t>29</w:t>
            </w:r>
          </w:p>
        </w:tc>
        <w:tc>
          <w:tcPr>
            <w:tcW w:w="184" w:type="dxa"/>
          </w:tcPr>
          <w:p w14:paraId="441B89D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6F8402DA" w14:textId="730E6F33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366E47C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3FC55ED0" w14:textId="45C29C7F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1D3152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9DF267F" w14:textId="0BCCF410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0D4D23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F918063" w14:textId="03FA55F4" w:rsidR="00EC1C81" w:rsidRPr="008A5A08" w:rsidRDefault="000D265F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</w:t>
            </w:r>
            <w:r w:rsidR="00EC1C81">
              <w:rPr>
                <w:rFonts w:ascii="Angsana New" w:hAnsi="Angsana New" w:cs="Angsana New"/>
                <w:szCs w:val="22"/>
                <w:lang w:bidi="th-TH"/>
              </w:rPr>
              <w:t>29</w:t>
            </w:r>
          </w:p>
        </w:tc>
        <w:tc>
          <w:tcPr>
            <w:tcW w:w="184" w:type="dxa"/>
          </w:tcPr>
          <w:p w14:paraId="3BF7523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A19284D" w14:textId="50BBB917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522BC72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484BB79" w14:textId="50DA1DB5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318FEA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10EE2383" w14:textId="4CB898CC" w:rsidR="00EC1C81" w:rsidRDefault="00EC1C81" w:rsidP="00EC1C8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4B2D54FD" w14:textId="77777777" w:rsidTr="00B84F0F">
        <w:trPr>
          <w:gridAfter w:val="1"/>
          <w:wAfter w:w="20" w:type="dxa"/>
          <w:cantSplit/>
          <w:trHeight w:val="626"/>
        </w:trPr>
        <w:tc>
          <w:tcPr>
            <w:tcW w:w="1890" w:type="dxa"/>
          </w:tcPr>
          <w:p w14:paraId="2426BF4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7D8436D7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81" w:type="dxa"/>
          </w:tcPr>
          <w:p w14:paraId="249939D4" w14:textId="6D1887F5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254C434C" w14:textId="22BBC793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9BE86CF" w14:textId="69418B38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1D46A8F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ACDBA11" w14:textId="13FA4522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34" w:type="dxa"/>
          </w:tcPr>
          <w:p w14:paraId="0167F4F2" w14:textId="71BA43D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0C2CA86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8464680" w14:textId="0419E92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2B0B66D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7623FB" w14:textId="55FA8FD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4F47C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5680D18A" w14:textId="0C571222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6F382D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6EF0E34" w14:textId="1367623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7C00BF2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3B201FA" w14:textId="31CD7B1E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1F02A05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CD5516" w14:textId="118FC12E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</w:t>
            </w:r>
            <w:r w:rsidR="00FA73D9" w:rsidRPr="00FA73D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bidi="th-TH"/>
              </w:rPr>
              <w:t>4</w:t>
            </w:r>
          </w:p>
        </w:tc>
        <w:tc>
          <w:tcPr>
            <w:tcW w:w="184" w:type="dxa"/>
          </w:tcPr>
          <w:p w14:paraId="5A460B0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4C21E3C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316316D1" w14:textId="77777777" w:rsidTr="00B84F0F">
        <w:trPr>
          <w:gridAfter w:val="1"/>
          <w:wAfter w:w="20" w:type="dxa"/>
          <w:cantSplit/>
          <w:trHeight w:val="626"/>
        </w:trPr>
        <w:tc>
          <w:tcPr>
            <w:tcW w:w="1890" w:type="dxa"/>
          </w:tcPr>
          <w:p w14:paraId="2522511E" w14:textId="77777777" w:rsidR="00EC1C81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14:paraId="308EB24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D5956F4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81" w:type="dxa"/>
          </w:tcPr>
          <w:p w14:paraId="50B84BA6" w14:textId="216901BB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93.99</w:t>
            </w:r>
          </w:p>
        </w:tc>
        <w:tc>
          <w:tcPr>
            <w:tcW w:w="822" w:type="dxa"/>
            <w:gridSpan w:val="2"/>
          </w:tcPr>
          <w:p w14:paraId="493AECEE" w14:textId="7FBC6F28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4A04731" w14:textId="1286D653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43D80FB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2E0F06C" w14:textId="03BAE841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34" w:type="dxa"/>
          </w:tcPr>
          <w:p w14:paraId="1A743781" w14:textId="765E30CA" w:rsidR="00EC1C81" w:rsidRPr="008A5A08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470</w:t>
            </w:r>
          </w:p>
        </w:tc>
        <w:tc>
          <w:tcPr>
            <w:tcW w:w="184" w:type="dxa"/>
          </w:tcPr>
          <w:p w14:paraId="7782024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519EB416" w14:textId="5F239B2B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06F9CB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4DBE175" w14:textId="086D5E43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265428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1B747DB" w14:textId="7A8F21A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4C899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646D79E" w14:textId="53FA863E" w:rsidR="00EC1C81" w:rsidRPr="008A5A08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470</w:t>
            </w:r>
          </w:p>
        </w:tc>
        <w:tc>
          <w:tcPr>
            <w:tcW w:w="184" w:type="dxa"/>
          </w:tcPr>
          <w:p w14:paraId="26CAB4F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498D6F80" w14:textId="17AA83D3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1FB606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3AF617C" w14:textId="77EC30F0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A3B9FB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0C6C4A1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7780EAFA" w14:textId="77777777" w:rsidTr="00B84F0F">
        <w:trPr>
          <w:gridAfter w:val="1"/>
          <w:wAfter w:w="20" w:type="dxa"/>
          <w:cantSplit/>
          <w:trHeight w:val="605"/>
        </w:trPr>
        <w:tc>
          <w:tcPr>
            <w:tcW w:w="1890" w:type="dxa"/>
          </w:tcPr>
          <w:p w14:paraId="3537115F" w14:textId="7F7462E6" w:rsidR="00EC1C81" w:rsidRPr="000609B2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0609B2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กรีน </w:t>
            </w:r>
          </w:p>
          <w:p w14:paraId="614BAE3E" w14:textId="25B58E6D" w:rsidR="00EC1C81" w:rsidRPr="00471B40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เอน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เนอร์จี้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</w:p>
        </w:tc>
        <w:tc>
          <w:tcPr>
            <w:tcW w:w="1350" w:type="dxa"/>
          </w:tcPr>
          <w:p w14:paraId="2F687351" w14:textId="7CB1A958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-82" w:right="-79" w:firstLine="8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4774E67C" w14:textId="590A8AB5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6ABAFAEF" w14:textId="7A9B62A2" w:rsidR="00EC1C81" w:rsidRPr="008A5A08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2239A580" w14:textId="59D8EA65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188EF0F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EBE5EC3" w14:textId="47C3CA0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834" w:type="dxa"/>
          </w:tcPr>
          <w:p w14:paraId="2846396E" w14:textId="08B78F43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2915FB9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4B61A666" w14:textId="70D1651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7C396906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17F0071" w14:textId="66C5EF6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4040D33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11F452A8" w14:textId="11DF6922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6513B0C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F728409" w14:textId="45E17C1E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274025C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2F5712B" w14:textId="4564EC5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7D037BD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09B23B80" w14:textId="3B1E6358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5A15C1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A55C55A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14DBA570" w14:textId="77777777" w:rsidTr="00B84F0F">
        <w:trPr>
          <w:gridAfter w:val="1"/>
          <w:wAfter w:w="20" w:type="dxa"/>
          <w:cantSplit/>
          <w:trHeight w:val="626"/>
        </w:trPr>
        <w:tc>
          <w:tcPr>
            <w:tcW w:w="1890" w:type="dxa"/>
          </w:tcPr>
          <w:p w14:paraId="27C37E7F" w14:textId="77777777" w:rsidR="00EC1C81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14:paraId="11D8836A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A36329B" w14:textId="77777777" w:rsidR="00EC1C81" w:rsidRPr="008A5A08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781" w:type="dxa"/>
          </w:tcPr>
          <w:p w14:paraId="5438F088" w14:textId="047830F4" w:rsidR="00EC1C81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2" w:type="dxa"/>
            <w:gridSpan w:val="2"/>
          </w:tcPr>
          <w:p w14:paraId="27707BBB" w14:textId="08E10052" w:rsidR="00EC1C81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45" w:type="dxa"/>
          </w:tcPr>
          <w:p w14:paraId="2147851C" w14:textId="71A50007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4FCA444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1DAA7871" w14:textId="5C00988D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34" w:type="dxa"/>
          </w:tcPr>
          <w:p w14:paraId="2FDB4B50" w14:textId="04FFA641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0AE501C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E80D362" w14:textId="3AD39E9E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7F3A05A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F7DA91" w14:textId="527F268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288D31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61771FA" w14:textId="62FBFA79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C7C3C0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5174821" w14:textId="76636902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193722B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33C4CCD" w14:textId="21708D1D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6B5B51C0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95C2791" w14:textId="17D60010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66A00B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2F16B2F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4755B44A" w14:textId="77777777" w:rsidTr="00B84F0F">
        <w:trPr>
          <w:gridAfter w:val="1"/>
          <w:wAfter w:w="20" w:type="dxa"/>
          <w:cantSplit/>
          <w:trHeight w:val="939"/>
        </w:trPr>
        <w:tc>
          <w:tcPr>
            <w:tcW w:w="1890" w:type="dxa"/>
          </w:tcPr>
          <w:p w14:paraId="49668404" w14:textId="404D7543" w:rsidR="00EC1C81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1988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  <w:p w14:paraId="7CE36E7B" w14:textId="77777777" w:rsidR="00EC1C81" w:rsidRPr="00D36F93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350" w:type="dxa"/>
          </w:tcPr>
          <w:p w14:paraId="3C126D81" w14:textId="77777777" w:rsidR="00EC1C81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9FFBB6A" w14:textId="442E5E23" w:rsidR="00EC1C81" w:rsidRPr="00C146C0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781" w:type="dxa"/>
          </w:tcPr>
          <w:p w14:paraId="04486723" w14:textId="11FAA309" w:rsidR="00EC1C81" w:rsidRPr="00D36F93" w:rsidRDefault="00EC1C81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  <w:gridSpan w:val="2"/>
          </w:tcPr>
          <w:p w14:paraId="68A960DC" w14:textId="566E30CC" w:rsidR="00EC1C81" w:rsidRDefault="00EC1C81" w:rsidP="00EC1C81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45" w:type="dxa"/>
          </w:tcPr>
          <w:p w14:paraId="44F5CC23" w14:textId="61FEF67D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4" w:type="dxa"/>
          </w:tcPr>
          <w:p w14:paraId="24A529F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F48AF7D" w14:textId="4B617C6E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834" w:type="dxa"/>
          </w:tcPr>
          <w:p w14:paraId="528153C8" w14:textId="32A1A319" w:rsidR="00EC1C81" w:rsidRPr="008A5A08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84" w:type="dxa"/>
          </w:tcPr>
          <w:p w14:paraId="467805C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582B99A" w14:textId="18D98FFD" w:rsidR="00EC1C81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84" w:type="dxa"/>
          </w:tcPr>
          <w:p w14:paraId="03170AA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600B456" w14:textId="72F6D606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1310E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A7C273C" w14:textId="5687A0B7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7FA274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12C199A6" w14:textId="53BDA5CA" w:rsidR="00EC1C81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84" w:type="dxa"/>
          </w:tcPr>
          <w:p w14:paraId="28303A6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D3CD3EF" w14:textId="3F02A184" w:rsidR="00EC1C81" w:rsidRDefault="00F152F4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EC1C81" w:rsidRPr="00F26681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84" w:type="dxa"/>
          </w:tcPr>
          <w:p w14:paraId="019B6E3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DFE728" w14:textId="07CD182B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B3C5B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40CA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398D68DB" w14:textId="77777777" w:rsidTr="00B84F0F">
        <w:trPr>
          <w:gridAfter w:val="1"/>
          <w:wAfter w:w="20" w:type="dxa"/>
          <w:cantSplit/>
          <w:trHeight w:val="939"/>
        </w:trPr>
        <w:tc>
          <w:tcPr>
            <w:tcW w:w="1890" w:type="dxa"/>
          </w:tcPr>
          <w:p w14:paraId="20FA4B69" w14:textId="37CD196A" w:rsidR="00EC1C81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บริษัท มันนี่ ฮับ เซอร์วิส จำกัด</w:t>
            </w:r>
          </w:p>
        </w:tc>
        <w:tc>
          <w:tcPr>
            <w:tcW w:w="1350" w:type="dxa"/>
          </w:tcPr>
          <w:p w14:paraId="3D2BB630" w14:textId="08598777" w:rsidR="00EC1C81" w:rsidRPr="00C146C0" w:rsidRDefault="00EC1C81" w:rsidP="00EC1C81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ให้สินเชื่อและค้ำประกัน</w:t>
            </w:r>
          </w:p>
        </w:tc>
        <w:tc>
          <w:tcPr>
            <w:tcW w:w="781" w:type="dxa"/>
          </w:tcPr>
          <w:p w14:paraId="50F92E5F" w14:textId="2C6531C9" w:rsidR="00EC1C81" w:rsidRPr="00F26681" w:rsidRDefault="00C36772" w:rsidP="00EC1C81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  <w:r w:rsidR="00EC1C81">
              <w:rPr>
                <w:rFonts w:ascii="Angsana New" w:hAnsi="Angsana New" w:cs="Angsana New"/>
                <w:szCs w:val="22"/>
                <w:lang w:val="en-US" w:bidi="th-TH"/>
              </w:rPr>
              <w:t>.99</w:t>
            </w:r>
          </w:p>
        </w:tc>
        <w:tc>
          <w:tcPr>
            <w:tcW w:w="822" w:type="dxa"/>
            <w:gridSpan w:val="2"/>
          </w:tcPr>
          <w:p w14:paraId="0274D1AD" w14:textId="4219B92F" w:rsidR="00EC1C81" w:rsidRPr="00F26681" w:rsidRDefault="00EC1C81" w:rsidP="00EC1C81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45" w:type="dxa"/>
          </w:tcPr>
          <w:p w14:paraId="569C812F" w14:textId="06635A53" w:rsidR="00EC1C81" w:rsidRDefault="007D28FF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</w:p>
        </w:tc>
        <w:tc>
          <w:tcPr>
            <w:tcW w:w="184" w:type="dxa"/>
          </w:tcPr>
          <w:p w14:paraId="4D14CFC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273DEC2" w14:textId="6FE21CC2" w:rsidR="00EC1C81" w:rsidRPr="00F266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34" w:type="dxa"/>
          </w:tcPr>
          <w:p w14:paraId="22358DAC" w14:textId="291AB8D9" w:rsidR="00EC1C81" w:rsidRPr="008A5A08" w:rsidRDefault="00C36772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</w:p>
        </w:tc>
        <w:tc>
          <w:tcPr>
            <w:tcW w:w="184" w:type="dxa"/>
          </w:tcPr>
          <w:p w14:paraId="7B88C71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494B9640" w14:textId="50763E3B" w:rsidR="00EC1C81" w:rsidRPr="00F266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3CFF2A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0B9E10D3" w14:textId="2A843CEA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9F81BD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4E50A886" w14:textId="633E2BBB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75DF6F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AD85D37" w14:textId="173E77B1" w:rsidR="00EC1C81" w:rsidRDefault="00C36772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</w:p>
        </w:tc>
        <w:tc>
          <w:tcPr>
            <w:tcW w:w="184" w:type="dxa"/>
          </w:tcPr>
          <w:p w14:paraId="197CC7A5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303D56A" w14:textId="63209E04" w:rsidR="00EC1C81" w:rsidRPr="00F266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51F207F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62E6B93" w14:textId="3C5CC0BE" w:rsidR="00EC1C81" w:rsidRPr="008A5A08" w:rsidRDefault="00EC1C81" w:rsidP="00EC1C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DE1AC29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45967EDB" w14:textId="755AEDAB" w:rsidR="00EC1C81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C1C81" w:rsidRPr="008A5A08" w14:paraId="472C12DD" w14:textId="77777777" w:rsidTr="00B84F0F">
        <w:trPr>
          <w:gridAfter w:val="1"/>
          <w:wAfter w:w="20" w:type="dxa"/>
          <w:cantSplit/>
          <w:trHeight w:val="334"/>
        </w:trPr>
        <w:tc>
          <w:tcPr>
            <w:tcW w:w="1890" w:type="dxa"/>
          </w:tcPr>
          <w:p w14:paraId="7E593CD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081181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1" w:type="dxa"/>
          </w:tcPr>
          <w:p w14:paraId="61EFD96E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2" w:type="dxa"/>
            <w:gridSpan w:val="2"/>
          </w:tcPr>
          <w:p w14:paraId="49754387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5" w:type="dxa"/>
          </w:tcPr>
          <w:p w14:paraId="32AC617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A2400C1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23D9C84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0AA5AD4" w14:textId="45B8D19E" w:rsidR="00EC1C81" w:rsidRPr="002A6E67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5,9</w:t>
            </w:r>
            <w:r w:rsidR="00FA73D9" w:rsidRPr="00FA73D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C15B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626B5FF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C4E591B" w14:textId="00A9128A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</w:t>
            </w:r>
            <w:r w:rsidR="00FA73D9" w:rsidRPr="00FA73D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F152F4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4BD45B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C2930D7" w14:textId="0131424A" w:rsidR="00EC1C81" w:rsidRPr="008A5A08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(151)</w:t>
            </w:r>
          </w:p>
        </w:tc>
        <w:tc>
          <w:tcPr>
            <w:tcW w:w="184" w:type="dxa"/>
          </w:tcPr>
          <w:p w14:paraId="73435F2D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AA72E97" w14:textId="68A37C74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(147)</w:t>
            </w:r>
          </w:p>
        </w:tc>
        <w:tc>
          <w:tcPr>
            <w:tcW w:w="184" w:type="dxa"/>
          </w:tcPr>
          <w:p w14:paraId="7AB350C3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C2E370F" w14:textId="4F823FAE" w:rsidR="00EC1C81" w:rsidRPr="008A5A08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</w:t>
            </w:r>
            <w:r w:rsidR="000D26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809</w:t>
            </w:r>
          </w:p>
        </w:tc>
        <w:tc>
          <w:tcPr>
            <w:tcW w:w="184" w:type="dxa"/>
          </w:tcPr>
          <w:p w14:paraId="24031BC8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264D9FA0" w14:textId="1D986A46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5,715</w:t>
            </w:r>
          </w:p>
        </w:tc>
        <w:tc>
          <w:tcPr>
            <w:tcW w:w="184" w:type="dxa"/>
          </w:tcPr>
          <w:p w14:paraId="0AF17A0C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CE3C552" w14:textId="51F712B4" w:rsidR="00EC1C81" w:rsidRPr="008A5A08" w:rsidRDefault="00764476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1,114</w:t>
            </w:r>
          </w:p>
        </w:tc>
        <w:tc>
          <w:tcPr>
            <w:tcW w:w="184" w:type="dxa"/>
          </w:tcPr>
          <w:p w14:paraId="7915C602" w14:textId="77777777" w:rsidR="00EC1C81" w:rsidRPr="008A5A08" w:rsidRDefault="00EC1C81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35A383B" w14:textId="2CDC5211" w:rsidR="00EC1C81" w:rsidRPr="00C5377F" w:rsidRDefault="00FA73D9" w:rsidP="00EC1C81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A73D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EC1C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00</w:t>
            </w:r>
          </w:p>
        </w:tc>
      </w:tr>
    </w:tbl>
    <w:p w14:paraId="26AF74D7" w14:textId="77777777" w:rsidR="00BD6CDA" w:rsidRPr="008A5A08" w:rsidRDefault="00BD6CDA" w:rsidP="009C3FA7">
      <w:pPr>
        <w:jc w:val="thaiDistribute"/>
        <w:rPr>
          <w:rFonts w:ascii="Angsana New" w:hAnsi="Angsana New" w:cs="Angsana New"/>
          <w:cs/>
        </w:rPr>
        <w:sectPr w:rsidR="00BD6CDA" w:rsidRPr="008A5A08" w:rsidSect="0037289F"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4065BC25" w14:textId="73C9CB0C" w:rsidR="00092EFD" w:rsidRDefault="001639F9" w:rsidP="00092EFD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การซื้อเงินลงทุน</w:t>
      </w:r>
    </w:p>
    <w:p w14:paraId="1F7F8A97" w14:textId="7AF486D0" w:rsidR="00063B3E" w:rsidRPr="006D2A03" w:rsidRDefault="00063B3E" w:rsidP="00092EFD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22"/>
        </w:rPr>
      </w:pPr>
    </w:p>
    <w:p w14:paraId="121036B6" w14:textId="4EA5B081" w:rsidR="00063B3E" w:rsidRPr="008D7F3A" w:rsidRDefault="00063B3E" w:rsidP="00063B3E">
      <w:pPr>
        <w:pStyle w:val="ListParagraph"/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  <w:r w:rsidRPr="008D7F3A">
        <w:rPr>
          <w:rFonts w:ascii="Angsana New" w:hAnsi="Angsana New" w:hint="cs"/>
          <w:spacing w:val="4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8D7F3A">
        <w:rPr>
          <w:rFonts w:ascii="Angsana New" w:hAnsi="Angsana New"/>
          <w:spacing w:val="4"/>
          <w:sz w:val="30"/>
          <w:szCs w:val="30"/>
        </w:rPr>
        <w:t>(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>บริษัท ที พาราก้อน โฮลดิ้ง จำกัด</w:t>
      </w:r>
      <w:r w:rsidRPr="008D7F3A">
        <w:rPr>
          <w:rFonts w:ascii="Angsana New" w:hAnsi="Angsana New"/>
          <w:spacing w:val="4"/>
          <w:sz w:val="30"/>
          <w:szCs w:val="30"/>
        </w:rPr>
        <w:t xml:space="preserve">) 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 xml:space="preserve">เพิ่มขึ้นเป็นจำนวนเงิน </w:t>
      </w:r>
      <w:r w:rsidR="00B35AE7">
        <w:rPr>
          <w:rFonts w:ascii="Angsana New" w:hAnsi="Angsana New"/>
          <w:spacing w:val="4"/>
          <w:sz w:val="30"/>
          <w:szCs w:val="30"/>
        </w:rPr>
        <w:t>8</w:t>
      </w:r>
      <w:r w:rsidRPr="008D7F3A">
        <w:rPr>
          <w:rFonts w:ascii="Angsana New" w:hAnsi="Angsana New"/>
          <w:spacing w:val="4"/>
          <w:sz w:val="30"/>
          <w:szCs w:val="30"/>
        </w:rPr>
        <w:t xml:space="preserve">9.3 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โดยมีรายละเอียดดังนี้</w:t>
      </w:r>
    </w:p>
    <w:p w14:paraId="130F9F9D" w14:textId="77777777" w:rsidR="00063B3E" w:rsidRPr="006D2A03" w:rsidRDefault="00063B3E" w:rsidP="00063B3E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2"/>
        </w:rPr>
      </w:pPr>
    </w:p>
    <w:p w14:paraId="596B060D" w14:textId="4C3DD69F" w:rsidR="00063B3E" w:rsidRPr="008E0C64" w:rsidRDefault="00063B3E" w:rsidP="00063B3E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-  </w:t>
      </w:r>
      <w:r w:rsidRPr="001639F9">
        <w:rPr>
          <w:rFonts w:ascii="Angsana New" w:hAnsi="Angsana New" w:hint="cs"/>
          <w:sz w:val="30"/>
          <w:szCs w:val="30"/>
          <w:cs/>
        </w:rPr>
        <w:t>เรียก</w:t>
      </w:r>
      <w:r>
        <w:rPr>
          <w:rFonts w:ascii="Angsana New" w:hAnsi="Angsana New" w:hint="cs"/>
          <w:sz w:val="30"/>
          <w:szCs w:val="30"/>
          <w:cs/>
        </w:rPr>
        <w:t>ชำระค่าหุ้นส่วนที่เหลือ</w:t>
      </w:r>
      <w:r w:rsidRPr="008E0C6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Pr="00F26681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>.</w:t>
      </w:r>
      <w:r w:rsidRPr="00F26681">
        <w:rPr>
          <w:rFonts w:ascii="Angsana New" w:hAnsi="Angsana New"/>
          <w:sz w:val="30"/>
          <w:szCs w:val="30"/>
        </w:rPr>
        <w:t>5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F152F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,</w:t>
      </w:r>
      <w:r w:rsidRPr="00F26681">
        <w:rPr>
          <w:rFonts w:ascii="Angsana New" w:hAnsi="Angsana New"/>
          <w:sz w:val="30"/>
          <w:szCs w:val="30"/>
        </w:rPr>
        <w:t>753</w:t>
      </w:r>
      <w:r>
        <w:rPr>
          <w:rFonts w:ascii="Angsana New" w:hAnsi="Angsana New"/>
          <w:sz w:val="30"/>
          <w:szCs w:val="30"/>
        </w:rPr>
        <w:t>,</w:t>
      </w:r>
      <w:r w:rsidRPr="00F26681">
        <w:rPr>
          <w:rFonts w:ascii="Angsana New" w:hAnsi="Angsana New"/>
          <w:sz w:val="30"/>
          <w:szCs w:val="30"/>
        </w:rPr>
        <w:t>000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26681"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/>
          <w:sz w:val="30"/>
          <w:szCs w:val="30"/>
        </w:rPr>
        <w:t>.</w:t>
      </w:r>
      <w:r w:rsidR="00F152F4">
        <w:rPr>
          <w:rFonts w:ascii="Angsana New" w:hAnsi="Angsana New"/>
          <w:sz w:val="30"/>
          <w:szCs w:val="30"/>
        </w:rPr>
        <w:t>2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>ล้านบาท</w:t>
      </w:r>
    </w:p>
    <w:p w14:paraId="79D40D84" w14:textId="77777777" w:rsidR="00063B3E" w:rsidRPr="006D2A03" w:rsidRDefault="00063B3E" w:rsidP="00063B3E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spacing w:val="-6"/>
          <w:sz w:val="22"/>
        </w:rPr>
      </w:pPr>
    </w:p>
    <w:p w14:paraId="11E4D01A" w14:textId="2E411487" w:rsidR="00063B3E" w:rsidRPr="00063B3E" w:rsidRDefault="00063B3E" w:rsidP="0006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 w:hanging="18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t xml:space="preserve">-  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 xml:space="preserve">เพิ่มทุนจดทะเบียนจาก </w:t>
      </w:r>
      <w:r w:rsidR="00F152F4" w:rsidRPr="00B647B0">
        <w:rPr>
          <w:rFonts w:ascii="Angsana New" w:hAnsi="Angsana New" w:cs="Angsana New"/>
          <w:spacing w:val="-2"/>
          <w:sz w:val="30"/>
          <w:szCs w:val="30"/>
        </w:rPr>
        <w:t>2</w:t>
      </w:r>
      <w:r w:rsidRPr="00B647B0">
        <w:rPr>
          <w:rFonts w:ascii="Angsana New" w:hAnsi="Angsana New" w:cs="Angsana New"/>
          <w:spacing w:val="-2"/>
          <w:sz w:val="30"/>
          <w:szCs w:val="30"/>
        </w:rPr>
        <w:t>7</w:t>
      </w:r>
      <w:r w:rsidR="00FA73D9" w:rsidRPr="00B647B0">
        <w:rPr>
          <w:rFonts w:ascii="Angsana New" w:hAnsi="Angsana New" w:cs="Angsana New"/>
          <w:spacing w:val="-2"/>
          <w:sz w:val="30"/>
          <w:szCs w:val="30"/>
        </w:rPr>
        <w:t>6</w:t>
      </w:r>
      <w:r w:rsidRPr="00B647B0">
        <w:rPr>
          <w:rFonts w:ascii="Angsana New" w:hAnsi="Angsana New" w:cs="Angsana New"/>
          <w:spacing w:val="-2"/>
          <w:sz w:val="30"/>
          <w:szCs w:val="30"/>
        </w:rPr>
        <w:t xml:space="preserve">.3 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>ล้านบาท เป็น</w:t>
      </w:r>
      <w:r w:rsidRPr="00B647B0">
        <w:rPr>
          <w:rFonts w:ascii="Angsana New" w:hAnsi="Angsana New" w:cs="Angsana New"/>
          <w:spacing w:val="-2"/>
          <w:sz w:val="30"/>
          <w:szCs w:val="30"/>
        </w:rPr>
        <w:t xml:space="preserve"> 350.0 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>ล้านบาทและให้เรียกชำระค่าหุ้นในอัตราร้อยละ</w:t>
      </w:r>
      <w:r w:rsidRPr="00B647B0">
        <w:rPr>
          <w:rFonts w:ascii="Angsana New" w:hAnsi="Angsana New" w:cs="Angsana New"/>
          <w:spacing w:val="-2"/>
          <w:sz w:val="30"/>
          <w:szCs w:val="30"/>
        </w:rPr>
        <w:t xml:space="preserve"> 30 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>คิดเป็น</w:t>
      </w:r>
      <w:r w:rsidRPr="00B647B0">
        <w:rPr>
          <w:rFonts w:ascii="Angsana New" w:hAnsi="Angsana New" w:cs="Angsana New"/>
          <w:spacing w:val="2"/>
          <w:sz w:val="30"/>
          <w:szCs w:val="30"/>
          <w:cs/>
        </w:rPr>
        <w:t>จำนว</w:t>
      </w:r>
      <w:r w:rsidRPr="00B647B0">
        <w:rPr>
          <w:rFonts w:ascii="Angsana New" w:hAnsi="Angsana New" w:cs="Angsana New" w:hint="cs"/>
          <w:spacing w:val="2"/>
          <w:sz w:val="30"/>
          <w:szCs w:val="30"/>
          <w:cs/>
        </w:rPr>
        <w:t>น</w:t>
      </w:r>
      <w:r w:rsidRPr="00B647B0">
        <w:rPr>
          <w:rFonts w:ascii="Angsana New" w:hAnsi="Angsana New" w:cs="Angsana New"/>
          <w:spacing w:val="2"/>
          <w:sz w:val="30"/>
          <w:szCs w:val="30"/>
          <w:cs/>
        </w:rPr>
        <w:t xml:space="preserve">เงิน </w:t>
      </w:r>
      <w:r w:rsidR="00F152F4" w:rsidRPr="00B647B0">
        <w:rPr>
          <w:rFonts w:ascii="Angsana New" w:hAnsi="Angsana New" w:cs="Angsana New"/>
          <w:spacing w:val="2"/>
          <w:sz w:val="30"/>
          <w:szCs w:val="30"/>
        </w:rPr>
        <w:t>22</w:t>
      </w:r>
      <w:r w:rsidRPr="00B647B0">
        <w:rPr>
          <w:rFonts w:ascii="Angsana New" w:hAnsi="Angsana New" w:cs="Angsana New"/>
          <w:spacing w:val="2"/>
          <w:sz w:val="30"/>
          <w:szCs w:val="30"/>
        </w:rPr>
        <w:t xml:space="preserve">.1 </w:t>
      </w:r>
      <w:r w:rsidRPr="00B647B0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B647B0">
        <w:rPr>
          <w:rFonts w:ascii="Angsana New" w:hAnsi="Angsana New" w:cs="Angsana New"/>
          <w:sz w:val="30"/>
          <w:szCs w:val="30"/>
        </w:rPr>
        <w:t>18</w:t>
      </w:r>
      <w:r w:rsidRPr="00B647B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B647B0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Pr="00B647B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52F4" w:rsidRPr="00B647B0">
        <w:rPr>
          <w:rFonts w:ascii="Angsana New" w:hAnsi="Angsana New" w:cs="Angsana New"/>
          <w:sz w:val="30"/>
          <w:szCs w:val="30"/>
        </w:rPr>
        <w:t>2</w:t>
      </w:r>
      <w:r w:rsidRPr="00B647B0">
        <w:rPr>
          <w:rFonts w:ascii="Angsana New" w:hAnsi="Angsana New" w:cs="Angsana New"/>
          <w:sz w:val="30"/>
          <w:szCs w:val="30"/>
        </w:rPr>
        <w:t>5</w:t>
      </w:r>
      <w:r w:rsidR="00FA73D9" w:rsidRPr="00B647B0">
        <w:rPr>
          <w:rFonts w:ascii="Angsana New" w:hAnsi="Angsana New" w:cs="Angsana New"/>
          <w:sz w:val="30"/>
          <w:szCs w:val="30"/>
        </w:rPr>
        <w:t>6</w:t>
      </w:r>
      <w:r w:rsidRPr="00B647B0">
        <w:rPr>
          <w:rFonts w:ascii="Angsana New" w:hAnsi="Angsana New" w:cs="Angsana New"/>
          <w:sz w:val="30"/>
          <w:szCs w:val="30"/>
        </w:rPr>
        <w:t>3</w:t>
      </w:r>
    </w:p>
    <w:p w14:paraId="06CB48A7" w14:textId="77777777" w:rsidR="00A148F0" w:rsidRPr="0087411A" w:rsidRDefault="00A148F0" w:rsidP="00A0654E">
      <w:pPr>
        <w:pStyle w:val="ListParagraph"/>
        <w:ind w:left="900"/>
        <w:jc w:val="thaiDistribute"/>
        <w:rPr>
          <w:rFonts w:ascii="Angsana New" w:hAnsi="Angsana New"/>
          <w:i/>
          <w:iCs/>
          <w:spacing w:val="-6"/>
          <w:sz w:val="22"/>
        </w:rPr>
      </w:pPr>
    </w:p>
    <w:p w14:paraId="6AF51D6B" w14:textId="25BD4228" w:rsidR="00A0654E" w:rsidRPr="00B647B0" w:rsidRDefault="00A148F0" w:rsidP="00A148F0">
      <w:pPr>
        <w:pStyle w:val="ListParagraph"/>
        <w:tabs>
          <w:tab w:val="clear" w:pos="454"/>
          <w:tab w:val="clear" w:pos="907"/>
          <w:tab w:val="left" w:pos="810"/>
        </w:tabs>
        <w:ind w:hanging="180"/>
        <w:jc w:val="thaiDistribute"/>
        <w:rPr>
          <w:rFonts w:ascii="Angsana New" w:hAnsi="Angsana New"/>
          <w:spacing w:val="4"/>
          <w:sz w:val="30"/>
          <w:szCs w:val="30"/>
        </w:rPr>
      </w:pPr>
      <w:r w:rsidRPr="00B647B0">
        <w:rPr>
          <w:rFonts w:ascii="Angsana New" w:hAnsi="Angsana New"/>
          <w:spacing w:val="4"/>
          <w:sz w:val="30"/>
          <w:szCs w:val="30"/>
        </w:rPr>
        <w:t xml:space="preserve">- 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เพิ่มทุนจดทะเบียนจาก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/>
          <w:spacing w:val="4"/>
          <w:sz w:val="30"/>
          <w:szCs w:val="30"/>
        </w:rPr>
        <w:t>350.0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/>
          <w:spacing w:val="4"/>
          <w:sz w:val="30"/>
          <w:szCs w:val="30"/>
        </w:rPr>
        <w:t>450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>.</w:t>
      </w:r>
      <w:r w:rsidR="00554CEA" w:rsidRPr="00B647B0">
        <w:rPr>
          <w:rFonts w:ascii="Angsana New" w:hAnsi="Angsana New"/>
          <w:spacing w:val="4"/>
          <w:sz w:val="30"/>
          <w:szCs w:val="30"/>
        </w:rPr>
        <w:t>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ล้านบาทและให้เรียกชำระค่าหุ้นในอัตราร้อยละ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/>
          <w:spacing w:val="4"/>
          <w:sz w:val="30"/>
          <w:szCs w:val="30"/>
        </w:rPr>
        <w:t>30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คิดเป็นจำนวนเงิน</w:t>
      </w:r>
      <w:r w:rsidR="00554CEA" w:rsidRPr="00B647B0">
        <w:rPr>
          <w:rFonts w:ascii="Angsana New" w:hAnsi="Angsana New"/>
          <w:spacing w:val="4"/>
          <w:sz w:val="30"/>
          <w:szCs w:val="30"/>
        </w:rPr>
        <w:t xml:space="preserve"> 30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>.</w:t>
      </w:r>
      <w:r w:rsidR="00554CEA" w:rsidRPr="00B647B0">
        <w:rPr>
          <w:rFonts w:ascii="Angsana New" w:hAnsi="Angsana New"/>
          <w:spacing w:val="4"/>
          <w:sz w:val="30"/>
          <w:szCs w:val="30"/>
        </w:rPr>
        <w:t>0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54CEA" w:rsidRPr="00B647B0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554CEA" w:rsidRPr="00B647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0654E" w:rsidRPr="00B647B0">
        <w:rPr>
          <w:rFonts w:ascii="Angsana New" w:hAnsi="Angsana New" w:hint="cs"/>
          <w:spacing w:val="4"/>
          <w:sz w:val="30"/>
          <w:szCs w:val="30"/>
          <w:cs/>
        </w:rPr>
        <w:t xml:space="preserve">การดำเนินการจดทะเบียนเพิ่มทุนดังกล่าวกับกระทรวงพาณิชย์ได้แล้วเสร็จเมื่อวันที่ </w:t>
      </w:r>
      <w:r w:rsidR="00A0654E" w:rsidRPr="00B647B0">
        <w:rPr>
          <w:rFonts w:ascii="Angsana New" w:hAnsi="Angsana New" w:hint="cs"/>
          <w:spacing w:val="4"/>
          <w:sz w:val="30"/>
          <w:szCs w:val="30"/>
        </w:rPr>
        <w:t xml:space="preserve">1 </w:t>
      </w:r>
      <w:r w:rsidR="00A0654E" w:rsidRPr="00B647B0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="00F152F4" w:rsidRPr="00B647B0">
        <w:rPr>
          <w:rFonts w:ascii="Angsana New" w:hAnsi="Angsana New" w:hint="cs"/>
          <w:spacing w:val="4"/>
          <w:sz w:val="30"/>
          <w:szCs w:val="30"/>
        </w:rPr>
        <w:t>2</w:t>
      </w:r>
      <w:r w:rsidR="00A0654E" w:rsidRPr="00B647B0">
        <w:rPr>
          <w:rFonts w:ascii="Angsana New" w:hAnsi="Angsana New" w:hint="cs"/>
          <w:spacing w:val="4"/>
          <w:sz w:val="30"/>
          <w:szCs w:val="30"/>
        </w:rPr>
        <w:t>5</w:t>
      </w:r>
      <w:r w:rsidR="00FA73D9" w:rsidRPr="00B647B0">
        <w:rPr>
          <w:rFonts w:ascii="Angsana New" w:hAnsi="Angsana New" w:hint="cs"/>
          <w:spacing w:val="4"/>
          <w:sz w:val="30"/>
          <w:szCs w:val="30"/>
        </w:rPr>
        <w:t>6</w:t>
      </w:r>
      <w:r w:rsidR="00A0654E" w:rsidRPr="00B647B0">
        <w:rPr>
          <w:rFonts w:ascii="Angsana New" w:hAnsi="Angsana New" w:hint="cs"/>
          <w:spacing w:val="4"/>
          <w:sz w:val="30"/>
          <w:szCs w:val="30"/>
        </w:rPr>
        <w:t>3</w:t>
      </w:r>
    </w:p>
    <w:p w14:paraId="0B13DC6A" w14:textId="13FB77A5" w:rsidR="00A148F0" w:rsidRPr="0087411A" w:rsidRDefault="00A148F0" w:rsidP="00A148F0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22"/>
        </w:rPr>
      </w:pPr>
    </w:p>
    <w:p w14:paraId="2A5392D3" w14:textId="27D4CB08" w:rsidR="00A148F0" w:rsidRDefault="00A148F0" w:rsidP="004D7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7167">
        <w:rPr>
          <w:rFonts w:ascii="Angsana New" w:hAnsi="Angsana New" w:hint="cs"/>
          <w:spacing w:val="6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4D7167">
        <w:rPr>
          <w:rFonts w:ascii="Angsana New" w:hAnsi="Angsana New" w:hint="cs"/>
          <w:spacing w:val="6"/>
          <w:sz w:val="30"/>
          <w:szCs w:val="30"/>
        </w:rPr>
        <w:t>(</w:t>
      </w:r>
      <w:r w:rsidRPr="004D7167">
        <w:rPr>
          <w:rFonts w:ascii="Angsana New" w:hAnsi="Angsana New" w:hint="cs"/>
          <w:spacing w:val="6"/>
          <w:sz w:val="30"/>
          <w:szCs w:val="30"/>
          <w:cs/>
        </w:rPr>
        <w:t>บริษัท ไทยฟู้ดส์ เฟอร์เทอร์ จำกัด</w:t>
      </w:r>
      <w:r w:rsidRPr="004D7167">
        <w:rPr>
          <w:rFonts w:ascii="Angsana New" w:hAnsi="Angsana New" w:hint="cs"/>
          <w:spacing w:val="6"/>
          <w:sz w:val="30"/>
          <w:szCs w:val="30"/>
        </w:rPr>
        <w:t xml:space="preserve">) </w:t>
      </w:r>
      <w:r w:rsidRPr="004D7167">
        <w:rPr>
          <w:rFonts w:ascii="Angsana New" w:hAnsi="Angsana New" w:hint="cs"/>
          <w:spacing w:val="6"/>
          <w:sz w:val="30"/>
          <w:szCs w:val="30"/>
          <w:cs/>
        </w:rPr>
        <w:t>เพิ่มขึ้นเป็นจำนวนเงิ</w:t>
      </w:r>
      <w:r w:rsidR="004D7167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4D7167">
        <w:rPr>
          <w:rFonts w:ascii="Angsana New" w:hAnsi="Angsana New" w:hint="cs"/>
          <w:spacing w:val="6"/>
          <w:sz w:val="30"/>
          <w:szCs w:val="30"/>
        </w:rPr>
        <w:t>1,000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หุ้น</w:t>
      </w:r>
    </w:p>
    <w:p w14:paraId="4EB29D06" w14:textId="77777777" w:rsidR="004D7167" w:rsidRDefault="004D7167" w:rsidP="00A14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180"/>
        <w:jc w:val="thaiDistribute"/>
        <w:rPr>
          <w:rFonts w:ascii="Angsana New" w:hAnsi="Angsana New"/>
          <w:sz w:val="22"/>
        </w:rPr>
      </w:pPr>
    </w:p>
    <w:p w14:paraId="6334698A" w14:textId="4EF6B47F" w:rsidR="00A148F0" w:rsidRDefault="00A148F0" w:rsidP="004D7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 มันนี่ ฮับ เซอร์วิส จำกัด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โดยมีทุนจดทะเบียน</w:t>
      </w:r>
      <w:r>
        <w:rPr>
          <w:rFonts w:ascii="Angsana New" w:hAnsi="Angsana New" w:hint="cs"/>
          <w:spacing w:val="-4"/>
          <w:sz w:val="30"/>
          <w:szCs w:val="30"/>
          <w:cs/>
        </w:rPr>
        <w:t>เริ่มแรกเป็น</w:t>
      </w:r>
      <w:r w:rsidRPr="00B35AE7">
        <w:rPr>
          <w:rFonts w:ascii="Angsana New" w:hAnsi="Angsana New" w:hint="cs"/>
          <w:spacing w:val="2"/>
          <w:sz w:val="30"/>
          <w:szCs w:val="30"/>
          <w:cs/>
        </w:rPr>
        <w:t>จำนวนเงิน</w:t>
      </w:r>
      <w:r w:rsidRPr="00B35AE7">
        <w:rPr>
          <w:rFonts w:ascii="Angsana New" w:hAnsi="Angsana New" w:hint="cs"/>
          <w:spacing w:val="2"/>
          <w:sz w:val="30"/>
          <w:szCs w:val="30"/>
        </w:rPr>
        <w:t xml:space="preserve"> 50</w:t>
      </w:r>
      <w:r w:rsidR="00B91FF2">
        <w:rPr>
          <w:rFonts w:ascii="Angsana New" w:hAnsi="Angsana New"/>
          <w:spacing w:val="2"/>
          <w:sz w:val="30"/>
          <w:szCs w:val="30"/>
        </w:rPr>
        <w:t>.0</w:t>
      </w:r>
      <w:r w:rsidRPr="00B35AE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B35AE7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B35AE7">
        <w:rPr>
          <w:rFonts w:ascii="Angsana New" w:hAnsi="Angsana New" w:hint="cs"/>
          <w:spacing w:val="2"/>
          <w:sz w:val="30"/>
          <w:szCs w:val="30"/>
        </w:rPr>
        <w:t xml:space="preserve">100 </w:t>
      </w:r>
      <w:r w:rsidR="00B91FF2">
        <w:rPr>
          <w:rFonts w:ascii="Angsana New" w:hAnsi="Angsana New" w:hint="cs"/>
          <w:spacing w:val="2"/>
          <w:sz w:val="30"/>
          <w:szCs w:val="30"/>
          <w:cs/>
        </w:rPr>
        <w:t xml:space="preserve">คิดเป็นจำนวนเงิน </w:t>
      </w:r>
      <w:r w:rsidR="00B91FF2">
        <w:rPr>
          <w:rFonts w:ascii="Angsana New" w:hAnsi="Angsana New"/>
          <w:spacing w:val="2"/>
          <w:sz w:val="30"/>
          <w:szCs w:val="30"/>
        </w:rPr>
        <w:t xml:space="preserve">50.0 </w:t>
      </w:r>
      <w:r w:rsidR="00B91FF2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B35AE7">
        <w:rPr>
          <w:rFonts w:ascii="Angsana New" w:hAnsi="Angsana New" w:hint="cs"/>
          <w:spacing w:val="2"/>
          <w:sz w:val="30"/>
          <w:szCs w:val="30"/>
          <w:cs/>
        </w:rPr>
        <w:t>บริษัทมีสัดส่วนการลงทุนบริษัทย่อยดังกล่าวคิด</w:t>
      </w:r>
      <w:r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>
        <w:rPr>
          <w:rFonts w:ascii="Angsana New" w:hAnsi="Angsana New" w:hint="cs"/>
          <w:sz w:val="30"/>
          <w:szCs w:val="30"/>
        </w:rPr>
        <w:t>7</w:t>
      </w:r>
      <w:r w:rsidR="00B35AE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>.</w:t>
      </w:r>
      <w:r w:rsidR="00B35AE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ของหุ้นที่ชำระแล้ว </w:t>
      </w:r>
      <w:r w:rsidR="00B35AE7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คิดเป็นจำนวนเงิน </w:t>
      </w:r>
      <w:r w:rsidR="00B35AE7">
        <w:rPr>
          <w:rFonts w:ascii="Angsana New" w:hAnsi="Angsana New" w:hint="cs"/>
          <w:spacing w:val="-4"/>
          <w:sz w:val="30"/>
          <w:szCs w:val="30"/>
        </w:rPr>
        <w:t>38</w:t>
      </w:r>
      <w:r w:rsidR="00B91FF2">
        <w:rPr>
          <w:rFonts w:ascii="Angsana New" w:hAnsi="Angsana New"/>
          <w:spacing w:val="-4"/>
          <w:sz w:val="30"/>
          <w:szCs w:val="30"/>
        </w:rPr>
        <w:t>.0</w:t>
      </w:r>
      <w:r w:rsidR="00B35AE7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B35AE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35AE7">
        <w:rPr>
          <w:rFonts w:ascii="Angsana New" w:hAnsi="Angsana New" w:hint="cs"/>
          <w:sz w:val="30"/>
          <w:szCs w:val="30"/>
          <w:cs/>
        </w:rPr>
        <w:t xml:space="preserve"> </w:t>
      </w:r>
      <w:r w:rsidRPr="00B91FF2">
        <w:rPr>
          <w:rFonts w:ascii="Angsana New" w:hAnsi="Angsana New" w:hint="cs"/>
          <w:spacing w:val="8"/>
          <w:sz w:val="30"/>
          <w:szCs w:val="30"/>
          <w:cs/>
        </w:rPr>
        <w:t xml:space="preserve"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="00F152F4" w:rsidRPr="00B91FF2">
        <w:rPr>
          <w:rFonts w:ascii="Angsana New" w:hAnsi="Angsana New" w:hint="cs"/>
          <w:spacing w:val="8"/>
          <w:sz w:val="30"/>
          <w:szCs w:val="30"/>
        </w:rPr>
        <w:t>2</w:t>
      </w:r>
      <w:r w:rsidRPr="00B91FF2">
        <w:rPr>
          <w:rFonts w:ascii="Angsana New" w:hAnsi="Angsana New" w:hint="cs"/>
          <w:spacing w:val="8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152F4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</w:rPr>
        <w:t>5</w:t>
      </w:r>
      <w:r w:rsidR="00FA73D9" w:rsidRPr="00FA73D9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>3</w:t>
      </w:r>
    </w:p>
    <w:p w14:paraId="58768423" w14:textId="77777777" w:rsidR="00A0654E" w:rsidRPr="0087411A" w:rsidRDefault="00A0654E" w:rsidP="00A0654E">
      <w:pPr>
        <w:pStyle w:val="ListParagraph"/>
        <w:ind w:left="900"/>
        <w:jc w:val="thaiDistribute"/>
        <w:rPr>
          <w:rFonts w:ascii="Angsana New" w:hAnsi="Angsana New"/>
          <w:sz w:val="22"/>
        </w:rPr>
      </w:pPr>
    </w:p>
    <w:p w14:paraId="55B80CB4" w14:textId="77777777" w:rsidR="00A0654E" w:rsidRPr="00A148F0" w:rsidRDefault="00A0654E" w:rsidP="00A0654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148F0">
        <w:rPr>
          <w:rFonts w:ascii="Angsana New" w:hAnsi="Angsana New" w:cs="Angsana New" w:hint="cs"/>
          <w:i/>
          <w:iCs/>
          <w:sz w:val="30"/>
          <w:szCs w:val="30"/>
          <w:cs/>
        </w:rPr>
        <w:t>การจำหน่ายเงินลงทุน</w:t>
      </w:r>
    </w:p>
    <w:p w14:paraId="10CC3501" w14:textId="77777777" w:rsidR="00A0654E" w:rsidRPr="0087411A" w:rsidRDefault="00A0654E" w:rsidP="00A0654E">
      <w:pPr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051A1227" w14:textId="0F6869B6" w:rsidR="00A0654E" w:rsidRDefault="00A0654E" w:rsidP="00A065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14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F152F4">
        <w:rPr>
          <w:rFonts w:ascii="Angsana New" w:hAnsi="Angsana New" w:cs="Angsana New" w:hint="cs"/>
          <w:spacing w:val="-4"/>
          <w:sz w:val="30"/>
          <w:szCs w:val="30"/>
        </w:rPr>
        <w:t>2</w:t>
      </w:r>
      <w:r>
        <w:rPr>
          <w:rFonts w:ascii="Angsana New" w:hAnsi="Angsana New" w:cs="Angsana New" w:hint="cs"/>
          <w:spacing w:val="-4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spacing w:val="-4"/>
          <w:sz w:val="30"/>
          <w:szCs w:val="30"/>
        </w:rPr>
        <w:t>6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3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กลุ่มบริษัทได้จำหน่าย</w:t>
      </w:r>
      <w:r w:rsidR="004675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ส่วนได้เสียร้อยละ </w:t>
      </w:r>
      <w:r w:rsidR="00FA73D9" w:rsidRPr="00FA73D9">
        <w:rPr>
          <w:rFonts w:ascii="Angsana New" w:hAnsi="Angsana New" w:cs="Angsana New"/>
          <w:spacing w:val="-4"/>
          <w:sz w:val="30"/>
          <w:szCs w:val="30"/>
        </w:rPr>
        <w:t>6</w:t>
      </w:r>
      <w:r w:rsidR="004675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ในบริษัทย่อยแห่งหนึ่</w:t>
      </w:r>
      <w:r w:rsidR="004675FE">
        <w:rPr>
          <w:rFonts w:ascii="Angsana New" w:hAnsi="Angsana New" w:cs="Angsana New" w:hint="cs"/>
          <w:sz w:val="30"/>
          <w:szCs w:val="30"/>
          <w:cs/>
        </w:rPr>
        <w:t>ง</w:t>
      </w:r>
      <w:r>
        <w:rPr>
          <w:rFonts w:ascii="Angsana New" w:hAnsi="Angsana New" w:cs="Angsana New" w:hint="cs"/>
          <w:sz w:val="30"/>
          <w:szCs w:val="30"/>
          <w:cs/>
        </w:rPr>
        <w:t xml:space="preserve"> (บริษัท ไทยฟู้ดส์ เฟอร์เทอร์ จำกัด ) เป็นเงินสดจำนวน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3AA56D2" w14:textId="77777777" w:rsidR="003A528F" w:rsidRPr="0087411A" w:rsidRDefault="003A528F" w:rsidP="00A0654E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2"/>
        </w:rPr>
      </w:pPr>
    </w:p>
    <w:p w14:paraId="637AD8AF" w14:textId="7CBDAB1B" w:rsidR="004268AA" w:rsidRPr="007E4896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14:paraId="7AD79E97" w14:textId="77777777" w:rsidR="004268AA" w:rsidRPr="0087411A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22"/>
        </w:rPr>
      </w:pPr>
    </w:p>
    <w:p w14:paraId="3B2E4CAD" w14:textId="74BDB421" w:rsidR="003A528F" w:rsidRPr="001F0047" w:rsidRDefault="004268AA" w:rsidP="006A7DC2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06657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มูลค่าที่คาดว่าจะได้รับคืนของบริษัทย่อยแห่ง</w:t>
      </w:r>
      <w:r w:rsidRPr="00A838F3">
        <w:rPr>
          <w:rFonts w:ascii="Angsana New" w:hAnsi="Angsana New" w:hint="cs"/>
          <w:sz w:val="30"/>
          <w:szCs w:val="30"/>
          <w:cs/>
        </w:rPr>
        <w:t xml:space="preserve">หนึ่ง </w:t>
      </w:r>
      <w:r w:rsidRPr="00A838F3">
        <w:rPr>
          <w:rFonts w:ascii="Angsana New" w:hAnsi="Angsana New"/>
          <w:sz w:val="30"/>
          <w:szCs w:val="30"/>
        </w:rPr>
        <w:t>(</w:t>
      </w:r>
      <w:r w:rsidRPr="00A838F3">
        <w:rPr>
          <w:rFonts w:ascii="Angsana New" w:hAnsi="Angsana New" w:hint="cs"/>
          <w:sz w:val="30"/>
          <w:szCs w:val="30"/>
          <w:cs/>
        </w:rPr>
        <w:t>บริษั</w:t>
      </w:r>
      <w:r w:rsidR="008E70AA">
        <w:rPr>
          <w:rFonts w:ascii="Angsana New" w:hAnsi="Angsana New" w:hint="cs"/>
          <w:sz w:val="30"/>
          <w:szCs w:val="30"/>
          <w:cs/>
        </w:rPr>
        <w:t>ท ไทยฟู้ดส์ เซอร์วิส แอนด์ ซัพพลาย</w:t>
      </w:r>
      <w:r w:rsidRPr="00A838F3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838F3">
        <w:rPr>
          <w:rFonts w:ascii="Angsana New" w:hAnsi="Angsana New"/>
          <w:sz w:val="30"/>
          <w:szCs w:val="30"/>
        </w:rPr>
        <w:t>)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</w:t>
      </w:r>
      <w:r w:rsidR="008E70AA">
        <w:rPr>
          <w:rFonts w:ascii="Angsana New" w:hAnsi="Angsana New" w:hint="cs"/>
          <w:sz w:val="30"/>
          <w:szCs w:val="30"/>
          <w:cs/>
        </w:rPr>
        <w:t xml:space="preserve"> </w:t>
      </w:r>
      <w:r w:rsidR="00F26681" w:rsidRPr="00B4442A">
        <w:rPr>
          <w:rFonts w:ascii="Angsana New" w:hAnsi="Angsana New"/>
          <w:sz w:val="30"/>
          <w:szCs w:val="30"/>
        </w:rPr>
        <w:t>3</w:t>
      </w:r>
      <w:r w:rsidR="008E0C64" w:rsidRPr="00B4442A">
        <w:rPr>
          <w:rFonts w:ascii="Angsana New" w:hAnsi="Angsana New"/>
          <w:sz w:val="30"/>
          <w:szCs w:val="30"/>
        </w:rPr>
        <w:t>.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ล้านบาท สำหรับงวด</w:t>
      </w:r>
      <w:r w:rsidR="00331DBE">
        <w:rPr>
          <w:rFonts w:ascii="Angsana New" w:hAnsi="Angsana New" w:hint="cs"/>
          <w:sz w:val="30"/>
          <w:szCs w:val="30"/>
          <w:cs/>
        </w:rPr>
        <w:t>เก้าเดือน</w:t>
      </w:r>
      <w:r w:rsidRPr="00B06657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31DBE">
        <w:rPr>
          <w:rFonts w:ascii="Angsana New" w:hAnsi="Angsana New"/>
          <w:sz w:val="30"/>
          <w:szCs w:val="30"/>
        </w:rPr>
        <w:t xml:space="preserve">30 </w:t>
      </w:r>
      <w:r w:rsidR="00331DBE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/>
          <w:sz w:val="30"/>
          <w:szCs w:val="30"/>
        </w:rPr>
        <w:t>2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F26681" w:rsidRPr="00F26681">
        <w:rPr>
          <w:rFonts w:ascii="Angsana New" w:hAnsi="Angsana New"/>
          <w:sz w:val="30"/>
          <w:szCs w:val="30"/>
        </w:rPr>
        <w:t>3</w:t>
      </w: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75"/>
      </w:tblGrid>
      <w:tr w:rsidR="00A327E2" w:rsidRPr="00EE7420" w14:paraId="4FBBBB9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2EFF4F4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14:paraId="2A951440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3436AC66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2"/>
          </w:tcPr>
          <w:p w14:paraId="30809408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EE7420" w14:paraId="29FB3041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0196587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1958D0A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4A2E39" w14:textId="77777777" w:rsidR="00A327E2" w:rsidRPr="008877D9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81" w:type="dxa"/>
            <w:gridSpan w:val="2"/>
          </w:tcPr>
          <w:p w14:paraId="5BDC3572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5D0D60" w:rsidRPr="00EE7420" w14:paraId="4BCEE179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EE05434" w14:textId="77777777" w:rsidR="005D0D60" w:rsidRPr="008877D9" w:rsidRDefault="005D0D60" w:rsidP="005D0D60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2F0B4C3F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78E261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B9186BE" w14:textId="4D206E97" w:rsidR="005D0D60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75" w:type="dxa"/>
          </w:tcPr>
          <w:p w14:paraId="58EB0941" w14:textId="25FF958B" w:rsidR="005D0D60" w:rsidRDefault="00F26681" w:rsidP="005D0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D0D60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D0D60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27E2" w:rsidRPr="00EE7420" w14:paraId="3A548E98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2476FF4A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42C6CEA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5AF4DF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770DAC4" w14:textId="2C94632C" w:rsidR="00A327E2" w:rsidRPr="008877D9" w:rsidRDefault="00F152F4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F26681"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75" w:type="dxa"/>
          </w:tcPr>
          <w:p w14:paraId="7F855D2D" w14:textId="3ACFA409" w:rsidR="00A327E2" w:rsidRPr="008877D9" w:rsidRDefault="00F152F4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F26681"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  <w:tr w:rsidR="00A327E2" w:rsidRPr="00EE7420" w14:paraId="7C2F470E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8EF31D0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6B56D52C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CE64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2"/>
          </w:tcPr>
          <w:p w14:paraId="245C18C7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EE7420" w14:paraId="79C451D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109CC825" w14:textId="49A7DB5E" w:rsidR="00A327E2" w:rsidRPr="008877D9" w:rsidRDefault="00A327E2" w:rsidP="001639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1639F9" w:rsidRPr="008877D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2081" w:type="dxa"/>
          </w:tcPr>
          <w:p w14:paraId="69B6F154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552511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7BD931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</w:tcPr>
          <w:p w14:paraId="6D47E25F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FD6E8A" w:rsidRPr="00EE7420" w14:paraId="51FC1376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B84A4B4" w14:textId="77777777" w:rsidR="00FD6E8A" w:rsidRPr="008877D9" w:rsidRDefault="00FD6E8A" w:rsidP="00FD6E8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14:paraId="2AAF9A7B" w14:textId="77777777" w:rsidR="00FD6E8A" w:rsidRPr="008877D9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14:paraId="2DC63BB9" w14:textId="77777777" w:rsidR="00FD6E8A" w:rsidRPr="008877D9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14:paraId="28EDF649" w14:textId="21338EA1" w:rsidR="00FD6E8A" w:rsidRPr="008877D9" w:rsidRDefault="00FD6E8A" w:rsidP="00FD6E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4C0E0C56" w14:textId="396B473E" w:rsidR="00FD6E8A" w:rsidRPr="008877D9" w:rsidRDefault="00FD6E8A" w:rsidP="00FD6E8A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FD6E8A" w:rsidRPr="00EE7420" w14:paraId="5C3CCAEA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67745AE" w14:textId="77777777" w:rsidR="00FD6E8A" w:rsidRPr="008877D9" w:rsidRDefault="00FD6E8A" w:rsidP="00FD6E8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14:paraId="08B915BB" w14:textId="77777777" w:rsidR="00FD6E8A" w:rsidRPr="008877D9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3F836187" w14:textId="77777777" w:rsidR="00FD6E8A" w:rsidRPr="008877D9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E415388" w14:textId="51F36AB6" w:rsidR="00FD6E8A" w:rsidRPr="00674A9D" w:rsidRDefault="00FD6E8A" w:rsidP="00FD6E8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75" w:type="dxa"/>
          </w:tcPr>
          <w:p w14:paraId="1B2E59EE" w14:textId="25AD0F67" w:rsidR="00FD6E8A" w:rsidRPr="00674A9D" w:rsidRDefault="00FD6E8A" w:rsidP="00FD6E8A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  <w:tr w:rsidR="00FD6E8A" w:rsidRPr="00EE7420" w14:paraId="69FDC9C5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47B9E9E7" w14:textId="12B84242" w:rsidR="00FD6E8A" w:rsidRDefault="00FD6E8A" w:rsidP="00FD6E8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ไทย ฟู้ดส์ เฟรซ มาร์เก็ต จำกัด</w:t>
            </w:r>
          </w:p>
        </w:tc>
        <w:tc>
          <w:tcPr>
            <w:tcW w:w="2081" w:type="dxa"/>
          </w:tcPr>
          <w:p w14:paraId="424F302A" w14:textId="6534EC5C" w:rsidR="00FD6E8A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72F7A5A7" w14:textId="3A5C70CB" w:rsidR="00FD6E8A" w:rsidRDefault="00FD6E8A" w:rsidP="00FD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19AF52D" w14:textId="1E3C0726" w:rsidR="00FD6E8A" w:rsidRPr="00B12808" w:rsidRDefault="00FD6E8A" w:rsidP="00FD6E8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75" w:type="dxa"/>
          </w:tcPr>
          <w:p w14:paraId="50BC7C6A" w14:textId="40C70F71" w:rsidR="00FD6E8A" w:rsidRPr="00B12808" w:rsidRDefault="00FD6E8A" w:rsidP="00FD6E8A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AC9853" w14:textId="563C71BD" w:rsidR="00474F27" w:rsidRPr="008A5A08" w:rsidRDefault="00474F27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474F27" w:rsidRPr="008A5A08" w:rsidSect="00CF566E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C9AB68B" w14:textId="4569623A" w:rsidR="0068647A" w:rsidRDefault="0068647A" w:rsidP="0068647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14:paraId="76EA316B" w14:textId="77777777" w:rsidR="00A301FB" w:rsidRPr="008F4E17" w:rsidRDefault="00A301FB" w:rsidP="00A301FB">
      <w:pPr>
        <w:rPr>
          <w:rFonts w:cstheme="minorBidi"/>
          <w:sz w:val="10"/>
          <w:szCs w:val="10"/>
          <w:cs/>
          <w:lang w:val="th-TH"/>
        </w:rPr>
      </w:pPr>
    </w:p>
    <w:tbl>
      <w:tblPr>
        <w:tblW w:w="15485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710"/>
        <w:gridCol w:w="1003"/>
        <w:gridCol w:w="900"/>
        <w:gridCol w:w="180"/>
        <w:gridCol w:w="900"/>
        <w:gridCol w:w="180"/>
        <w:gridCol w:w="977"/>
        <w:gridCol w:w="180"/>
        <w:gridCol w:w="899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893"/>
        <w:gridCol w:w="12"/>
      </w:tblGrid>
      <w:tr w:rsidR="00AD0009" w:rsidRPr="008A5A08" w14:paraId="6FA86C66" w14:textId="77777777" w:rsidTr="000D180B">
        <w:trPr>
          <w:gridAfter w:val="1"/>
          <w:wAfter w:w="12" w:type="dxa"/>
          <w:cantSplit/>
          <w:trHeight w:val="369"/>
          <w:tblHeader/>
        </w:trPr>
        <w:tc>
          <w:tcPr>
            <w:tcW w:w="2070" w:type="dxa"/>
          </w:tcPr>
          <w:p w14:paraId="61C0D23A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3" w:type="dxa"/>
            <w:gridSpan w:val="21"/>
          </w:tcPr>
          <w:p w14:paraId="3D4DE07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009" w:rsidRPr="008A5A08" w14:paraId="67D8C20F" w14:textId="77777777" w:rsidTr="000D180B">
        <w:trPr>
          <w:cantSplit/>
          <w:trHeight w:val="726"/>
          <w:tblHeader/>
        </w:trPr>
        <w:tc>
          <w:tcPr>
            <w:tcW w:w="2070" w:type="dxa"/>
          </w:tcPr>
          <w:p w14:paraId="2B536FFB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710" w:type="dxa"/>
            <w:vAlign w:val="bottom"/>
          </w:tcPr>
          <w:p w14:paraId="3AFBAB74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14:paraId="63ED4E9D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7995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="00500C93" w:rsidRPr="008D7995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21EDD63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C3F0AFD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6" w:type="dxa"/>
            <w:gridSpan w:val="3"/>
          </w:tcPr>
          <w:p w14:paraId="5995690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14:paraId="53EBC2B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14:paraId="169A63D1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BF40146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AE1A4B0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77A7A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5266FEC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4497EC5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14:paraId="22914148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4"/>
          </w:tcPr>
          <w:p w14:paraId="515292DB" w14:textId="1908CA7E" w:rsidR="00AD0009" w:rsidRPr="008A5A08" w:rsidRDefault="004C5888" w:rsidP="004C588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C5888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เงินปันผลรับ</w:t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สำหรับ</w:t>
            </w:r>
            <w:r w:rsidR="00FD7148"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  <w:br/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งวด</w:t>
            </w:r>
            <w:r w:rsidR="00331DBE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เก้าเดือน</w:t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AD3704" w:rsidRPr="008A5A08" w14:paraId="4F7390A3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0357CA12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EFB4C2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5BF6545C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0F3E1E" w14:textId="4F850F4C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CEBF9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80022" w14:textId="383D14E3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F49E5C0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0FFE8F1" w14:textId="69BC6F7B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49838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EBC3CE5" w14:textId="18A4205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76791872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ABC5E7" w14:textId="104D5BC0" w:rsidR="00AD3704" w:rsidRPr="005C54FD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ED3E564" w14:textId="77777777" w:rsidR="00AD3704" w:rsidRPr="005C54FD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40930" w14:textId="3B587AC5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5B16AC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25B17AE" w14:textId="6D69FD5D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A86CE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672CD7" w14:textId="59CEF7E1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C301A2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C6859A7" w14:textId="5B572E89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A4455C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2A9C764F" w14:textId="549D049B" w:rsidR="00AD3704" w:rsidRPr="008A5A08" w:rsidRDefault="00331DBE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AD3704" w:rsidRPr="008A5A08" w14:paraId="06CE4C48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0199A5E0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E7D2F7A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239368DD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AA9F1" w14:textId="619C3B2F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C6839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B2965C" w14:textId="69469DF7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43F4035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198F039A" w14:textId="545093B4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E89F65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DBB9DA7" w14:textId="4224D304" w:rsidR="00AD3704" w:rsidRPr="008A5A08" w:rsidRDefault="00F152F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14F9"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FA73D9"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119BDECC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EE465" w14:textId="77F1959B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6D4CB794" w14:textId="77777777" w:rsidR="00AD3704" w:rsidRPr="005C54FD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2B8E25" w14:textId="0B9736B3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8F8F22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6E1A9A" w14:textId="5FD9F94C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27FF89B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542B59" w14:textId="04243E3C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650FA95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DFFDF8" w14:textId="6EB5A762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01ECFA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910710F" w14:textId="3098742C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FA73D9" w:rsidRPr="00FA73D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D3704" w:rsidRPr="008A5A08" w14:paraId="7338B76F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33511523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A4B548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1CB75A0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56C7F9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E67EFD1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6" w:type="dxa"/>
            <w:gridSpan w:val="3"/>
          </w:tcPr>
          <w:p w14:paraId="0467F999" w14:textId="5383A18C" w:rsidR="00AD3704" w:rsidRPr="007E4896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7E489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หลักพัน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</w:tcPr>
          <w:p w14:paraId="23DF1FCD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4" w:type="dxa"/>
            <w:gridSpan w:val="12"/>
          </w:tcPr>
          <w:p w14:paraId="41D3BE4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D3704" w:rsidRPr="008A5A08" w14:paraId="7C309DE0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61E21C40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710" w:type="dxa"/>
          </w:tcPr>
          <w:p w14:paraId="3A62B810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83C1E78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69C79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1A0E1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C8C3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BAC782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0884974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D2CFA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4BA3620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F3FC35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F656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20CB1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2DA7D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C85C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F5C0C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12180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9F26D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A1927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27CDE4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958E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385B9A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3704" w:rsidRPr="008A5A08" w14:paraId="308FBE77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70258286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710" w:type="dxa"/>
          </w:tcPr>
          <w:p w14:paraId="6A0D3B19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18A127FE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88030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EA0A5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9CDA1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AC3F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33EAC03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DC8A7E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AB9EA6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632B98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8C317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51CA58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C42F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321C5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696F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5023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8E1B9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AC5631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17777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300CA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161D0B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3704" w:rsidRPr="008A5A08" w14:paraId="5372F156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158A9C7F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710" w:type="dxa"/>
          </w:tcPr>
          <w:p w14:paraId="01A26FA2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4FA155DE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8127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987AD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CE19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66D9E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23B7F62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6A1E83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79216F3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2B472D7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65E4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7B77CD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FBB2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CA70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90B72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ED17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6A85B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9888C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3C44FA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2F875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367E2C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D180B" w:rsidRPr="008A5A08" w14:paraId="6EFABD23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7BA1474E" w14:textId="77777777" w:rsidR="000D180B" w:rsidRPr="008A5A08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710" w:type="dxa"/>
          </w:tcPr>
          <w:p w14:paraId="75397E15" w14:textId="77777777" w:rsidR="000D180B" w:rsidRPr="00AB6083" w:rsidRDefault="000D180B" w:rsidP="000D180B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AB6083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14:paraId="39A6EA7C" w14:textId="77777777" w:rsidR="000D180B" w:rsidRPr="008A5A08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14:paraId="537E5E74" w14:textId="1A2E562F" w:rsidR="000D180B" w:rsidRPr="008A5A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1FA65F4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260500" w14:textId="44B77768" w:rsidR="000D180B" w:rsidRPr="008A5A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439AB627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14AD867" w14:textId="292F0144" w:rsidR="000D180B" w:rsidRPr="008A5A08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F5C9FEA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6FAC33" w14:textId="2FE9E5A5" w:rsidR="000D180B" w:rsidRPr="008A5A08" w:rsidRDefault="000D180B" w:rsidP="000D180B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2" w:type="dxa"/>
            <w:shd w:val="clear" w:color="auto" w:fill="auto"/>
          </w:tcPr>
          <w:p w14:paraId="6A2DF259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727A8" w14:textId="78C7408C" w:rsidR="000D180B" w:rsidRPr="00C0092B" w:rsidRDefault="00C0092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94461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109E4" w14:textId="0061E568" w:rsidR="000D180B" w:rsidRPr="008A5A08" w:rsidRDefault="000D180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14:paraId="552542B3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CA2D3" w14:textId="51D799CF" w:rsidR="000D180B" w:rsidRPr="0076774D" w:rsidRDefault="00FA73D9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D180B">
              <w:rPr>
                <w:rFonts w:ascii="Angsana New" w:hAnsi="Angsana New" w:cs="Angsana New"/>
                <w:sz w:val="26"/>
                <w:szCs w:val="26"/>
                <w:lang w:bidi="th-TH"/>
              </w:rPr>
              <w:t>,151</w:t>
            </w:r>
          </w:p>
        </w:tc>
        <w:tc>
          <w:tcPr>
            <w:tcW w:w="180" w:type="dxa"/>
            <w:vAlign w:val="bottom"/>
          </w:tcPr>
          <w:p w14:paraId="757F2B4D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AD2116" w14:textId="0D03044C" w:rsidR="000D180B" w:rsidRPr="0076774D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8,070</w:t>
            </w:r>
          </w:p>
        </w:tc>
        <w:tc>
          <w:tcPr>
            <w:tcW w:w="181" w:type="dxa"/>
          </w:tcPr>
          <w:p w14:paraId="4EDB0310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3114DE3" w14:textId="64CCB97F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E5C579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ED57BC9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0D180B" w:rsidRPr="008A5A08" w14:paraId="46A4DCC9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66200583" w14:textId="21BBF3A4" w:rsidR="000D180B" w:rsidRPr="008A5A08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ทีเอฟ เทค จำกัด</w:t>
            </w:r>
          </w:p>
        </w:tc>
        <w:tc>
          <w:tcPr>
            <w:tcW w:w="1710" w:type="dxa"/>
          </w:tcPr>
          <w:p w14:paraId="75806FB8" w14:textId="427EAECC" w:rsidR="000D180B" w:rsidRPr="008A5A08" w:rsidRDefault="000D180B" w:rsidP="000D180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ผลิตและส่งไฟฟ้า</w:t>
            </w:r>
          </w:p>
        </w:tc>
        <w:tc>
          <w:tcPr>
            <w:tcW w:w="1003" w:type="dxa"/>
          </w:tcPr>
          <w:p w14:paraId="5B4ACCB8" w14:textId="1104A83F" w:rsidR="000D180B" w:rsidRPr="008A5A08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5F9C97D1" w14:textId="7EACFBA6" w:rsidR="000D180B" w:rsidRPr="008A5A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5791920" w14:textId="77777777" w:rsidR="000D180B" w:rsidRPr="00D70265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C59F30" w14:textId="1CC2967F" w:rsidR="000D180B" w:rsidRDefault="000D180B" w:rsidP="000D180B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578E7F9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A683F1B" w14:textId="0B505603" w:rsidR="000D180B" w:rsidRPr="008A5A08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0" w:type="dxa"/>
            <w:shd w:val="clear" w:color="auto" w:fill="auto"/>
          </w:tcPr>
          <w:p w14:paraId="4C49CE31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6781068" w14:textId="32C944CC" w:rsidR="000D180B" w:rsidRDefault="000D180B" w:rsidP="000D18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2" w:type="dxa"/>
            <w:shd w:val="clear" w:color="auto" w:fill="auto"/>
          </w:tcPr>
          <w:p w14:paraId="071A411F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105DA" w14:textId="6349F660" w:rsidR="000D180B" w:rsidRPr="00F35F9E" w:rsidRDefault="00F152F4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0D180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A2986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7F5C3" w14:textId="1B4E7181" w:rsidR="000D180B" w:rsidRPr="00F35F9E" w:rsidRDefault="00F152F4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0D180B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0D180B"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D180B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C4C0BE3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70D954" w14:textId="1B89D83D" w:rsidR="000D180B" w:rsidRPr="00F35F9E" w:rsidRDefault="000D180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17,098</w:t>
            </w:r>
          </w:p>
        </w:tc>
        <w:tc>
          <w:tcPr>
            <w:tcW w:w="180" w:type="dxa"/>
            <w:vAlign w:val="bottom"/>
          </w:tcPr>
          <w:p w14:paraId="104E71DE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C72F8FD" w14:textId="125FF4CA" w:rsidR="000D180B" w:rsidRPr="00F35F9E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FA73D9"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51C6C33F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513D30B6" w14:textId="1CF527C3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3829461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3383140C" w14:textId="47578949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0D180B" w:rsidRPr="008A5A08" w14:paraId="51E7B17F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20D8FD69" w14:textId="6890E78D" w:rsidR="000D180B" w:rsidRPr="00D70265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710" w:type="dxa"/>
          </w:tcPr>
          <w:p w14:paraId="3F7E6176" w14:textId="09C763E5" w:rsidR="000D180B" w:rsidRPr="00D70265" w:rsidRDefault="000D180B" w:rsidP="000D180B">
            <w:pPr>
              <w:ind w:left="106" w:hanging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1003" w:type="dxa"/>
          </w:tcPr>
          <w:p w14:paraId="6E6DCE2C" w14:textId="5F392ED9" w:rsidR="000D180B" w:rsidRPr="00D70265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58B53D1" w14:textId="439CCD11" w:rsidR="000D180B" w:rsidRPr="008A5A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30.00</w:t>
            </w:r>
          </w:p>
        </w:tc>
        <w:tc>
          <w:tcPr>
            <w:tcW w:w="180" w:type="dxa"/>
          </w:tcPr>
          <w:p w14:paraId="4D1B26B5" w14:textId="77777777" w:rsidR="000D180B" w:rsidRPr="00D70265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5A8C6EC" w14:textId="2FD6F153" w:rsidR="000D180B" w:rsidRDefault="000D180B" w:rsidP="000D18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E4050E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4A2C235" w14:textId="377389DE" w:rsidR="000D180B" w:rsidRPr="008A5A08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</w:t>
            </w:r>
          </w:p>
        </w:tc>
        <w:tc>
          <w:tcPr>
            <w:tcW w:w="180" w:type="dxa"/>
            <w:shd w:val="clear" w:color="auto" w:fill="auto"/>
          </w:tcPr>
          <w:p w14:paraId="73010FBE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AC5D779" w14:textId="06CD48CE" w:rsidR="000D180B" w:rsidRPr="008461FA" w:rsidRDefault="000D180B" w:rsidP="000D18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E802B7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BD0470" w14:textId="00EB7AA5" w:rsidR="000D180B" w:rsidRPr="000D318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03459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C51751" w14:textId="6CA0602A" w:rsidR="000D180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1C683A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CD73ED4" w14:textId="2E4A909C" w:rsidR="000D180B" w:rsidRPr="00F35F9E" w:rsidRDefault="00FA73D9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A73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D180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789228F9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1A3AD01F" w14:textId="5EBB680A" w:rsidR="000D180B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D4EEBE2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7BC26E7" w14:textId="040334FE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82D31AD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08D797D0" w14:textId="15DB685B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0D180B" w:rsidRPr="008A5A08" w14:paraId="0A133597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2124DE16" w14:textId="3A08D17D" w:rsidR="000D180B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710" w:type="dxa"/>
          </w:tcPr>
          <w:p w14:paraId="1E68C338" w14:textId="460929AF" w:rsidR="000D180B" w:rsidRDefault="000D180B" w:rsidP="000D180B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1003" w:type="dxa"/>
          </w:tcPr>
          <w:p w14:paraId="3415EAED" w14:textId="77777777" w:rsidR="000D180B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7E246B0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EBE9771" w14:textId="77777777" w:rsidR="000D180B" w:rsidRPr="00D70265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0C4AB29" w14:textId="77777777" w:rsidR="000D180B" w:rsidRDefault="000D180B" w:rsidP="000D180B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E706F5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102AE4A" w14:textId="77777777" w:rsidR="000D180B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E4FE38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1F9AEC8" w14:textId="77777777" w:rsidR="000D180B" w:rsidRDefault="000D180B" w:rsidP="000D18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B2F743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C49F8E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9D8BD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6C8F72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C7D883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0C9FA19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8C6920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8A9B484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717ECECB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D02D58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685C83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1FB1FBBD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0D180B" w:rsidRPr="008A5A08" w14:paraId="5025278B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6B25AA14" w14:textId="77777777" w:rsidR="000D180B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FAB841" w14:textId="1E4EDF68" w:rsidR="000D180B" w:rsidRDefault="000D180B" w:rsidP="000D180B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1003" w:type="dxa"/>
          </w:tcPr>
          <w:p w14:paraId="137B5A2D" w14:textId="77777777" w:rsidR="000D180B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E3F2B8A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763A01" w14:textId="77777777" w:rsidR="000D180B" w:rsidRPr="00D70265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A9C0F5B" w14:textId="77777777" w:rsidR="000D180B" w:rsidRDefault="000D180B" w:rsidP="000D180B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005EB7A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5E2783DB" w14:textId="77777777" w:rsidR="000D180B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FA4EEA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19B21F22" w14:textId="77777777" w:rsidR="000D180B" w:rsidRDefault="000D180B" w:rsidP="000D18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16110B3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CA8974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0C97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D7FAD0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DBE13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531C7CD" w14:textId="77777777" w:rsidR="000D180B" w:rsidRPr="00B12808" w:rsidRDefault="000D180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CAE8B4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04E0415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4BFF4011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A49ACFD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7E1B7D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5BF13904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0D180B" w:rsidRPr="008A5A08" w14:paraId="5F6F0343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6E07CA37" w14:textId="7C33B779" w:rsidR="000D180B" w:rsidRDefault="000D180B" w:rsidP="000D180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BE59D1C" w14:textId="1BB084C0" w:rsidR="000D180B" w:rsidRPr="00D70265" w:rsidRDefault="000D180B" w:rsidP="000D180B">
            <w:pPr>
              <w:ind w:left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1003" w:type="dxa"/>
          </w:tcPr>
          <w:p w14:paraId="72C92232" w14:textId="77777777" w:rsidR="000D180B" w:rsidRPr="00D70265" w:rsidRDefault="000D180B" w:rsidP="000D180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931CF01" w14:textId="34962EAC" w:rsidR="000D180B" w:rsidRPr="008A5A08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DF1022" w14:textId="77777777" w:rsidR="000D180B" w:rsidRPr="00D70265" w:rsidRDefault="000D180B" w:rsidP="000D18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7AE016" w14:textId="77777777" w:rsidR="000D180B" w:rsidRDefault="000D180B" w:rsidP="000D180B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F39006" w14:textId="77777777" w:rsidR="000D180B" w:rsidRPr="008A5A08" w:rsidRDefault="000D180B" w:rsidP="000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4E8FC77" w14:textId="77777777" w:rsidR="000D180B" w:rsidRPr="008A5A08" w:rsidRDefault="000D180B" w:rsidP="00EE42F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A233F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096DC57" w14:textId="77777777" w:rsidR="000D180B" w:rsidRDefault="000D180B" w:rsidP="000D18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68FAEC7" w14:textId="77777777" w:rsidR="000D180B" w:rsidRPr="008A5A08" w:rsidRDefault="000D180B" w:rsidP="000D180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30D279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74A85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28CA1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9A0527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C4B55D" w14:textId="77777777" w:rsidR="000D180B" w:rsidRPr="00F35F9E" w:rsidRDefault="000D180B" w:rsidP="000D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6E5E91" w14:textId="77777777" w:rsidR="000D180B" w:rsidRPr="00F35F9E" w:rsidRDefault="000D180B" w:rsidP="000D180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1E2EB9D8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19C4CCB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43AB97F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EB2E5B" w14:textId="77777777" w:rsidR="000D180B" w:rsidRPr="008A5A08" w:rsidRDefault="000D180B" w:rsidP="000D180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485E299B" w14:textId="77777777" w:rsidR="000D180B" w:rsidRDefault="000D180B" w:rsidP="000D18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1F0047" w:rsidRPr="008A5A08" w14:paraId="4E1ADD69" w14:textId="77777777" w:rsidTr="000D180B">
        <w:trPr>
          <w:cantSplit/>
          <w:trHeight w:hRule="exact" w:val="331"/>
        </w:trPr>
        <w:tc>
          <w:tcPr>
            <w:tcW w:w="2070" w:type="dxa"/>
          </w:tcPr>
          <w:p w14:paraId="2436CFDE" w14:textId="77777777" w:rsidR="001F0047" w:rsidRPr="008A5A08" w:rsidRDefault="001F0047" w:rsidP="001F0047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65D13DB4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27391C3A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FC9DE2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41C582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430755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D3280" w14:textId="77777777" w:rsidR="001F0047" w:rsidRPr="008A5A08" w:rsidRDefault="001F0047" w:rsidP="001F004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3407448C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DD85DB" w14:textId="77777777" w:rsidR="001F0047" w:rsidRPr="008A5A08" w:rsidRDefault="001F0047" w:rsidP="001F004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E64D19C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CCA5093" w14:textId="77777777" w:rsidR="001F0047" w:rsidRPr="008A5A08" w:rsidRDefault="001F0047" w:rsidP="001F004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D777" w14:textId="4E5EB568" w:rsidR="001F0047" w:rsidRPr="008A5A08" w:rsidRDefault="005A39D5" w:rsidP="001F004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</w:t>
            </w:r>
            <w:r w:rsidR="00C0092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C0092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5833D5AF" w14:textId="77777777" w:rsidR="001F0047" w:rsidRPr="008A5A08" w:rsidRDefault="001F0047" w:rsidP="001F004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722A" w14:textId="20AB6BEC" w:rsidR="001F0047" w:rsidRPr="008A5A08" w:rsidRDefault="001F0047" w:rsidP="001F004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29,552</w:t>
            </w:r>
          </w:p>
        </w:tc>
        <w:tc>
          <w:tcPr>
            <w:tcW w:w="180" w:type="dxa"/>
            <w:vAlign w:val="bottom"/>
          </w:tcPr>
          <w:p w14:paraId="34BD9C0F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CD61" w14:textId="438D13F7" w:rsidR="001F0047" w:rsidRPr="001D19F2" w:rsidRDefault="005A39D5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23,883</w:t>
            </w:r>
          </w:p>
        </w:tc>
        <w:tc>
          <w:tcPr>
            <w:tcW w:w="180" w:type="dxa"/>
            <w:vAlign w:val="bottom"/>
          </w:tcPr>
          <w:p w14:paraId="778BEB96" w14:textId="77777777" w:rsidR="001F0047" w:rsidRPr="008A5A08" w:rsidRDefault="001F0047" w:rsidP="001F004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C22B" w14:textId="54F8BF5C" w:rsidR="001F0047" w:rsidRPr="0076774D" w:rsidRDefault="001F0047" w:rsidP="001F004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27,834</w:t>
            </w:r>
          </w:p>
        </w:tc>
        <w:tc>
          <w:tcPr>
            <w:tcW w:w="181" w:type="dxa"/>
          </w:tcPr>
          <w:p w14:paraId="35FABC05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0BE1D5" w14:textId="7243087A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E3964D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09CD6E" w14:textId="77777777" w:rsidR="001F0047" w:rsidRPr="008A5A08" w:rsidRDefault="001F0047" w:rsidP="001F004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446A129" w14:textId="77777777" w:rsidR="005A39D5" w:rsidRPr="005A39D5" w:rsidRDefault="005A39D5" w:rsidP="005A39D5">
      <w:pPr>
        <w:pStyle w:val="block"/>
        <w:spacing w:after="0"/>
        <w:ind w:left="306" w:firstLine="234"/>
        <w:jc w:val="both"/>
        <w:rPr>
          <w:rFonts w:ascii="Angsana New" w:hAnsi="Angsana New" w:cs="Angsana New"/>
          <w:szCs w:val="22"/>
          <w:lang w:bidi="th-TH"/>
        </w:rPr>
      </w:pPr>
    </w:p>
    <w:p w14:paraId="1B994C69" w14:textId="0B97CC41" w:rsidR="005A39D5" w:rsidRPr="00C636A3" w:rsidRDefault="005A39D5" w:rsidP="005A39D5">
      <w:pPr>
        <w:pStyle w:val="block"/>
        <w:spacing w:after="0"/>
        <w:ind w:left="450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>*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ญี่ปุ่น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หุ้นสามัญ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 มูลค่าหุ้นละ </w:t>
      </w:r>
      <w:r>
        <w:rPr>
          <w:rFonts w:ascii="Angsana New" w:hAnsi="Angsana New" w:cs="Angsana New"/>
          <w:sz w:val="30"/>
          <w:szCs w:val="30"/>
          <w:lang w:bidi="th-TH"/>
        </w:rPr>
        <w:t>50,000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และชำระเต็มมูลค่าแล้ว</w:t>
      </w:r>
    </w:p>
    <w:p w14:paraId="631507A6" w14:textId="26630C42" w:rsidR="005A39D5" w:rsidRDefault="005A39D5" w:rsidP="005A39D5">
      <w:pPr>
        <w:pStyle w:val="block"/>
        <w:spacing w:after="0"/>
        <w:ind w:left="540" w:hanging="63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CC614A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** </w:t>
      </w:r>
      <w:r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  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จดทะเบียนในประเทศ</w:t>
      </w:r>
      <w:r w:rsidRPr="00CC614A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ไท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ย</w:t>
      </w:r>
      <w:r w:rsidRPr="00CC614A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หุ้นสามัญ </w:t>
      </w:r>
      <w:r w:rsidRPr="00CC614A">
        <w:rPr>
          <w:rFonts w:ascii="Angsana New" w:hAnsi="Angsana New" w:cs="Angsana New"/>
          <w:spacing w:val="6"/>
          <w:sz w:val="30"/>
          <w:szCs w:val="30"/>
          <w:lang w:val="en-US" w:bidi="th-TH"/>
        </w:rPr>
        <w:t>2</w:t>
      </w:r>
      <w:r w:rsidRPr="00CC614A">
        <w:rPr>
          <w:rFonts w:ascii="Angsana New" w:hAnsi="Angsana New" w:cs="Angsana New"/>
          <w:spacing w:val="6"/>
          <w:sz w:val="30"/>
          <w:szCs w:val="30"/>
          <w:lang w:bidi="th-TH"/>
        </w:rPr>
        <w:t>,000,000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หุ้น</w:t>
      </w:r>
      <w:r w:rsidRPr="00CC614A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มูลค่าหุ้นละ </w:t>
      </w:r>
      <w:r w:rsidRPr="00CC614A">
        <w:rPr>
          <w:rFonts w:ascii="Angsana New" w:hAnsi="Angsana New" w:cs="Angsana New"/>
          <w:spacing w:val="6"/>
          <w:sz w:val="30"/>
          <w:szCs w:val="30"/>
        </w:rPr>
        <w:t>1</w:t>
      </w:r>
      <w:r w:rsidRPr="00CC614A"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CC614A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 บาท</w:t>
      </w:r>
      <w:r w:rsidRPr="00CC614A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และ</w:t>
      </w:r>
      <w:r w:rsidRPr="00CC614A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เรียกชำระค่าหุ้นในอัตราร้อยละ</w:t>
      </w:r>
      <w:r w:rsidRPr="00CC614A">
        <w:rPr>
          <w:rFonts w:ascii="Angsana New" w:hAnsi="Angsana New" w:hint="cs"/>
          <w:spacing w:val="6"/>
          <w:sz w:val="30"/>
          <w:szCs w:val="30"/>
          <w:rtl/>
          <w:cs/>
        </w:rPr>
        <w:t xml:space="preserve"> </w:t>
      </w:r>
      <w:r w:rsidRPr="00C52F8C">
        <w:rPr>
          <w:rFonts w:ascii="Angsana New" w:hAnsi="Angsana New"/>
          <w:sz w:val="30"/>
          <w:szCs w:val="30"/>
        </w:rPr>
        <w:t>25.0</w:t>
      </w:r>
    </w:p>
    <w:p w14:paraId="38D34B4A" w14:textId="40DA05F6" w:rsidR="005A39D5" w:rsidRDefault="005A39D5" w:rsidP="005A39D5">
      <w:pPr>
        <w:pStyle w:val="block"/>
        <w:spacing w:after="0"/>
        <w:ind w:left="540" w:hanging="630"/>
        <w:jc w:val="both"/>
        <w:rPr>
          <w:rFonts w:ascii="Angsana New" w:hAnsi="Angsana New" w:cs="Angsana New"/>
          <w:sz w:val="30"/>
          <w:szCs w:val="30"/>
        </w:rPr>
      </w:pPr>
      <w:r w:rsidRPr="00CC614A">
        <w:rPr>
          <w:rFonts w:ascii="Angsana New" w:hAnsi="Angsana New" w:cs="Angsana New"/>
          <w:spacing w:val="8"/>
          <w:sz w:val="30"/>
          <w:szCs w:val="30"/>
          <w:lang w:val="en-US" w:bidi="th-TH"/>
        </w:rPr>
        <w:t xml:space="preserve">*** </w:t>
      </w:r>
      <w:r>
        <w:rPr>
          <w:rFonts w:ascii="Angsana New" w:hAnsi="Angsana New" w:cs="Angsana New"/>
          <w:spacing w:val="8"/>
          <w:sz w:val="30"/>
          <w:szCs w:val="30"/>
          <w:lang w:val="en-US" w:bidi="th-TH"/>
        </w:rPr>
        <w:t xml:space="preserve"> 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จดทะเบียนในประเทศ</w:t>
      </w:r>
      <w:r w:rsidRPr="00CC614A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ไท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</w:t>
      </w:r>
      <w:r w:rsidRPr="00CC614A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หุ้นสามัญ </w:t>
      </w:r>
      <w:r w:rsidRPr="00CC614A">
        <w:rPr>
          <w:rFonts w:ascii="Angsana New" w:hAnsi="Angsana New" w:cs="Angsana New"/>
          <w:spacing w:val="8"/>
          <w:sz w:val="30"/>
          <w:szCs w:val="30"/>
          <w:lang w:val="en-US" w:bidi="th-TH"/>
        </w:rPr>
        <w:t>1</w:t>
      </w:r>
      <w:r w:rsidRPr="00CC614A">
        <w:rPr>
          <w:rFonts w:ascii="Angsana New" w:hAnsi="Angsana New" w:cs="Angsana New"/>
          <w:spacing w:val="8"/>
          <w:sz w:val="30"/>
          <w:szCs w:val="30"/>
          <w:lang w:bidi="th-TH"/>
        </w:rPr>
        <w:t>0,000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หุ้น</w:t>
      </w:r>
      <w:r w:rsidRPr="00CC614A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มูลค่าหุ้นละ </w:t>
      </w:r>
      <w:r w:rsidRPr="00CC614A">
        <w:rPr>
          <w:rFonts w:ascii="Angsana New" w:hAnsi="Angsana New" w:cs="Angsana New"/>
          <w:spacing w:val="8"/>
          <w:sz w:val="30"/>
          <w:szCs w:val="30"/>
        </w:rPr>
        <w:t>1</w:t>
      </w:r>
      <w:r w:rsidRPr="00CC614A">
        <w:rPr>
          <w:rFonts w:ascii="Angsana New" w:hAnsi="Angsana New" w:cs="Angsana New"/>
          <w:spacing w:val="8"/>
          <w:sz w:val="30"/>
          <w:szCs w:val="30"/>
          <w:lang w:bidi="th-TH"/>
        </w:rPr>
        <w:t>0</w:t>
      </w:r>
      <w:r w:rsidRPr="00CC614A">
        <w:rPr>
          <w:rFonts w:ascii="Angsana New" w:hAnsi="Angsana New" w:cs="Angsana New"/>
          <w:spacing w:val="8"/>
          <w:sz w:val="30"/>
          <w:szCs w:val="30"/>
        </w:rPr>
        <w:t>0</w:t>
      </w:r>
      <w:r w:rsidRPr="00CC614A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บาท</w:t>
      </w:r>
      <w:r w:rsidRPr="00CC614A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และ</w:t>
      </w:r>
      <w:r w:rsidRPr="00CC614A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เรียกชำระค่าหุ้นในอัตราร้อยละ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Pr="00C52F8C">
        <w:rPr>
          <w:rFonts w:ascii="Angsana New" w:hAnsi="Angsana New"/>
          <w:sz w:val="30"/>
          <w:szCs w:val="30"/>
        </w:rPr>
        <w:t>25.0</w:t>
      </w:r>
      <w:r w:rsidRPr="00A301FB">
        <w:rPr>
          <w:rFonts w:ascii="Angsana New" w:hAnsi="Angsana New" w:cs="Angsana New"/>
          <w:sz w:val="30"/>
          <w:szCs w:val="30"/>
        </w:rPr>
        <w:t xml:space="preserve"> </w:t>
      </w:r>
    </w:p>
    <w:p w14:paraId="3CE85913" w14:textId="038BA0A7" w:rsidR="005A39D5" w:rsidRPr="005A39D5" w:rsidRDefault="005A39D5" w:rsidP="00B15F54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bidi="th-TH"/>
        </w:rPr>
        <w:sectPr w:rsidR="005A39D5" w:rsidRPr="005A39D5" w:rsidSect="00AB41FD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กลุ่มบริษัทได้บันทึกบัญชีเงินลงทุนในการร่วมค้า ตามวิธีส่วนได้เสียในงบการเงินรวม</w:t>
      </w:r>
    </w:p>
    <w:p w14:paraId="420B7C15" w14:textId="7BF84D7F" w:rsidR="0024421D" w:rsidRPr="00F001CC" w:rsidRDefault="001314F4" w:rsidP="0024421D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คณะกรรมการของบริษัทได้อนุมัติให้บริษัทย่อยแห่งหนึ่</w:t>
      </w:r>
      <w:r w:rsidRPr="0042339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 (บริษัท ไทย ฟู้ดส์ กรีน เอนเนอร์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จี้ จำกัด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“</w:t>
      </w:r>
      <w:r>
        <w:rPr>
          <w:rFonts w:ascii="Angsana New" w:hAnsi="Angsana New" w:cs="Angsana New"/>
          <w:sz w:val="30"/>
          <w:szCs w:val="30"/>
          <w:lang w:val="en-US" w:bidi="th-TH"/>
        </w:rPr>
        <w:t>TFGE”)</w:t>
      </w:r>
      <w:r w:rsidR="00CE0A70">
        <w:rPr>
          <w:rFonts w:ascii="Angsana New" w:hAnsi="Angsana New" w:cs="Angsana New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จัดตั้ง</w:t>
      </w:r>
      <w:r w:rsidRPr="00CC614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การร่วมค้าในประเทศแห่งหนึ่ง (บริษัท เจเนพูติก ไบโอ จำกัด) โดยมีทุนจดทะเบียนเริ่มแรกเป็นจำนวนเงิน </w:t>
      </w:r>
      <w:r w:rsidRPr="00CC614A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CC614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และให้เรียกชำระค่าหุ้นในอัตราร้อยละ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50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000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บริษัทมีสัดส่วนการลงทุนในการร่วมค้าดังกล่าวคิดเป็นอัตราร้อยละ 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30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ของทุนที่ชำระแล้ว</w:t>
      </w:r>
      <w:r w:rsidR="00FF43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75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000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การดำเนินการจดทะเบียนหุ้นทุนเริ่มแรกของการร่วมค้าดังกล่าวกับกระทรวงพาณิชย์ได้แล้วเสร็จเมื่อวันที่ 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FA73D9" w:rsidRPr="00FA73D9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F2668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F001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001CC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ต่อมา</w:t>
      </w:r>
      <w:r w:rsidR="0024421D" w:rsidRPr="0024421D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คณะกรรมการของ</w:t>
      </w:r>
      <w:r w:rsidR="0024421D" w:rsidRPr="00F001C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บริษัทได้อนุมัติให้ </w:t>
      </w:r>
      <w:r w:rsidR="0024421D" w:rsidRPr="00F001CC">
        <w:rPr>
          <w:rFonts w:asciiTheme="majorBidi" w:hAnsiTheme="majorBidi" w:cstheme="majorBidi"/>
          <w:spacing w:val="4"/>
          <w:sz w:val="30"/>
          <w:szCs w:val="30"/>
        </w:rPr>
        <w:t xml:space="preserve">TFGE </w:t>
      </w:r>
      <w:r w:rsidR="0024421D" w:rsidRPr="00F001C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โอนหุ้นในการร่วมค้าในบริษัท เจเนพูติก ไบโอ จำกัด ให้ </w:t>
      </w:r>
      <w:r w:rsidR="0024421D" w:rsidRPr="00F001CC">
        <w:rPr>
          <w:rFonts w:asciiTheme="majorBidi" w:hAnsiTheme="majorBidi" w:cstheme="majorBidi"/>
          <w:spacing w:val="4"/>
          <w:sz w:val="30"/>
          <w:szCs w:val="30"/>
        </w:rPr>
        <w:t xml:space="preserve">T Paragon </w:t>
      </w:r>
      <w:r w:rsidR="0024421D" w:rsidRPr="00F001C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การดำเนินการจด</w:t>
      </w:r>
      <w:r w:rsidR="0024421D"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ทะเบียนโอนหุ้นดังกล่าวกับกระทรวงพาณิชย์ได้แล้วเสร็จเมื่อวันที่ </w:t>
      </w:r>
      <w:r w:rsidR="0024421D" w:rsidRPr="0024421D">
        <w:rPr>
          <w:rFonts w:asciiTheme="majorBidi" w:hAnsiTheme="majorBidi" w:cstheme="majorBidi"/>
          <w:sz w:val="30"/>
          <w:szCs w:val="30"/>
        </w:rPr>
        <w:t xml:space="preserve">8 </w:t>
      </w:r>
      <w:r w:rsidR="0024421D"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พฤษภาคม </w:t>
      </w:r>
      <w:r w:rsidR="0024421D" w:rsidRPr="0024421D">
        <w:rPr>
          <w:rFonts w:asciiTheme="majorBidi" w:hAnsiTheme="majorBidi" w:cstheme="majorBidi"/>
          <w:sz w:val="30"/>
          <w:szCs w:val="30"/>
        </w:rPr>
        <w:t>2563</w:t>
      </w:r>
    </w:p>
    <w:p w14:paraId="29D74694" w14:textId="77777777" w:rsidR="0024421D" w:rsidRDefault="0024421D" w:rsidP="0024421D">
      <w:pPr>
        <w:pStyle w:val="block"/>
        <w:spacing w:after="0" w:line="240" w:lineRule="atLeast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02420" w14:textId="7FC2059B" w:rsidR="0024421D" w:rsidRPr="0024421D" w:rsidRDefault="0024421D" w:rsidP="0024421D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คณะกรรมการของบริษัทได้อนุมัติให้ บริษัท เจเนพูติก ไบโอ จำกัด เพิ่มทุนจดทะเบียนจาก </w:t>
      </w:r>
      <w:r w:rsidRPr="0024421D">
        <w:rPr>
          <w:rFonts w:asciiTheme="majorBidi" w:hAnsiTheme="majorBidi" w:cstheme="majorBidi"/>
          <w:sz w:val="30"/>
          <w:szCs w:val="30"/>
        </w:rPr>
        <w:t xml:space="preserve">1.0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เป็น </w:t>
      </w:r>
      <w:r w:rsidRPr="0024421D">
        <w:rPr>
          <w:rFonts w:asciiTheme="majorBidi" w:hAnsiTheme="majorBidi" w:cstheme="majorBidi"/>
          <w:sz w:val="30"/>
          <w:szCs w:val="30"/>
        </w:rPr>
        <w:t xml:space="preserve">10.0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ล้านบาทและให้เรียกชำระค่าหุ้นในอัตราร้อยละ </w:t>
      </w:r>
      <w:r w:rsidRPr="0024421D">
        <w:rPr>
          <w:rFonts w:asciiTheme="majorBidi" w:hAnsiTheme="majorBidi" w:cstheme="majorBidi"/>
          <w:sz w:val="30"/>
          <w:szCs w:val="30"/>
        </w:rPr>
        <w:t xml:space="preserve">25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คิดเป็นจำนวนเงิน </w:t>
      </w:r>
      <w:r w:rsidRPr="0024421D">
        <w:rPr>
          <w:rFonts w:asciiTheme="majorBidi" w:hAnsiTheme="majorBidi" w:cstheme="majorBidi"/>
          <w:sz w:val="30"/>
          <w:szCs w:val="30"/>
        </w:rPr>
        <w:t xml:space="preserve">2.5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บริษัทมีสัดส่วนการลงทุนในการร่วมค้า ดังกล่าวคิดเป็นอัตราร้อยละ </w:t>
      </w:r>
      <w:r w:rsidRPr="0024421D">
        <w:rPr>
          <w:rFonts w:asciiTheme="majorBidi" w:hAnsiTheme="majorBidi" w:cstheme="majorBidi"/>
          <w:sz w:val="30"/>
          <w:szCs w:val="30"/>
        </w:rPr>
        <w:t xml:space="preserve">30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>ของทุนที่ชำระแล้ว</w:t>
      </w:r>
      <w:r w:rsidR="00FF43E9">
        <w:rPr>
          <w:rFonts w:asciiTheme="majorBidi" w:hAnsiTheme="majorBidi" w:cstheme="majorBidi"/>
          <w:sz w:val="30"/>
          <w:szCs w:val="30"/>
        </w:rPr>
        <w:t xml:space="preserve">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คิดเป็นจำนวนเงิน </w:t>
      </w:r>
      <w:r w:rsidRPr="0024421D">
        <w:rPr>
          <w:rFonts w:asciiTheme="majorBidi" w:hAnsiTheme="majorBidi" w:cstheme="majorBidi"/>
          <w:sz w:val="30"/>
          <w:szCs w:val="30"/>
        </w:rPr>
        <w:t xml:space="preserve">750,000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24421D">
        <w:rPr>
          <w:rFonts w:asciiTheme="majorBidi" w:hAnsiTheme="majorBidi" w:cstheme="majorBidi"/>
          <w:sz w:val="30"/>
          <w:szCs w:val="30"/>
        </w:rPr>
        <w:t xml:space="preserve">29 </w:t>
      </w:r>
      <w:r w:rsidRPr="0024421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กรกฎาคม </w:t>
      </w:r>
      <w:r w:rsidRPr="0024421D">
        <w:rPr>
          <w:rFonts w:asciiTheme="majorBidi" w:hAnsiTheme="majorBidi" w:cstheme="majorBidi"/>
          <w:sz w:val="30"/>
          <w:szCs w:val="30"/>
        </w:rPr>
        <w:t>2563</w:t>
      </w:r>
    </w:p>
    <w:p w14:paraId="5E562B50" w14:textId="77777777" w:rsidR="0024421D" w:rsidRDefault="0024421D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6C071A2" w14:textId="54C71922" w:rsidR="0024421D" w:rsidRDefault="0024421D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1C06F6" w14:textId="4F4414DC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E121C1" w14:textId="34D896D2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41EC87C" w14:textId="5BFE37DA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2B19B4F" w14:textId="329FFBDE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E8E4924" w14:textId="7398CD94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813AF5C" w14:textId="363B3B5B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960F138" w14:textId="3712BF0C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37F0B2" w14:textId="2E19C57D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DBA2AAC" w14:textId="5A03CF4A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F343CAC" w14:textId="720876D0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9C2EBB8" w14:textId="55D9C9E2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22CD5A" w14:textId="152CBEE7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0A46926" w14:textId="6E62D0B6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FEDC456" w14:textId="3F91F893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DF9F75E" w14:textId="5993B46D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27DAD4A" w14:textId="7A6DB4BD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DBBB417" w14:textId="04F8B2E5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F3BB2E" w14:textId="77777777" w:rsidR="00C0092B" w:rsidRDefault="00C0092B" w:rsidP="001314F4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BAAF78" w14:textId="1E750BF5" w:rsidR="00804175" w:rsidRPr="001314F4" w:rsidRDefault="00804175" w:rsidP="001314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1314F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523286F5" w14:textId="797477B0" w:rsidR="00F729BD" w:rsidRDefault="00F729BD" w:rsidP="00F72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6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36"/>
        <w:gridCol w:w="1204"/>
        <w:gridCol w:w="236"/>
        <w:gridCol w:w="1204"/>
        <w:gridCol w:w="238"/>
        <w:gridCol w:w="1293"/>
      </w:tblGrid>
      <w:tr w:rsidR="005D3F4C" w:rsidRPr="00BD3A32" w14:paraId="5B9150EF" w14:textId="77777777" w:rsidTr="005D3F4C">
        <w:trPr>
          <w:tblHeader/>
        </w:trPr>
        <w:tc>
          <w:tcPr>
            <w:tcW w:w="1979" w:type="pct"/>
          </w:tcPr>
          <w:p w14:paraId="5023AC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3"/>
            <w:shd w:val="clear" w:color="auto" w:fill="auto"/>
          </w:tcPr>
          <w:p w14:paraId="52ACE6E5" w14:textId="3C26BE39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4E22B4E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14:paraId="299BDD9B" w14:textId="77790680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F4C" w:rsidRPr="00BD3A32" w14:paraId="61AF1C97" w14:textId="77777777" w:rsidTr="005D3F4C">
        <w:trPr>
          <w:tblHeader/>
        </w:trPr>
        <w:tc>
          <w:tcPr>
            <w:tcW w:w="1979" w:type="pct"/>
          </w:tcPr>
          <w:p w14:paraId="5B694EF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207CF45" w14:textId="55CF687B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30A76CF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20C5D4F" w14:textId="10E81938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0" w:type="pct"/>
            <w:shd w:val="clear" w:color="auto" w:fill="auto"/>
          </w:tcPr>
          <w:p w14:paraId="4F6452C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6C957AA" w14:textId="5A1E6F6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14:paraId="053502C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DB77277" w14:textId="31114CE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D3F4C" w:rsidRPr="00BD3A32" w14:paraId="4DCC53B1" w14:textId="77777777" w:rsidTr="005D3F4C">
        <w:trPr>
          <w:tblHeader/>
        </w:trPr>
        <w:tc>
          <w:tcPr>
            <w:tcW w:w="1979" w:type="pct"/>
          </w:tcPr>
          <w:p w14:paraId="57B7EA1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1" w:type="pct"/>
            <w:gridSpan w:val="7"/>
            <w:shd w:val="clear" w:color="auto" w:fill="auto"/>
          </w:tcPr>
          <w:p w14:paraId="3E6F458F" w14:textId="2CD2064E" w:rsidR="005D3F4C" w:rsidRPr="007E4896" w:rsidRDefault="00D42568" w:rsidP="00D42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48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3F4C" w:rsidRPr="00BD3A32" w14:paraId="6224C1B7" w14:textId="77777777" w:rsidTr="00007BDD">
        <w:trPr>
          <w:tblHeader/>
        </w:trPr>
        <w:tc>
          <w:tcPr>
            <w:tcW w:w="1979" w:type="pct"/>
          </w:tcPr>
          <w:p w14:paraId="1C095B1C" w14:textId="07BF0E1D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95" w:type="pct"/>
            <w:shd w:val="clear" w:color="auto" w:fill="auto"/>
          </w:tcPr>
          <w:p w14:paraId="2DF8F9E5" w14:textId="486E02C9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0,544</w:t>
            </w:r>
          </w:p>
        </w:tc>
        <w:tc>
          <w:tcPr>
            <w:tcW w:w="130" w:type="pct"/>
            <w:shd w:val="clear" w:color="auto" w:fill="auto"/>
          </w:tcPr>
          <w:p w14:paraId="43978CE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806258F" w14:textId="51363B88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909D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0EDBA10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ABDB80E" w14:textId="684E9895" w:rsidR="005D3F4C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1" w:type="pct"/>
            <w:shd w:val="clear" w:color="auto" w:fill="auto"/>
          </w:tcPr>
          <w:p w14:paraId="7B4AA62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9D45744" w14:textId="5D7B3125" w:rsidR="005D3F4C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13F5D52D" w14:textId="77777777" w:rsidTr="00007BDD">
        <w:trPr>
          <w:tblHeader/>
        </w:trPr>
        <w:tc>
          <w:tcPr>
            <w:tcW w:w="1979" w:type="pct"/>
          </w:tcPr>
          <w:p w14:paraId="3A9C74D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95" w:type="pct"/>
            <w:shd w:val="clear" w:color="auto" w:fill="auto"/>
          </w:tcPr>
          <w:p w14:paraId="1F3A2FFF" w14:textId="6E50F525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16501AB6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5229542" w14:textId="1CA4D8CB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1,937</w:t>
            </w:r>
          </w:p>
        </w:tc>
        <w:tc>
          <w:tcPr>
            <w:tcW w:w="130" w:type="pct"/>
            <w:shd w:val="clear" w:color="auto" w:fill="auto"/>
          </w:tcPr>
          <w:p w14:paraId="2AC4ED3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FCCB0C4" w14:textId="7E94DA1E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74,005</w:t>
            </w:r>
          </w:p>
        </w:tc>
        <w:tc>
          <w:tcPr>
            <w:tcW w:w="131" w:type="pct"/>
            <w:shd w:val="clear" w:color="auto" w:fill="auto"/>
          </w:tcPr>
          <w:p w14:paraId="4AA636F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6598049D" w14:textId="5ACDD78A" w:rsidR="005D3F4C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D3F4C" w:rsidRPr="00BD3A32" w14:paraId="0B8402D0" w14:textId="77777777" w:rsidTr="00007BDD">
        <w:trPr>
          <w:tblHeader/>
        </w:trPr>
        <w:tc>
          <w:tcPr>
            <w:tcW w:w="1979" w:type="pct"/>
          </w:tcPr>
          <w:p w14:paraId="58FFE68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5" w:type="pct"/>
            <w:shd w:val="clear" w:color="auto" w:fill="auto"/>
          </w:tcPr>
          <w:p w14:paraId="6C3BB84F" w14:textId="1DF4E400" w:rsidR="005D3F4C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7BDD">
              <w:rPr>
                <w:rFonts w:ascii="Angsana New" w:hAnsi="Angsana New" w:cs="Angsana New"/>
                <w:sz w:val="30"/>
                <w:szCs w:val="30"/>
              </w:rPr>
              <w:t>18,07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A1AA4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07DD2E3" w14:textId="4047D537" w:rsidR="005D3F4C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7BDD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30" w:type="pct"/>
            <w:shd w:val="clear" w:color="auto" w:fill="auto"/>
          </w:tcPr>
          <w:p w14:paraId="5610373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7231046" w14:textId="1C4761B1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2734185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4974D7A" w14:textId="337FC2ED" w:rsidR="005D3F4C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5D3F4C" w:rsidRPr="00BD3A32" w14:paraId="2FA762FD" w14:textId="77777777" w:rsidTr="00007BDD">
        <w:trPr>
          <w:tblHeader/>
        </w:trPr>
        <w:tc>
          <w:tcPr>
            <w:tcW w:w="1979" w:type="pct"/>
          </w:tcPr>
          <w:p w14:paraId="626C8F9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14:paraId="79CDB69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58A8F53" w14:textId="661F546A" w:rsidR="00D42568" w:rsidRPr="00BD3A32" w:rsidRDefault="00FA73D9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007BDD">
              <w:rPr>
                <w:rFonts w:ascii="Angsana New" w:hAnsi="Angsana New" w:cs="Angsana New"/>
                <w:sz w:val="30"/>
                <w:szCs w:val="30"/>
              </w:rPr>
              <w:t>1,57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7FA9253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5236B04" w14:textId="2B4BD6D9" w:rsidR="00D42568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0" w:type="pct"/>
            <w:shd w:val="clear" w:color="auto" w:fill="auto"/>
          </w:tcPr>
          <w:p w14:paraId="5ACD437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7BFC76C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94AA269" w14:textId="5972FC4D" w:rsidR="00B4442A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335,439</w:t>
            </w:r>
          </w:p>
        </w:tc>
        <w:tc>
          <w:tcPr>
            <w:tcW w:w="131" w:type="pct"/>
            <w:shd w:val="clear" w:color="auto" w:fill="auto"/>
          </w:tcPr>
          <w:p w14:paraId="4F4566E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580EB7A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0C278F7" w14:textId="632DDE0D" w:rsidR="00B4442A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</w:tr>
      <w:tr w:rsidR="005D3F4C" w:rsidRPr="00BD3A32" w14:paraId="50EB0C4E" w14:textId="77777777" w:rsidTr="00007BDD">
        <w:trPr>
          <w:tblHeader/>
        </w:trPr>
        <w:tc>
          <w:tcPr>
            <w:tcW w:w="1979" w:type="pct"/>
            <w:vAlign w:val="bottom"/>
          </w:tcPr>
          <w:p w14:paraId="438D53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14:paraId="1FD411A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7C86562" w14:textId="57C37655" w:rsidR="00D42568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7BDD">
              <w:rPr>
                <w:rFonts w:ascii="Angsana New" w:hAnsi="Angsana New" w:cs="Angsana New"/>
                <w:sz w:val="30"/>
                <w:szCs w:val="30"/>
              </w:rPr>
              <w:t>0,457</w:t>
            </w:r>
          </w:p>
        </w:tc>
        <w:tc>
          <w:tcPr>
            <w:tcW w:w="130" w:type="pct"/>
            <w:shd w:val="clear" w:color="auto" w:fill="auto"/>
          </w:tcPr>
          <w:p w14:paraId="4DE634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FDDE033" w14:textId="5823AABD" w:rsidR="00D42568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30" w:type="pct"/>
            <w:shd w:val="clear" w:color="auto" w:fill="auto"/>
          </w:tcPr>
          <w:p w14:paraId="4DEEC0C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3746F6A1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80927DD" w14:textId="04249C4A" w:rsidR="00B4442A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124B435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300E9F7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AEA7DDB" w14:textId="54E7131B" w:rsidR="00B4442A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5D3F4C" w:rsidRPr="00BD3A32" w14:paraId="1824A9D5" w14:textId="77777777" w:rsidTr="00007BDD">
        <w:trPr>
          <w:tblHeader/>
        </w:trPr>
        <w:tc>
          <w:tcPr>
            <w:tcW w:w="1979" w:type="pct"/>
          </w:tcPr>
          <w:p w14:paraId="6443ECB1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CDC32C5" w14:textId="25A9AAB9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46947BB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97D587" w14:textId="2815740A" w:rsidR="005D3F4C" w:rsidRPr="00BD3A32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7BDD">
              <w:rPr>
                <w:rFonts w:ascii="Angsana New" w:hAnsi="Angsana New" w:cs="Angsana New"/>
                <w:sz w:val="30"/>
                <w:szCs w:val="30"/>
              </w:rPr>
              <w:t>,109</w:t>
            </w:r>
          </w:p>
        </w:tc>
        <w:tc>
          <w:tcPr>
            <w:tcW w:w="130" w:type="pct"/>
            <w:shd w:val="clear" w:color="auto" w:fill="auto"/>
          </w:tcPr>
          <w:p w14:paraId="66E76013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55DB668" w14:textId="27CF909F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072B972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E51EE03" w14:textId="64F4C8DC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5D3F4C" w:rsidRPr="00BD3A32" w14:paraId="1210AFBF" w14:textId="77777777" w:rsidTr="00007BDD">
        <w:trPr>
          <w:tblHeader/>
        </w:trPr>
        <w:tc>
          <w:tcPr>
            <w:tcW w:w="1979" w:type="pct"/>
          </w:tcPr>
          <w:p w14:paraId="5194017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14:paraId="3608BE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B6064" w14:textId="11894CED" w:rsidR="00D42568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778,090</w:t>
            </w:r>
          </w:p>
        </w:tc>
        <w:tc>
          <w:tcPr>
            <w:tcW w:w="130" w:type="pct"/>
            <w:shd w:val="clear" w:color="auto" w:fill="auto"/>
          </w:tcPr>
          <w:p w14:paraId="647DA5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AF66" w14:textId="04F3DCC3" w:rsidR="00D42568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889,000</w:t>
            </w:r>
          </w:p>
        </w:tc>
        <w:tc>
          <w:tcPr>
            <w:tcW w:w="130" w:type="pct"/>
            <w:shd w:val="clear" w:color="auto" w:fill="auto"/>
          </w:tcPr>
          <w:p w14:paraId="429EA09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464513C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8F5BA" w14:textId="03C8015F" w:rsidR="00B4442A" w:rsidRPr="008F1818" w:rsidRDefault="00F152F4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50,41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2077B77D" w14:textId="77777777" w:rsidR="005D3F4C" w:rsidRPr="008F1818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7C96D508" w14:textId="77777777" w:rsidR="00C348B6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D124C95" w14:textId="56226900" w:rsidR="00B4442A" w:rsidRPr="008F1818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479,94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D3F4C" w:rsidRPr="00272D23" w14:paraId="15C93F27" w14:textId="77777777" w:rsidTr="00007BDD">
        <w:trPr>
          <w:tblHeader/>
        </w:trPr>
        <w:tc>
          <w:tcPr>
            <w:tcW w:w="1979" w:type="pct"/>
          </w:tcPr>
          <w:p w14:paraId="2532EE0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272DD" w14:textId="3607963F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1,985,8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635D467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98B67" w14:textId="5D78FF2B" w:rsidR="005D3F4C" w:rsidRPr="00BD3A32" w:rsidRDefault="00007BDD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904,031</w:t>
            </w:r>
          </w:p>
        </w:tc>
        <w:tc>
          <w:tcPr>
            <w:tcW w:w="130" w:type="pct"/>
            <w:shd w:val="clear" w:color="auto" w:fill="auto"/>
          </w:tcPr>
          <w:p w14:paraId="1835DBA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8DC27" w14:textId="524142D5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755,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31" w:type="pct"/>
            <w:shd w:val="clear" w:color="auto" w:fill="auto"/>
          </w:tcPr>
          <w:p w14:paraId="5162A46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8D968" w14:textId="227922E7" w:rsidR="005D3F4C" w:rsidRPr="00BD3A32" w:rsidRDefault="00B4442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481,5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06CCC"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5BC100D9" w14:textId="77777777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</w:p>
    <w:p w14:paraId="4BC3E392" w14:textId="057A5386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  <w:r w:rsidRPr="00F729B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31DBE">
        <w:rPr>
          <w:rFonts w:ascii="Angsana New" w:hAnsi="Angsana New"/>
          <w:sz w:val="30"/>
          <w:szCs w:val="30"/>
        </w:rPr>
        <w:t xml:space="preserve">30 </w:t>
      </w:r>
      <w:r w:rsidR="00331DBE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/>
          <w:sz w:val="30"/>
          <w:szCs w:val="30"/>
        </w:rPr>
        <w:t>2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F729BD">
        <w:rPr>
          <w:rFonts w:ascii="Angsana New" w:hAnsi="Angsana New"/>
          <w:sz w:val="30"/>
          <w:szCs w:val="30"/>
          <w:cs/>
        </w:rPr>
        <w:br/>
      </w:r>
      <w:r w:rsidRPr="00F729BD">
        <w:rPr>
          <w:rFonts w:ascii="Angsana New" w:hAnsi="Angsana New" w:hint="cs"/>
          <w:sz w:val="30"/>
          <w:szCs w:val="30"/>
          <w:cs/>
        </w:rPr>
        <w:t>จำนว</w:t>
      </w:r>
      <w:r w:rsidR="00D97F69">
        <w:rPr>
          <w:rFonts w:ascii="Angsana New" w:hAnsi="Angsana New" w:hint="cs"/>
          <w:sz w:val="30"/>
          <w:szCs w:val="30"/>
          <w:cs/>
        </w:rPr>
        <w:t xml:space="preserve">น </w:t>
      </w:r>
      <w:r w:rsidR="00007BDD">
        <w:rPr>
          <w:rFonts w:ascii="Angsana New" w:hAnsi="Angsana New"/>
          <w:sz w:val="30"/>
          <w:szCs w:val="30"/>
        </w:rPr>
        <w:t>3,13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ล้านบาท และ</w:t>
      </w:r>
      <w:r w:rsidR="00496003">
        <w:rPr>
          <w:rFonts w:ascii="Angsana New" w:hAnsi="Angsana New"/>
          <w:sz w:val="30"/>
          <w:szCs w:val="30"/>
        </w:rPr>
        <w:t xml:space="preserve"> </w:t>
      </w:r>
      <w:r w:rsidR="00F152F4">
        <w:rPr>
          <w:rFonts w:ascii="Angsana New" w:hAnsi="Angsana New"/>
          <w:sz w:val="30"/>
          <w:szCs w:val="30"/>
        </w:rPr>
        <w:t>2</w:t>
      </w:r>
      <w:r w:rsidR="00FA73D9" w:rsidRPr="00FA73D9">
        <w:rPr>
          <w:rFonts w:ascii="Angsana New" w:hAnsi="Angsana New"/>
          <w:sz w:val="30"/>
          <w:szCs w:val="30"/>
        </w:rPr>
        <w:t>6</w:t>
      </w:r>
      <w:r w:rsidR="00007BDD">
        <w:rPr>
          <w:rFonts w:ascii="Angsana New" w:hAnsi="Angsana New"/>
          <w:sz w:val="30"/>
          <w:szCs w:val="30"/>
        </w:rPr>
        <w:t xml:space="preserve">3 </w:t>
      </w:r>
      <w:r w:rsidRPr="00F729B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31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152F4">
        <w:rPr>
          <w:rFonts w:ascii="Angsana New" w:hAnsi="Angsana New"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/>
          <w:i/>
          <w:iCs/>
          <w:sz w:val="30"/>
          <w:szCs w:val="30"/>
        </w:rPr>
        <w:t>6</w:t>
      </w:r>
      <w:r w:rsidR="00F152F4">
        <w:rPr>
          <w:rFonts w:ascii="Angsana New" w:hAnsi="Angsana New"/>
          <w:i/>
          <w:iCs/>
          <w:sz w:val="30"/>
          <w:szCs w:val="30"/>
        </w:rPr>
        <w:t>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: </w:t>
      </w:r>
      <w:r w:rsidR="00F152F4">
        <w:rPr>
          <w:rFonts w:ascii="Angsana New" w:hAnsi="Angsana New"/>
          <w:i/>
          <w:iCs/>
          <w:sz w:val="30"/>
          <w:szCs w:val="30"/>
        </w:rPr>
        <w:t>2</w:t>
      </w:r>
      <w:r w:rsidR="004C65EB">
        <w:rPr>
          <w:rFonts w:ascii="Angsana New" w:hAnsi="Angsana New"/>
          <w:i/>
          <w:iCs/>
          <w:sz w:val="30"/>
          <w:szCs w:val="30"/>
        </w:rPr>
        <w:t>,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849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152F4">
        <w:rPr>
          <w:rFonts w:ascii="Angsana New" w:hAnsi="Angsana New"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9</w:t>
      </w:r>
      <w:r w:rsidR="00F152F4">
        <w:rPr>
          <w:rFonts w:ascii="Angsana New" w:hAnsi="Angsana New"/>
          <w:i/>
          <w:iCs/>
          <w:sz w:val="30"/>
          <w:szCs w:val="30"/>
        </w:rPr>
        <w:t>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3CEBBD23" w14:textId="0C586ED2" w:rsidR="001F2A7C" w:rsidRDefault="001F2A7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A02BCE" w14:textId="77777777" w:rsidR="005D3F4C" w:rsidRDefault="005D3F4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  <w:sectPr w:rsidR="005D3F4C" w:rsidSect="00AB41FD">
          <w:head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A42BF" w14:textId="5A927E56" w:rsidR="004C65EB" w:rsidRDefault="004C65EB" w:rsidP="00AA3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8565CC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1058B19" w14:textId="77777777" w:rsidR="007503B4" w:rsidRPr="007503B4" w:rsidRDefault="007503B4" w:rsidP="004C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4"/>
        <w:gridCol w:w="1528"/>
        <w:gridCol w:w="180"/>
        <w:gridCol w:w="1440"/>
        <w:gridCol w:w="183"/>
        <w:gridCol w:w="1345"/>
        <w:gridCol w:w="178"/>
        <w:gridCol w:w="1352"/>
        <w:gridCol w:w="184"/>
        <w:gridCol w:w="1346"/>
        <w:gridCol w:w="178"/>
        <w:gridCol w:w="1442"/>
      </w:tblGrid>
      <w:tr w:rsidR="007503B4" w:rsidRPr="001D4E88" w14:paraId="1B67274F" w14:textId="3A29E4B1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5609FBAC" w14:textId="77777777" w:rsidR="007503B4" w:rsidRPr="001D4E88" w:rsidRDefault="007503B4" w:rsidP="005A43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70" w:type="dxa"/>
          </w:tcPr>
          <w:p w14:paraId="5808CF9F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6511F44E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356" w:type="dxa"/>
            <w:gridSpan w:val="11"/>
          </w:tcPr>
          <w:p w14:paraId="06258BC1" w14:textId="45657806" w:rsidR="007503B4" w:rsidRPr="001D4E88" w:rsidRDefault="007503B4" w:rsidP="00FD002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27A1A" w:rsidRPr="001D4E88" w14:paraId="0D96B1E3" w14:textId="696F0C9B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2AAF98F1" w14:textId="77777777" w:rsidR="00C27A1A" w:rsidRPr="001D4E88" w:rsidRDefault="00C27A1A" w:rsidP="00AA3E86">
            <w:pPr>
              <w:pStyle w:val="acctfourfigures"/>
              <w:tabs>
                <w:tab w:val="clear" w:pos="765"/>
              </w:tabs>
              <w:spacing w:line="240" w:lineRule="atLeast"/>
              <w:ind w:hanging="78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D8B234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D435F3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</w:tcPr>
          <w:p w14:paraId="18E4FDD6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6A0458D" w14:textId="77777777" w:rsidR="00271B2B" w:rsidRDefault="00271B2B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126941A" w14:textId="6B00BEB0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200C87B5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E8186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6FD739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BBEF190" w14:textId="14488D4D" w:rsidR="00C27A1A" w:rsidRPr="001D4E88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3" w:type="dxa"/>
          </w:tcPr>
          <w:p w14:paraId="0745EDBE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E6178D9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C67B0A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20BE4FFE" w14:textId="6D6FBEE9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78" w:type="dxa"/>
          </w:tcPr>
          <w:p w14:paraId="400F7F1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2" w:type="dxa"/>
          </w:tcPr>
          <w:p w14:paraId="2D8A8711" w14:textId="3702F385" w:rsidR="00C27A1A" w:rsidRPr="001D4E88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4" w:type="dxa"/>
          </w:tcPr>
          <w:p w14:paraId="4219EB1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</w:tcPr>
          <w:p w14:paraId="07450246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D74D972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6C6D617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02FCE83" w14:textId="150FE495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6443779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2" w:type="dxa"/>
          </w:tcPr>
          <w:p w14:paraId="657DA52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E9A2B6E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00ACDD1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B4EC6AD" w14:textId="12EEB7FA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3BEAA202" w14:textId="68289BE2" w:rsidTr="00BD09BC">
        <w:trPr>
          <w:trHeight w:val="19"/>
        </w:trPr>
        <w:tc>
          <w:tcPr>
            <w:tcW w:w="3600" w:type="dxa"/>
          </w:tcPr>
          <w:p w14:paraId="3CF42280" w14:textId="09D303B3" w:rsidR="007503B4" w:rsidRPr="001D4E88" w:rsidRDefault="007503B4" w:rsidP="00FD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DC52C0" w14:textId="429C8625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2B5F902E" w14:textId="77777777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6" w:type="dxa"/>
            <w:gridSpan w:val="11"/>
          </w:tcPr>
          <w:p w14:paraId="55757140" w14:textId="360CE067" w:rsidR="007503B4" w:rsidRPr="001D4E88" w:rsidRDefault="007503B4" w:rsidP="00FD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94DB9" w:rsidRPr="001D4E88" w14:paraId="6FD1B8B1" w14:textId="15869013" w:rsidTr="00BD09BC">
        <w:trPr>
          <w:trHeight w:val="19"/>
        </w:trPr>
        <w:tc>
          <w:tcPr>
            <w:tcW w:w="3600" w:type="dxa"/>
          </w:tcPr>
          <w:p w14:paraId="38824487" w14:textId="5A4322A1" w:rsidR="00294DB9" w:rsidRPr="001D4E88" w:rsidRDefault="00294DB9" w:rsidP="00AA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23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88BBBFE" w14:textId="1F497EA7" w:rsidR="00294DB9" w:rsidRPr="001D4E88" w:rsidRDefault="00F26681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23B7EE05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232FB46" w14:textId="41FB061C" w:rsidR="00294DB9" w:rsidRPr="001D4E88" w:rsidRDefault="00270187" w:rsidP="004A1423">
            <w:pPr>
              <w:tabs>
                <w:tab w:val="clear" w:pos="680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8DE94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025D84" w14:textId="51A9B817" w:rsidR="00294DB9" w:rsidRPr="001D4E88" w:rsidRDefault="00270187" w:rsidP="00363B67">
            <w:pPr>
              <w:tabs>
                <w:tab w:val="left" w:pos="1093"/>
              </w:tabs>
              <w:ind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13,709</w:t>
            </w:r>
          </w:p>
        </w:tc>
        <w:tc>
          <w:tcPr>
            <w:tcW w:w="183" w:type="dxa"/>
          </w:tcPr>
          <w:p w14:paraId="6BCA92BA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556BDA7C" w14:textId="13333AC6" w:rsidR="00294DB9" w:rsidRPr="001D4E88" w:rsidRDefault="00270187" w:rsidP="00363B67">
            <w:pPr>
              <w:tabs>
                <w:tab w:val="decimal" w:pos="108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740,4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25A9BD10" w14:textId="4FBC2192" w:rsidR="00294DB9" w:rsidRPr="001D4E88" w:rsidRDefault="00294DB9" w:rsidP="002701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BC6C582" w14:textId="7079FF5F" w:rsidR="00294DB9" w:rsidRPr="001D4E88" w:rsidRDefault="00F152F4" w:rsidP="00476C4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70187">
              <w:rPr>
                <w:rFonts w:ascii="Angsana New" w:hAnsi="Angsana New" w:cs="Angsana New"/>
                <w:sz w:val="30"/>
                <w:szCs w:val="30"/>
              </w:rPr>
              <w:t>,19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1080C80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1425D" w14:textId="1D2434ED" w:rsidR="00294DB9" w:rsidRPr="001D4E88" w:rsidRDefault="00270187" w:rsidP="00363B67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73,819</w:t>
            </w:r>
          </w:p>
        </w:tc>
        <w:tc>
          <w:tcPr>
            <w:tcW w:w="178" w:type="dxa"/>
          </w:tcPr>
          <w:p w14:paraId="6651EAF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FB0CDB0" w14:textId="19EC511E" w:rsidR="00294DB9" w:rsidRPr="001D4E88" w:rsidRDefault="00270187" w:rsidP="00363B67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1,372,057</w:t>
            </w:r>
          </w:p>
        </w:tc>
      </w:tr>
      <w:tr w:rsidR="00294DB9" w:rsidRPr="001D4E88" w14:paraId="70B31D34" w14:textId="6CCFDAB6" w:rsidTr="00BD09BC">
        <w:trPr>
          <w:trHeight w:val="19"/>
        </w:trPr>
        <w:tc>
          <w:tcPr>
            <w:tcW w:w="3600" w:type="dxa"/>
          </w:tcPr>
          <w:p w14:paraId="5BA73F7B" w14:textId="64966033" w:rsidR="00294DB9" w:rsidRPr="00E41A32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3A3B4227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E659E4C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B769210" w14:textId="5EDEF1B2" w:rsidR="00294DB9" w:rsidRPr="001D4E88" w:rsidRDefault="00F152F4" w:rsidP="004A1423">
            <w:pPr>
              <w:tabs>
                <w:tab w:val="clear" w:pos="680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75B5D">
              <w:rPr>
                <w:rFonts w:ascii="Angsana New" w:hAnsi="Angsana New" w:cs="Angsana New"/>
                <w:sz w:val="30"/>
                <w:szCs w:val="30"/>
              </w:rPr>
              <w:t>79,793</w:t>
            </w:r>
          </w:p>
        </w:tc>
        <w:tc>
          <w:tcPr>
            <w:tcW w:w="180" w:type="dxa"/>
          </w:tcPr>
          <w:p w14:paraId="3ECE6274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A3D2B0" w14:textId="1C93EC0A" w:rsidR="00294DB9" w:rsidRPr="001D4E88" w:rsidRDefault="00FA73D9" w:rsidP="001613D7">
            <w:pPr>
              <w:tabs>
                <w:tab w:val="left" w:pos="1093"/>
              </w:tabs>
              <w:ind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F75B5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3DD6558C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629CAAC2" w14:textId="44FDAD67" w:rsidR="00294DB9" w:rsidRPr="001D4E88" w:rsidRDefault="00F75B5D" w:rsidP="00363B67">
            <w:pPr>
              <w:tabs>
                <w:tab w:val="decimal" w:pos="998"/>
                <w:tab w:val="decimal" w:pos="1080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78" w:type="dxa"/>
          </w:tcPr>
          <w:p w14:paraId="2F4FB895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68F962" w14:textId="075AA10C" w:rsidR="00294DB9" w:rsidRPr="001D4E88" w:rsidRDefault="00F75B5D" w:rsidP="00476C4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7B97F1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53A902C" w14:textId="34D54C96" w:rsidR="00294DB9" w:rsidRPr="00476C4F" w:rsidRDefault="00F152F4" w:rsidP="00363B67">
            <w:pPr>
              <w:pStyle w:val="acctfourfigures"/>
              <w:tabs>
                <w:tab w:val="clear" w:pos="765"/>
                <w:tab w:val="decimal" w:pos="723"/>
                <w:tab w:val="left" w:pos="989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47728">
              <w:rPr>
                <w:rFonts w:ascii="Angsana New" w:hAnsi="Angsana New" w:cs="Angsana New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178" w:type="dxa"/>
          </w:tcPr>
          <w:p w14:paraId="7D066908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9F84DEA" w14:textId="349B4FB6" w:rsidR="00294DB9" w:rsidRPr="001D4E88" w:rsidRDefault="00F75B5D" w:rsidP="00F81911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4772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772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7D3E46" w:rsidRPr="001D4E88" w14:paraId="370A9AB3" w14:textId="77777777" w:rsidTr="00BD09BC">
        <w:trPr>
          <w:trHeight w:val="19"/>
        </w:trPr>
        <w:tc>
          <w:tcPr>
            <w:tcW w:w="3600" w:type="dxa"/>
          </w:tcPr>
          <w:p w14:paraId="6E1E430E" w14:textId="19A9796C" w:rsidR="007D3E46" w:rsidRPr="001D4E88" w:rsidRDefault="007D3E46" w:rsidP="007D3E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</w:tcPr>
          <w:p w14:paraId="19FF5864" w14:textId="77777777" w:rsidR="007D3E46" w:rsidRPr="001D4E88" w:rsidRDefault="007D3E46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EEA1CF" w14:textId="77777777" w:rsidR="007D3E46" w:rsidRPr="001D4E88" w:rsidRDefault="007D3E46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24C265DB" w14:textId="01E60113" w:rsidR="007D3E46" w:rsidRPr="001D4E88" w:rsidRDefault="00F75B5D" w:rsidP="00F75B5D">
            <w:pPr>
              <w:tabs>
                <w:tab w:val="clear" w:pos="680"/>
                <w:tab w:val="left" w:pos="730"/>
                <w:tab w:val="decimal" w:pos="1086"/>
              </w:tabs>
              <w:ind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,191)</w:t>
            </w:r>
          </w:p>
        </w:tc>
        <w:tc>
          <w:tcPr>
            <w:tcW w:w="180" w:type="dxa"/>
          </w:tcPr>
          <w:p w14:paraId="50CA4C83" w14:textId="77777777" w:rsidR="007D3E46" w:rsidRPr="001D4E88" w:rsidRDefault="007D3E46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E62224" w14:textId="4A4D1ADE" w:rsidR="007D3E46" w:rsidRPr="001D4E88" w:rsidRDefault="00F75B5D" w:rsidP="001613D7">
            <w:pPr>
              <w:tabs>
                <w:tab w:val="left" w:pos="1003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46B8B624" w14:textId="77777777" w:rsidR="007D3E46" w:rsidRPr="001D4E88" w:rsidRDefault="007D3E46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37304EAE" w14:textId="5EBA93BB" w:rsidR="007D3E46" w:rsidRPr="001D4E88" w:rsidRDefault="00F75B5D" w:rsidP="00F75B5D">
            <w:pPr>
              <w:tabs>
                <w:tab w:val="clear" w:pos="907"/>
                <w:tab w:val="left" w:pos="906"/>
                <w:tab w:val="decimal" w:pos="996"/>
              </w:tabs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78" w:type="dxa"/>
          </w:tcPr>
          <w:p w14:paraId="53474D9D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1796928" w14:textId="3E58B4E3" w:rsidR="007D3E46" w:rsidRPr="001D4E88" w:rsidRDefault="00F75B5D" w:rsidP="001613D7">
            <w:pPr>
              <w:tabs>
                <w:tab w:val="decimal" w:pos="998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(50)</w:t>
            </w:r>
          </w:p>
        </w:tc>
        <w:tc>
          <w:tcPr>
            <w:tcW w:w="184" w:type="dxa"/>
          </w:tcPr>
          <w:p w14:paraId="59C41DAA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B2DF98" w14:textId="305C10BC" w:rsidR="007D3E46" w:rsidRPr="001D4E88" w:rsidRDefault="00F75B5D" w:rsidP="00363B67">
            <w:pPr>
              <w:pStyle w:val="acctfourfigures"/>
              <w:tabs>
                <w:tab w:val="clear" w:pos="765"/>
                <w:tab w:val="decimal" w:pos="723"/>
                <w:tab w:val="left" w:pos="989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7728">
              <w:rPr>
                <w:rFonts w:ascii="Angsana New" w:hAnsi="Angsana New" w:cs="Angsana New"/>
                <w:sz w:val="30"/>
                <w:szCs w:val="30"/>
              </w:rPr>
              <w:t>4,078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038A616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84841A1" w14:textId="2BFC3C94" w:rsidR="007D3E46" w:rsidRPr="001D4E88" w:rsidRDefault="00F75B5D" w:rsidP="00F75B5D">
            <w:pPr>
              <w:pStyle w:val="acctfourfigures"/>
              <w:tabs>
                <w:tab w:val="clear" w:pos="765"/>
                <w:tab w:val="decimal" w:pos="1093"/>
                <w:tab w:val="decimal" w:pos="1642"/>
              </w:tabs>
              <w:spacing w:line="240" w:lineRule="atLeast"/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7728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7728">
              <w:rPr>
                <w:rFonts w:ascii="Angsana New" w:hAnsi="Angsana New" w:cs="Angsana New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</w:tr>
      <w:tr w:rsidR="00294DB9" w:rsidRPr="001D4E88" w14:paraId="2686FA8B" w14:textId="45D20D82" w:rsidTr="00BD09BC">
        <w:trPr>
          <w:trHeight w:val="19"/>
        </w:trPr>
        <w:tc>
          <w:tcPr>
            <w:tcW w:w="3600" w:type="dxa"/>
          </w:tcPr>
          <w:p w14:paraId="227453CC" w14:textId="77777777" w:rsidR="00294DB9" w:rsidRPr="001D4E88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63BF6EFB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2118407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502C926" w14:textId="72249F7A" w:rsidR="00294DB9" w:rsidRPr="001D4E88" w:rsidRDefault="00F75B5D" w:rsidP="00F75B5D">
            <w:pPr>
              <w:tabs>
                <w:tab w:val="clear" w:pos="680"/>
                <w:tab w:val="left" w:pos="996"/>
                <w:tab w:val="decimal" w:pos="1086"/>
              </w:tabs>
              <w:ind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(139,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EB9105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73AF7" w14:textId="72DE8D60" w:rsidR="00294DB9" w:rsidRPr="001D4E88" w:rsidRDefault="00F75B5D" w:rsidP="001613D7">
            <w:pPr>
              <w:tabs>
                <w:tab w:val="left" w:pos="1003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18)</w:t>
            </w:r>
          </w:p>
        </w:tc>
        <w:tc>
          <w:tcPr>
            <w:tcW w:w="183" w:type="dxa"/>
          </w:tcPr>
          <w:p w14:paraId="3A0E00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64487D6" w14:textId="378491D6" w:rsidR="00294DB9" w:rsidRPr="001D4E88" w:rsidRDefault="00F75B5D" w:rsidP="00F75B5D">
            <w:pPr>
              <w:tabs>
                <w:tab w:val="clear" w:pos="907"/>
                <w:tab w:val="left" w:pos="906"/>
                <w:tab w:val="decimal" w:pos="996"/>
              </w:tabs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0,813)</w:t>
            </w:r>
          </w:p>
        </w:tc>
        <w:tc>
          <w:tcPr>
            <w:tcW w:w="178" w:type="dxa"/>
          </w:tcPr>
          <w:p w14:paraId="4E1BFD4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2CF584B" w14:textId="63D33F88" w:rsidR="00294DB9" w:rsidRPr="001D4E88" w:rsidRDefault="00F75B5D" w:rsidP="001613D7">
            <w:pPr>
              <w:tabs>
                <w:tab w:val="decimal" w:pos="998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71E3DC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E4FEAAA" w14:textId="71626EFD" w:rsidR="00294DB9" w:rsidRPr="001D4E88" w:rsidRDefault="00F75B5D" w:rsidP="00363B67">
            <w:pPr>
              <w:tabs>
                <w:tab w:val="clear" w:pos="907"/>
                <w:tab w:val="clear" w:pos="2580"/>
                <w:tab w:val="left" w:pos="910"/>
                <w:tab w:val="left" w:pos="989"/>
                <w:tab w:val="left" w:pos="1090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3,474)</w:t>
            </w:r>
          </w:p>
        </w:tc>
        <w:tc>
          <w:tcPr>
            <w:tcW w:w="178" w:type="dxa"/>
          </w:tcPr>
          <w:p w14:paraId="265D05A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9AF8255" w14:textId="3D2D5558" w:rsidR="00294DB9" w:rsidRPr="001D4E88" w:rsidRDefault="00F75B5D" w:rsidP="00F75B5D">
            <w:pPr>
              <w:tabs>
                <w:tab w:val="decimal" w:pos="1093"/>
              </w:tabs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,783)</w:t>
            </w:r>
          </w:p>
        </w:tc>
      </w:tr>
      <w:tr w:rsidR="00294DB9" w:rsidRPr="001D4E88" w14:paraId="05783544" w14:textId="3D27D178" w:rsidTr="00BD09BC">
        <w:trPr>
          <w:trHeight w:val="19"/>
        </w:trPr>
        <w:tc>
          <w:tcPr>
            <w:tcW w:w="3600" w:type="dxa"/>
            <w:vAlign w:val="bottom"/>
          </w:tcPr>
          <w:p w14:paraId="234680C9" w14:textId="3DD6C748" w:rsidR="00294DB9" w:rsidRPr="001D4E88" w:rsidRDefault="00294DB9" w:rsidP="00AA3E86">
            <w:pPr>
              <w:ind w:left="175" w:hanging="2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1D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2C77423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8BF49BE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CE7E" w14:textId="0EB62539" w:rsidR="00294DB9" w:rsidRPr="001D4E88" w:rsidRDefault="00FA73D9" w:rsidP="00C27A1A">
            <w:pPr>
              <w:tabs>
                <w:tab w:val="decimal" w:pos="1181"/>
              </w:tabs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75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75,830</w:t>
            </w:r>
          </w:p>
        </w:tc>
        <w:tc>
          <w:tcPr>
            <w:tcW w:w="180" w:type="dxa"/>
          </w:tcPr>
          <w:p w14:paraId="380ABB20" w14:textId="77777777" w:rsidR="00294DB9" w:rsidRPr="001D4E88" w:rsidRDefault="00294DB9" w:rsidP="00294D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7E24" w14:textId="0B5B3727" w:rsidR="00294DB9" w:rsidRPr="001D4E88" w:rsidRDefault="00F75B5D" w:rsidP="001613D7">
            <w:pPr>
              <w:tabs>
                <w:tab w:val="left" w:pos="1003"/>
              </w:tabs>
              <w:ind w:right="1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66E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3" w:type="dxa"/>
          </w:tcPr>
          <w:p w14:paraId="7D28D17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7B5E4" w14:textId="3B2DE5EB" w:rsidR="00294DB9" w:rsidRPr="001D4E88" w:rsidRDefault="00FA73D9" w:rsidP="00415407">
            <w:pPr>
              <w:tabs>
                <w:tab w:val="decimal" w:pos="1088"/>
              </w:tabs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75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66E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3709BD9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A90C3" w14:textId="6CEE2099" w:rsidR="00294DB9" w:rsidRPr="001D4E88" w:rsidRDefault="00F75B5D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1,504</w:t>
            </w:r>
          </w:p>
        </w:tc>
        <w:tc>
          <w:tcPr>
            <w:tcW w:w="184" w:type="dxa"/>
            <w:tcBorders>
              <w:bottom w:val="nil"/>
            </w:tcBorders>
          </w:tcPr>
          <w:p w14:paraId="1E87FBE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7D323" w14:textId="512DEEAB" w:rsidR="00294DB9" w:rsidRPr="001D4E88" w:rsidRDefault="00FA73D9" w:rsidP="00363B67">
            <w:pPr>
              <w:pStyle w:val="acctfourfigures"/>
              <w:tabs>
                <w:tab w:val="clear" w:pos="765"/>
                <w:tab w:val="decimal" w:pos="723"/>
                <w:tab w:val="left" w:pos="819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F75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9,494</w:t>
            </w:r>
          </w:p>
        </w:tc>
        <w:tc>
          <w:tcPr>
            <w:tcW w:w="178" w:type="dxa"/>
            <w:tcBorders>
              <w:bottom w:val="nil"/>
            </w:tcBorders>
          </w:tcPr>
          <w:p w14:paraId="3B9BB33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7683F" w14:textId="08BEF9FA" w:rsidR="00294DB9" w:rsidRPr="001D4E88" w:rsidRDefault="00F75B5D" w:rsidP="00F75B5D">
            <w:pPr>
              <w:pStyle w:val="acctfourfigures"/>
              <w:tabs>
                <w:tab w:val="clear" w:pos="765"/>
                <w:tab w:val="decimal" w:pos="1003"/>
                <w:tab w:val="decimal" w:pos="1642"/>
              </w:tabs>
              <w:spacing w:line="240" w:lineRule="atLeast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1,393,898</w:t>
            </w:r>
          </w:p>
        </w:tc>
      </w:tr>
    </w:tbl>
    <w:p w14:paraId="7C1184AC" w14:textId="77777777" w:rsidR="00672CC2" w:rsidRDefault="00672CC2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40CCDE" w14:textId="77777777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8BACB0" w14:textId="471BA2C9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503B4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tbl>
      <w:tblPr>
        <w:tblW w:w="1444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3"/>
        <w:gridCol w:w="1111"/>
        <w:gridCol w:w="184"/>
        <w:gridCol w:w="1481"/>
        <w:gridCol w:w="182"/>
        <w:gridCol w:w="1394"/>
        <w:gridCol w:w="187"/>
        <w:gridCol w:w="1477"/>
        <w:gridCol w:w="182"/>
        <w:gridCol w:w="1390"/>
        <w:gridCol w:w="189"/>
        <w:gridCol w:w="1382"/>
        <w:gridCol w:w="183"/>
        <w:gridCol w:w="1395"/>
        <w:gridCol w:w="7"/>
      </w:tblGrid>
      <w:tr w:rsidR="007503B4" w:rsidRPr="001D4E88" w14:paraId="3B3E5943" w14:textId="01682C9B" w:rsidTr="00071FFA">
        <w:trPr>
          <w:trHeight w:val="19"/>
          <w:tblHeader/>
        </w:trPr>
        <w:tc>
          <w:tcPr>
            <w:tcW w:w="3703" w:type="dxa"/>
            <w:shd w:val="clear" w:color="auto" w:fill="auto"/>
            <w:vAlign w:val="bottom"/>
          </w:tcPr>
          <w:p w14:paraId="4E4F2A41" w14:textId="77777777" w:rsidR="007503B4" w:rsidRPr="00B836AC" w:rsidRDefault="007503B4" w:rsidP="00C27A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11" w:type="dxa"/>
          </w:tcPr>
          <w:p w14:paraId="4E14DEC6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11B31FA2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449" w:type="dxa"/>
            <w:gridSpan w:val="12"/>
          </w:tcPr>
          <w:p w14:paraId="224B059A" w14:textId="11609BB8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503B4" w:rsidRPr="001D4E88" w14:paraId="00084295" w14:textId="3322ABA4" w:rsidTr="00071FFA">
        <w:trPr>
          <w:gridAfter w:val="1"/>
          <w:wAfter w:w="7" w:type="dxa"/>
          <w:trHeight w:val="19"/>
          <w:tblHeader/>
        </w:trPr>
        <w:tc>
          <w:tcPr>
            <w:tcW w:w="3703" w:type="dxa"/>
            <w:shd w:val="clear" w:color="auto" w:fill="auto"/>
            <w:vAlign w:val="bottom"/>
          </w:tcPr>
          <w:p w14:paraId="61F33D99" w14:textId="77777777" w:rsidR="007503B4" w:rsidRPr="001D4E88" w:rsidRDefault="007503B4" w:rsidP="007503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11" w:type="dxa"/>
          </w:tcPr>
          <w:p w14:paraId="4B8F03C1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88FCF8A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1" w:type="dxa"/>
          </w:tcPr>
          <w:p w14:paraId="084262DF" w14:textId="77777777" w:rsidR="00071FFA" w:rsidRDefault="00071FFA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E0A1962" w14:textId="77777777" w:rsidR="00071FFA" w:rsidRDefault="00071FFA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7B92207" w14:textId="75D7ACB9" w:rsidR="007503B4" w:rsidRPr="001D4E88" w:rsidRDefault="00071FFA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2" w:type="dxa"/>
          </w:tcPr>
          <w:p w14:paraId="645B1812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94" w:type="dxa"/>
          </w:tcPr>
          <w:p w14:paraId="00A3AA05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9CD1E62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B746DB" w14:textId="21BE3A3E" w:rsidR="007503B4" w:rsidRPr="001D4E88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7" w:type="dxa"/>
          </w:tcPr>
          <w:p w14:paraId="3325EAA5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</w:tcPr>
          <w:p w14:paraId="50A7806D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5602CBD" w14:textId="75A109A0" w:rsidR="007503B4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7E5A1EB7" w14:textId="72FBD8A4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2" w:type="dxa"/>
          </w:tcPr>
          <w:p w14:paraId="62594AD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90" w:type="dxa"/>
          </w:tcPr>
          <w:p w14:paraId="3F85833B" w14:textId="1AFF10C6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9" w:type="dxa"/>
          </w:tcPr>
          <w:p w14:paraId="453CF90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2" w:type="dxa"/>
          </w:tcPr>
          <w:p w14:paraId="4633462F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38185324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83A4C4B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3CCB57B" w14:textId="0F8DA64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3" w:type="dxa"/>
          </w:tcPr>
          <w:p w14:paraId="541F87BC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</w:tcPr>
          <w:p w14:paraId="152DB7B9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EDFACB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65BAF544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A70EA0" w14:textId="50602265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4761B105" w14:textId="1BE8F1AF" w:rsidTr="00071FFA">
        <w:trPr>
          <w:trHeight w:val="19"/>
        </w:trPr>
        <w:tc>
          <w:tcPr>
            <w:tcW w:w="3703" w:type="dxa"/>
          </w:tcPr>
          <w:p w14:paraId="57EF00EE" w14:textId="77777777" w:rsidR="007503B4" w:rsidRPr="001D4E88" w:rsidRDefault="007503B4" w:rsidP="00C2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07038A26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2DD79332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9" w:type="dxa"/>
            <w:gridSpan w:val="12"/>
          </w:tcPr>
          <w:p w14:paraId="750D358B" w14:textId="16F51FF6" w:rsidR="007503B4" w:rsidRPr="001D4E88" w:rsidRDefault="007503B4" w:rsidP="00C27A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03B4" w:rsidRPr="001D4E88" w14:paraId="56FC2EBB" w14:textId="16CC0A50" w:rsidTr="00071FFA">
        <w:trPr>
          <w:gridAfter w:val="1"/>
          <w:wAfter w:w="7" w:type="dxa"/>
          <w:trHeight w:val="19"/>
        </w:trPr>
        <w:tc>
          <w:tcPr>
            <w:tcW w:w="3703" w:type="dxa"/>
          </w:tcPr>
          <w:p w14:paraId="09D0F040" w14:textId="6876E48D" w:rsidR="007503B4" w:rsidRPr="001D4E88" w:rsidRDefault="007503B4" w:rsidP="00750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11" w:type="dxa"/>
          </w:tcPr>
          <w:p w14:paraId="2F9D7C27" w14:textId="0E41342A" w:rsidR="007503B4" w:rsidRPr="001D4E88" w:rsidRDefault="00F26681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47B0A0C9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5E1516D5" w14:textId="60539A83" w:rsidR="007503B4" w:rsidRPr="00FB30A1" w:rsidRDefault="00F152F4" w:rsidP="00B836AC">
            <w:pPr>
              <w:tabs>
                <w:tab w:val="decimal" w:pos="1086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70187">
              <w:rPr>
                <w:rFonts w:ascii="Angsana New" w:hAnsi="Angsana New" w:cs="Angsana New"/>
                <w:sz w:val="30"/>
                <w:szCs w:val="30"/>
              </w:rPr>
              <w:t>0,554</w:t>
            </w:r>
          </w:p>
        </w:tc>
        <w:tc>
          <w:tcPr>
            <w:tcW w:w="182" w:type="dxa"/>
          </w:tcPr>
          <w:p w14:paraId="6A19E515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7E76528F" w14:textId="6C3089A2" w:rsidR="007503B4" w:rsidRPr="001D4E88" w:rsidRDefault="00270187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7" w:type="dxa"/>
          </w:tcPr>
          <w:p w14:paraId="1C4A226D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6317676B" w14:textId="3F6A289E" w:rsidR="007503B4" w:rsidRPr="001D4E88" w:rsidRDefault="00270187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545,998</w:t>
            </w:r>
          </w:p>
        </w:tc>
        <w:tc>
          <w:tcPr>
            <w:tcW w:w="182" w:type="dxa"/>
          </w:tcPr>
          <w:p w14:paraId="13E75A14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D775B74" w14:textId="7CAF5A7D" w:rsidR="007503B4" w:rsidRPr="001D4E88" w:rsidRDefault="000437F8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" w:type="dxa"/>
          </w:tcPr>
          <w:p w14:paraId="7CD6C2B3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2628127" w14:textId="661061F5" w:rsidR="007503B4" w:rsidRPr="001D4E88" w:rsidRDefault="000437F8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14,052</w:t>
            </w:r>
          </w:p>
        </w:tc>
        <w:tc>
          <w:tcPr>
            <w:tcW w:w="183" w:type="dxa"/>
          </w:tcPr>
          <w:p w14:paraId="2CB4596F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DD7BDE9" w14:textId="29AA3318" w:rsidR="007503B4" w:rsidRPr="001D4E88" w:rsidRDefault="000437F8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588,51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7503B4" w:rsidRPr="001D4E88" w14:paraId="459A6DF3" w14:textId="789D4B2A" w:rsidTr="00071FFA">
        <w:trPr>
          <w:gridAfter w:val="1"/>
          <w:wAfter w:w="7" w:type="dxa"/>
          <w:trHeight w:val="19"/>
        </w:trPr>
        <w:tc>
          <w:tcPr>
            <w:tcW w:w="3703" w:type="dxa"/>
          </w:tcPr>
          <w:p w14:paraId="2399A19D" w14:textId="1F46BAF1" w:rsidR="007503B4" w:rsidRPr="00CF3A1A" w:rsidRDefault="007503B4" w:rsidP="00BD0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111" w:type="dxa"/>
          </w:tcPr>
          <w:p w14:paraId="57D9CA2B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92DAE0F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87B5881" w14:textId="4C173735" w:rsidR="007503B4" w:rsidRPr="001D4E88" w:rsidRDefault="00B4442A" w:rsidP="00B836AC">
            <w:pPr>
              <w:tabs>
                <w:tab w:val="clear" w:pos="680"/>
                <w:tab w:val="left" w:pos="730"/>
                <w:tab w:val="decimal" w:pos="1007"/>
                <w:tab w:val="decimal" w:pos="1086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3EFF2BA6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5E3A5087" w14:textId="46101189" w:rsidR="007503B4" w:rsidRPr="001D4E88" w:rsidRDefault="00FA73D9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7" w:type="dxa"/>
          </w:tcPr>
          <w:p w14:paraId="7E3020FB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176E4A80" w14:textId="76708C94" w:rsidR="007503B4" w:rsidRPr="001D4E88" w:rsidRDefault="00B4442A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14,514</w:t>
            </w:r>
          </w:p>
        </w:tc>
        <w:tc>
          <w:tcPr>
            <w:tcW w:w="182" w:type="dxa"/>
          </w:tcPr>
          <w:p w14:paraId="7D2CDA27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CB9F936" w14:textId="63164B4C" w:rsidR="007503B4" w:rsidRPr="001D4E88" w:rsidRDefault="00506CCC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32613AA0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E3CD862" w14:textId="0705D593" w:rsidR="007503B4" w:rsidRPr="00CF3A1A" w:rsidRDefault="007E09C3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06CC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3" w:type="dxa"/>
          </w:tcPr>
          <w:p w14:paraId="45597AF3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4CE9D50" w14:textId="22E4D380" w:rsidR="007503B4" w:rsidRPr="00CF3A1A" w:rsidRDefault="007E09C3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773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7732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4260B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51A24" w:rsidRPr="001D4E88" w14:paraId="40CB328A" w14:textId="77777777" w:rsidTr="00071FFA">
        <w:trPr>
          <w:gridAfter w:val="1"/>
          <w:wAfter w:w="7" w:type="dxa"/>
          <w:trHeight w:val="19"/>
        </w:trPr>
        <w:tc>
          <w:tcPr>
            <w:tcW w:w="3703" w:type="dxa"/>
          </w:tcPr>
          <w:p w14:paraId="307B963C" w14:textId="170B8B8D" w:rsidR="00E51A24" w:rsidRPr="001D4E88" w:rsidRDefault="00E51A24" w:rsidP="00BD0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1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111" w:type="dxa"/>
          </w:tcPr>
          <w:p w14:paraId="103F57D0" w14:textId="77777777" w:rsidR="00E51A24" w:rsidRPr="001D4E88" w:rsidRDefault="00E51A2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9187C22" w14:textId="77777777" w:rsidR="00E51A24" w:rsidRPr="001D4E88" w:rsidRDefault="00E51A2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6B5F1FAE" w14:textId="0519AAAA" w:rsidR="00E51A24" w:rsidRPr="001D4E88" w:rsidRDefault="00B4442A" w:rsidP="00B836AC">
            <w:pPr>
              <w:tabs>
                <w:tab w:val="clear" w:pos="680"/>
                <w:tab w:val="left" w:pos="730"/>
                <w:tab w:val="decimal" w:pos="1007"/>
                <w:tab w:val="decimal" w:pos="1086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B4F55AA" w14:textId="77777777" w:rsidR="00E51A24" w:rsidRPr="001D4E88" w:rsidRDefault="00E51A2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6D96338C" w14:textId="59D048D5" w:rsidR="00E51A24" w:rsidRPr="001D4E88" w:rsidRDefault="00506CCC" w:rsidP="007E09C3">
            <w:pPr>
              <w:tabs>
                <w:tab w:val="decimal" w:pos="1007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" w:type="dxa"/>
          </w:tcPr>
          <w:p w14:paraId="36446511" w14:textId="77777777" w:rsidR="00E51A24" w:rsidRPr="001D4E88" w:rsidRDefault="00E51A2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78E60388" w14:textId="58F71188" w:rsidR="00E51A24" w:rsidRPr="001D4E88" w:rsidRDefault="00506CCC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B2267C0" w14:textId="77777777" w:rsidR="00E51A24" w:rsidRPr="001D4E88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1F30797" w14:textId="7C47A1C7" w:rsidR="00E51A24" w:rsidRPr="001D4E88" w:rsidRDefault="00506CCC" w:rsidP="007E09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(50)</w:t>
            </w:r>
          </w:p>
        </w:tc>
        <w:tc>
          <w:tcPr>
            <w:tcW w:w="189" w:type="dxa"/>
          </w:tcPr>
          <w:p w14:paraId="437719B3" w14:textId="77777777" w:rsidR="00E51A24" w:rsidRPr="00CF3A1A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4B21CCCE" w14:textId="72CBA705" w:rsidR="00E51A24" w:rsidRPr="00CF3A1A" w:rsidRDefault="00506CCC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(283)</w:t>
            </w:r>
          </w:p>
        </w:tc>
        <w:tc>
          <w:tcPr>
            <w:tcW w:w="183" w:type="dxa"/>
          </w:tcPr>
          <w:p w14:paraId="6ABAE070" w14:textId="77777777" w:rsidR="00E51A24" w:rsidRPr="00CF3A1A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E410E38" w14:textId="4E94CF30" w:rsidR="00E51A24" w:rsidRPr="00CF3A1A" w:rsidRDefault="00506CCC" w:rsidP="007E09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0773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503B4" w:rsidRPr="001D4E88" w14:paraId="6E2C2EE0" w14:textId="5575C227" w:rsidTr="00071FFA">
        <w:trPr>
          <w:gridAfter w:val="1"/>
          <w:wAfter w:w="7" w:type="dxa"/>
          <w:trHeight w:val="19"/>
        </w:trPr>
        <w:tc>
          <w:tcPr>
            <w:tcW w:w="3703" w:type="dxa"/>
          </w:tcPr>
          <w:p w14:paraId="5078DB3E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11" w:type="dxa"/>
          </w:tcPr>
          <w:p w14:paraId="477FBCCE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0A7AF82A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2A8F281E" w14:textId="6B911CA0" w:rsidR="007503B4" w:rsidRPr="001D4E88" w:rsidRDefault="00506CCC" w:rsidP="007E09C3">
            <w:pPr>
              <w:tabs>
                <w:tab w:val="clear" w:pos="454"/>
                <w:tab w:val="clear" w:pos="907"/>
                <w:tab w:val="left" w:pos="640"/>
                <w:tab w:val="decimal" w:pos="820"/>
                <w:tab w:val="decimal" w:pos="906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7,0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82" w:type="dxa"/>
          </w:tcPr>
          <w:p w14:paraId="5102DDF7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60A291D" w14:textId="0C47BB2F" w:rsidR="007503B4" w:rsidRPr="001D4E88" w:rsidRDefault="00506CCC" w:rsidP="007E09C3">
            <w:pPr>
              <w:tabs>
                <w:tab w:val="decimal" w:pos="1007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4442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" w:type="dxa"/>
          </w:tcPr>
          <w:p w14:paraId="7ED83C4F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488EAFCA" w14:textId="175ECF21" w:rsidR="007503B4" w:rsidRPr="001D4E88" w:rsidRDefault="00506CCC" w:rsidP="00E51A24">
            <w:pPr>
              <w:pStyle w:val="acctfourfigures"/>
              <w:tabs>
                <w:tab w:val="clear" w:pos="765"/>
                <w:tab w:val="decimal" w:pos="820"/>
                <w:tab w:val="decimal" w:pos="1180"/>
              </w:tabs>
              <w:spacing w:line="240" w:lineRule="atLeast"/>
              <w:ind w:right="-35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4442A">
              <w:rPr>
                <w:rFonts w:ascii="Angsana New" w:hAnsi="Angsana New" w:cs="Angsana New"/>
                <w:sz w:val="30"/>
                <w:szCs w:val="30"/>
                <w:lang w:bidi="th-TH"/>
              </w:rPr>
              <w:t>94,427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24FAB36C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0C2044F" w14:textId="6EFD1929" w:rsidR="007503B4" w:rsidRPr="001D4E88" w:rsidRDefault="00506CCC" w:rsidP="007E09C3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E09C3"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9" w:type="dxa"/>
          </w:tcPr>
          <w:p w14:paraId="0B212580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A7BABB0" w14:textId="383B8638" w:rsidR="007503B4" w:rsidRPr="001D4E88" w:rsidRDefault="00506CCC" w:rsidP="007E09C3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E09C3">
              <w:rPr>
                <w:rFonts w:ascii="Angsana New" w:hAnsi="Angsana New" w:cs="Angsana New"/>
                <w:sz w:val="30"/>
                <w:szCs w:val="30"/>
                <w:lang w:bidi="th-TH"/>
              </w:rPr>
              <w:t>5,978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</w:tcPr>
          <w:p w14:paraId="21A645EF" w14:textId="77777777" w:rsidR="007503B4" w:rsidRPr="00294DB9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2D5ADA8" w14:textId="3C172B6D" w:rsidR="007503B4" w:rsidRPr="00294DB9" w:rsidRDefault="00506CCC" w:rsidP="007E09C3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7E09C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109,2</w:t>
            </w:r>
            <w:r w:rsidR="00307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</w:tr>
      <w:tr w:rsidR="007503B4" w:rsidRPr="001D4E88" w14:paraId="63AE2615" w14:textId="5A73B29D" w:rsidTr="00071FFA">
        <w:trPr>
          <w:gridAfter w:val="1"/>
          <w:wAfter w:w="7" w:type="dxa"/>
          <w:trHeight w:val="19"/>
        </w:trPr>
        <w:tc>
          <w:tcPr>
            <w:tcW w:w="3703" w:type="dxa"/>
            <w:vAlign w:val="bottom"/>
          </w:tcPr>
          <w:p w14:paraId="300F41F5" w14:textId="6C9466B9" w:rsidR="007503B4" w:rsidRPr="00D84D94" w:rsidRDefault="007503B4" w:rsidP="007503B4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1DBE"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1DBE" w:rsidRPr="00D84D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D84D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D84D9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D84D9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11" w:type="dxa"/>
          </w:tcPr>
          <w:p w14:paraId="54623423" w14:textId="77777777" w:rsidR="007503B4" w:rsidRPr="00D84D94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676FE47" w14:textId="77777777" w:rsidR="007503B4" w:rsidRPr="00D84D94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C249" w14:textId="6F17F4DD" w:rsidR="007503B4" w:rsidRPr="00D84D94" w:rsidRDefault="00B4442A" w:rsidP="005C2C4E">
            <w:pPr>
              <w:tabs>
                <w:tab w:val="decimal" w:pos="109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13,809</w:t>
            </w:r>
          </w:p>
        </w:tc>
        <w:tc>
          <w:tcPr>
            <w:tcW w:w="182" w:type="dxa"/>
          </w:tcPr>
          <w:p w14:paraId="2DFB31DA" w14:textId="77777777" w:rsidR="007503B4" w:rsidRPr="00D84D94" w:rsidRDefault="007503B4" w:rsidP="007503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44F0A" w14:textId="35FFF7CD" w:rsidR="007503B4" w:rsidRPr="00D84D94" w:rsidRDefault="00B4442A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7" w:type="dxa"/>
          </w:tcPr>
          <w:p w14:paraId="5848FA1D" w14:textId="77777777" w:rsidR="007503B4" w:rsidRPr="00D84D94" w:rsidRDefault="007503B4" w:rsidP="007503B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0F51" w14:textId="2D871E0C" w:rsidR="007503B4" w:rsidRPr="00D84D94" w:rsidRDefault="00B4442A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</w:t>
            </w: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,078</w:t>
            </w:r>
          </w:p>
        </w:tc>
        <w:tc>
          <w:tcPr>
            <w:tcW w:w="182" w:type="dxa"/>
          </w:tcPr>
          <w:p w14:paraId="374855AB" w14:textId="77777777" w:rsidR="007503B4" w:rsidRPr="00D84D94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4049" w14:textId="782649C9" w:rsidR="007503B4" w:rsidRPr="00D84D94" w:rsidRDefault="007E09C3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1,504</w:t>
            </w:r>
          </w:p>
        </w:tc>
        <w:tc>
          <w:tcPr>
            <w:tcW w:w="189" w:type="dxa"/>
            <w:tcBorders>
              <w:bottom w:val="nil"/>
            </w:tcBorders>
          </w:tcPr>
          <w:p w14:paraId="02DFE2D9" w14:textId="77777777" w:rsidR="007503B4" w:rsidRPr="00D84D94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CB4FB" w14:textId="1427329C" w:rsidR="007503B4" w:rsidRPr="00D84D94" w:rsidRDefault="007E09C3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D84D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4260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  <w:tcBorders>
              <w:bottom w:val="nil"/>
            </w:tcBorders>
          </w:tcPr>
          <w:p w14:paraId="23980DCD" w14:textId="77777777" w:rsidR="007503B4" w:rsidRPr="00D84D94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B563702" w14:textId="57987783" w:rsidR="007503B4" w:rsidRPr="006D3653" w:rsidRDefault="007E09C3" w:rsidP="00B836AC">
            <w:pPr>
              <w:pStyle w:val="acctmergecolhdg"/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4D94">
              <w:rPr>
                <w:rFonts w:ascii="Angsana New" w:hAnsi="Angsana New" w:cs="Angsana New"/>
                <w:sz w:val="30"/>
                <w:szCs w:val="30"/>
              </w:rPr>
              <w:t>502,78</w:t>
            </w:r>
            <w:r w:rsidR="00115BC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6BEC59F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4655B8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58B063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45195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9B6CB9" w14:textId="1ECE6C46" w:rsidR="00294DB9" w:rsidRDefault="00294DB9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1C8481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F2A7C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15708E39" w14:textId="66BC84E0" w:rsidR="006A6811" w:rsidRDefault="006A6811" w:rsidP="005D0D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Default="00466504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ook w:val="04A0" w:firstRow="1" w:lastRow="0" w:firstColumn="1" w:lastColumn="0" w:noHBand="0" w:noVBand="1"/>
      </w:tblPr>
      <w:tblGrid>
        <w:gridCol w:w="2186"/>
        <w:gridCol w:w="354"/>
        <w:gridCol w:w="906"/>
        <w:gridCol w:w="230"/>
        <w:gridCol w:w="945"/>
        <w:gridCol w:w="231"/>
        <w:gridCol w:w="929"/>
        <w:gridCol w:w="235"/>
        <w:gridCol w:w="894"/>
        <w:gridCol w:w="240"/>
        <w:gridCol w:w="890"/>
        <w:gridCol w:w="230"/>
        <w:gridCol w:w="925"/>
      </w:tblGrid>
      <w:tr w:rsidR="006E3E2C" w:rsidRPr="005D1863" w14:paraId="6914FAF6" w14:textId="77777777" w:rsidTr="008D6D99">
        <w:trPr>
          <w:tblHeader/>
        </w:trPr>
        <w:tc>
          <w:tcPr>
            <w:tcW w:w="2186" w:type="dxa"/>
          </w:tcPr>
          <w:p w14:paraId="2AC2D6A2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" w:type="dxa"/>
          </w:tcPr>
          <w:p w14:paraId="0FB0E1B1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1" w:type="dxa"/>
            <w:gridSpan w:val="5"/>
          </w:tcPr>
          <w:p w14:paraId="0FCEF8CE" w14:textId="0A728300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122B9E7A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79" w:type="dxa"/>
            <w:gridSpan w:val="5"/>
          </w:tcPr>
          <w:p w14:paraId="2E6B652B" w14:textId="74896067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76CE0" w:rsidRPr="005D1863" w14:paraId="174C2962" w14:textId="77777777" w:rsidTr="008D6D99">
        <w:trPr>
          <w:tblHeader/>
        </w:trPr>
        <w:tc>
          <w:tcPr>
            <w:tcW w:w="2186" w:type="dxa"/>
          </w:tcPr>
          <w:p w14:paraId="58EBAC6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" w:type="dxa"/>
          </w:tcPr>
          <w:p w14:paraId="6441D43E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1" w:type="dxa"/>
            <w:gridSpan w:val="5"/>
          </w:tcPr>
          <w:p w14:paraId="4C782CC8" w14:textId="62A52BAC" w:rsidR="00176CE0" w:rsidRDefault="00331DBE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176C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26681" w:rsidRPr="00F266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26681"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5" w:type="dxa"/>
          </w:tcPr>
          <w:p w14:paraId="395AE1D4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79" w:type="dxa"/>
            <w:gridSpan w:val="5"/>
          </w:tcPr>
          <w:p w14:paraId="6E964E71" w14:textId="31FDCEE6" w:rsidR="00176CE0" w:rsidRDefault="00331DBE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176C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26681" w:rsidRPr="00F266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26681"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76CE0" w:rsidRPr="005D1863" w14:paraId="75078AC7" w14:textId="77777777" w:rsidTr="008D6D99">
        <w:trPr>
          <w:tblHeader/>
        </w:trPr>
        <w:tc>
          <w:tcPr>
            <w:tcW w:w="2186" w:type="dxa"/>
          </w:tcPr>
          <w:p w14:paraId="64EC8F20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54" w:type="dxa"/>
            <w:vAlign w:val="bottom"/>
          </w:tcPr>
          <w:p w14:paraId="623B9DB5" w14:textId="297D3AEC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1E15DA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671C1D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657CAB3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6108068C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BF01AAE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1D62F6E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149BDEA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6CE0" w:rsidRPr="005D1863" w14:paraId="43E0F01A" w14:textId="77777777" w:rsidTr="008D6D99">
        <w:trPr>
          <w:tblHeader/>
        </w:trPr>
        <w:tc>
          <w:tcPr>
            <w:tcW w:w="2186" w:type="dxa"/>
          </w:tcPr>
          <w:p w14:paraId="3D63ED2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54" w:type="dxa"/>
          </w:tcPr>
          <w:p w14:paraId="3D8DCA8F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655" w:type="dxa"/>
            <w:gridSpan w:val="11"/>
            <w:vAlign w:val="bottom"/>
          </w:tcPr>
          <w:p w14:paraId="03A09E2E" w14:textId="64803472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76CE0" w:rsidRPr="005D1863" w14:paraId="5E8D817C" w14:textId="77777777" w:rsidTr="009C7238">
        <w:tc>
          <w:tcPr>
            <w:tcW w:w="2186" w:type="dxa"/>
          </w:tcPr>
          <w:p w14:paraId="1C644F2C" w14:textId="720C8DDF" w:rsidR="00176CE0" w:rsidRPr="00F81554" w:rsidRDefault="00176CE0" w:rsidP="00176CE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54" w:type="dxa"/>
          </w:tcPr>
          <w:p w14:paraId="4F3E050E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954BB29" w14:textId="74922FFB" w:rsidR="00176CE0" w:rsidRPr="009C7238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238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9A1A75" w:rsidRPr="009C72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27F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566A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C72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566AA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29CDBE6" w14:textId="77777777" w:rsidR="00176CE0" w:rsidRPr="009C7238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6ACF5C0" w14:textId="01D6D3DB" w:rsidR="00176CE0" w:rsidRPr="009C7238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238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A1A75" w:rsidRPr="009C72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27F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566A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C72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566AA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231" w:type="dxa"/>
            <w:vAlign w:val="bottom"/>
          </w:tcPr>
          <w:p w14:paraId="245C8F82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DFA3004" w14:textId="500ED4A5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4,915,50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5" w:type="dxa"/>
            <w:vAlign w:val="bottom"/>
          </w:tcPr>
          <w:p w14:paraId="5210CF5C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69EFE851" w14:textId="073B94C7" w:rsidR="00176CE0" w:rsidRPr="00C90373" w:rsidRDefault="00FA73D9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sz w:val="24"/>
                <w:szCs w:val="24"/>
              </w:rPr>
              <w:t>,81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33B05AD8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F99EE22" w14:textId="3CE13C34" w:rsidR="00176CE0" w:rsidRPr="00C90373" w:rsidRDefault="008D6D99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231D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34,149</w:t>
            </w:r>
          </w:p>
        </w:tc>
        <w:tc>
          <w:tcPr>
            <w:tcW w:w="230" w:type="dxa"/>
            <w:vAlign w:val="bottom"/>
          </w:tcPr>
          <w:p w14:paraId="1F5143C7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0BA1F054" w14:textId="30AF8EB6" w:rsidR="00176CE0" w:rsidRPr="00C90373" w:rsidRDefault="00F152F4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,9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176CE0" w:rsidRPr="005D1863" w14:paraId="132B074C" w14:textId="77777777" w:rsidTr="008D6D99">
        <w:tc>
          <w:tcPr>
            <w:tcW w:w="2186" w:type="dxa"/>
          </w:tcPr>
          <w:p w14:paraId="23280131" w14:textId="113F0B62" w:rsidR="00176CE0" w:rsidRPr="00F81554" w:rsidRDefault="00176CE0" w:rsidP="00176CE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54" w:type="dxa"/>
          </w:tcPr>
          <w:p w14:paraId="50C2757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F2126B4" w14:textId="60006825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45D6A460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66CE0AC" w14:textId="0AA8305B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9F4129C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37AA246" w14:textId="7153CF86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62B0025D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155786B3" w14:textId="4D59CB23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9D73D7E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15EFB04" w14:textId="50A503E2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438,400</w:t>
            </w:r>
          </w:p>
        </w:tc>
        <w:tc>
          <w:tcPr>
            <w:tcW w:w="230" w:type="dxa"/>
            <w:vAlign w:val="bottom"/>
          </w:tcPr>
          <w:p w14:paraId="23D0A60A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167EA274" w14:textId="526765A9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438,400</w:t>
            </w:r>
          </w:p>
        </w:tc>
      </w:tr>
      <w:tr w:rsidR="00176CE0" w:rsidRPr="005D1863" w14:paraId="504885C2" w14:textId="77777777" w:rsidTr="008D6D99">
        <w:tc>
          <w:tcPr>
            <w:tcW w:w="2186" w:type="dxa"/>
          </w:tcPr>
          <w:p w14:paraId="6A5FC5FA" w14:textId="77777777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54" w:type="dxa"/>
          </w:tcPr>
          <w:p w14:paraId="773B07A5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EA14BF7" w14:textId="363791F8" w:rsidR="00176CE0" w:rsidRPr="00C90373" w:rsidRDefault="0048320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1,9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3,04</w:t>
            </w:r>
            <w:r w:rsidR="00514BC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0" w:type="dxa"/>
            <w:vAlign w:val="bottom"/>
          </w:tcPr>
          <w:p w14:paraId="7CEC027E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5288BB8" w14:textId="41E9584E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BA93A2" w14:textId="2BE3BBE2" w:rsidR="00176CE0" w:rsidRPr="00C90373" w:rsidRDefault="0048320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</w:t>
            </w:r>
            <w:r w:rsidR="00F152F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3,04</w:t>
            </w:r>
            <w:r w:rsidR="00514B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01BE6F6B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1C50CE1" w14:textId="2DFD49AE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F152F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40" w:type="dxa"/>
            <w:vAlign w:val="bottom"/>
          </w:tcPr>
          <w:p w14:paraId="7F8BBF45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F35BF5C" w14:textId="3E070DD9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27D5CDE5" w14:textId="257C0A6D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F152F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,0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  <w:tr w:rsidR="00176CE0" w:rsidRPr="00FB3369" w14:paraId="17EB579B" w14:textId="77777777" w:rsidTr="008D6D99">
        <w:tc>
          <w:tcPr>
            <w:tcW w:w="2186" w:type="dxa"/>
          </w:tcPr>
          <w:p w14:paraId="664000DD" w14:textId="47BF6CA7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54" w:type="dxa"/>
          </w:tcPr>
          <w:p w14:paraId="406E0AB5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89D9539" w14:textId="0A8DB943" w:rsidR="00176CE0" w:rsidRPr="00C90373" w:rsidRDefault="009C7238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07292E2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679C683" w14:textId="198EFAB5" w:rsidR="00176CE0" w:rsidRPr="00C90373" w:rsidRDefault="009C7238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1,290,361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8C16455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32FB6E" w14:textId="63776CB4" w:rsidR="00176CE0" w:rsidRPr="00C90373" w:rsidRDefault="001B74D9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F152F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90,3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514B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74E469D3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9BCACB3" w14:textId="42A32141" w:rsidR="00176CE0" w:rsidRPr="00C90373" w:rsidRDefault="009C7238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63A4257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0FF26D" w14:textId="7501EE4F" w:rsidR="00176CE0" w:rsidRPr="00C90373" w:rsidRDefault="009C7238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409,085</w:t>
            </w:r>
          </w:p>
        </w:tc>
        <w:tc>
          <w:tcPr>
            <w:tcW w:w="230" w:type="dxa"/>
            <w:vAlign w:val="bottom"/>
          </w:tcPr>
          <w:p w14:paraId="42D40BE0" w14:textId="77777777" w:rsidR="00176CE0" w:rsidRPr="00C9037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BD866C4" w14:textId="11E4C9A6" w:rsidR="00176CE0" w:rsidRPr="00C90373" w:rsidRDefault="008B106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409,08</w:t>
            </w:r>
            <w:r w:rsidR="00514B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  <w:tr w:rsidR="008D6D99" w:rsidRPr="005D1863" w14:paraId="43C674EA" w14:textId="77777777" w:rsidTr="008D6D99">
        <w:tc>
          <w:tcPr>
            <w:tcW w:w="2186" w:type="dxa"/>
          </w:tcPr>
          <w:p w14:paraId="339EA819" w14:textId="69913D36" w:rsidR="008D6D99" w:rsidRPr="00F81554" w:rsidRDefault="008D6D99" w:rsidP="008D6D9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54" w:type="dxa"/>
          </w:tcPr>
          <w:p w14:paraId="68A39EE5" w14:textId="77777777" w:rsidR="008D6D99" w:rsidRPr="0089186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813B2E5" w14:textId="131F77CB" w:rsidR="008D6D99" w:rsidRPr="00C90373" w:rsidRDefault="00F152F4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230" w:type="dxa"/>
            <w:vAlign w:val="bottom"/>
          </w:tcPr>
          <w:p w14:paraId="56C2F71F" w14:textId="77777777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08F4ABD" w14:textId="5A3E6105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6432EC68" w14:textId="77777777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10A43105" w14:textId="6A291CB2" w:rsidR="008D6D99" w:rsidRPr="00C90373" w:rsidRDefault="00F152F4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,5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5" w:type="dxa"/>
            <w:vAlign w:val="bottom"/>
          </w:tcPr>
          <w:p w14:paraId="05F93B20" w14:textId="77777777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455DF7D7" w14:textId="3AE4C85B" w:rsidR="008D6D99" w:rsidRPr="00C90373" w:rsidRDefault="00F152F4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240" w:type="dxa"/>
            <w:vAlign w:val="bottom"/>
          </w:tcPr>
          <w:p w14:paraId="40F9DC4E" w14:textId="77777777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4C857713" w14:textId="7B525143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00FA73D9"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9037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0" w:type="dxa"/>
            <w:vAlign w:val="bottom"/>
          </w:tcPr>
          <w:p w14:paraId="3735EC78" w14:textId="77777777" w:rsidR="008D6D99" w:rsidRPr="00C90373" w:rsidRDefault="008D6D99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2ABD85E5" w14:textId="37A9C388" w:rsidR="008D6D99" w:rsidRPr="00C90373" w:rsidRDefault="00F152F4" w:rsidP="008D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,5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</w:t>
            </w:r>
          </w:p>
        </w:tc>
      </w:tr>
      <w:tr w:rsidR="008B1066" w:rsidRPr="005D1863" w14:paraId="5A9D25D2" w14:textId="77777777" w:rsidTr="008D6D99">
        <w:tc>
          <w:tcPr>
            <w:tcW w:w="2186" w:type="dxa"/>
          </w:tcPr>
          <w:p w14:paraId="3A8C8616" w14:textId="77777777" w:rsidR="008B1066" w:rsidRPr="00F81554" w:rsidRDefault="008B1066" w:rsidP="008B106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54" w:type="dxa"/>
          </w:tcPr>
          <w:p w14:paraId="3C00DD59" w14:textId="77777777" w:rsidR="008B1066" w:rsidRPr="0089186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32D6DD51" w:rsidR="008B1066" w:rsidRPr="00C90373" w:rsidRDefault="00E566AA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</w:t>
            </w:r>
            <w:r w:rsidR="00827F31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1,945</w:t>
            </w:r>
          </w:p>
        </w:tc>
        <w:tc>
          <w:tcPr>
            <w:tcW w:w="230" w:type="dxa"/>
            <w:vAlign w:val="bottom"/>
          </w:tcPr>
          <w:p w14:paraId="78B8A839" w14:textId="77777777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189264FF" w:rsidR="008B1066" w:rsidRPr="00C90373" w:rsidRDefault="00E566AA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</w:t>
            </w:r>
            <w:r w:rsidR="00827F31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5,563</w:t>
            </w:r>
          </w:p>
        </w:tc>
        <w:tc>
          <w:tcPr>
            <w:tcW w:w="231" w:type="dxa"/>
            <w:vAlign w:val="bottom"/>
          </w:tcPr>
          <w:p w14:paraId="1926CA88" w14:textId="77777777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3E4DE7E2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</w:t>
            </w:r>
            <w:r w:rsidR="00FA73D9"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9A1A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</w:t>
            </w:r>
            <w:r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A1A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w="235" w:type="dxa"/>
            <w:vAlign w:val="bottom"/>
          </w:tcPr>
          <w:p w14:paraId="7B3F858D" w14:textId="77777777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3D3458B5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73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386454">
              <w:rPr>
                <w:rFonts w:ascii="Angsana New" w:hAnsi="Angsana New" w:cs="Angsana New"/>
                <w:sz w:val="24"/>
                <w:szCs w:val="24"/>
              </w:rPr>
              <w:t>558,872</w:t>
            </w:r>
          </w:p>
        </w:tc>
        <w:tc>
          <w:tcPr>
            <w:tcW w:w="240" w:type="dxa"/>
            <w:vAlign w:val="bottom"/>
          </w:tcPr>
          <w:p w14:paraId="6A0F9B75" w14:textId="77777777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6FB6C967" w:rsidR="008B1066" w:rsidRPr="00C90373" w:rsidRDefault="00F152F4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6D99" w:rsidRPr="00C9037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86454">
              <w:rPr>
                <w:rFonts w:ascii="Angsana New" w:hAnsi="Angsana New" w:cs="Angsana New"/>
                <w:sz w:val="24"/>
                <w:szCs w:val="24"/>
              </w:rPr>
              <w:t>950,234</w:t>
            </w:r>
          </w:p>
        </w:tc>
        <w:tc>
          <w:tcPr>
            <w:tcW w:w="230" w:type="dxa"/>
            <w:vAlign w:val="bottom"/>
          </w:tcPr>
          <w:p w14:paraId="6DE2AF24" w14:textId="77777777" w:rsidR="008B1066" w:rsidRPr="00C90373" w:rsidRDefault="008B1066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34DCAEC1" w:rsidR="008B1066" w:rsidRPr="00C90373" w:rsidRDefault="00FA73D9" w:rsidP="008B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D73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509</w:t>
            </w:r>
            <w:r w:rsidR="008D6D99" w:rsidRPr="00C90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D73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Pr="00FA73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0E57DDED" w14:textId="054DF64A" w:rsidR="006E3E2C" w:rsidRDefault="006E3E2C" w:rsidP="0046650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8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1"/>
        <w:gridCol w:w="905"/>
        <w:gridCol w:w="1168"/>
        <w:gridCol w:w="270"/>
        <w:gridCol w:w="8"/>
        <w:gridCol w:w="1072"/>
        <w:gridCol w:w="9"/>
        <w:gridCol w:w="261"/>
        <w:gridCol w:w="9"/>
        <w:gridCol w:w="1066"/>
        <w:gridCol w:w="270"/>
        <w:gridCol w:w="1078"/>
      </w:tblGrid>
      <w:tr w:rsidR="009C76CE" w:rsidRPr="00C146C0" w14:paraId="02F8CAFD" w14:textId="77777777" w:rsidTr="009C76CE">
        <w:trPr>
          <w:trHeight w:hRule="exact" w:val="374"/>
        </w:trPr>
        <w:tc>
          <w:tcPr>
            <w:tcW w:w="1742" w:type="pct"/>
          </w:tcPr>
          <w:p w14:paraId="1932C02A" w14:textId="77777777" w:rsidR="009C76CE" w:rsidRPr="008A5A08" w:rsidRDefault="009C76CE" w:rsidP="009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14AF58B5" w14:textId="77777777" w:rsidR="009C76CE" w:rsidRPr="00C146C0" w:rsidRDefault="009C76CE" w:rsidP="009C76CE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25EADAE4" w14:textId="77777777" w:rsidR="009C76CE" w:rsidRPr="00C146C0" w:rsidRDefault="009C76CE" w:rsidP="008228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5"/>
          </w:tcPr>
          <w:p w14:paraId="3DDC2D14" w14:textId="77777777" w:rsidR="009C76CE" w:rsidRPr="00C146C0" w:rsidRDefault="009C76CE" w:rsidP="008228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42BA2059" w14:textId="77777777" w:rsidR="009C76CE" w:rsidRPr="00C146C0" w:rsidRDefault="009C76CE" w:rsidP="008228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7977C621" w14:textId="77777777" w:rsidR="009C76CE" w:rsidRPr="00C146C0" w:rsidRDefault="009C76CE" w:rsidP="008228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6CE" w:rsidRPr="00C146C0" w14:paraId="23A6BC97" w14:textId="77777777" w:rsidTr="009C76CE">
        <w:trPr>
          <w:trHeight w:hRule="exact" w:val="374"/>
        </w:trPr>
        <w:tc>
          <w:tcPr>
            <w:tcW w:w="1742" w:type="pct"/>
          </w:tcPr>
          <w:p w14:paraId="1D900E13" w14:textId="77777777" w:rsidR="009C76CE" w:rsidRPr="00C146C0" w:rsidRDefault="009C76CE" w:rsidP="009C76CE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A78B14B" w14:textId="77777777" w:rsidR="009C76CE" w:rsidRPr="00C146C0" w:rsidRDefault="009C76CE" w:rsidP="0082280A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336522D" w14:textId="6CA42DD1" w:rsidR="009C76CE" w:rsidRPr="00C146C0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5FB7093" w14:textId="77777777" w:rsidR="009C76CE" w:rsidRPr="00C146C0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6A1A8447" w14:textId="23F93CD8" w:rsidR="009C76CE" w:rsidRPr="00C146C0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16517F92" w14:textId="77777777" w:rsidR="009C76CE" w:rsidRPr="00C146C0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4F97CD78" w14:textId="2FF8543E" w:rsidR="009C76CE" w:rsidRPr="00C146C0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DB24EBC" w14:textId="77777777" w:rsidR="009C76CE" w:rsidRPr="00C146C0" w:rsidRDefault="009C76CE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83497B" w14:textId="6400B18C" w:rsidR="009C76CE" w:rsidRPr="00C146C0" w:rsidRDefault="00F152F4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C76C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C76CE" w:rsidRPr="00C146C0" w14:paraId="01F4E1B5" w14:textId="77777777" w:rsidTr="009C76CE">
        <w:trPr>
          <w:trHeight w:hRule="exact" w:val="374"/>
        </w:trPr>
        <w:tc>
          <w:tcPr>
            <w:tcW w:w="1742" w:type="pct"/>
          </w:tcPr>
          <w:p w14:paraId="4E9DBC94" w14:textId="77777777" w:rsidR="009C76CE" w:rsidRPr="00C146C0" w:rsidRDefault="009C76CE" w:rsidP="009C76CE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14585DCC" w14:textId="77777777" w:rsidR="009C76CE" w:rsidRPr="00C146C0" w:rsidRDefault="009C76CE" w:rsidP="0082280A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0"/>
          </w:tcPr>
          <w:p w14:paraId="1D132165" w14:textId="77777777" w:rsidR="009C76CE" w:rsidRPr="00C146C0" w:rsidRDefault="009C76CE" w:rsidP="008228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6CE" w:rsidRPr="00C146C0" w14:paraId="5403F4F2" w14:textId="77777777" w:rsidTr="009C76CE">
        <w:trPr>
          <w:trHeight w:hRule="exact" w:val="374"/>
        </w:trPr>
        <w:tc>
          <w:tcPr>
            <w:tcW w:w="1742" w:type="pct"/>
          </w:tcPr>
          <w:p w14:paraId="2A839135" w14:textId="7E2F9847" w:rsidR="009C76CE" w:rsidRPr="00C146C0" w:rsidRDefault="009C76CE" w:rsidP="009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54CEA" w:rsidRPr="00554C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2" w:type="pct"/>
          </w:tcPr>
          <w:p w14:paraId="1466576E" w14:textId="77777777" w:rsidR="009C76CE" w:rsidRPr="00C146C0" w:rsidRDefault="009C76CE" w:rsidP="009C76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3534D1C8" w14:textId="1B997582" w:rsidR="009C76CE" w:rsidRPr="00C146C0" w:rsidRDefault="00F152F4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271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271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271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  <w:gridSpan w:val="2"/>
          </w:tcPr>
          <w:p w14:paraId="4660AFAF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640B81A" w14:textId="13CB0E90" w:rsidR="009C76CE" w:rsidRPr="00C146C0" w:rsidRDefault="009C76CE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,371</w:t>
            </w:r>
          </w:p>
        </w:tc>
        <w:tc>
          <w:tcPr>
            <w:tcW w:w="144" w:type="pct"/>
            <w:gridSpan w:val="2"/>
          </w:tcPr>
          <w:p w14:paraId="7BE363A8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D73164C" w14:textId="79409BB9" w:rsidR="009C76CE" w:rsidRPr="00C146C0" w:rsidRDefault="006271EA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914,758</w:t>
            </w:r>
          </w:p>
        </w:tc>
        <w:tc>
          <w:tcPr>
            <w:tcW w:w="144" w:type="pct"/>
          </w:tcPr>
          <w:p w14:paraId="232B3B9A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9A3C31" w14:textId="7C8B49F2" w:rsidR="009C76CE" w:rsidRPr="00C146C0" w:rsidRDefault="00FA73D9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C76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81,05</w:t>
            </w:r>
            <w:r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C76CE" w:rsidRPr="00C146C0" w14:paraId="2E24AA64" w14:textId="77777777" w:rsidTr="009C76CE">
        <w:trPr>
          <w:trHeight w:hRule="exact" w:val="374"/>
        </w:trPr>
        <w:tc>
          <w:tcPr>
            <w:tcW w:w="1742" w:type="pct"/>
          </w:tcPr>
          <w:p w14:paraId="36D8DD41" w14:textId="77777777" w:rsidR="009C76CE" w:rsidRPr="00C146C0" w:rsidRDefault="009C76CE" w:rsidP="009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2" w:type="pct"/>
          </w:tcPr>
          <w:p w14:paraId="38ACCB53" w14:textId="77777777" w:rsidR="009C76CE" w:rsidRPr="00C146C0" w:rsidRDefault="009C76CE" w:rsidP="009C76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5800F848" w14:textId="5E0A4DA9" w:rsidR="009C76CE" w:rsidRPr="00C146C0" w:rsidRDefault="00116940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333,000</w:t>
            </w:r>
          </w:p>
        </w:tc>
        <w:tc>
          <w:tcPr>
            <w:tcW w:w="148" w:type="pct"/>
            <w:gridSpan w:val="2"/>
          </w:tcPr>
          <w:p w14:paraId="3841C6C9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E73E4AF" w14:textId="0108815B" w:rsidR="009C76CE" w:rsidRPr="00C146C0" w:rsidRDefault="009C76CE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455,4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gridSpan w:val="2"/>
          </w:tcPr>
          <w:p w14:paraId="4F18FB58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C6F3CC8" w14:textId="14B2E027" w:rsidR="009C76CE" w:rsidRPr="00C146C0" w:rsidRDefault="006271EA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333,000</w:t>
            </w:r>
          </w:p>
        </w:tc>
        <w:tc>
          <w:tcPr>
            <w:tcW w:w="144" w:type="pct"/>
          </w:tcPr>
          <w:p w14:paraId="227B8805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1DE69A" w14:textId="58B63781" w:rsidR="009C76CE" w:rsidRPr="00C146C0" w:rsidRDefault="009C76CE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76CE" w:rsidRPr="00C146C0" w14:paraId="7C0FE992" w14:textId="77777777" w:rsidTr="009C76CE">
        <w:trPr>
          <w:trHeight w:hRule="exact" w:val="374"/>
        </w:trPr>
        <w:tc>
          <w:tcPr>
            <w:tcW w:w="1742" w:type="pct"/>
          </w:tcPr>
          <w:p w14:paraId="4FA98F53" w14:textId="77777777" w:rsidR="009C76CE" w:rsidRPr="00C146C0" w:rsidRDefault="009C76CE" w:rsidP="009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82" w:type="pct"/>
          </w:tcPr>
          <w:p w14:paraId="36EC4A8E" w14:textId="77777777" w:rsidR="009C76CE" w:rsidRPr="00C146C0" w:rsidRDefault="009C76CE" w:rsidP="009C76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21F4F68A" w14:textId="7B31B99B" w:rsidR="009C76CE" w:rsidRPr="00C146C0" w:rsidRDefault="00116940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,87</w:t>
            </w:r>
            <w:r w:rsidR="001C1C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gridSpan w:val="2"/>
          </w:tcPr>
          <w:p w14:paraId="4DA2D483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7ABF9142" w14:textId="5EF790BF" w:rsidR="009C76CE" w:rsidRPr="00C146C0" w:rsidRDefault="009C76CE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(443,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44" w:type="pct"/>
            <w:gridSpan w:val="2"/>
          </w:tcPr>
          <w:p w14:paraId="223491DB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5CC4238" w14:textId="6B69F296" w:rsidR="009C76CE" w:rsidRPr="00C146C0" w:rsidRDefault="006271EA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98)</w:t>
            </w:r>
          </w:p>
        </w:tc>
        <w:tc>
          <w:tcPr>
            <w:tcW w:w="144" w:type="pct"/>
          </w:tcPr>
          <w:p w14:paraId="18153902" w14:textId="77777777" w:rsidR="009C76CE" w:rsidRPr="00C146C0" w:rsidRDefault="009C76CE" w:rsidP="009C76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38D354" w14:textId="74B1A08A" w:rsidR="009C76CE" w:rsidRPr="00C146C0" w:rsidRDefault="009C76CE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(197,570)</w:t>
            </w:r>
          </w:p>
        </w:tc>
      </w:tr>
      <w:tr w:rsidR="009C76CE" w:rsidRPr="00C146C0" w14:paraId="70290E58" w14:textId="77777777" w:rsidTr="009C76CE">
        <w:trPr>
          <w:trHeight w:hRule="exact" w:val="374"/>
        </w:trPr>
        <w:tc>
          <w:tcPr>
            <w:tcW w:w="1742" w:type="pct"/>
          </w:tcPr>
          <w:p w14:paraId="09807EC1" w14:textId="77777777" w:rsidR="009C76CE" w:rsidRPr="00C146C0" w:rsidRDefault="009C76CE" w:rsidP="009C76C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2" w:type="pct"/>
          </w:tcPr>
          <w:p w14:paraId="218B62BE" w14:textId="77777777" w:rsidR="009C76CE" w:rsidRPr="00C146C0" w:rsidRDefault="009C76CE" w:rsidP="009C76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B57E870" w14:textId="4D319599" w:rsidR="009C76CE" w:rsidRPr="00C146C0" w:rsidRDefault="00116940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3,04</w:t>
            </w:r>
            <w:r w:rsidR="001C1C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gridSpan w:val="2"/>
          </w:tcPr>
          <w:p w14:paraId="767D1396" w14:textId="77777777" w:rsidR="009C76CE" w:rsidRPr="00C146C0" w:rsidRDefault="009C76CE" w:rsidP="009C76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6547EC" w14:textId="40889AE7" w:rsidR="009C76CE" w:rsidRPr="00C146C0" w:rsidRDefault="009C76CE" w:rsidP="009C76CE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1,888,5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gridSpan w:val="2"/>
          </w:tcPr>
          <w:p w14:paraId="4384E7E6" w14:textId="77777777" w:rsidR="009C76CE" w:rsidRPr="00C146C0" w:rsidRDefault="009C76CE" w:rsidP="009C76C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1411D" w14:textId="0E8E4240" w:rsidR="009C76CE" w:rsidRPr="00C146C0" w:rsidRDefault="006271EA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</w:tcPr>
          <w:p w14:paraId="7CEBD836" w14:textId="77777777" w:rsidR="009C76CE" w:rsidRPr="00C146C0" w:rsidRDefault="009C76CE" w:rsidP="009C76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29848" w14:textId="751F146D" w:rsidR="009C76CE" w:rsidRPr="00C146C0" w:rsidRDefault="009C76CE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483,48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9C76CE" w:rsidRPr="00C146C0" w14:paraId="7CB296BF" w14:textId="77777777" w:rsidTr="009C76CE">
        <w:trPr>
          <w:trHeight w:hRule="exact" w:val="455"/>
        </w:trPr>
        <w:tc>
          <w:tcPr>
            <w:tcW w:w="1742" w:type="pct"/>
          </w:tcPr>
          <w:p w14:paraId="72184079" w14:textId="77777777" w:rsidR="009C76CE" w:rsidRPr="00C146C0" w:rsidRDefault="009C76CE" w:rsidP="009C76C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2" w:type="pct"/>
          </w:tcPr>
          <w:p w14:paraId="276E6190" w14:textId="77777777" w:rsidR="009C76CE" w:rsidRPr="00C146C0" w:rsidRDefault="009C76CE" w:rsidP="009C76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50A191AD" w14:textId="77777777" w:rsidR="009C76CE" w:rsidRPr="00C146C0" w:rsidRDefault="009C76CE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</w:tcPr>
          <w:p w14:paraId="615E74CF" w14:textId="77777777" w:rsidR="009C76CE" w:rsidRPr="001A0DF5" w:rsidRDefault="009C76CE" w:rsidP="009C76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FB416AA" w14:textId="3580AA21" w:rsidR="009C76CE" w:rsidRPr="001A0DF5" w:rsidRDefault="00F152F4" w:rsidP="009C76CE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B6A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B6A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B6A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gridSpan w:val="2"/>
          </w:tcPr>
          <w:p w14:paraId="3AD6866C" w14:textId="77777777" w:rsidR="009C76CE" w:rsidRPr="001A0DF5" w:rsidRDefault="009C76CE" w:rsidP="009C76C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2EFB114" w14:textId="77777777" w:rsidR="009C76CE" w:rsidRPr="001A0DF5" w:rsidRDefault="009C76CE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0692FEB" w14:textId="77777777" w:rsidR="009C76CE" w:rsidRPr="001A0DF5" w:rsidRDefault="009C76CE" w:rsidP="009C76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bottom w:val="double" w:sz="4" w:space="0" w:color="auto"/>
            </w:tcBorders>
          </w:tcPr>
          <w:p w14:paraId="6E603A89" w14:textId="708C196C" w:rsidR="009C76CE" w:rsidRPr="001A0DF5" w:rsidRDefault="00DB6A9F" w:rsidP="009C76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914,758</w:t>
            </w:r>
          </w:p>
        </w:tc>
      </w:tr>
    </w:tbl>
    <w:p w14:paraId="6A4E1CB0" w14:textId="77777777" w:rsidR="009C76CE" w:rsidRDefault="009C76CE" w:rsidP="009C76C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FDA4819" w14:textId="77777777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40CCCC3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A181AF8" w14:textId="22BEB499" w:rsidR="00F17879" w:rsidRPr="008A5A08" w:rsidRDefault="00F17879" w:rsidP="00F17879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F152F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39CF9CE5" w14:textId="77777777" w:rsidR="00F17879" w:rsidRPr="003515FC" w:rsidRDefault="00F17879" w:rsidP="00F178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C2E03F" w14:textId="4CD34CF3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F152F4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000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AA3E86">
        <w:rPr>
          <w:rFonts w:ascii="Angsana New" w:hAnsi="Angsana New" w:cs="Angsana New" w:hint="cs"/>
          <w:sz w:val="30"/>
          <w:szCs w:val="30"/>
          <w:cs/>
        </w:rPr>
        <w:t>มกรา</w:t>
      </w:r>
      <w:r w:rsidR="00AA3E86"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="00AA3E86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F152F4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z w:val="30"/>
          <w:szCs w:val="30"/>
        </w:rPr>
        <w:t>48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B21AFAD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9B7B20A" w14:textId="77777777" w:rsidR="00506060" w:rsidRDefault="00506060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7187D71" w14:textId="77777777" w:rsidR="00506060" w:rsidRPr="008A5A08" w:rsidRDefault="00506060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A80CF6" w14:textId="505C98B8" w:rsidR="00CF52B4" w:rsidRPr="008A5A08" w:rsidRDefault="00CF52B4" w:rsidP="00CF52B4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F152F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F152F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66061753" w14:textId="77777777" w:rsidR="00CF52B4" w:rsidRPr="003515FC" w:rsidRDefault="00CF52B4" w:rsidP="00CF52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B9C2D1" w14:textId="24AC1528" w:rsidR="00CF52B4" w:rsidRDefault="00CF52B4" w:rsidP="00CF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มีหลักประกัน และระบุชื่อผู้ถือเป็นจำนวนเงินรวม 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9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66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F26681" w:rsidRPr="00F2668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z w:val="30"/>
          <w:szCs w:val="30"/>
        </w:rPr>
        <w:t>50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4B7B1A2D" w14:textId="57619D25" w:rsidR="00CF52B4" w:rsidRPr="00506060" w:rsidRDefault="00CF52B4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7BE9EAF8" w14:textId="77777777" w:rsidR="00506060" w:rsidRPr="008A5A08" w:rsidRDefault="00506060" w:rsidP="00506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ผู้ออกหุ้นกู้จะต้องดำรงไว้ซึ่งอัตราส่วนหนี้สินต่อส่วน</w:t>
      </w:r>
      <w:r w:rsidRPr="008A5A08">
        <w:rPr>
          <w:rFonts w:ascii="Angsana New" w:hAnsi="Angsana New" w:cs="Angsana New"/>
          <w:spacing w:val="2"/>
          <w:sz w:val="30"/>
          <w:szCs w:val="30"/>
          <w:cs/>
        </w:rPr>
        <w:t>ของผู้ถือหุ้น</w:t>
      </w:r>
    </w:p>
    <w:p w14:paraId="57E8379C" w14:textId="77777777" w:rsidR="00506060" w:rsidRDefault="00506060" w:rsidP="00506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56D67240" w14:textId="77777777" w:rsidR="00506060" w:rsidRPr="00506060" w:rsidRDefault="00506060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E839801" w14:textId="028F389A" w:rsidR="0016492A" w:rsidRPr="0016492A" w:rsidRDefault="0016492A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8633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</w:p>
    <w:tbl>
      <w:tblPr>
        <w:tblW w:w="9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9"/>
        <w:gridCol w:w="560"/>
        <w:gridCol w:w="1280"/>
        <w:gridCol w:w="262"/>
        <w:gridCol w:w="6"/>
        <w:gridCol w:w="1092"/>
        <w:gridCol w:w="6"/>
        <w:gridCol w:w="260"/>
        <w:gridCol w:w="6"/>
        <w:gridCol w:w="1159"/>
        <w:gridCol w:w="253"/>
        <w:gridCol w:w="1096"/>
        <w:gridCol w:w="7"/>
        <w:gridCol w:w="6"/>
      </w:tblGrid>
      <w:tr w:rsidR="0016492A" w:rsidRPr="008633D3" w14:paraId="53C8031D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496B5FC4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3745B05B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14:paraId="078B57D9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07B5C992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6"/>
          </w:tcPr>
          <w:p w14:paraId="6402A02E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CE0" w:rsidRPr="008633D3" w14:paraId="62DD5792" w14:textId="77777777" w:rsidTr="00AA3E86">
        <w:trPr>
          <w:gridAfter w:val="2"/>
          <w:wAfter w:w="7" w:type="pct"/>
          <w:trHeight w:hRule="exact" w:val="360"/>
          <w:tblHeader/>
        </w:trPr>
        <w:tc>
          <w:tcPr>
            <w:tcW w:w="1779" w:type="pct"/>
          </w:tcPr>
          <w:p w14:paraId="3B2C59C9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2F7D3D3A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72A29F4D" w14:textId="1EEEB222" w:rsidR="00176CE0" w:rsidRPr="008633D3" w:rsidRDefault="00331DBE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63C646E1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89A13F5" w14:textId="4951F2A4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76CE0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gridSpan w:val="2"/>
          </w:tcPr>
          <w:p w14:paraId="59FC7F42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6AAFE56" w14:textId="68ACB440" w:rsidR="00176CE0" w:rsidRPr="008633D3" w:rsidRDefault="00331DBE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28EC10A5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4756E6" w14:textId="1EAC2B96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76CE0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76CE0" w:rsidRPr="008633D3" w14:paraId="35DDD8D3" w14:textId="77777777" w:rsidTr="00AA3E86">
        <w:trPr>
          <w:gridAfter w:val="2"/>
          <w:wAfter w:w="7" w:type="pct"/>
          <w:trHeight w:hRule="exact" w:val="360"/>
          <w:tblHeader/>
        </w:trPr>
        <w:tc>
          <w:tcPr>
            <w:tcW w:w="1779" w:type="pct"/>
          </w:tcPr>
          <w:p w14:paraId="607567B6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1318A2A3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332401CF" w14:textId="3C597D70" w:rsidR="00176CE0" w:rsidRPr="00B5513F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07663DB1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8595A75" w14:textId="1052192B" w:rsidR="00176CE0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</w:tcPr>
          <w:p w14:paraId="16F02C53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6E11C56" w14:textId="5D595826" w:rsidR="00176CE0" w:rsidRPr="00B5513F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508BAD9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AF50C18" w14:textId="1BAA96B8" w:rsidR="00176CE0" w:rsidRPr="00C041B4" w:rsidRDefault="00F152F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76CE0" w:rsidRPr="008633D3" w14:paraId="65F8BBFF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1AD3E3E8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pct"/>
          </w:tcPr>
          <w:p w14:paraId="4DDAF92C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12"/>
          </w:tcPr>
          <w:p w14:paraId="6495E82C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76CE0" w:rsidRPr="008633D3" w14:paraId="4B3929D4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12510194" w14:textId="77777777" w:rsidR="00176CE0" w:rsidRPr="008633D3" w:rsidRDefault="00176CE0" w:rsidP="00176CE0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633D3">
              <w:rPr>
                <w:rFonts w:ascii="Angsana New" w:hAnsi="Angsana New" w:cs="Angsana New" w:hint="cs"/>
                <w:cs/>
                <w:lang w:val="en-US"/>
              </w:rPr>
              <w:t>และตั๋วแลกเงิน</w:t>
            </w:r>
          </w:p>
        </w:tc>
        <w:tc>
          <w:tcPr>
            <w:tcW w:w="301" w:type="pct"/>
          </w:tcPr>
          <w:p w14:paraId="48B6395F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1C3CA9B" w14:textId="0767887B" w:rsidR="00176CE0" w:rsidRPr="008A5A08" w:rsidRDefault="00684CC0" w:rsidP="00684CC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- 4.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F404EAA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11685A3" w14:textId="290CC2F7" w:rsidR="00176CE0" w:rsidRPr="008A5A08" w:rsidRDefault="00F152F4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3" w:type="pct"/>
            <w:gridSpan w:val="2"/>
            <w:vAlign w:val="bottom"/>
          </w:tcPr>
          <w:p w14:paraId="58116254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DF61F7D" w14:textId="4D340C27" w:rsidR="00176CE0" w:rsidRPr="008A5A08" w:rsidRDefault="00684CC0" w:rsidP="00176C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6" w:type="pct"/>
            <w:vAlign w:val="bottom"/>
          </w:tcPr>
          <w:p w14:paraId="5622BDB9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DD54EB5" w14:textId="5A7A14D8" w:rsidR="00176CE0" w:rsidRPr="008A5A08" w:rsidRDefault="00F152F4" w:rsidP="00176C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176CE0" w:rsidRPr="008633D3" w14:paraId="20FF6A2A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6B068D12" w14:textId="77777777" w:rsidR="00176CE0" w:rsidRPr="008633D3" w:rsidRDefault="00176CE0" w:rsidP="00176CE0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</w:rPr>
              <w:t>หนี้สิน</w:t>
            </w:r>
            <w:r w:rsidRPr="008633D3">
              <w:rPr>
                <w:rFonts w:ascii="Angsana New" w:hAnsi="Angsana New" w:cs="Angsana New" w:hint="cs"/>
                <w:cs/>
              </w:rPr>
              <w:t>จากการทำ</w:t>
            </w:r>
            <w:r w:rsidRPr="008633D3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301" w:type="pct"/>
          </w:tcPr>
          <w:p w14:paraId="755ECA52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084A373" w14:textId="162F1B6D" w:rsidR="00176CE0" w:rsidRPr="008A5A08" w:rsidRDefault="00684CC0" w:rsidP="00684CC0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7F4FC4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2E23D5A4" w14:textId="28A4CF4D" w:rsidR="00176CE0" w:rsidRPr="008A5A08" w:rsidRDefault="00F152F4" w:rsidP="00176CE0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  <w:gridSpan w:val="2"/>
            <w:vAlign w:val="bottom"/>
          </w:tcPr>
          <w:p w14:paraId="2FC7BA56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C445334" w14:textId="13C6A56B" w:rsidR="00176CE0" w:rsidRPr="00E6693B" w:rsidRDefault="00F152F4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.5</w:t>
            </w:r>
            <w:r w:rsid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6" w:type="pct"/>
            <w:vAlign w:val="bottom"/>
          </w:tcPr>
          <w:p w14:paraId="0438C331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0A4E55A" w14:textId="17B10A92" w:rsidR="00176CE0" w:rsidRPr="008A5A08" w:rsidRDefault="00F152F4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</w:tr>
      <w:tr w:rsidR="00176CE0" w:rsidRPr="008633D3" w14:paraId="64377A40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198972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1" w:type="pct"/>
          </w:tcPr>
          <w:p w14:paraId="55EAF74D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321E19CB" w14:textId="342009DE" w:rsidR="00176CE0" w:rsidRPr="008F1818" w:rsidRDefault="00684CC0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5 - 4.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" w:type="pct"/>
            <w:vAlign w:val="bottom"/>
          </w:tcPr>
          <w:p w14:paraId="47D0575D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1EB463BA" w14:textId="55944660" w:rsidR="00176CE0" w:rsidRPr="008A5A0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3" w:type="pct"/>
            <w:gridSpan w:val="2"/>
            <w:vAlign w:val="bottom"/>
          </w:tcPr>
          <w:p w14:paraId="0962A15A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7D4B7D0" w14:textId="1D180FFC" w:rsidR="00176CE0" w:rsidRPr="00D337EE" w:rsidRDefault="00684CC0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</w:t>
            </w:r>
            <w:r w:rsidR="00F1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5 - 4.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6" w:type="pct"/>
            <w:vAlign w:val="bottom"/>
          </w:tcPr>
          <w:p w14:paraId="269C704B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A8CBCE5" w14:textId="45460263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176CE0" w:rsidRPr="008633D3" w14:paraId="1620B8BE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3F59DA0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01" w:type="pct"/>
          </w:tcPr>
          <w:p w14:paraId="750DB373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29AA477A" w14:textId="4BA10134" w:rsidR="00176CE0" w:rsidRPr="008A5A08" w:rsidRDefault="00F152F4" w:rsidP="00684CC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.48 - 4.9</w:t>
            </w:r>
            <w:r w:rsid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1" w:type="pct"/>
            <w:vAlign w:val="bottom"/>
          </w:tcPr>
          <w:p w14:paraId="0484E12D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BF2441" w14:textId="478111A8" w:rsidR="00176CE0" w:rsidRPr="008A5A08" w:rsidRDefault="00F26681" w:rsidP="00176CE0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3" w:type="pct"/>
            <w:gridSpan w:val="2"/>
            <w:vAlign w:val="bottom"/>
          </w:tcPr>
          <w:p w14:paraId="57DED88F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B26C509" w14:textId="038B4D8E" w:rsidR="00176CE0" w:rsidRPr="008A5A08" w:rsidRDefault="00F152F4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.48 - 4.9</w:t>
            </w:r>
            <w:r w:rsid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6" w:type="pct"/>
            <w:vAlign w:val="bottom"/>
          </w:tcPr>
          <w:p w14:paraId="3961B101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3D038D2" w14:textId="4F598184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176CE0" w:rsidRPr="00CF72B9" w14:paraId="7F82E82C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05C0C98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301" w:type="pct"/>
          </w:tcPr>
          <w:p w14:paraId="665BE63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E9B4190" w14:textId="2218D056" w:rsidR="00176CE0" w:rsidRPr="008A5A08" w:rsidRDefault="00F152F4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4CC0" w:rsidRPr="00684C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.59 - 9.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2F3662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F463E39" w14:textId="0ABCC4BD" w:rsidR="00176CE0" w:rsidRPr="008A5A08" w:rsidRDefault="00F152F4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gridSpan w:val="2"/>
            <w:vAlign w:val="bottom"/>
          </w:tcPr>
          <w:p w14:paraId="14CDC469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34F4B05C" w14:textId="0AE0980F" w:rsidR="00176CE0" w:rsidRPr="008A5A08" w:rsidRDefault="00F152F4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E09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7E09C3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E09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7E09C3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E09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E09C3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  <w:vAlign w:val="bottom"/>
          </w:tcPr>
          <w:p w14:paraId="2A1E8673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018B920" w14:textId="6227B583" w:rsidR="00176CE0" w:rsidRPr="008A5A08" w:rsidRDefault="00F152F4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9B2F3D0" w14:textId="42234DB8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603161" w14:textId="77777777" w:rsidR="00BF4A55" w:rsidRPr="00E4276D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7535518" w14:textId="77777777" w:rsidR="00BF4A55" w:rsidRPr="00F17879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  <w:cs/>
        </w:rPr>
      </w:pPr>
    </w:p>
    <w:p w14:paraId="22F4410D" w14:textId="49544147" w:rsidR="00BF4A55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A75BE">
        <w:rPr>
          <w:rFonts w:ascii="Angsana New" w:hAnsi="Angsana New" w:cs="Angsana New"/>
          <w:sz w:val="30"/>
          <w:szCs w:val="30"/>
        </w:rPr>
        <w:t>4,017</w:t>
      </w:r>
      <w:r w:rsidR="00176CE0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6A75BE">
        <w:rPr>
          <w:rFonts w:ascii="Angsana New" w:hAnsi="Angsana New" w:cs="Angsana New"/>
          <w:sz w:val="30"/>
          <w:szCs w:val="30"/>
        </w:rPr>
        <w:t>1,047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D40D7">
        <w:rPr>
          <w:rFonts w:ascii="Angsana New" w:hAnsi="Angsana New" w:cs="Angsana New"/>
          <w:i/>
          <w:iCs/>
          <w:sz w:val="30"/>
          <w:szCs w:val="30"/>
        </w:rPr>
        <w:t>1,448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ED40D7">
        <w:rPr>
          <w:rFonts w:ascii="Angsana New" w:hAnsi="Angsana New" w:cs="Angsana New"/>
          <w:i/>
          <w:iCs/>
          <w:sz w:val="30"/>
          <w:szCs w:val="30"/>
        </w:rPr>
        <w:t>5</w:t>
      </w:r>
      <w:r w:rsidR="00F152F4">
        <w:rPr>
          <w:rFonts w:ascii="Angsana New" w:hAnsi="Angsana New" w:cs="Angsana New"/>
          <w:i/>
          <w:iCs/>
          <w:sz w:val="30"/>
          <w:szCs w:val="30"/>
        </w:rPr>
        <w:t>2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5F696BFA" w14:textId="77777777" w:rsidR="00BF4A55" w:rsidRDefault="00BF4A55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689BE8" w14:textId="77777777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A90ECE" w14:textId="1140722B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AA3E86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7B5F8E3" w14:textId="1702B7E6" w:rsidR="00443FCC" w:rsidRPr="003C1F37" w:rsidRDefault="00443FCC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FFBC6E1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5F135558" w14:textId="03F6D952" w:rsidR="00443FCC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3BDFA3F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cs/>
        </w:rPr>
      </w:pPr>
    </w:p>
    <w:p w14:paraId="2A35FE3B" w14:textId="77777777" w:rsidR="00443FCC" w:rsidRPr="00EE7420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>
        <w:rPr>
          <w:rFonts w:ascii="Angsana New" w:hAnsi="Angsana New" w:cs="Angsana New"/>
          <w:spacing w:val="-8"/>
          <w:sz w:val="30"/>
          <w:szCs w:val="30"/>
        </w:rPr>
        <w:br/>
      </w: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E1788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EE7420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>
        <w:rPr>
          <w:rFonts w:ascii="Angsana New" w:hAnsi="Angsana New" w:cs="Angsana New"/>
          <w:sz w:val="30"/>
          <w:szCs w:val="30"/>
        </w:rPr>
        <w:br/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EE7420">
        <w:rPr>
          <w:rFonts w:ascii="Angsana New" w:hAnsi="Angsana New"/>
          <w:sz w:val="30"/>
          <w:szCs w:val="30"/>
          <w:cs/>
        </w:rPr>
        <w:t xml:space="preserve"> </w:t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466F1E0" w14:textId="77777777" w:rsidR="00443FCC" w:rsidRPr="00AA3E86" w:rsidRDefault="00443FCC" w:rsidP="00443FCC">
      <w:pPr>
        <w:jc w:val="thaiDistribute"/>
        <w:rPr>
          <w:rFonts w:ascii="Angsana New" w:hAnsi="Angsana New" w:cs="Angsana New"/>
        </w:rPr>
      </w:pPr>
    </w:p>
    <w:p w14:paraId="2C5A136A" w14:textId="6E23BD2A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16A798DC" w14:textId="2473DEDC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369FF11C" w14:textId="09C8B10E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: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30F19A10" w14:textId="2FC051BA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F26681" w:rsidRPr="00F2668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FB017F4" w14:textId="77777777" w:rsidR="00443FCC" w:rsidRPr="00AA3E86" w:rsidRDefault="00443FCC" w:rsidP="00443FCC">
      <w:pPr>
        <w:ind w:left="547"/>
        <w:jc w:val="thaiDistribute"/>
        <w:rPr>
          <w:rFonts w:ascii="Angsana New" w:hAnsi="Angsana New" w:cs="Angsana New"/>
          <w:cs/>
        </w:rPr>
      </w:pPr>
    </w:p>
    <w:p w14:paraId="6193B1B2" w14:textId="77777777" w:rsidR="00443FCC" w:rsidRDefault="00443FCC" w:rsidP="00443FCC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D71CB92" w14:textId="77777777" w:rsidR="00443FCC" w:rsidRDefault="00443FCC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9448DD" w14:textId="31944568" w:rsidR="00415069" w:rsidRPr="00053912" w:rsidRDefault="00B11196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</w:t>
      </w:r>
      <w:r w:rsidR="00415069"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32F0C4F2" w14:textId="44EA482E" w:rsidR="00C109DE" w:rsidRDefault="00415069" w:rsidP="00415069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B11196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  <w:r w:rsidR="00C109DE">
        <w:rPr>
          <w:rFonts w:ascii="Angsana New" w:hAnsi="Angsana New" w:cs="Angsana New"/>
          <w:sz w:val="30"/>
          <w:szCs w:val="30"/>
          <w:cs/>
        </w:rPr>
        <w:br w:type="page"/>
      </w:r>
    </w:p>
    <w:p w14:paraId="5622C0AB" w14:textId="11CBEC5E" w:rsidR="00A14FB1" w:rsidRPr="008A5A08" w:rsidRDefault="00A14FB1" w:rsidP="005D6BD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8A5A08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595432C" w14:textId="669608DB" w:rsidR="00176CE0" w:rsidRPr="006C41D3" w:rsidRDefault="00176CE0" w:rsidP="00176CE0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olor w:val="0000CC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ในงบการเงินรวมสำหรับแต่ละ</w:t>
      </w:r>
      <w:r w:rsidR="003A528F">
        <w:rPr>
          <w:rFonts w:ascii="Angsana New" w:hAnsi="Angsana New" w:cs="Angsana New" w:hint="cs"/>
          <w:sz w:val="30"/>
          <w:szCs w:val="30"/>
          <w:cs/>
          <w:lang w:val="en-GB"/>
        </w:rPr>
        <w:t>งวดสามเดือนและ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งวด</w:t>
      </w:r>
      <w:r w:rsidR="00331DBE">
        <w:rPr>
          <w:rFonts w:ascii="Angsana New" w:hAnsi="Angsana New" w:cs="Angsana New" w:hint="cs"/>
          <w:sz w:val="30"/>
          <w:szCs w:val="30"/>
          <w:cs/>
          <w:lang w:val="en-GB"/>
        </w:rPr>
        <w:t>เก้าเดือน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สิ้นสุดวันที่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152F4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42D06D92" w14:textId="77777777" w:rsidR="0082280A" w:rsidRPr="00B036C0" w:rsidRDefault="0082280A" w:rsidP="0082280A">
      <w:pPr>
        <w:rPr>
          <w:rFonts w:ascii="Angsana New" w:hAnsi="Angsana New" w:cs="Angsana New"/>
          <w:sz w:val="16"/>
          <w:szCs w:val="16"/>
        </w:rPr>
      </w:pPr>
    </w:p>
    <w:tbl>
      <w:tblPr>
        <w:tblW w:w="1567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36"/>
        <w:gridCol w:w="664"/>
        <w:gridCol w:w="270"/>
        <w:gridCol w:w="720"/>
        <w:gridCol w:w="270"/>
        <w:gridCol w:w="630"/>
        <w:gridCol w:w="270"/>
        <w:gridCol w:w="720"/>
      </w:tblGrid>
      <w:tr w:rsidR="00B036C0" w:rsidRPr="00E96F31" w14:paraId="4060CAF4" w14:textId="77777777" w:rsidTr="00B036C0">
        <w:trPr>
          <w:trHeight w:val="288"/>
        </w:trPr>
        <w:tc>
          <w:tcPr>
            <w:tcW w:w="3168" w:type="dxa"/>
            <w:noWrap/>
          </w:tcPr>
          <w:p w14:paraId="268617DF" w14:textId="77777777" w:rsidR="00B036C0" w:rsidRDefault="00B036C0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43DE4097" w14:textId="33F9AB9B" w:rsidR="00B036C0" w:rsidRPr="00B036C0" w:rsidRDefault="00B036C0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2280A" w:rsidRPr="00E96F31" w14:paraId="6166DEF9" w14:textId="77777777" w:rsidTr="0082280A">
        <w:trPr>
          <w:trHeight w:val="288"/>
        </w:trPr>
        <w:tc>
          <w:tcPr>
            <w:tcW w:w="3168" w:type="dxa"/>
            <w:noWrap/>
          </w:tcPr>
          <w:p w14:paraId="51084CC2" w14:textId="77777777" w:rsidR="0082280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6759CB2" w14:textId="77777777" w:rsidR="0082280A" w:rsidRPr="00E96F31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vAlign w:val="bottom"/>
          </w:tcPr>
          <w:p w14:paraId="290939E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vAlign w:val="bottom"/>
          </w:tcPr>
          <w:p w14:paraId="61FFE3B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D0645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vAlign w:val="bottom"/>
          </w:tcPr>
          <w:p w14:paraId="45A6043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CFBBA8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</w:t>
            </w: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vAlign w:val="bottom"/>
          </w:tcPr>
          <w:p w14:paraId="3030522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8CD162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7ED7005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9363D8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  <w:p w14:paraId="50E3A8E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48D2A01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5354A92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การตัดรายการ </w:t>
            </w:r>
          </w:p>
          <w:p w14:paraId="71EB629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6E311D2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14:paraId="6D376DB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02786FD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2280A" w:rsidRPr="00A20104" w14:paraId="1792A99E" w14:textId="77777777" w:rsidTr="0082280A">
        <w:trPr>
          <w:trHeight w:val="288"/>
        </w:trPr>
        <w:tc>
          <w:tcPr>
            <w:tcW w:w="3168" w:type="dxa"/>
            <w:noWrap/>
            <w:vAlign w:val="bottom"/>
          </w:tcPr>
          <w:p w14:paraId="4284D0D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firstLine="45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14:paraId="7C4BFB60" w14:textId="15DC4911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9F7921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9ABDB02" w14:textId="77F4F48A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0FDE27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6E52008" w14:textId="0AE93040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F0AACF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79A8CAC" w14:textId="4A542849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36F8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7A9C3F0" w14:textId="515BF953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6CEB5D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321CE6B" w14:textId="447D39D9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2F8C14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C1AA10C" w14:textId="78978CA9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4A1194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354BE46" w14:textId="2B95CAF5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5143D5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48268D4" w14:textId="5974DADC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9FC83A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7527F91" w14:textId="707A7684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2F4D3F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6575637B" w14:textId="16212798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37645F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B66FE3B" w14:textId="2D6C95AD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33EDA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8321AA7" w14:textId="34962E24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5356ED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DE9A603" w14:textId="22A54461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82280A" w:rsidRPr="00A20104" w14:paraId="35AB9A11" w14:textId="77777777" w:rsidTr="0082280A">
        <w:trPr>
          <w:trHeight w:val="288"/>
        </w:trPr>
        <w:tc>
          <w:tcPr>
            <w:tcW w:w="3168" w:type="dxa"/>
            <w:noWrap/>
            <w:vAlign w:val="bottom"/>
          </w:tcPr>
          <w:p w14:paraId="7081D4C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3FCCFA5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2280A" w:rsidRPr="00A20104" w14:paraId="027C1AFA" w14:textId="77777777" w:rsidTr="00B036C0">
        <w:trPr>
          <w:trHeight w:hRule="exact" w:val="360"/>
        </w:trPr>
        <w:tc>
          <w:tcPr>
            <w:tcW w:w="3168" w:type="dxa"/>
            <w:vAlign w:val="bottom"/>
          </w:tcPr>
          <w:p w14:paraId="1342513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14:paraId="7231CEE4" w14:textId="1060FF86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4,16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BDAF7F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A679161" w14:textId="2A41C79A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1240F73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1584BDF" w14:textId="01C266D5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2,72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3639CE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8628AB" w14:textId="02696F08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,035</w:t>
            </w:r>
          </w:p>
        </w:tc>
        <w:tc>
          <w:tcPr>
            <w:tcW w:w="270" w:type="dxa"/>
            <w:vAlign w:val="bottom"/>
          </w:tcPr>
          <w:p w14:paraId="08D32C8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85FC2A9" w14:textId="404AB3DA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1,428</w:t>
            </w:r>
          </w:p>
        </w:tc>
        <w:tc>
          <w:tcPr>
            <w:tcW w:w="270" w:type="dxa"/>
            <w:vAlign w:val="bottom"/>
          </w:tcPr>
          <w:p w14:paraId="7CBB86C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12ED278" w14:textId="0D7A0599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C4D0C6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2E197D8" w14:textId="50DA8E0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8,32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38B1DC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02FD58" w14:textId="7677A546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7,40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CBDD17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9199A6B" w14:textId="1EE4D91D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645F30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48A476A" w14:textId="6236B798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7E2737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75757546" w14:textId="48F8AD22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20E9B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7B3629B" w14:textId="18DB9840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DAAC9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B1B5C32" w14:textId="145B0174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8,394</w:t>
            </w:r>
          </w:p>
        </w:tc>
        <w:tc>
          <w:tcPr>
            <w:tcW w:w="270" w:type="dxa"/>
            <w:vAlign w:val="bottom"/>
          </w:tcPr>
          <w:p w14:paraId="33ACA70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18FBE17" w14:textId="24D8CCF8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7,49</w:t>
            </w:r>
            <w:r w:rsidR="00F152F4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</w:tr>
      <w:tr w:rsidR="0082280A" w:rsidRPr="00A20104" w14:paraId="19169920" w14:textId="77777777" w:rsidTr="00B036C0">
        <w:trPr>
          <w:trHeight w:hRule="exact" w:val="360"/>
        </w:trPr>
        <w:tc>
          <w:tcPr>
            <w:tcW w:w="3168" w:type="dxa"/>
            <w:vAlign w:val="bottom"/>
          </w:tcPr>
          <w:p w14:paraId="6E23992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6B73236" w14:textId="6588AB65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3,27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D0E266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2E3D64B" w14:textId="3D876514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3,314</w:t>
            </w:r>
          </w:p>
        </w:tc>
        <w:tc>
          <w:tcPr>
            <w:tcW w:w="270" w:type="dxa"/>
            <w:vAlign w:val="bottom"/>
          </w:tcPr>
          <w:p w14:paraId="39A0E0C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DBEA7D" w14:textId="1A42E52F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EBFA01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86D74BC" w14:textId="69668731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270" w:type="dxa"/>
            <w:vAlign w:val="bottom"/>
          </w:tcPr>
          <w:p w14:paraId="2A243D2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B4B718A" w14:textId="5609CBE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3,222</w:t>
            </w:r>
          </w:p>
        </w:tc>
        <w:tc>
          <w:tcPr>
            <w:tcW w:w="270" w:type="dxa"/>
            <w:vAlign w:val="bottom"/>
          </w:tcPr>
          <w:p w14:paraId="284F899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E5DF9CA" w14:textId="505B2A8E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3,1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64479F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C090DA4" w14:textId="41C65B16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7,08</w:t>
            </w:r>
            <w:r w:rsidR="00D37943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25D3CE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DF601BF" w14:textId="22092350" w:rsidR="0082280A" w:rsidRPr="00E96F31" w:rsidRDefault="00FA73D9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,8</w:t>
            </w:r>
            <w:r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1ADCD1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3A19086" w14:textId="5E73281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8321BC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55F98FD" w14:textId="7668A598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36" w:type="dxa"/>
            <w:vAlign w:val="bottom"/>
          </w:tcPr>
          <w:p w14:paraId="1F7D035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9F5195D" w14:textId="6A7D47E5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(7,14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DABD9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A7CAD4" w14:textId="33D23892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,945)</w:t>
            </w:r>
          </w:p>
        </w:tc>
        <w:tc>
          <w:tcPr>
            <w:tcW w:w="270" w:type="dxa"/>
            <w:vAlign w:val="bottom"/>
          </w:tcPr>
          <w:p w14:paraId="141D0EC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9CD4B2D" w14:textId="025378D7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9D77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5C9D98" w14:textId="5BB1BB73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</w:tr>
      <w:tr w:rsidR="0082280A" w:rsidRPr="00A20104" w14:paraId="02D093C7" w14:textId="77777777" w:rsidTr="00B036C0">
        <w:trPr>
          <w:trHeight w:val="360"/>
        </w:trPr>
        <w:tc>
          <w:tcPr>
            <w:tcW w:w="3168" w:type="dxa"/>
            <w:vAlign w:val="bottom"/>
          </w:tcPr>
          <w:p w14:paraId="12FD305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รวมรายได้จากการขาย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634AA5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78781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1A30C8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25581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EB210A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3682E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648D1C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A399E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95505E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FF22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D8921A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DCBD9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F620CF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93C8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4B3A8C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5E10C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2B6E7F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ED5C1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65F215F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41DFD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613490D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A59D9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49B6BA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D5ED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9AC96B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1F4CF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4D963A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82280A" w:rsidRPr="00A20104" w14:paraId="00E174ED" w14:textId="77777777" w:rsidTr="00B036C0">
        <w:trPr>
          <w:trHeight w:val="360"/>
        </w:trPr>
        <w:tc>
          <w:tcPr>
            <w:tcW w:w="3168" w:type="dxa"/>
            <w:vAlign w:val="bottom"/>
          </w:tcPr>
          <w:p w14:paraId="16C1DCD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2640CECA" w14:textId="0F7533EB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7,44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F49E0D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7043808E" w14:textId="69D10083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7,557</w:t>
            </w:r>
          </w:p>
        </w:tc>
        <w:tc>
          <w:tcPr>
            <w:tcW w:w="270" w:type="dxa"/>
            <w:vAlign w:val="bottom"/>
          </w:tcPr>
          <w:p w14:paraId="68A7A95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031956A4" w14:textId="6D2DF84D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3,3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7E1D7CB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C472A1D" w14:textId="75AB7FCD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,4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127880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49976AA" w14:textId="3FD4D442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4,650</w:t>
            </w:r>
          </w:p>
        </w:tc>
        <w:tc>
          <w:tcPr>
            <w:tcW w:w="270" w:type="dxa"/>
            <w:vAlign w:val="bottom"/>
          </w:tcPr>
          <w:p w14:paraId="4E6A2B9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A179699" w14:textId="3591F253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14:paraId="55F95BC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A41AB5E" w14:textId="5420FE7F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15,40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4580E1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1215322" w14:textId="0F9F1E4A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70" w:type="dxa"/>
            <w:vAlign w:val="bottom"/>
          </w:tcPr>
          <w:p w14:paraId="567F23D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68E6C1B" w14:textId="15573CDA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436C2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0D63DD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60E7E5A" w14:textId="48E53DE3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5120D1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008D6B8D" w14:textId="1017EE8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(7,14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C63B02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76A91C8" w14:textId="6B500191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,945)</w:t>
            </w:r>
          </w:p>
        </w:tc>
        <w:tc>
          <w:tcPr>
            <w:tcW w:w="270" w:type="dxa"/>
            <w:vAlign w:val="bottom"/>
          </w:tcPr>
          <w:p w14:paraId="3E67660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C1A8C8" w14:textId="285AD6B4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8,394</w:t>
            </w:r>
          </w:p>
        </w:tc>
        <w:tc>
          <w:tcPr>
            <w:tcW w:w="270" w:type="dxa"/>
            <w:vAlign w:val="bottom"/>
          </w:tcPr>
          <w:p w14:paraId="6374C7C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2206C25" w14:textId="1828FE1B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7,49</w:t>
            </w:r>
            <w:r w:rsidR="00F152F4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</w:tr>
      <w:tr w:rsidR="0082280A" w:rsidRPr="00A20104" w14:paraId="7390BF5B" w14:textId="77777777" w:rsidTr="00B036C0">
        <w:trPr>
          <w:trHeight w:val="360"/>
        </w:trPr>
        <w:tc>
          <w:tcPr>
            <w:tcW w:w="3168" w:type="dxa"/>
            <w:vAlign w:val="bottom"/>
          </w:tcPr>
          <w:p w14:paraId="644F6563" w14:textId="7AA3916E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</w:t>
            </w:r>
            <w:r w:rsidR="00114DE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จากการ</w:t>
            </w:r>
            <w:r w:rsidR="00114DE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ดำเนินงาน</w:t>
            </w:r>
          </w:p>
          <w:p w14:paraId="54F17722" w14:textId="3CF80630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หลังการตัดกำไร</w:t>
            </w:r>
            <w:r w:rsidR="00114DE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  <w:p w14:paraId="4E74356F" w14:textId="4153F1A6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และการปันส่วน</w:t>
            </w:r>
          </w:p>
        </w:tc>
        <w:tc>
          <w:tcPr>
            <w:tcW w:w="630" w:type="dxa"/>
            <w:vAlign w:val="bottom"/>
          </w:tcPr>
          <w:p w14:paraId="5B32B43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39B55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7EDDBDD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18754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458871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2D30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5A64EF7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0460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EFA59E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57959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C135F56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3D1BA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95B362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39577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1DEA178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E535A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8486FA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0630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A1341E7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D4369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0B406DB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D09E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C328EC9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9C65A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CF466B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15A3B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4379660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82280A" w:rsidRPr="00E96F31" w14:paraId="6911AA28" w14:textId="77777777" w:rsidTr="00B036C0">
        <w:trPr>
          <w:trHeight w:hRule="exact" w:val="360"/>
        </w:trPr>
        <w:tc>
          <w:tcPr>
            <w:tcW w:w="3168" w:type="dxa"/>
            <w:noWrap/>
            <w:vAlign w:val="bottom"/>
          </w:tcPr>
          <w:p w14:paraId="130A082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6E6C8" w14:textId="2120A236" w:rsidR="0082280A" w:rsidRPr="00E96F31" w:rsidRDefault="00DC0EB0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045B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087FB" w14:textId="305A8009" w:rsidR="0082280A" w:rsidRPr="00E96F31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D7FA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5F5FE" w14:textId="6A4B38EA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AD51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6F3B" w14:textId="4F92280A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0F3C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55F8E" w14:textId="1A9C961D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F960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BD41B" w14:textId="64BD6719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4B47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72CC" w14:textId="73C93E5B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FED7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63457" w14:textId="1AD770F9" w:rsidR="0082280A" w:rsidRPr="00E96F31" w:rsidRDefault="00FA73D9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2D15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3" w14:textId="4746CF8B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D37943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EE91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14B56" w14:textId="43357241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3E14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5719A" w14:textId="297EDEF4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3E58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8676C" w14:textId="6B8B92BB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460B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02FF2" w14:textId="53EE9AB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270" w:type="dxa"/>
            <w:vAlign w:val="bottom"/>
          </w:tcPr>
          <w:p w14:paraId="78DBFEF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AD283A9" w14:textId="629D92ED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703</w:t>
            </w:r>
          </w:p>
        </w:tc>
      </w:tr>
      <w:tr w:rsidR="0082280A" w:rsidRPr="00A20104" w14:paraId="6D27495D" w14:textId="77777777" w:rsidTr="00B036C0">
        <w:trPr>
          <w:trHeight w:val="360"/>
        </w:trPr>
        <w:tc>
          <w:tcPr>
            <w:tcW w:w="3168" w:type="dxa"/>
            <w:noWrap/>
          </w:tcPr>
          <w:p w14:paraId="65B9B079" w14:textId="4A90BD4D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="00D3794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</w:t>
            </w:r>
          </w:p>
          <w:p w14:paraId="7D712783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  <w:p w14:paraId="1FB3FA09" w14:textId="449F7BA9" w:rsidR="00D37943" w:rsidRPr="00E96F31" w:rsidRDefault="00D37943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8BEA3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4E34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AFBD1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F6BC5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A4B91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D6C8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18D08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04BD4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DF599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DB4A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89261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8270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4D01E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62D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8EF2F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0B140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0CB39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1F67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698BA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E42C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EF4BB5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C3B36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C726A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21B3A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F5B3E2" w14:textId="78F6BAB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</w:t>
            </w:r>
            <w:r w:rsidR="00D37943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602B12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0530D04" w14:textId="5A48D16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</w:tr>
      <w:tr w:rsidR="0082280A" w:rsidRPr="00A20104" w14:paraId="27628C84" w14:textId="77777777" w:rsidTr="00B036C0">
        <w:trPr>
          <w:trHeight w:hRule="exact" w:val="360"/>
        </w:trPr>
        <w:tc>
          <w:tcPr>
            <w:tcW w:w="3168" w:type="dxa"/>
            <w:noWrap/>
          </w:tcPr>
          <w:p w14:paraId="173658B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F7307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BFF7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F54E3E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7128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4F363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0908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15B17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5BF9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D4589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56F35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C1443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61D6A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74B01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5348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0C2F3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7D83C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35B88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5968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9C46F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5BDCC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231B72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C2C8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56382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B5E21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AFCB6D" w14:textId="5F208C03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</w:t>
            </w:r>
            <w:r w:rsidR="00D37943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97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1BCF1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E5866B" w14:textId="3B5EB724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(98)</w:t>
            </w:r>
          </w:p>
        </w:tc>
      </w:tr>
      <w:tr w:rsidR="0082280A" w:rsidRPr="00A20104" w14:paraId="2E1EBEC9" w14:textId="77777777" w:rsidTr="00B036C0">
        <w:trPr>
          <w:trHeight w:hRule="exact" w:val="360"/>
        </w:trPr>
        <w:tc>
          <w:tcPr>
            <w:tcW w:w="3168" w:type="dxa"/>
            <w:noWrap/>
          </w:tcPr>
          <w:p w14:paraId="0AB56F0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D715FE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78B3CD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96909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36F2B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0B018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6227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A4C5D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475D3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CFEE1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D731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64526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BA239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F4407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991D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3D781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4FC0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B53AB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9A2B5E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7E610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E40D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0EB0B8B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6A23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2B210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9FEB9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7045" w14:textId="69339C01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(221)</w:t>
            </w:r>
          </w:p>
        </w:tc>
        <w:tc>
          <w:tcPr>
            <w:tcW w:w="270" w:type="dxa"/>
            <w:vAlign w:val="bottom"/>
          </w:tcPr>
          <w:p w14:paraId="6468E94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7CAE778" w14:textId="1DD1F964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(1</w:t>
            </w:r>
            <w:r w:rsidR="00FA73D9" w:rsidRPr="00FA73D9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</w:tr>
      <w:tr w:rsidR="0082280A" w:rsidRPr="00A20104" w14:paraId="0F5B4ED0" w14:textId="77777777" w:rsidTr="00B036C0">
        <w:trPr>
          <w:trHeight w:hRule="exact" w:val="360"/>
        </w:trPr>
        <w:tc>
          <w:tcPr>
            <w:tcW w:w="3168" w:type="dxa"/>
            <w:noWrap/>
          </w:tcPr>
          <w:p w14:paraId="6C89F6D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E96F3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CF7D7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BD16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6C701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449B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5CCFE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0329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C0F59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A6092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779C2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AE5937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A14CB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0A3D5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DEFEB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E14A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CB65FF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14AFF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AE9541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0BD4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89038A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597CF5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81B82D8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76904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04A269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D75576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65600" w14:textId="485C0339" w:rsidR="0082280A" w:rsidRPr="00E96F31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14:paraId="364E1870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D0C63BE" w14:textId="365799A2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589</w:t>
            </w:r>
          </w:p>
        </w:tc>
      </w:tr>
      <w:tr w:rsidR="00B036C0" w:rsidRPr="00A20104" w14:paraId="01C15A3B" w14:textId="77777777" w:rsidTr="00B036C0">
        <w:trPr>
          <w:trHeight w:val="425"/>
        </w:trPr>
        <w:tc>
          <w:tcPr>
            <w:tcW w:w="3168" w:type="dxa"/>
            <w:noWrap/>
          </w:tcPr>
          <w:p w14:paraId="1DCE587F" w14:textId="77777777" w:rsidR="00B036C0" w:rsidRDefault="00B036C0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2C8191C1" w14:textId="29ACCF3B" w:rsidR="00B036C0" w:rsidRPr="00535F84" w:rsidRDefault="00B036C0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2280A" w:rsidRPr="00A20104" w14:paraId="3D83D5B9" w14:textId="77777777" w:rsidTr="0082280A">
        <w:trPr>
          <w:trHeight w:val="425"/>
        </w:trPr>
        <w:tc>
          <w:tcPr>
            <w:tcW w:w="3168" w:type="dxa"/>
            <w:noWrap/>
          </w:tcPr>
          <w:p w14:paraId="3CEB2C7F" w14:textId="77777777" w:rsidR="0082280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516E10D" w14:textId="77777777" w:rsidR="0082280A" w:rsidRPr="00E96F31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ดเก้าเดือน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gridSpan w:val="3"/>
            <w:vAlign w:val="bottom"/>
          </w:tcPr>
          <w:p w14:paraId="79C46C30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vAlign w:val="bottom"/>
          </w:tcPr>
          <w:p w14:paraId="7F775DAD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151B9F3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vAlign w:val="bottom"/>
          </w:tcPr>
          <w:p w14:paraId="57575BBE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D677844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</w:t>
            </w: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vAlign w:val="bottom"/>
          </w:tcPr>
          <w:p w14:paraId="157DA64B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06139B4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7CEF798A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A16AA75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  <w:p w14:paraId="2295FFC8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6F8254C0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75FA3352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การตัดรายการ </w:t>
            </w:r>
          </w:p>
          <w:p w14:paraId="1A8FCE72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19EFB66C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14:paraId="1C35F9E5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5DC0838E" w14:textId="77777777" w:rsidR="0082280A" w:rsidRPr="00535F84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35F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2280A" w:rsidRPr="00A20104" w14:paraId="43BC3B63" w14:textId="77777777" w:rsidTr="0082280A">
        <w:trPr>
          <w:trHeight w:val="218"/>
        </w:trPr>
        <w:tc>
          <w:tcPr>
            <w:tcW w:w="3168" w:type="dxa"/>
            <w:noWrap/>
            <w:vAlign w:val="bottom"/>
          </w:tcPr>
          <w:p w14:paraId="05AAECB5" w14:textId="77777777" w:rsidR="0082280A" w:rsidRPr="00A74D75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firstLine="45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14:paraId="09478EB5" w14:textId="460E02B2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93A7D0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3DAABF6" w14:textId="2FA24677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703EE5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CDB175B" w14:textId="6D85F867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C1BEE2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68C1DD1" w14:textId="1A77394E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860B7F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17F2F50" w14:textId="682535CE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746F81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8A75C26" w14:textId="44C938CE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786EB9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E087B6F" w14:textId="50EF8009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674360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349892E" w14:textId="681D8D6E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7206D0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20250D3" w14:textId="13875718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DE36E7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912A853" w14:textId="07781BCD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BD035B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0DAA9FB4" w14:textId="1B46003E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5BD828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245291F" w14:textId="51296FD7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4746F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379DD6D" w14:textId="4C01B00D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5306FD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E3EA13A" w14:textId="601E9A30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82280A" w:rsidRPr="00A20104" w14:paraId="366A7A3C" w14:textId="77777777" w:rsidTr="0082280A">
        <w:trPr>
          <w:trHeight w:val="173"/>
        </w:trPr>
        <w:tc>
          <w:tcPr>
            <w:tcW w:w="3168" w:type="dxa"/>
            <w:noWrap/>
            <w:vAlign w:val="bottom"/>
          </w:tcPr>
          <w:p w14:paraId="273F0E9F" w14:textId="77777777" w:rsidR="0082280A" w:rsidRPr="00A74D75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3920B27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2280A" w:rsidRPr="00A20104" w14:paraId="71F79FFC" w14:textId="77777777" w:rsidTr="0082280A">
        <w:trPr>
          <w:trHeight w:val="420"/>
        </w:trPr>
        <w:tc>
          <w:tcPr>
            <w:tcW w:w="3168" w:type="dxa"/>
            <w:vAlign w:val="bottom"/>
          </w:tcPr>
          <w:p w14:paraId="2DE019D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14:paraId="094B9F2E" w14:textId="465BD92F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12,37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5264DE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9884901" w14:textId="117A2D2E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01</w:t>
            </w:r>
          </w:p>
        </w:tc>
        <w:tc>
          <w:tcPr>
            <w:tcW w:w="270" w:type="dxa"/>
            <w:vAlign w:val="bottom"/>
          </w:tcPr>
          <w:p w14:paraId="1C655EE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7F70FA5" w14:textId="107322CA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6,9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14:paraId="5C20289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8C15E27" w14:textId="07A0329D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5,890</w:t>
            </w:r>
          </w:p>
        </w:tc>
        <w:tc>
          <w:tcPr>
            <w:tcW w:w="270" w:type="dxa"/>
            <w:vAlign w:val="bottom"/>
          </w:tcPr>
          <w:p w14:paraId="0D45D45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AEFBCBC" w14:textId="1162B6A7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3,850</w:t>
            </w:r>
          </w:p>
        </w:tc>
        <w:tc>
          <w:tcPr>
            <w:tcW w:w="270" w:type="dxa"/>
            <w:vAlign w:val="bottom"/>
          </w:tcPr>
          <w:p w14:paraId="6A285BC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956A9B5" w14:textId="6207CF76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CB93D3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96F9870" w14:textId="3392030A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23,18</w:t>
            </w:r>
            <w:r w:rsidR="002406AF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937F8F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3564A35" w14:textId="2D6BFD82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1,3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069BB7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34A2AA4" w14:textId="289C0508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4F52779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9C2EDE5" w14:textId="075BFDA6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36" w:type="dxa"/>
            <w:vAlign w:val="bottom"/>
          </w:tcPr>
          <w:p w14:paraId="362D355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7F6451EC" w14:textId="405B4829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A7CC9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E606817" w14:textId="19A79999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860CC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8A500A5" w14:textId="47B0322F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23,38</w:t>
            </w:r>
            <w:r w:rsidR="00DC6857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D165EF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E45AC81" w14:textId="1B43AF54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1,485</w:t>
            </w:r>
          </w:p>
        </w:tc>
      </w:tr>
      <w:tr w:rsidR="0082280A" w:rsidRPr="00A20104" w14:paraId="663ADC48" w14:textId="77777777" w:rsidTr="0082280A">
        <w:trPr>
          <w:trHeight w:val="420"/>
        </w:trPr>
        <w:tc>
          <w:tcPr>
            <w:tcW w:w="3168" w:type="dxa"/>
            <w:vAlign w:val="bottom"/>
          </w:tcPr>
          <w:p w14:paraId="43C17F8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4751E9" w14:textId="5BE7285F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9,96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81E43F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2333ED" w14:textId="60885353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9,1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0D8BDDF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CF48E3" w14:textId="23309290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1,51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02C057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3DB116F" w14:textId="14F82A60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2638895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8D8E4" w14:textId="317345F3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9,307</w:t>
            </w:r>
          </w:p>
        </w:tc>
        <w:tc>
          <w:tcPr>
            <w:tcW w:w="270" w:type="dxa"/>
            <w:vAlign w:val="bottom"/>
          </w:tcPr>
          <w:p w14:paraId="22A5955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55E333F" w14:textId="7DBCBE9B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8,9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9E0C42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ED255A6" w14:textId="3F66F245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20,782</w:t>
            </w:r>
          </w:p>
        </w:tc>
        <w:tc>
          <w:tcPr>
            <w:tcW w:w="270" w:type="dxa"/>
            <w:vAlign w:val="bottom"/>
          </w:tcPr>
          <w:p w14:paraId="762CABB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C3EF89" w14:textId="28BC119A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39C917D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A44801" w14:textId="66011602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180</w:t>
            </w:r>
          </w:p>
        </w:tc>
        <w:tc>
          <w:tcPr>
            <w:tcW w:w="270" w:type="dxa"/>
            <w:vAlign w:val="bottom"/>
          </w:tcPr>
          <w:p w14:paraId="236B315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250D4DC" w14:textId="00E7C7D9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236" w:type="dxa"/>
            <w:vAlign w:val="bottom"/>
          </w:tcPr>
          <w:p w14:paraId="5202D83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522E473E" w14:textId="177ADBA1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(20,962)</w:t>
            </w:r>
          </w:p>
        </w:tc>
        <w:tc>
          <w:tcPr>
            <w:tcW w:w="270" w:type="dxa"/>
            <w:vAlign w:val="bottom"/>
          </w:tcPr>
          <w:p w14:paraId="5470005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CB1719" w14:textId="68E7E4E1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37)</w:t>
            </w:r>
          </w:p>
        </w:tc>
        <w:tc>
          <w:tcPr>
            <w:tcW w:w="270" w:type="dxa"/>
            <w:vAlign w:val="bottom"/>
          </w:tcPr>
          <w:p w14:paraId="75420B1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1AFAE73" w14:textId="6FC69B14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C41D7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AB0DBD" w14:textId="1189583B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</w:tr>
      <w:tr w:rsidR="0082280A" w:rsidRPr="00A20104" w14:paraId="1EA351DC" w14:textId="77777777" w:rsidTr="0082280A">
        <w:trPr>
          <w:trHeight w:val="420"/>
        </w:trPr>
        <w:tc>
          <w:tcPr>
            <w:tcW w:w="3168" w:type="dxa"/>
            <w:vAlign w:val="bottom"/>
          </w:tcPr>
          <w:p w14:paraId="7B21A113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รวมรายได้จากการขาย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42D5DD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752E4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97E718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D71AF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1317EE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DDEDE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6FBD70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7454C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7E41F3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8F710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AEFFBC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9AB9C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1D6529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33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CC4A90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59B4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971F67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09E62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ACEA68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8674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CFE288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652C1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D5A3E6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190EE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E5C5AD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162ED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610D40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82280A" w:rsidRPr="00A20104" w14:paraId="1A11CC12" w14:textId="77777777" w:rsidTr="0082280A">
        <w:trPr>
          <w:trHeight w:val="420"/>
        </w:trPr>
        <w:tc>
          <w:tcPr>
            <w:tcW w:w="3168" w:type="dxa"/>
            <w:vAlign w:val="bottom"/>
          </w:tcPr>
          <w:p w14:paraId="7A8830AC" w14:textId="77777777" w:rsidR="0082280A" w:rsidRPr="00E96F31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5C028D3" w14:textId="4907BBBA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22,3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47EB07A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E92A708" w14:textId="51DE918B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1,3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B1EAB4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29EC186" w14:textId="287E5201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8,4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0" w:type="dxa"/>
            <w:vAlign w:val="bottom"/>
          </w:tcPr>
          <w:p w14:paraId="7F732AF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004508AD" w14:textId="3F3B954D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7,1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36A838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844B21A" w14:textId="7FE87954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13,157</w:t>
            </w:r>
          </w:p>
        </w:tc>
        <w:tc>
          <w:tcPr>
            <w:tcW w:w="270" w:type="dxa"/>
            <w:vAlign w:val="bottom"/>
          </w:tcPr>
          <w:p w14:paraId="5E71726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13F976A" w14:textId="5EA59B31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,197</w:t>
            </w:r>
          </w:p>
        </w:tc>
        <w:tc>
          <w:tcPr>
            <w:tcW w:w="270" w:type="dxa"/>
            <w:vAlign w:val="bottom"/>
          </w:tcPr>
          <w:p w14:paraId="3FA092D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0E2E8AC4" w14:textId="16F3A8CE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43,96</w:t>
            </w:r>
            <w:r w:rsidR="002406AF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A8E455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2F05EC2C" w14:textId="16D93850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40,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  <w:vAlign w:val="bottom"/>
          </w:tcPr>
          <w:p w14:paraId="1142333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3B3C004" w14:textId="5CE6329D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bottom"/>
          </w:tcPr>
          <w:p w14:paraId="11DA16A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76A48751" w14:textId="7D82C1F5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475</w:t>
            </w:r>
          </w:p>
        </w:tc>
        <w:tc>
          <w:tcPr>
            <w:tcW w:w="236" w:type="dxa"/>
            <w:vAlign w:val="bottom"/>
          </w:tcPr>
          <w:p w14:paraId="20E82F8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067426B0" w14:textId="2B693F4E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(20,962)</w:t>
            </w:r>
          </w:p>
        </w:tc>
        <w:tc>
          <w:tcPr>
            <w:tcW w:w="270" w:type="dxa"/>
            <w:vAlign w:val="bottom"/>
          </w:tcPr>
          <w:p w14:paraId="30FCDCD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FB11911" w14:textId="363ACF7E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37)</w:t>
            </w:r>
          </w:p>
        </w:tc>
        <w:tc>
          <w:tcPr>
            <w:tcW w:w="270" w:type="dxa"/>
            <w:vAlign w:val="bottom"/>
          </w:tcPr>
          <w:p w14:paraId="781B8FC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467564D" w14:textId="1077A4B6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23,38</w:t>
            </w:r>
            <w:r w:rsidR="00DC6857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B66AAC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CB36AB7" w14:textId="2AB813EC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1,485</w:t>
            </w:r>
          </w:p>
        </w:tc>
      </w:tr>
      <w:tr w:rsidR="0082280A" w:rsidRPr="00A20104" w14:paraId="56E8279A" w14:textId="77777777" w:rsidTr="0082280A">
        <w:trPr>
          <w:trHeight w:val="420"/>
        </w:trPr>
        <w:tc>
          <w:tcPr>
            <w:tcW w:w="3168" w:type="dxa"/>
            <w:vAlign w:val="bottom"/>
          </w:tcPr>
          <w:p w14:paraId="37CE7CFF" w14:textId="075F5AAB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จากการ</w:t>
            </w:r>
            <w:r w:rsidR="00D37943"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ดำเนินงาน</w:t>
            </w:r>
          </w:p>
          <w:p w14:paraId="079E0DCB" w14:textId="42755B59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หลังการตัดกำไร</w:t>
            </w:r>
            <w:r w:rsidR="00D37943"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  <w:p w14:paraId="5583DF57" w14:textId="0277A158" w:rsidR="0082280A" w:rsidRPr="00C91AF2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และการปันส่วน</w:t>
            </w:r>
          </w:p>
        </w:tc>
        <w:tc>
          <w:tcPr>
            <w:tcW w:w="630" w:type="dxa"/>
            <w:vAlign w:val="bottom"/>
          </w:tcPr>
          <w:p w14:paraId="3F1BE818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A3B23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EF9BFFB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46B04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8E5D1E3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1C49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5CE8CA6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F688F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FF0F1E0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7BF45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358AE61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2688B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D58C222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1C556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7058CC9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F6EDB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E0B22A8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6D5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B974736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93E8D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465759B1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18A4F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C7D13AF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6901C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8753994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2ED54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B80D6E" w14:textId="77777777" w:rsidR="0082280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82280A" w:rsidRPr="00A20104" w14:paraId="0B7D2CCD" w14:textId="77777777" w:rsidTr="0082280A">
        <w:trPr>
          <w:trHeight w:val="387"/>
        </w:trPr>
        <w:tc>
          <w:tcPr>
            <w:tcW w:w="3168" w:type="dxa"/>
            <w:noWrap/>
            <w:vAlign w:val="bottom"/>
          </w:tcPr>
          <w:p w14:paraId="2344155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5F36EA5" w14:textId="16254E51" w:rsidR="0082280A" w:rsidRPr="008F19FC" w:rsidRDefault="00DC0EB0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160D5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860B8" w14:textId="77777777" w:rsidR="0082280A" w:rsidRPr="008F19FC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D35632" w14:textId="3F08D9F9" w:rsidR="0082280A" w:rsidRPr="008F19FC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B6D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D87D77" w14:textId="22EAABD8" w:rsidR="0082280A" w:rsidRPr="000E441A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DC0EB0">
              <w:rPr>
                <w:rFonts w:ascii="Angsana New" w:hAnsi="Angsana New" w:cs="Angsana New"/>
                <w:color w:val="000000"/>
                <w:sz w:val="30"/>
                <w:szCs w:val="30"/>
              </w:rPr>
              <w:t>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21CB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247431" w14:textId="2C42B3C9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A623B" w14:textId="77777777" w:rsidR="0082280A" w:rsidRPr="008F19FC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E73086" w14:textId="0D4C60FE" w:rsidR="0082280A" w:rsidRPr="008F19FC" w:rsidRDefault="00160D55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D5C46" w14:textId="77777777" w:rsidR="0082280A" w:rsidRPr="008F19FC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09A9DE" w14:textId="5DA34209" w:rsidR="0082280A" w:rsidRPr="008F19FC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68B9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E5961E" w14:textId="477B6C93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CBF5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060AAF" w14:textId="1A3C1C6B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D4A26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665607" w14:textId="11352F11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F2ED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B6032B" w14:textId="58A57AF6" w:rsidR="0082280A" w:rsidRPr="000E441A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4608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0175DE6" w14:textId="7FAE6D19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A385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D132B6" w14:textId="0DBA4CCC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32B5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F16292" w14:textId="1BD06D5B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2,908</w:t>
            </w:r>
          </w:p>
        </w:tc>
        <w:tc>
          <w:tcPr>
            <w:tcW w:w="270" w:type="dxa"/>
            <w:vAlign w:val="bottom"/>
          </w:tcPr>
          <w:p w14:paraId="355F51F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4D7F275" w14:textId="4DD07445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</w:t>
            </w:r>
            <w:r w:rsidR="00FA73D9" w:rsidRPr="00FA73D9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66</w:t>
            </w:r>
            <w:r w:rsidR="00F152F4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</w:tr>
      <w:tr w:rsidR="0082280A" w:rsidRPr="00A20104" w14:paraId="16FF671C" w14:textId="77777777" w:rsidTr="0082280A">
        <w:trPr>
          <w:trHeight w:val="420"/>
        </w:trPr>
        <w:tc>
          <w:tcPr>
            <w:tcW w:w="3168" w:type="dxa"/>
            <w:noWrap/>
          </w:tcPr>
          <w:p w14:paraId="319DAB44" w14:textId="77777777" w:rsidR="00D37943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D3794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D3794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(ขาดทุน)</w:t>
            </w:r>
          </w:p>
          <w:p w14:paraId="74CD244B" w14:textId="77777777" w:rsidR="0082280A" w:rsidRDefault="00D37943" w:rsidP="00D3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82280A"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จากเงินลงทุนในการร่วมค้</w:t>
            </w:r>
            <w:r w:rsidR="0082280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า</w:t>
            </w:r>
          </w:p>
          <w:p w14:paraId="306E5200" w14:textId="7E7F6B7A" w:rsidR="00D37943" w:rsidRPr="00D37943" w:rsidRDefault="00D37943" w:rsidP="00D3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C93F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4DC3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03AD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AEFBE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217D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5A88C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DE7B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EE9AD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7EC2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B3BC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22B0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A43B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09C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8431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408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5FF74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3B8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1656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B5B6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0E99D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DC7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A810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4A65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D0A7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6D13E" w14:textId="0EEDB11D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</w:t>
            </w:r>
            <w:r w:rsidR="00D37943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2260DD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8EDD489" w14:textId="4F132C3B" w:rsidR="0082280A" w:rsidRPr="000E441A" w:rsidRDefault="00DB6A9F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4</w:t>
            </w:r>
          </w:p>
        </w:tc>
      </w:tr>
      <w:tr w:rsidR="0082280A" w:rsidRPr="00A20104" w14:paraId="16934606" w14:textId="77777777" w:rsidTr="0082280A">
        <w:trPr>
          <w:trHeight w:val="420"/>
        </w:trPr>
        <w:tc>
          <w:tcPr>
            <w:tcW w:w="3168" w:type="dxa"/>
            <w:noWrap/>
          </w:tcPr>
          <w:p w14:paraId="5F2360C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B43C62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165BB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C8DA7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0D08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FDB79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829A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E33F7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78B5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79FFF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5CBCB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C1B4B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3E404D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35747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C185F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3D674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B066D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651DB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2D63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51E8A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7509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5BBAFD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6604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B7E64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09CF8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6BBF3F" w14:textId="3A140149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</w:t>
            </w:r>
            <w:r w:rsidR="00D37943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272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9948CC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2E8C325" w14:textId="0631D1CF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</w:t>
            </w:r>
            <w:r w:rsidR="00DB6A9F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305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)</w:t>
            </w:r>
          </w:p>
        </w:tc>
      </w:tr>
      <w:tr w:rsidR="0082280A" w:rsidRPr="00A20104" w14:paraId="639AAE90" w14:textId="77777777" w:rsidTr="0082280A">
        <w:trPr>
          <w:trHeight w:val="420"/>
        </w:trPr>
        <w:tc>
          <w:tcPr>
            <w:tcW w:w="3168" w:type="dxa"/>
            <w:noWrap/>
          </w:tcPr>
          <w:p w14:paraId="2AF21704" w14:textId="2B5C3BDA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69CF3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E635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76DB74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CD9D7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1FFF5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4275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B51F6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8359B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156F0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5196E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1694E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A2C5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64E79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4823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D437F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740395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BA207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CCEC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145AE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F0A191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8731A5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6F75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0C909C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14AB1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FD28" w14:textId="042BE965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(500)</w:t>
            </w:r>
          </w:p>
        </w:tc>
        <w:tc>
          <w:tcPr>
            <w:tcW w:w="270" w:type="dxa"/>
            <w:vAlign w:val="bottom"/>
          </w:tcPr>
          <w:p w14:paraId="4BA0B2E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EFC6424" w14:textId="1B6718DD" w:rsidR="0082280A" w:rsidRPr="000E441A" w:rsidRDefault="00DB6A9F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2280A" w:rsidRPr="00A20104" w14:paraId="16F08EC3" w14:textId="77777777" w:rsidTr="0082280A">
        <w:trPr>
          <w:trHeight w:val="420"/>
        </w:trPr>
        <w:tc>
          <w:tcPr>
            <w:tcW w:w="3168" w:type="dxa"/>
            <w:noWrap/>
          </w:tcPr>
          <w:p w14:paraId="4027C35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E44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07D080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A4D0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593CB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AFD09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4A4A3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0D007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D76D6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E088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E90AC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4FBD9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2A7F9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6D7D0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623FB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36F4E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41C7AB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5DE22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77B79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ACB6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EB4847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409573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B22576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53DAAF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F95BF8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49FE40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BD031" w14:textId="19D161DD" w:rsidR="0082280A" w:rsidRPr="000E441A" w:rsidRDefault="00D82962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2,131</w:t>
            </w:r>
          </w:p>
        </w:tc>
        <w:tc>
          <w:tcPr>
            <w:tcW w:w="270" w:type="dxa"/>
          </w:tcPr>
          <w:p w14:paraId="5F5EB3DA" w14:textId="77777777" w:rsidR="0082280A" w:rsidRPr="000E441A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F269A0C" w14:textId="5D4BC16A" w:rsidR="0082280A" w:rsidRPr="000E441A" w:rsidRDefault="00DB6A9F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1,31</w:t>
            </w:r>
            <w:r w:rsidR="00F152F4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</w:tr>
    </w:tbl>
    <w:p w14:paraId="53A32893" w14:textId="5F2AA573" w:rsidR="00FB6B13" w:rsidRDefault="00B036C0" w:rsidP="00B036C0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B6B13"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</w:t>
      </w:r>
      <w:r w:rsidR="00FB6B13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และหนี้สิน</w:t>
      </w:r>
      <w:r w:rsidR="00FB6B13"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จำแนกตามส่วนงานในงบการเงินรวม ณ</w:t>
      </w:r>
      <w:r w:rsidR="00FB6B13" w:rsidRPr="008877D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B6B13" w:rsidRPr="008877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331DBE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C11069"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color w:val="000000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color w:val="000000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color w:val="000000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color w:val="000000"/>
          <w:sz w:val="30"/>
          <w:szCs w:val="30"/>
        </w:rPr>
        <w:t>3</w:t>
      </w:r>
      <w:r w:rsidR="00FB6B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B6B13" w:rsidRPr="00C110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F26681" w:rsidRPr="00C1106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7207D7" w:rsidRPr="00C110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207D7" w:rsidRPr="00C110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152F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F26681" w:rsidRPr="00C1106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FA73D9" w:rsidRPr="00FA73D9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F152F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FB6B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B6B13" w:rsidRPr="008877D9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40A97A34" w14:textId="77777777" w:rsidR="0082280A" w:rsidRPr="00C146C0" w:rsidRDefault="0082280A" w:rsidP="0082280A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861B1B" w:rsidRPr="00C146C0" w14:paraId="7144FD95" w14:textId="77777777" w:rsidTr="00B667ED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0ABE385E" w14:textId="77777777" w:rsidR="00861B1B" w:rsidRPr="00C146C0" w:rsidRDefault="00861B1B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B0B72EF" w14:textId="2DF6D0A8" w:rsidR="00861B1B" w:rsidRPr="00C146C0" w:rsidRDefault="00861B1B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2280A" w:rsidRPr="00C146C0" w14:paraId="62B13CBB" w14:textId="77777777" w:rsidTr="0082280A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40C1EC9D" w14:textId="77777777" w:rsidR="0082280A" w:rsidRPr="00C146C0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2710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7D75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D9E2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67A0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4BA1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258C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3F54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60B1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44B6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046DCEDD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03A5B879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07A2B8AD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0893799A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1CACB7A1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290D552F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7F89C0AA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2280A" w:rsidRPr="00C146C0" w14:paraId="1B3DE4BC" w14:textId="77777777" w:rsidTr="0082280A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73BF41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FAFB" w14:textId="6AEC452C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24E9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BB30" w14:textId="331397C7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F14A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6273" w14:textId="073F28D0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A2F4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47ED" w14:textId="28A6803E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2E67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276A" w14:textId="10DE0ACD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1367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4708" w14:textId="0BEA67F7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FE55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E99C" w14:textId="1E1F4B8B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BA45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D689" w14:textId="2715E7B9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2E12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3C62" w14:textId="336403A5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5F41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30C8" w14:textId="76750271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03DC3F47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3374395F" w14:textId="45173EFC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  <w:vAlign w:val="bottom"/>
          </w:tcPr>
          <w:p w14:paraId="0CC9BC4B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249475D" w14:textId="280F29F2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0438484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14:paraId="793F8B99" w14:textId="00481123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5DB7002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E64C748" w14:textId="36E6A9A1" w:rsidR="0082280A" w:rsidRPr="00C146C0" w:rsidRDefault="00F152F4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2280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</w:tr>
      <w:tr w:rsidR="0082280A" w:rsidRPr="00C146C0" w14:paraId="6D7032CD" w14:textId="77777777" w:rsidTr="0082280A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CB007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14:paraId="3A79CB12" w14:textId="77777777" w:rsidR="0082280A" w:rsidRPr="00C146C0" w:rsidRDefault="0082280A" w:rsidP="0082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60D55" w:rsidRPr="00C146C0" w14:paraId="678B9E57" w14:textId="77777777" w:rsidTr="0082280A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C455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02CDAD0D" w14:textId="568609F9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DC685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31 </w:t>
            </w:r>
            <w:r w:rsidR="00DC685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14:paraId="277479BB" w14:textId="6B0B6048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24,0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EC2A5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462DF7E7" w14:textId="691365D8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,988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C8C2917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8113ED5" w14:textId="33CE3FD8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A44560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1063F1A" w14:textId="501C9814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7AFB05F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A0E03E1" w14:textId="733D4ABF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9,231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B7A0A3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D9A5525" w14:textId="352292E2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,729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4C154AA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7D9F113" w14:textId="6A139D8C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40,673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022E49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14:paraId="31B66BD4" w14:textId="716C668A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5,021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E537E88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2429EB12" w14:textId="71EC67A8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2BC5D6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5519AB3" w14:textId="4BCF7D7C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236" w:type="dxa"/>
            <w:vAlign w:val="bottom"/>
          </w:tcPr>
          <w:p w14:paraId="06A8BDE4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128986C8" w14:textId="393EC939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(16,264)</w:t>
            </w:r>
          </w:p>
        </w:tc>
        <w:tc>
          <w:tcPr>
            <w:tcW w:w="260" w:type="dxa"/>
            <w:vAlign w:val="bottom"/>
          </w:tcPr>
          <w:p w14:paraId="41046DEA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F979E1" w14:textId="0CBF1052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2,951)</w:t>
            </w:r>
          </w:p>
        </w:tc>
        <w:tc>
          <w:tcPr>
            <w:tcW w:w="236" w:type="dxa"/>
            <w:vAlign w:val="bottom"/>
          </w:tcPr>
          <w:p w14:paraId="3AC59EB4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4A6643CB" w14:textId="1551511F" w:rsidR="00160D55" w:rsidRPr="00C146C0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25,332</w:t>
            </w:r>
          </w:p>
        </w:tc>
        <w:tc>
          <w:tcPr>
            <w:tcW w:w="270" w:type="dxa"/>
            <w:vAlign w:val="bottom"/>
          </w:tcPr>
          <w:p w14:paraId="5043ABDF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F255DC8" w14:textId="196AD52F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2,787</w:t>
            </w:r>
          </w:p>
        </w:tc>
      </w:tr>
      <w:tr w:rsidR="00160D55" w:rsidRPr="00C146C0" w14:paraId="0A9929D7" w14:textId="77777777" w:rsidTr="0082280A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63E4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11731E70" w14:textId="4DDEEA1D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DC685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31 </w:t>
            </w:r>
            <w:r w:rsidR="00DC685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14:paraId="086364DD" w14:textId="0A2518CB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13,95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213246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C9285EA" w14:textId="2DD27028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,96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283DB7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ED4A246" w14:textId="7F4B4634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4,242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621698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409A3C8" w14:textId="5254644D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,128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CEBFA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5591C4" w14:textId="219C2AA5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5,96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C5CBAC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E233EA8" w14:textId="07C2BACE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4,972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277D35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FB53B7" w14:textId="2B96364A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24,1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C757D2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880B994" w14:textId="710DB4AD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9,068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D5C35A2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05828403" w14:textId="32BACCBC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0F19D0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D5E3FA5" w14:textId="14F72509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36" w:type="dxa"/>
            <w:vAlign w:val="bottom"/>
          </w:tcPr>
          <w:p w14:paraId="73BC52D0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1AC1E668" w14:textId="67C23277" w:rsidR="00160D55" w:rsidRPr="001B4C43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(9,65</w:t>
            </w:r>
            <w:r w:rsidR="00DC0EB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0" w:type="dxa"/>
            <w:vAlign w:val="bottom"/>
          </w:tcPr>
          <w:p w14:paraId="1BB0EC8A" w14:textId="77777777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6F2BEB" w14:textId="531A9556" w:rsidR="00160D55" w:rsidRPr="001B4C43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(6,277)</w:t>
            </w:r>
          </w:p>
        </w:tc>
        <w:tc>
          <w:tcPr>
            <w:tcW w:w="236" w:type="dxa"/>
            <w:vAlign w:val="bottom"/>
          </w:tcPr>
          <w:p w14:paraId="5CF4C2A4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34DBF98D" w14:textId="7D902AAE" w:rsidR="00160D55" w:rsidRPr="00C146C0" w:rsidRDefault="00D82962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14,612</w:t>
            </w:r>
          </w:p>
        </w:tc>
        <w:tc>
          <w:tcPr>
            <w:tcW w:w="270" w:type="dxa"/>
            <w:vAlign w:val="bottom"/>
          </w:tcPr>
          <w:p w14:paraId="7601663E" w14:textId="77777777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EBC586D" w14:textId="50658BCF" w:rsidR="00160D55" w:rsidRPr="00C146C0" w:rsidRDefault="00160D55" w:rsidP="0016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2,901</w:t>
            </w:r>
          </w:p>
        </w:tc>
      </w:tr>
    </w:tbl>
    <w:p w14:paraId="30E6C139" w14:textId="77777777" w:rsidR="0082280A" w:rsidRDefault="0082280A" w:rsidP="0082280A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55D2D77F" w14:textId="77777777" w:rsidR="00402E7F" w:rsidRPr="008877D9" w:rsidRDefault="00402E7F" w:rsidP="007207D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1B044B9" w14:textId="77777777" w:rsidR="00FB6B13" w:rsidRPr="008877D9" w:rsidRDefault="00FB6B13" w:rsidP="00FB6B13">
      <w:pPr>
        <w:rPr>
          <w:rFonts w:cs="Cordia New"/>
        </w:rPr>
      </w:pPr>
    </w:p>
    <w:p w14:paraId="52493D28" w14:textId="77777777" w:rsidR="00FB6B13" w:rsidRPr="008877D9" w:rsidRDefault="00FB6B13" w:rsidP="00FB6B13">
      <w:pPr>
        <w:rPr>
          <w:rFonts w:cs="Cordia New"/>
        </w:rPr>
      </w:pPr>
    </w:p>
    <w:p w14:paraId="3ABC67BE" w14:textId="77777777" w:rsidR="00FB6B13" w:rsidRDefault="00FB6B13" w:rsidP="00FB6B13">
      <w:pPr>
        <w:rPr>
          <w:rFonts w:cs="Cordia New"/>
        </w:rPr>
        <w:sectPr w:rsidR="00FB6B13" w:rsidSect="00FB6B13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63BBA53" w14:textId="0C4B6417" w:rsidR="000A70BD" w:rsidRPr="00E7777B" w:rsidRDefault="000A70BD" w:rsidP="00645DB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E7777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434B8D17" w14:textId="447070D0" w:rsidR="000A70BD" w:rsidRPr="00645DB8" w:rsidRDefault="000A70BD" w:rsidP="000A70BD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6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7"/>
        <w:gridCol w:w="1263"/>
        <w:gridCol w:w="184"/>
        <w:gridCol w:w="1259"/>
        <w:gridCol w:w="1176"/>
        <w:gridCol w:w="179"/>
        <w:gridCol w:w="21"/>
        <w:gridCol w:w="1147"/>
      </w:tblGrid>
      <w:tr w:rsidR="00B667ED" w:rsidRPr="00E7777B" w14:paraId="37CB01DA" w14:textId="77777777" w:rsidTr="00C6153A">
        <w:trPr>
          <w:cantSplit/>
          <w:trHeight w:val="138"/>
          <w:tblHeader/>
        </w:trPr>
        <w:tc>
          <w:tcPr>
            <w:tcW w:w="4407" w:type="dxa"/>
            <w:vAlign w:val="bottom"/>
          </w:tcPr>
          <w:p w14:paraId="092E9F8D" w14:textId="15310F46" w:rsidR="00B667ED" w:rsidRPr="00E7777B" w:rsidRDefault="00B667ED" w:rsidP="005376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6" w:type="dxa"/>
            <w:gridSpan w:val="3"/>
          </w:tcPr>
          <w:p w14:paraId="2CC029AA" w14:textId="63D4207E" w:rsidR="00B667ED" w:rsidRPr="00E7777B" w:rsidRDefault="00B667ED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1B03B6D6" w14:textId="1596DAF2" w:rsidR="00B667ED" w:rsidRPr="00E7777B" w:rsidRDefault="00B667ED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67ED" w:rsidRPr="00E7777B" w14:paraId="5212E702" w14:textId="324803F4" w:rsidTr="00C6153A">
        <w:trPr>
          <w:cantSplit/>
          <w:trHeight w:val="138"/>
          <w:tblHeader/>
        </w:trPr>
        <w:tc>
          <w:tcPr>
            <w:tcW w:w="4407" w:type="dxa"/>
            <w:vAlign w:val="bottom"/>
          </w:tcPr>
          <w:p w14:paraId="685749F4" w14:textId="2A58368A" w:rsidR="00B667ED" w:rsidRPr="00E7777B" w:rsidRDefault="00B667ED" w:rsidP="00B667E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FA73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3" w:type="dxa"/>
          </w:tcPr>
          <w:p w14:paraId="33AFBBEF" w14:textId="77777777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78206E27" w14:textId="77C9923E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4" w:type="dxa"/>
          </w:tcPr>
          <w:p w14:paraId="0F2EC17C" w14:textId="77777777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</w:tcPr>
          <w:p w14:paraId="0AFC4D3D" w14:textId="77777777" w:rsidR="00B667ED" w:rsidRPr="00B667ED" w:rsidRDefault="00B667ED" w:rsidP="00B667E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77BCF133" w14:textId="2338195F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176" w:type="dxa"/>
          </w:tcPr>
          <w:p w14:paraId="5FF5E04B" w14:textId="77777777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63E04D6" w14:textId="76AA7476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00" w:type="dxa"/>
            <w:gridSpan w:val="2"/>
          </w:tcPr>
          <w:p w14:paraId="244C7ADB" w14:textId="343BA1F2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</w:tcPr>
          <w:p w14:paraId="54B8A35C" w14:textId="77777777" w:rsidR="00B667ED" w:rsidRPr="00B667ED" w:rsidRDefault="00B667ED" w:rsidP="00B667E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267E3062" w14:textId="4A5FD251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B667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C6153A" w:rsidRPr="00E7777B" w14:paraId="01E065C2" w14:textId="77777777" w:rsidTr="00C6153A">
        <w:trPr>
          <w:cantSplit/>
          <w:trHeight w:val="138"/>
        </w:trPr>
        <w:tc>
          <w:tcPr>
            <w:tcW w:w="4407" w:type="dxa"/>
          </w:tcPr>
          <w:p w14:paraId="3DAA6387" w14:textId="537FEE96" w:rsidR="00C6153A" w:rsidRPr="00E7777B" w:rsidRDefault="00C6153A" w:rsidP="00B667E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9" w:type="dxa"/>
            <w:gridSpan w:val="7"/>
          </w:tcPr>
          <w:p w14:paraId="0DE28999" w14:textId="630B2723" w:rsidR="00C6153A" w:rsidRPr="00E7777B" w:rsidRDefault="00C6153A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667ED" w:rsidRPr="00E7777B" w14:paraId="26238E40" w14:textId="77777777" w:rsidTr="00C6153A">
        <w:trPr>
          <w:cantSplit/>
          <w:trHeight w:val="138"/>
        </w:trPr>
        <w:tc>
          <w:tcPr>
            <w:tcW w:w="4407" w:type="dxa"/>
          </w:tcPr>
          <w:p w14:paraId="49C04A63" w14:textId="6DF0C875" w:rsidR="00B667ED" w:rsidRPr="00E7777B" w:rsidRDefault="00B667ED" w:rsidP="00B667E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3" w:type="dxa"/>
          </w:tcPr>
          <w:p w14:paraId="6073035B" w14:textId="77777777" w:rsidR="00B667ED" w:rsidRPr="008877D9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14:paraId="2D9FFB44" w14:textId="54A1DB9D" w:rsidR="00B667ED" w:rsidRPr="008877D9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256" w:type="dxa"/>
          </w:tcPr>
          <w:p w14:paraId="5B42DF58" w14:textId="1E7C9D01" w:rsidR="00B667ED" w:rsidRPr="008877D9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3" w:type="dxa"/>
            <w:gridSpan w:val="4"/>
          </w:tcPr>
          <w:p w14:paraId="70F29AA5" w14:textId="3B7D917B" w:rsidR="00B667ED" w:rsidRPr="008877D9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B667ED" w:rsidRPr="00E7777B" w14:paraId="3DC0E02D" w14:textId="77777777" w:rsidTr="00C6153A">
        <w:trPr>
          <w:cantSplit/>
          <w:trHeight w:val="183"/>
        </w:trPr>
        <w:tc>
          <w:tcPr>
            <w:tcW w:w="4407" w:type="dxa"/>
          </w:tcPr>
          <w:p w14:paraId="18AC87BD" w14:textId="77777777" w:rsidR="00B667ED" w:rsidRPr="00E7777B" w:rsidRDefault="00B667ED" w:rsidP="00B667ED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7777B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</w:tcPr>
          <w:p w14:paraId="42CECF52" w14:textId="1A2BD1D9" w:rsidR="00B667ED" w:rsidRP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19,846</w:t>
            </w:r>
          </w:p>
        </w:tc>
        <w:tc>
          <w:tcPr>
            <w:tcW w:w="184" w:type="dxa"/>
          </w:tcPr>
          <w:p w14:paraId="11EA3B0B" w14:textId="3754946C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83AD173" w14:textId="08D3F572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51,722</w:t>
            </w:r>
          </w:p>
        </w:tc>
        <w:tc>
          <w:tcPr>
            <w:tcW w:w="1176" w:type="dxa"/>
          </w:tcPr>
          <w:p w14:paraId="2DE02359" w14:textId="7A818DC8" w:rsidR="00B667ED" w:rsidRPr="00E7777B" w:rsidRDefault="00B667ED" w:rsidP="00E70A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3,878</w:t>
            </w:r>
          </w:p>
        </w:tc>
        <w:tc>
          <w:tcPr>
            <w:tcW w:w="179" w:type="dxa"/>
          </w:tcPr>
          <w:p w14:paraId="404F4C8F" w14:textId="77777777" w:rsidR="00B667ED" w:rsidRPr="00E7777B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7837FE56" w14:textId="30705E5C" w:rsidR="00B667ED" w:rsidRPr="00190C28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12,978</w:t>
            </w:r>
          </w:p>
        </w:tc>
      </w:tr>
      <w:tr w:rsidR="00B667ED" w:rsidRPr="00E7777B" w14:paraId="07B24AC3" w14:textId="77777777" w:rsidTr="00C6153A">
        <w:trPr>
          <w:cantSplit/>
          <w:trHeight w:val="138"/>
        </w:trPr>
        <w:tc>
          <w:tcPr>
            <w:tcW w:w="4407" w:type="dxa"/>
          </w:tcPr>
          <w:p w14:paraId="2B64FC89" w14:textId="77777777" w:rsidR="00B667ED" w:rsidRPr="00E7777B" w:rsidRDefault="00B667ED" w:rsidP="00B667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7777B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</w:tcPr>
          <w:p w14:paraId="44080083" w14:textId="37F6D5F4" w:rsidR="00B667ED" w:rsidRDefault="0064678F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3,328</w:t>
            </w:r>
          </w:p>
        </w:tc>
        <w:tc>
          <w:tcPr>
            <w:tcW w:w="184" w:type="dxa"/>
          </w:tcPr>
          <w:p w14:paraId="13562364" w14:textId="12F45FB3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C8EA5DF" w14:textId="467BDC79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13,307</w:t>
            </w:r>
          </w:p>
        </w:tc>
        <w:tc>
          <w:tcPr>
            <w:tcW w:w="1176" w:type="dxa"/>
          </w:tcPr>
          <w:p w14:paraId="5C38D39B" w14:textId="7481B366" w:rsidR="00B667ED" w:rsidRPr="00E7777B" w:rsidRDefault="006600DA" w:rsidP="006600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79" w:type="dxa"/>
          </w:tcPr>
          <w:p w14:paraId="4B6AA3D6" w14:textId="77777777" w:rsidR="00B667ED" w:rsidRPr="00E7777B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77E42203" w14:textId="70286AAA" w:rsidR="00B667ED" w:rsidRPr="00BD2383" w:rsidRDefault="00B667ED" w:rsidP="00B667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1,097</w:t>
            </w:r>
          </w:p>
        </w:tc>
      </w:tr>
      <w:tr w:rsidR="00B667ED" w:rsidRPr="00E7777B" w14:paraId="7846239A" w14:textId="77777777" w:rsidTr="00C6153A">
        <w:trPr>
          <w:cantSplit/>
          <w:trHeight w:val="138"/>
        </w:trPr>
        <w:tc>
          <w:tcPr>
            <w:tcW w:w="4407" w:type="dxa"/>
          </w:tcPr>
          <w:p w14:paraId="5DEAC194" w14:textId="77777777" w:rsidR="00B667ED" w:rsidRPr="00E7777B" w:rsidRDefault="00B667ED" w:rsidP="00B667ED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3" w:type="dxa"/>
          </w:tcPr>
          <w:p w14:paraId="1A659D48" w14:textId="1303D3BA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184" w:type="dxa"/>
          </w:tcPr>
          <w:p w14:paraId="762AE1CB" w14:textId="02087B0F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379B4C4" w14:textId="18C5E16E" w:rsidR="00B667ED" w:rsidRDefault="00B667ED" w:rsidP="00B667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1,238</w:t>
            </w:r>
          </w:p>
        </w:tc>
        <w:tc>
          <w:tcPr>
            <w:tcW w:w="1176" w:type="dxa"/>
          </w:tcPr>
          <w:p w14:paraId="12112116" w14:textId="6B61D378" w:rsidR="00B667ED" w:rsidRPr="00E7777B" w:rsidRDefault="00B667ED" w:rsidP="00D011D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79" w:type="dxa"/>
          </w:tcPr>
          <w:p w14:paraId="364A3E91" w14:textId="77777777" w:rsidR="00B667ED" w:rsidRPr="00E7777B" w:rsidRDefault="00B667ED" w:rsidP="00B667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776603E5" w14:textId="7B76F7CE" w:rsidR="00B667ED" w:rsidRPr="00E7777B" w:rsidRDefault="00B667ED" w:rsidP="00B667E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</w:tbl>
    <w:p w14:paraId="5AE69521" w14:textId="77777777" w:rsidR="000A70BD" w:rsidRPr="00645DB8" w:rsidRDefault="000A70BD" w:rsidP="000A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5AF3EDA6" w14:textId="5AE2B9FF" w:rsidR="000A70BD" w:rsidRPr="00537614" w:rsidRDefault="000A70BD" w:rsidP="000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777B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331DB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มีจำนวน</w:t>
      </w:r>
      <w:r w:rsidR="00137B5B">
        <w:rPr>
          <w:rFonts w:ascii="Angsana New" w:hAnsi="Angsana New" w:cs="Angsana New"/>
          <w:sz w:val="30"/>
          <w:szCs w:val="30"/>
        </w:rPr>
        <w:t xml:space="preserve"> </w:t>
      </w:r>
      <w:r w:rsidR="00861B1B">
        <w:rPr>
          <w:rFonts w:ascii="Angsana New" w:hAnsi="Angsana New" w:cs="Angsana New"/>
          <w:sz w:val="30"/>
          <w:szCs w:val="30"/>
        </w:rPr>
        <w:t>347.4</w:t>
      </w:r>
      <w:r w:rsidRPr="00137B5B">
        <w:rPr>
          <w:rFonts w:ascii="Angsana New" w:hAnsi="Angsana New" w:cs="Angsana New"/>
          <w:sz w:val="30"/>
          <w:szCs w:val="30"/>
        </w:rPr>
        <w:t xml:space="preserve"> </w:t>
      </w:r>
      <w:r w:rsidRPr="00137B5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97C7F" w:rsidRPr="00137B5B">
        <w:rPr>
          <w:rFonts w:ascii="Angsana New" w:hAnsi="Angsana New" w:cs="Angsana New" w:hint="cs"/>
          <w:sz w:val="30"/>
          <w:szCs w:val="30"/>
          <w:cs/>
        </w:rPr>
        <w:t>และ</w:t>
      </w:r>
      <w:r w:rsidR="00137B5B">
        <w:rPr>
          <w:rFonts w:ascii="Angsana New" w:hAnsi="Angsana New" w:cs="Angsana New"/>
          <w:sz w:val="30"/>
          <w:szCs w:val="30"/>
        </w:rPr>
        <w:t xml:space="preserve"> 1</w:t>
      </w:r>
      <w:r w:rsidR="00861B1B">
        <w:rPr>
          <w:rFonts w:ascii="Angsana New" w:hAnsi="Angsana New" w:cs="Angsana New"/>
          <w:sz w:val="30"/>
          <w:szCs w:val="30"/>
        </w:rPr>
        <w:t>57.4</w:t>
      </w:r>
      <w:r w:rsidR="00097C7F" w:rsidRPr="00E7777B">
        <w:rPr>
          <w:rFonts w:ascii="Angsana New" w:hAnsi="Angsana New" w:cs="Angsana New"/>
          <w:sz w:val="30"/>
          <w:szCs w:val="30"/>
        </w:rPr>
        <w:t xml:space="preserve"> </w:t>
      </w:r>
      <w:r w:rsidR="00097C7F"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="00097C7F"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8A4C404" w14:textId="540088DF" w:rsidR="000A70BD" w:rsidRPr="00645DB8" w:rsidRDefault="000A70BD" w:rsidP="000A70BD">
      <w:pPr>
        <w:rPr>
          <w:rFonts w:ascii="Angsana New" w:hAnsi="Angsana New" w:cs="Angsana New"/>
          <w:sz w:val="24"/>
          <w:szCs w:val="24"/>
        </w:rPr>
      </w:pPr>
    </w:p>
    <w:p w14:paraId="1079D936" w14:textId="1426F199" w:rsidR="00715964" w:rsidRPr="005743AE" w:rsidRDefault="006C3DDB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FA20D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2D8EAB72" w14:textId="77777777" w:rsidR="00715964" w:rsidRPr="005746AA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5E07B13" w14:textId="23FCA396" w:rsidR="006C3DDB" w:rsidRPr="00A712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331DB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331DBE">
        <w:rPr>
          <w:rFonts w:ascii="Angsana New" w:hAnsi="Angsana New" w:cs="Angsana New"/>
          <w:sz w:val="30"/>
          <w:szCs w:val="30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</w:rPr>
        <w:t>กันยายน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152F4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FDE5B00" w14:textId="073151D6" w:rsidR="006C3D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539"/>
        <w:gridCol w:w="988"/>
        <w:gridCol w:w="267"/>
        <w:gridCol w:w="995"/>
        <w:gridCol w:w="267"/>
        <w:gridCol w:w="993"/>
        <w:gridCol w:w="256"/>
        <w:gridCol w:w="1001"/>
      </w:tblGrid>
      <w:tr w:rsidR="0082280A" w:rsidRPr="000718DA" w14:paraId="6BC5A5F5" w14:textId="77777777" w:rsidTr="00456DF1">
        <w:trPr>
          <w:trHeight w:hRule="exact" w:val="374"/>
        </w:trPr>
        <w:tc>
          <w:tcPr>
            <w:tcW w:w="2137" w:type="pct"/>
          </w:tcPr>
          <w:p w14:paraId="19A59807" w14:textId="77777777" w:rsidR="0082280A" w:rsidRPr="000718D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1" w:type="pct"/>
          </w:tcPr>
          <w:p w14:paraId="00C5F3C1" w14:textId="77777777" w:rsidR="0082280A" w:rsidRPr="000718D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524D0DC" w14:textId="77777777" w:rsidR="0082280A" w:rsidRPr="000718D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06D6609" w14:textId="77777777" w:rsidR="0082280A" w:rsidRPr="000718D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6FF02B9A" w14:textId="77777777" w:rsidR="0082280A" w:rsidRPr="000718DA" w:rsidRDefault="0082280A" w:rsidP="0082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F25" w:rsidRPr="000718DA" w14:paraId="552A3490" w14:textId="77777777" w:rsidTr="00456DF1">
        <w:trPr>
          <w:trHeight w:hRule="exact" w:val="374"/>
        </w:trPr>
        <w:tc>
          <w:tcPr>
            <w:tcW w:w="2137" w:type="pct"/>
          </w:tcPr>
          <w:p w14:paraId="187CA151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14:paraId="004556E7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7F23916A" w14:textId="1403BCA1" w:rsidR="009F3F25" w:rsidRPr="000718DA" w:rsidRDefault="00F152F4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28E83E0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65EDB0" w14:textId="2C235274" w:rsidR="009F3F25" w:rsidRPr="000718DA" w:rsidRDefault="00F152F4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15C2D16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83A8F05" w14:textId="5B7A3CC0" w:rsidR="009F3F25" w:rsidRPr="000718DA" w:rsidRDefault="00F152F4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698D7580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2E1A2A9" w14:textId="7E7CF65E" w:rsidR="009F3F25" w:rsidRPr="000718DA" w:rsidRDefault="00F152F4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F3F25" w:rsidRPr="000718DA" w14:paraId="602A54EC" w14:textId="77777777" w:rsidTr="00456DF1">
        <w:trPr>
          <w:trHeight w:hRule="exact" w:val="374"/>
        </w:trPr>
        <w:tc>
          <w:tcPr>
            <w:tcW w:w="2137" w:type="pct"/>
          </w:tcPr>
          <w:p w14:paraId="4F2F6C3A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14:paraId="6957C6D5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6773CA72" w14:textId="77777777" w:rsidR="009F3F25" w:rsidRPr="000718DA" w:rsidRDefault="009F3F25" w:rsidP="009F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DF1" w:rsidRPr="000718DA" w14:paraId="2F8B5ACD" w14:textId="77777777" w:rsidTr="00456DF1">
        <w:trPr>
          <w:trHeight w:hRule="exact" w:val="374"/>
        </w:trPr>
        <w:tc>
          <w:tcPr>
            <w:tcW w:w="2137" w:type="pct"/>
          </w:tcPr>
          <w:p w14:paraId="5308D5F3" w14:textId="77777777" w:rsidR="00456DF1" w:rsidRPr="000718DA" w:rsidRDefault="00456DF1" w:rsidP="0045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91" w:type="pct"/>
          </w:tcPr>
          <w:p w14:paraId="15049A8E" w14:textId="77777777" w:rsidR="00456DF1" w:rsidRPr="000718DA" w:rsidRDefault="00456DF1" w:rsidP="00456DF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6CA9F3CE" w14:textId="5846A35C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1,09</w:t>
            </w:r>
            <w:r w:rsidR="00F00627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F00627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725</w:t>
            </w:r>
          </w:p>
        </w:tc>
        <w:tc>
          <w:tcPr>
            <w:tcW w:w="144" w:type="pct"/>
          </w:tcPr>
          <w:p w14:paraId="4EFB04D8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B899" w14:textId="11A91835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1,112,52</w:t>
            </w:r>
            <w:r w:rsidRPr="00FA73D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4" w:type="pct"/>
          </w:tcPr>
          <w:p w14:paraId="03B78F2A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3FBFFF9" w14:textId="2192C00B" w:rsidR="00456DF1" w:rsidRPr="00813756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277,4</w:t>
            </w:r>
            <w:r w:rsidRPr="00FA73D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8" w:type="pct"/>
          </w:tcPr>
          <w:p w14:paraId="6597B265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07A3BCB7" w14:textId="021FFAB8" w:rsidR="00456DF1" w:rsidRPr="00813756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398,524</w:t>
            </w:r>
          </w:p>
        </w:tc>
      </w:tr>
      <w:tr w:rsidR="00456DF1" w:rsidRPr="000718DA" w14:paraId="5FD582EB" w14:textId="77777777" w:rsidTr="00456DF1">
        <w:trPr>
          <w:trHeight w:hRule="exact" w:val="374"/>
        </w:trPr>
        <w:tc>
          <w:tcPr>
            <w:tcW w:w="2137" w:type="pct"/>
          </w:tcPr>
          <w:p w14:paraId="1027254B" w14:textId="77777777" w:rsidR="00456DF1" w:rsidRPr="000718DA" w:rsidRDefault="00456DF1" w:rsidP="0045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291" w:type="pct"/>
          </w:tcPr>
          <w:p w14:paraId="48CE7846" w14:textId="77777777" w:rsidR="00456DF1" w:rsidRPr="000718DA" w:rsidRDefault="00456DF1" w:rsidP="00456DF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3E900F4" w14:textId="3676AE18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19,182</w:t>
            </w:r>
          </w:p>
        </w:tc>
        <w:tc>
          <w:tcPr>
            <w:tcW w:w="144" w:type="pct"/>
          </w:tcPr>
          <w:p w14:paraId="0CD65D39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6C2F940" w14:textId="3CFD33CC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71,294</w:t>
            </w:r>
          </w:p>
        </w:tc>
        <w:tc>
          <w:tcPr>
            <w:tcW w:w="144" w:type="pct"/>
          </w:tcPr>
          <w:p w14:paraId="50E0BFCD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92AF41D" w14:textId="05EB8890" w:rsidR="00456DF1" w:rsidRPr="004822AF" w:rsidRDefault="00456DF1" w:rsidP="0045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Pr="004822A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4,7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Pr="004822A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38" w:type="pct"/>
          </w:tcPr>
          <w:p w14:paraId="5FE3D1CD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41F49A70" w14:textId="02AB4A5C" w:rsidR="00456DF1" w:rsidRPr="00813756" w:rsidRDefault="00456DF1" w:rsidP="0045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9,494</w:t>
            </w:r>
          </w:p>
        </w:tc>
      </w:tr>
      <w:tr w:rsidR="00456DF1" w:rsidRPr="000718DA" w14:paraId="2C86FEFA" w14:textId="77777777" w:rsidTr="00456DF1">
        <w:trPr>
          <w:trHeight w:hRule="exact" w:val="374"/>
        </w:trPr>
        <w:tc>
          <w:tcPr>
            <w:tcW w:w="2137" w:type="pct"/>
          </w:tcPr>
          <w:p w14:paraId="75A0274D" w14:textId="2D515903" w:rsidR="00456DF1" w:rsidRPr="000718DA" w:rsidRDefault="00456DF1" w:rsidP="0045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291" w:type="pct"/>
          </w:tcPr>
          <w:p w14:paraId="1C109E53" w14:textId="77777777" w:rsidR="00456DF1" w:rsidRPr="000718DA" w:rsidRDefault="00456DF1" w:rsidP="00456DF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496989D" w14:textId="020198AD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0" w:righ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699D4B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EC4336B" w14:textId="07164B04" w:rsidR="00456DF1" w:rsidRPr="00713A1D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0" w:righ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(110,5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44" w:type="pct"/>
          </w:tcPr>
          <w:p w14:paraId="57F55C4C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AE2B3EF" w14:textId="5AC88240" w:rsidR="00456DF1" w:rsidRPr="004822AF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822A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661DE057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3346803" w14:textId="28523857" w:rsidR="00456DF1" w:rsidRPr="00813756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456DF1" w:rsidRPr="000718DA" w14:paraId="78BA558B" w14:textId="77777777" w:rsidTr="00456DF1">
        <w:trPr>
          <w:trHeight w:hRule="exact" w:val="374"/>
        </w:trPr>
        <w:tc>
          <w:tcPr>
            <w:tcW w:w="2137" w:type="pct"/>
          </w:tcPr>
          <w:p w14:paraId="51F08606" w14:textId="77777777" w:rsidR="00456DF1" w:rsidRPr="000718DA" w:rsidRDefault="00456DF1" w:rsidP="0045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291" w:type="pct"/>
          </w:tcPr>
          <w:p w14:paraId="13527FC8" w14:textId="77777777" w:rsidR="00456DF1" w:rsidRPr="000718DA" w:rsidRDefault="00456DF1" w:rsidP="00456DF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EFCC8D6" w14:textId="69B068A4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F006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,9</w:t>
            </w:r>
            <w:r w:rsidR="00F006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44" w:type="pct"/>
          </w:tcPr>
          <w:p w14:paraId="22B1A7E4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48289C2" w14:textId="0D50D7A3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1,073,251</w:t>
            </w:r>
          </w:p>
        </w:tc>
        <w:tc>
          <w:tcPr>
            <w:tcW w:w="144" w:type="pct"/>
          </w:tcPr>
          <w:p w14:paraId="6EEB863B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C896C75" w14:textId="08219542" w:rsidR="00456DF1" w:rsidRPr="004822AF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822AF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30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Pr="004822AF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,187</w:t>
            </w:r>
          </w:p>
        </w:tc>
        <w:tc>
          <w:tcPr>
            <w:tcW w:w="138" w:type="pct"/>
          </w:tcPr>
          <w:p w14:paraId="1F12BB6B" w14:textId="77777777" w:rsidR="00456DF1" w:rsidRPr="000718DA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CACB577" w14:textId="6CAA7BA7" w:rsidR="00456DF1" w:rsidRPr="00813756" w:rsidRDefault="00456DF1" w:rsidP="00456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408,018</w:t>
            </w:r>
          </w:p>
        </w:tc>
      </w:tr>
    </w:tbl>
    <w:p w14:paraId="0A1D45B4" w14:textId="2007BE65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641FDE6A" w14:textId="00AE942D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44773AC5" w14:textId="2D1668CB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4FBEEECA" w14:textId="6ADB9A51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05BBF497" w14:textId="16A2EC58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0351BB3F" w14:textId="71891A1A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33BB5CD2" w14:textId="35E4BB22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22EBCED6" w14:textId="4B6AA628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0933C14D" w14:textId="77777777" w:rsidR="0082280A" w:rsidRDefault="0082280A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455317EA" w14:textId="6D26E96A" w:rsidR="003C7FAD" w:rsidRPr="00645DB8" w:rsidRDefault="00645DB8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45DB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7AECC58E" w14:textId="6863E082" w:rsidR="003C7FAD" w:rsidRPr="00A94EAD" w:rsidRDefault="003C7FAD" w:rsidP="003C7FAD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5C6D862" w14:textId="77777777" w:rsidR="003C7FAD" w:rsidRPr="00045D71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45D71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0867F2C2" w14:textId="7229536C" w:rsidR="003C7FAD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40"/>
        <w:gridCol w:w="2070"/>
        <w:gridCol w:w="1530"/>
        <w:gridCol w:w="270"/>
        <w:gridCol w:w="1440"/>
      </w:tblGrid>
      <w:tr w:rsidR="009F3F25" w:rsidRPr="0059634A" w14:paraId="3E10E4BD" w14:textId="77777777" w:rsidTr="00007FE8">
        <w:tc>
          <w:tcPr>
            <w:tcW w:w="2700" w:type="dxa"/>
            <w:vAlign w:val="bottom"/>
          </w:tcPr>
          <w:p w14:paraId="4C66E79C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D026C9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66CC211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55DBFDF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6896A29B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5E8F0EB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46F54B2" w14:textId="77777777" w:rsidR="009F3F25" w:rsidRPr="0059634A" w:rsidDel="00D43E7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F3F25" w:rsidRPr="000307FB" w14:paraId="563767BE" w14:textId="77777777" w:rsidTr="00007FE8">
        <w:tc>
          <w:tcPr>
            <w:tcW w:w="2700" w:type="dxa"/>
          </w:tcPr>
          <w:p w14:paraId="292409B8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959043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2CC51EE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36FC70A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233B196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309100" w14:textId="77777777" w:rsidR="009F3F25" w:rsidRPr="0059634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3F25" w:rsidRPr="000307FB" w14:paraId="3B3142F5" w14:textId="77777777" w:rsidTr="00007FE8">
        <w:tc>
          <w:tcPr>
            <w:tcW w:w="2700" w:type="dxa"/>
          </w:tcPr>
          <w:p w14:paraId="2693CD73" w14:textId="65690165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B04D03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0F3D7E0F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519D1A7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8CC318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537E0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D6325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BB2" w14:paraId="08685E8C" w14:textId="77777777" w:rsidTr="00007FE8">
        <w:tc>
          <w:tcPr>
            <w:tcW w:w="2700" w:type="dxa"/>
          </w:tcPr>
          <w:p w14:paraId="6BE2738A" w14:textId="4E860F24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  <w:vAlign w:val="center"/>
          </w:tcPr>
          <w:p w14:paraId="69775A5C" w14:textId="03691F79" w:rsidR="00D01BB2" w:rsidRPr="00070BCA" w:rsidRDefault="00F152F4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B2"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01BB2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01BB2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D01BB2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070" w:type="dxa"/>
            <w:vAlign w:val="center"/>
          </w:tcPr>
          <w:p w14:paraId="22D2648C" w14:textId="74D69AEC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7C6822A0" w14:textId="7572DEC1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4205572D" w14:textId="77777777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EE2759" w14:textId="52D8959D" w:rsidR="00D01BB2" w:rsidRPr="00070BCA" w:rsidRDefault="00D01BB2" w:rsidP="0077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01BB2" w14:paraId="1263A18F" w14:textId="77777777" w:rsidTr="00007FE8">
        <w:tc>
          <w:tcPr>
            <w:tcW w:w="2700" w:type="dxa"/>
          </w:tcPr>
          <w:p w14:paraId="26FFD2D7" w14:textId="6007E428" w:rsidR="00D01BB2" w:rsidRPr="00174722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 w:rsidR="00007F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(พิเศษ)</w:t>
            </w:r>
          </w:p>
        </w:tc>
        <w:tc>
          <w:tcPr>
            <w:tcW w:w="1440" w:type="dxa"/>
            <w:vAlign w:val="center"/>
          </w:tcPr>
          <w:p w14:paraId="3F483B80" w14:textId="3AAD885A" w:rsidR="00D01BB2" w:rsidRPr="00174722" w:rsidRDefault="00F152F4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B2"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01BB2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01BB2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D01BB2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070" w:type="dxa"/>
            <w:vAlign w:val="center"/>
          </w:tcPr>
          <w:p w14:paraId="511F7C95" w14:textId="0124A1B8" w:rsidR="00D01BB2" w:rsidRPr="00174722" w:rsidRDefault="00F152F4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01BB2"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D01BB2"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01BB2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3FFB4D3A" w14:textId="17941D1E" w:rsidR="00D01BB2" w:rsidRPr="00174722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26CE6F88" w14:textId="77777777" w:rsidR="00D01BB2" w:rsidRPr="00174722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9767E" w14:textId="282DD5C0" w:rsidR="00D01BB2" w:rsidRPr="00174722" w:rsidRDefault="00D01BB2" w:rsidP="0077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813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E09C3" w14:paraId="765A1706" w14:textId="77777777" w:rsidTr="00007FE8">
        <w:tc>
          <w:tcPr>
            <w:tcW w:w="2700" w:type="dxa"/>
          </w:tcPr>
          <w:p w14:paraId="2FBCA388" w14:textId="19FA79BB" w:rsidR="007E09C3" w:rsidRPr="00174722" w:rsidRDefault="007E09C3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  <w:vAlign w:val="center"/>
          </w:tcPr>
          <w:p w14:paraId="72DA5EB0" w14:textId="57BD3FA8" w:rsidR="007E09C3" w:rsidRPr="00F26681" w:rsidRDefault="00F152F4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E09C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E09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E09C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E09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vAlign w:val="center"/>
          </w:tcPr>
          <w:p w14:paraId="3E6F6E50" w14:textId="3D710E57" w:rsidR="007E09C3" w:rsidRPr="00F26681" w:rsidRDefault="007E09C3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53E7CDF3" w14:textId="391CBD3F" w:rsidR="007E09C3" w:rsidRPr="00F26681" w:rsidRDefault="007E09C3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0.030</w:t>
            </w:r>
          </w:p>
        </w:tc>
        <w:tc>
          <w:tcPr>
            <w:tcW w:w="270" w:type="dxa"/>
          </w:tcPr>
          <w:p w14:paraId="7ED4C9C7" w14:textId="77777777" w:rsidR="007E09C3" w:rsidRPr="00174722" w:rsidRDefault="007E09C3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DC3B7" w14:textId="74486573" w:rsidR="007E09C3" w:rsidRPr="00F26681" w:rsidRDefault="007E09C3" w:rsidP="0077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1595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1BB2" w:rsidRPr="00526E2F" w14:paraId="2080D423" w14:textId="77777777" w:rsidTr="00007FE8">
        <w:tc>
          <w:tcPr>
            <w:tcW w:w="2700" w:type="dxa"/>
          </w:tcPr>
          <w:p w14:paraId="1339A000" w14:textId="77777777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24BBEA8E" w14:textId="77777777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8221929" w14:textId="77777777" w:rsidR="00D01BB2" w:rsidRPr="00070BCA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2F2C0FFD" w14:textId="7919DA5C" w:rsidR="00D01BB2" w:rsidRPr="00C940C0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E2B6F" w14:textId="77777777" w:rsidR="00D01BB2" w:rsidRPr="00C940C0" w:rsidRDefault="00D01BB2" w:rsidP="00D0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8528F3" w14:textId="2E18EAC5" w:rsidR="00D01BB2" w:rsidRPr="00C940C0" w:rsidRDefault="00D01BB2" w:rsidP="0077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159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89.7</w:t>
            </w:r>
          </w:p>
        </w:tc>
      </w:tr>
      <w:tr w:rsidR="009F3F25" w:rsidRPr="000307FB" w14:paraId="000B74A5" w14:textId="77777777" w:rsidTr="00007FE8">
        <w:tc>
          <w:tcPr>
            <w:tcW w:w="2700" w:type="dxa"/>
          </w:tcPr>
          <w:p w14:paraId="0956FEBC" w14:textId="0D6EFE50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697738BA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DC82DE2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9509AD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0EBC5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381A7B3" w14:textId="77777777" w:rsidR="009F3F25" w:rsidRPr="00070BCA" w:rsidRDefault="009F3F25" w:rsidP="00C1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3F25" w:rsidRPr="000307FB" w14:paraId="141ECE24" w14:textId="77777777" w:rsidTr="007E2243">
        <w:tc>
          <w:tcPr>
            <w:tcW w:w="2700" w:type="dxa"/>
          </w:tcPr>
          <w:p w14:paraId="52867FA9" w14:textId="683ABF5E" w:rsidR="009F3F25" w:rsidRPr="00070BCA" w:rsidRDefault="009F3F25" w:rsidP="009F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CDC4633" w14:textId="2029582C" w:rsidR="009F3F25" w:rsidRPr="00070BCA" w:rsidRDefault="00F152F4" w:rsidP="009F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 w:rsidRPr="00070BCA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="009F3F25"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3F25" w:rsidRPr="00070BC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</w:tcPr>
          <w:p w14:paraId="797DBE6F" w14:textId="40E3E72C" w:rsidR="009F3F25" w:rsidRPr="00070BCA" w:rsidRDefault="009F3F25" w:rsidP="009F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67FF9318" w14:textId="162EE299" w:rsidR="009F3F25" w:rsidRPr="00C940C0" w:rsidRDefault="009F3F25" w:rsidP="009F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0.013</w:t>
            </w:r>
          </w:p>
        </w:tc>
        <w:tc>
          <w:tcPr>
            <w:tcW w:w="270" w:type="dxa"/>
          </w:tcPr>
          <w:p w14:paraId="52BAF9C7" w14:textId="77777777" w:rsidR="009F3F25" w:rsidRPr="00C940C0" w:rsidRDefault="009F3F25" w:rsidP="009F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0D1D02" w14:textId="6069E8BD" w:rsidR="009F3F25" w:rsidRPr="007E2243" w:rsidRDefault="00FA73D9" w:rsidP="008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224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F3F25" w:rsidRPr="007E2243">
              <w:rPr>
                <w:rFonts w:ascii="Angsana New" w:hAnsi="Angsana New" w:cs="Angsana New"/>
                <w:sz w:val="30"/>
                <w:szCs w:val="30"/>
              </w:rPr>
              <w:t>7.3</w:t>
            </w:r>
          </w:p>
        </w:tc>
      </w:tr>
      <w:tr w:rsidR="007E2243" w:rsidRPr="000307FB" w14:paraId="3439B34C" w14:textId="77777777" w:rsidTr="007E2243">
        <w:tc>
          <w:tcPr>
            <w:tcW w:w="2700" w:type="dxa"/>
          </w:tcPr>
          <w:p w14:paraId="1D2BEBF0" w14:textId="15641B5C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907168D" w14:textId="3C7A5F4E" w:rsidR="007E2243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5FF8FA2F" w14:textId="3DA706BB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DA2CA8B" w14:textId="4BBA1424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0.070</w:t>
            </w:r>
          </w:p>
        </w:tc>
        <w:tc>
          <w:tcPr>
            <w:tcW w:w="270" w:type="dxa"/>
          </w:tcPr>
          <w:p w14:paraId="19411ECD" w14:textId="77777777" w:rsidR="007E2243" w:rsidRPr="00C940C0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74BF4" w14:textId="3CA38B9C" w:rsidR="007E2243" w:rsidRPr="00FA73D9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392.5</w:t>
            </w:r>
          </w:p>
        </w:tc>
      </w:tr>
      <w:tr w:rsidR="007E2243" w:rsidRPr="000307FB" w14:paraId="0662F4CC" w14:textId="77777777" w:rsidTr="007E2243">
        <w:tc>
          <w:tcPr>
            <w:tcW w:w="2700" w:type="dxa"/>
          </w:tcPr>
          <w:p w14:paraId="369ACF53" w14:textId="77777777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106ADB" w14:textId="77777777" w:rsidR="007E2243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CE04D3E" w14:textId="77777777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001CC3" w14:textId="77777777" w:rsidR="007E2243" w:rsidRPr="00070BCA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C4B7E" w14:textId="77777777" w:rsidR="007E2243" w:rsidRPr="00C940C0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C8F4C5" w14:textId="42A27092" w:rsidR="007E2243" w:rsidRPr="00FA73D9" w:rsidRDefault="007E2243" w:rsidP="007E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459.8</w:t>
            </w:r>
          </w:p>
        </w:tc>
      </w:tr>
    </w:tbl>
    <w:p w14:paraId="36725610" w14:textId="5B5C7928" w:rsidR="009F3F25" w:rsidRDefault="009F3F25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A93DD40" w14:textId="734EB4B4" w:rsidR="00434657" w:rsidRPr="008A5A08" w:rsidRDefault="00434657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59BD5D1" w14:textId="6645BFF1" w:rsidR="00434657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95F6F01" w14:textId="77777777" w:rsidR="0057549F" w:rsidRPr="00E7777B" w:rsidRDefault="0057549F" w:rsidP="00A16E34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7777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7777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D3232AF" w14:textId="77777777" w:rsidR="0057549F" w:rsidRPr="00E7777B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CF706A0" w14:textId="77777777" w:rsidR="00744D1E" w:rsidRDefault="0057549F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7777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4750F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488FD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912E909" w14:textId="77539DA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p w14:paraId="5DD4117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744D1E" w:rsidSect="001120E0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6"/>
        <w:gridCol w:w="1444"/>
        <w:gridCol w:w="236"/>
        <w:gridCol w:w="1564"/>
        <w:gridCol w:w="236"/>
        <w:gridCol w:w="1114"/>
        <w:gridCol w:w="237"/>
        <w:gridCol w:w="1203"/>
        <w:gridCol w:w="236"/>
        <w:gridCol w:w="1204"/>
        <w:gridCol w:w="236"/>
        <w:gridCol w:w="1294"/>
        <w:gridCol w:w="236"/>
        <w:gridCol w:w="1384"/>
      </w:tblGrid>
      <w:tr w:rsidR="00645DB8" w:rsidRPr="00446449" w14:paraId="04B32EBE" w14:textId="750F8072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A2DA54B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430" w:type="dxa"/>
            <w:gridSpan w:val="14"/>
            <w:vAlign w:val="bottom"/>
          </w:tcPr>
          <w:p w14:paraId="6EBF807C" w14:textId="790AE6B4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5DB8" w:rsidRPr="00446449" w14:paraId="6F07A581" w14:textId="77777777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914E27F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1421A2C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94" w:type="dxa"/>
            <w:gridSpan w:val="5"/>
            <w:vAlign w:val="bottom"/>
          </w:tcPr>
          <w:p w14:paraId="0431D9DB" w14:textId="4A83D159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6409A819" w14:textId="4531024B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93" w:type="dxa"/>
            <w:gridSpan w:val="7"/>
            <w:vAlign w:val="bottom"/>
          </w:tcPr>
          <w:p w14:paraId="6182B932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5DB8" w:rsidRPr="00446449" w14:paraId="15E3640A" w14:textId="77777777" w:rsidTr="00645DB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36526C0" w14:textId="12C6E743" w:rsidR="00645DB8" w:rsidRPr="00E7777B" w:rsidRDefault="00645DB8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31DB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31DB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152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06" w:type="dxa"/>
            <w:vAlign w:val="bottom"/>
          </w:tcPr>
          <w:p w14:paraId="2A8C41FB" w14:textId="280D94F4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4880018A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1C7E75E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96F232E" w14:textId="77777777" w:rsidR="00076B88" w:rsidRDefault="00076B8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</w:t>
            </w:r>
          </w:p>
          <w:p w14:paraId="78F4A338" w14:textId="77777777" w:rsidR="00AB35EA" w:rsidRDefault="00076B8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  <w:r w:rsidRPr="00FE2C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</w:t>
            </w:r>
          </w:p>
          <w:p w14:paraId="08C202B2" w14:textId="38D5B103" w:rsidR="00645DB8" w:rsidRPr="00E7777B" w:rsidRDefault="00076B8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E2C93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30C8E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0399683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F40F043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94DF6B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FF4D35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341CBF6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E3A70D0" w14:textId="518BB5FF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306AA3D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BDB55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446449" w14:paraId="5A4D984A" w14:textId="1B180B8F" w:rsidTr="00620F83">
        <w:trPr>
          <w:trHeight w:val="261"/>
        </w:trPr>
        <w:tc>
          <w:tcPr>
            <w:tcW w:w="3420" w:type="dxa"/>
            <w:shd w:val="clear" w:color="auto" w:fill="auto"/>
          </w:tcPr>
          <w:p w14:paraId="4F819066" w14:textId="77777777" w:rsidR="007E4896" w:rsidRPr="00E7777B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8D7ECF" w14:textId="77777777" w:rsidR="007E4896" w:rsidRPr="00E7777B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4" w:type="dxa"/>
            <w:gridSpan w:val="13"/>
          </w:tcPr>
          <w:p w14:paraId="048038B5" w14:textId="59CF8008" w:rsidR="007E4896" w:rsidRPr="00E7777B" w:rsidRDefault="007E4896" w:rsidP="007E489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5DB8" w:rsidRPr="00446449" w14:paraId="7764D4C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6DD8324F" w14:textId="77777777" w:rsidR="00645DB8" w:rsidRPr="00E7777B" w:rsidRDefault="00645DB8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1A0F0254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3EC87FB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998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945DF3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90A5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31E61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5522A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E1F24C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2C468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C582A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2155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6967F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68C3A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FE85E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4600" w:rsidRPr="00446449" w14:paraId="365E468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5C42CF8" w14:textId="75BF8DA9" w:rsidR="00974600" w:rsidRPr="00E7777B" w:rsidRDefault="00974600" w:rsidP="008A2058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01FE13DE" w14:textId="77777777" w:rsidR="00974600" w:rsidRPr="00E7777B" w:rsidRDefault="00974600" w:rsidP="0057549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B4CE32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3D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51A4CA16" w14:textId="77777777" w:rsidR="00974600" w:rsidRPr="00E7777B" w:rsidRDefault="00974600" w:rsidP="008A2058">
            <w:pPr>
              <w:pStyle w:val="acctfourfigures"/>
              <w:tabs>
                <w:tab w:val="clear" w:pos="765"/>
                <w:tab w:val="decimal" w:pos="595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E99E7F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27250E4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96241B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F3DB27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B3B9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9AC4B5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794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FE821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27CA2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204347C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3838" w:rsidRPr="00446449" w14:paraId="432C79D7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2439D8C" w14:textId="1A23D0CB" w:rsidR="00B23838" w:rsidRPr="00E7777B" w:rsidRDefault="00B23838" w:rsidP="00B2383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6FFFA2C" w14:textId="638937DC" w:rsidR="00B23838" w:rsidRPr="00E7777B" w:rsidRDefault="00B23838" w:rsidP="00B2383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452D3CA1" w14:textId="77777777" w:rsidR="00B23838" w:rsidRPr="00E7777B" w:rsidRDefault="00B23838" w:rsidP="00B238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1B8D4118" w14:textId="77777777" w:rsidR="00B23838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B575355" w14:textId="454F7349" w:rsidR="00B23838" w:rsidRPr="00CF0885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0024AF7C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59489C02" w14:textId="77777777" w:rsidR="00B23838" w:rsidRDefault="00B23838" w:rsidP="00B23838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721380A" w14:textId="5195E6F2" w:rsidR="00B23838" w:rsidRPr="00E7777B" w:rsidRDefault="00B23838" w:rsidP="00B23838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F9106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0E54251" w14:textId="77777777" w:rsidR="00B23838" w:rsidRDefault="00B23838" w:rsidP="00B2383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31B98A2" w14:textId="1937E2A0" w:rsidR="00B23838" w:rsidRPr="00E7777B" w:rsidRDefault="00B23838" w:rsidP="00B2383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37" w:type="dxa"/>
          </w:tcPr>
          <w:p w14:paraId="54BB1F4B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F4A1B1" w14:textId="77777777" w:rsidR="00B23838" w:rsidRDefault="00B23838" w:rsidP="00B238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9AC730A" w14:textId="31EBEEAD" w:rsidR="00B23838" w:rsidRPr="00E7777B" w:rsidRDefault="00B23838" w:rsidP="00B238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C61B9A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B7D71" w14:textId="77777777" w:rsidR="00B23838" w:rsidRDefault="00B23838" w:rsidP="00B238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61DBC08" w14:textId="2E520064" w:rsidR="00B23838" w:rsidRPr="00E7777B" w:rsidRDefault="00B23838" w:rsidP="00B238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1DC37DFD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126AA7" w14:textId="77777777" w:rsidR="00B23838" w:rsidRDefault="00B23838" w:rsidP="00B238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FC508C8" w14:textId="30927B4F" w:rsidR="00B23838" w:rsidRPr="00E7777B" w:rsidRDefault="00B23838" w:rsidP="00B2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EED17F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23A5A09" w14:textId="77777777" w:rsidR="00B23838" w:rsidRDefault="00B23838" w:rsidP="00B238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8E7E442" w14:textId="039CD53A" w:rsidR="00B23838" w:rsidRPr="00E7777B" w:rsidRDefault="00B23838" w:rsidP="00B2383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B23838" w:rsidRPr="00446449" w14:paraId="0851C42B" w14:textId="77777777" w:rsidTr="00645DB8">
        <w:trPr>
          <w:trHeight w:val="92"/>
        </w:trPr>
        <w:tc>
          <w:tcPr>
            <w:tcW w:w="3420" w:type="dxa"/>
            <w:shd w:val="clear" w:color="auto" w:fill="auto"/>
          </w:tcPr>
          <w:p w14:paraId="1C4AF9FC" w14:textId="77777777" w:rsidR="00B23838" w:rsidRPr="00E7777B" w:rsidRDefault="00B23838" w:rsidP="00B2383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0364F9F7" w14:textId="77777777" w:rsidR="00B23838" w:rsidRPr="00E7777B" w:rsidRDefault="00B23838" w:rsidP="00B238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75EECD6E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BE43A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36B7717D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98ACC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9E8B66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56B959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0115763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23274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665C89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8F027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21CFB9" w14:textId="77777777" w:rsidR="00B23838" w:rsidRPr="00E7777B" w:rsidRDefault="00B23838" w:rsidP="00B2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AD7F4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AB8D20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3838" w:rsidRPr="00446449" w14:paraId="7E15C76F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43DF5A4C" w14:textId="77777777" w:rsidR="00B23838" w:rsidRPr="00E7777B" w:rsidRDefault="00B23838" w:rsidP="00B2383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A97E3AF" w14:textId="77777777" w:rsidR="00B23838" w:rsidRPr="00E7777B" w:rsidRDefault="00B23838" w:rsidP="00B238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8329103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FBBB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A7A921E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44CDB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6456419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F1DD459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6815D3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A2208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9879B3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1BE57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76FE240" w14:textId="77777777" w:rsidR="00B23838" w:rsidRPr="00E7777B" w:rsidRDefault="00B23838" w:rsidP="00B2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987F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7B24BE1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3838" w:rsidRPr="00446449" w14:paraId="617C9204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10955699" w14:textId="35EB93EF" w:rsidR="00B23838" w:rsidRPr="00E7777B" w:rsidRDefault="00B23838" w:rsidP="00B2383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4C27F829" w14:textId="77777777" w:rsidR="00B23838" w:rsidRPr="00E7777B" w:rsidRDefault="00B23838" w:rsidP="00B238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77242D2" w14:textId="0FFDC4C2" w:rsidR="00B23838" w:rsidRPr="00E7777B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7A478E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F0E63E1" w14:textId="43332EB4" w:rsidR="00B23838" w:rsidRPr="00930BCF" w:rsidRDefault="00B23838" w:rsidP="00B23838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F152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361A6B22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8CBA44" w14:textId="403B0BA6" w:rsidR="00B23838" w:rsidRPr="00E7777B" w:rsidRDefault="00B23838" w:rsidP="00B2383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F152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7" w:type="dxa"/>
          </w:tcPr>
          <w:p w14:paraId="67D27E0B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3A66CF" w14:textId="4330217D" w:rsidR="00B23838" w:rsidRPr="00E7777B" w:rsidRDefault="00B23838" w:rsidP="00B238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6BB84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D45FCA" w14:textId="27F79DA4" w:rsidR="00B23838" w:rsidRPr="00930BCF" w:rsidRDefault="00B23838" w:rsidP="00B238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D26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36" w:type="dxa"/>
          </w:tcPr>
          <w:p w14:paraId="756BA1FE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3296C4" w14:textId="7E915C3D" w:rsidR="00B23838" w:rsidRPr="00E7777B" w:rsidRDefault="00B23838" w:rsidP="00B2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EC308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1CDDFB" w14:textId="5AA4667D" w:rsidR="00B23838" w:rsidRPr="00E7777B" w:rsidRDefault="00D267AA" w:rsidP="00B2383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1,331</w:t>
            </w:r>
          </w:p>
        </w:tc>
      </w:tr>
      <w:tr w:rsidR="00B23838" w:rsidRPr="00446449" w14:paraId="3ED60DEE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06391E3F" w14:textId="44DDFEC8" w:rsidR="00B23838" w:rsidRPr="00E7777B" w:rsidRDefault="00B23838" w:rsidP="00B23838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84A086A" w14:textId="77777777" w:rsidR="00B23838" w:rsidRPr="00E7777B" w:rsidRDefault="00B23838" w:rsidP="00B238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2B31A6D2" w14:textId="1571F589" w:rsidR="00B23838" w:rsidRPr="00E7777B" w:rsidRDefault="00B23838" w:rsidP="00B238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D997BD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89EF224" w14:textId="694211E0" w:rsidR="00B23838" w:rsidRDefault="00F152F4" w:rsidP="00B23838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238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,5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E42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4BC5009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7570D9C" w14:textId="7B512FDA" w:rsidR="00B23838" w:rsidRDefault="00F152F4" w:rsidP="00B2383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238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,5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E42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71B1F72E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36493ED" w14:textId="28818C8E" w:rsidR="00B23838" w:rsidRDefault="00B23838" w:rsidP="00B238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BBA72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7C8EF8" w14:textId="711059A7" w:rsidR="00B23838" w:rsidRPr="006E2B62" w:rsidRDefault="00F152F4" w:rsidP="00B238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238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26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36" w:type="dxa"/>
          </w:tcPr>
          <w:p w14:paraId="3885749F" w14:textId="77777777" w:rsidR="00B23838" w:rsidRPr="00E7777B" w:rsidRDefault="00B23838" w:rsidP="00B2383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D7B7E6" w14:textId="298C887F" w:rsidR="00B23838" w:rsidRDefault="00B23838" w:rsidP="00B2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B6DEFA" w14:textId="77777777" w:rsidR="00B23838" w:rsidRPr="00E7777B" w:rsidRDefault="00B23838" w:rsidP="00B238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A94F05D" w14:textId="5A08DBCB" w:rsidR="00B23838" w:rsidRDefault="00F152F4" w:rsidP="00B2383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26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,377</w:t>
            </w:r>
          </w:p>
        </w:tc>
      </w:tr>
    </w:tbl>
    <w:p w14:paraId="34D1A384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697AC921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W w:w="14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806"/>
        <w:gridCol w:w="1443"/>
        <w:gridCol w:w="236"/>
        <w:gridCol w:w="1203"/>
        <w:gridCol w:w="236"/>
        <w:gridCol w:w="1114"/>
        <w:gridCol w:w="259"/>
        <w:gridCol w:w="900"/>
        <w:gridCol w:w="236"/>
        <w:gridCol w:w="1203"/>
        <w:gridCol w:w="236"/>
        <w:gridCol w:w="900"/>
        <w:gridCol w:w="236"/>
        <w:gridCol w:w="1075"/>
      </w:tblGrid>
      <w:tr w:rsidR="00027B61" w:rsidRPr="00FE2C82" w14:paraId="4869254F" w14:textId="36A04E0F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2682F073" w14:textId="77777777" w:rsidR="00027B61" w:rsidRPr="00446449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84F301E" w14:textId="77777777" w:rsidR="00027B61" w:rsidRPr="00446449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7" w:type="dxa"/>
            <w:gridSpan w:val="13"/>
            <w:vAlign w:val="bottom"/>
          </w:tcPr>
          <w:p w14:paraId="3EDF7881" w14:textId="1E777088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E2C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27B61" w:rsidRPr="00FE2C82" w14:paraId="106B3CE5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04C91D7F" w14:textId="77777777" w:rsidR="00027B61" w:rsidRPr="00FE2C82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27D43C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2" w:type="dxa"/>
            <w:gridSpan w:val="5"/>
            <w:vAlign w:val="bottom"/>
          </w:tcPr>
          <w:p w14:paraId="0C86F1F2" w14:textId="49CD9C0B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AF3C858" w14:textId="7F94DA48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86" w:type="dxa"/>
            <w:gridSpan w:val="7"/>
            <w:vAlign w:val="bottom"/>
          </w:tcPr>
          <w:p w14:paraId="7559C86F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27B61" w:rsidRPr="00FE2C82" w14:paraId="1F0CACAB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7D0BC653" w14:textId="740401C2" w:rsidR="00027B61" w:rsidRPr="00FE2C82" w:rsidRDefault="00027B61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31D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31D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FE2C8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152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  <w:r w:rsidR="00FA73D9" w:rsidRPr="00FA73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06" w:type="dxa"/>
            <w:vAlign w:val="bottom"/>
          </w:tcPr>
          <w:p w14:paraId="47C453A4" w14:textId="72BCBE2A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  <w:vAlign w:val="bottom"/>
          </w:tcPr>
          <w:p w14:paraId="581A5E6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A3A63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8E867DE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E2C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58690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68372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5F17A75B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7C3B02" w14:textId="77777777" w:rsidR="00027B61" w:rsidRPr="00FE2C82" w:rsidRDefault="00027B61" w:rsidP="00027B61">
            <w:pPr>
              <w:pStyle w:val="acctfourfigures"/>
              <w:tabs>
                <w:tab w:val="clear" w:pos="765"/>
              </w:tabs>
              <w:spacing w:line="240" w:lineRule="atLeast"/>
              <w:ind w:left="-278" w:right="-86" w:firstLine="2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F0734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C822895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85B96CD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CB4F292" w14:textId="6B9ADB0E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4CA7214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5873518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FE2C82" w14:paraId="5584097F" w14:textId="458ECDB1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448D285" w14:textId="77777777" w:rsidR="007E4896" w:rsidRPr="00FE2C82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C10D36" w14:textId="77777777" w:rsidR="007E4896" w:rsidRPr="00FE2C82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77" w:type="dxa"/>
            <w:gridSpan w:val="13"/>
          </w:tcPr>
          <w:p w14:paraId="1275D672" w14:textId="51CB6FA2" w:rsidR="007E4896" w:rsidRPr="00FE2C82" w:rsidRDefault="007E4896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27B61" w:rsidRPr="00FE2C82" w14:paraId="7D57760B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56D2900" w14:textId="77777777" w:rsidR="00027B61" w:rsidRPr="00FE2C82" w:rsidRDefault="00027B61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07CAB30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8566DC3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DB0EC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549743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FB5D9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41F88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0E8B70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33D60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6429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404CBCF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B85E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D20F3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5D3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204081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0A524BDF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F01FA5A" w14:textId="44309DFD" w:rsidR="00027B61" w:rsidRPr="00974600" w:rsidRDefault="00027B61" w:rsidP="00CD23AD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460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49EE23BD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956014C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CAD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A908CA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0476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6FC30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69A05E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E1AD17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9FF2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B7D8288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58AA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A5DEA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B4AF1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B56C1B7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7876" w:rsidRPr="00FE2C82" w14:paraId="608F7894" w14:textId="77777777" w:rsidTr="00F927E0">
        <w:trPr>
          <w:trHeight w:val="261"/>
        </w:trPr>
        <w:tc>
          <w:tcPr>
            <w:tcW w:w="4047" w:type="dxa"/>
            <w:shd w:val="clear" w:color="auto" w:fill="auto"/>
          </w:tcPr>
          <w:p w14:paraId="61E6AE29" w14:textId="41412409" w:rsidR="00567876" w:rsidRDefault="00567876" w:rsidP="0056787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ศ</w:t>
            </w:r>
          </w:p>
          <w:p w14:paraId="46219143" w14:textId="6E6A9332" w:rsidR="00567876" w:rsidRPr="00FE2C82" w:rsidRDefault="00567876" w:rsidP="0056787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ล่วงหน้า</w:t>
            </w:r>
          </w:p>
        </w:tc>
        <w:tc>
          <w:tcPr>
            <w:tcW w:w="806" w:type="dxa"/>
          </w:tcPr>
          <w:p w14:paraId="10CE8891" w14:textId="77777777" w:rsidR="00567876" w:rsidRPr="00FE2C82" w:rsidRDefault="00567876" w:rsidP="005678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  <w:vAlign w:val="bottom"/>
          </w:tcPr>
          <w:p w14:paraId="6143FA2E" w14:textId="764CB4EF" w:rsidR="00567876" w:rsidRPr="00816EFD" w:rsidRDefault="00567876" w:rsidP="005678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07E197D2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A49A2C" w14:textId="188869F7" w:rsidR="00567876" w:rsidRPr="00FE2C82" w:rsidRDefault="00567876" w:rsidP="0056787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B676B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7B611E" w14:textId="7569D392" w:rsidR="00567876" w:rsidRPr="00FE2C82" w:rsidRDefault="00567876" w:rsidP="007F5BC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59" w:type="dxa"/>
          </w:tcPr>
          <w:p w14:paraId="43498F4B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B1073" w14:textId="7F0B8E3F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314AC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EBCDEEE" w14:textId="1DAFC3CE" w:rsidR="00567876" w:rsidRPr="00FE2C82" w:rsidRDefault="00567876" w:rsidP="0056787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3EC11F23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D450EB" w14:textId="53173A81" w:rsidR="00567876" w:rsidRPr="00FE2C82" w:rsidRDefault="00567876" w:rsidP="0056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30FAA0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70B88E5" w14:textId="3D2C503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</w:tr>
      <w:tr w:rsidR="00567876" w:rsidRPr="00FE2C82" w14:paraId="519ACF05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7B11B93A" w14:textId="77777777" w:rsidR="00567876" w:rsidRPr="00FE2C82" w:rsidRDefault="00567876" w:rsidP="0056787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71FBE2C0" w14:textId="77777777" w:rsidR="00567876" w:rsidRPr="00FE2C82" w:rsidRDefault="00567876" w:rsidP="005678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4B1914F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B205765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92F2EAB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1E361B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0E776F" w14:textId="77777777" w:rsidR="00567876" w:rsidRPr="00FE2C82" w:rsidRDefault="00567876" w:rsidP="007F5BC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208BE0E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00C09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A6CCA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E7C7214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123EE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3C6A48" w14:textId="77777777" w:rsidR="00567876" w:rsidRPr="00FE2C82" w:rsidRDefault="00567876" w:rsidP="0056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619B5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D50E84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7876" w:rsidRPr="00FE2C82" w14:paraId="63864B66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B04D054" w14:textId="77777777" w:rsidR="00567876" w:rsidRPr="00FE2C82" w:rsidRDefault="00567876" w:rsidP="0056787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42B8F45E" w14:textId="77777777" w:rsidR="00567876" w:rsidRPr="00FE2C82" w:rsidRDefault="00567876" w:rsidP="005678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2B6034F0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B9AF4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ED362D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442600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C72BD0B" w14:textId="77777777" w:rsidR="00567876" w:rsidRPr="00FE2C82" w:rsidRDefault="00567876" w:rsidP="007F5BC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8CB302E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41EBD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C242F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A4EBA6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13192" w14:textId="77777777" w:rsidR="00567876" w:rsidRPr="00FE2C82" w:rsidRDefault="00567876" w:rsidP="005678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078807" w14:textId="77777777" w:rsidR="00567876" w:rsidRPr="00FE2C82" w:rsidRDefault="00567876" w:rsidP="0056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A5428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6F7B2D50" w14:textId="77777777" w:rsidR="00567876" w:rsidRPr="00FE2C82" w:rsidRDefault="00567876" w:rsidP="0056787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6297" w:rsidRPr="00FE2C82" w14:paraId="17C3EF13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5EF89468" w14:textId="2997175C" w:rsidR="00026297" w:rsidRPr="00FE2C82" w:rsidRDefault="00026297" w:rsidP="00026297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01624CCD" w14:textId="77777777" w:rsidR="00026297" w:rsidRPr="00FE2C82" w:rsidRDefault="00026297" w:rsidP="000262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69A2C556" w14:textId="77C6328D" w:rsidR="00026297" w:rsidRPr="00FE2C82" w:rsidRDefault="00026297" w:rsidP="0002629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79549A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7CA6BA7" w14:textId="2C13B8FE" w:rsidR="00026297" w:rsidRPr="00FE2C82" w:rsidRDefault="00026297" w:rsidP="000262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3B90B1F2" w14:textId="77777777" w:rsidR="00026297" w:rsidRPr="00FE2C82" w:rsidRDefault="00026297" w:rsidP="0002629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07674F" w14:textId="086A4F02" w:rsidR="00026297" w:rsidRPr="00FE2C82" w:rsidRDefault="00026297" w:rsidP="007F5BC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259" w:type="dxa"/>
          </w:tcPr>
          <w:p w14:paraId="6C1305BB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FD471" w14:textId="072B724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5B01E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B124A29" w14:textId="09CDB6FD" w:rsidR="00026297" w:rsidRPr="00FE2C82" w:rsidRDefault="00026297" w:rsidP="0002629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17B3E9E1" w14:textId="77777777" w:rsidR="00026297" w:rsidRPr="00FE2C82" w:rsidRDefault="00026297" w:rsidP="0002629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200E30" w14:textId="680E104A" w:rsidR="00026297" w:rsidRPr="00FE2C82" w:rsidRDefault="00026297" w:rsidP="0002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CD4325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95B815" w14:textId="0A68C63E" w:rsidR="00026297" w:rsidRPr="00FE2C82" w:rsidRDefault="00026297" w:rsidP="0002629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  <w:tr w:rsidR="00026297" w:rsidRPr="00FE2C82" w14:paraId="4BB30C4A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1E8DE12" w14:textId="32D6E948" w:rsidR="00026297" w:rsidRPr="00FE2C82" w:rsidRDefault="00026297" w:rsidP="00026297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3D9C54C5" w14:textId="77777777" w:rsidR="00026297" w:rsidRPr="00FE2C82" w:rsidRDefault="00026297" w:rsidP="000262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16CE98D" w14:textId="098E43A3" w:rsidR="00026297" w:rsidRPr="00FE2C82" w:rsidRDefault="00026297" w:rsidP="0002629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893D9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5CCC91" w14:textId="2321E875" w:rsidR="00026297" w:rsidRPr="00FE2C82" w:rsidRDefault="00026297" w:rsidP="000262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20D4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C209D42" w14:textId="77777777" w:rsidR="00026297" w:rsidRPr="00FE2C82" w:rsidRDefault="00026297" w:rsidP="0002629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3DCADD" w14:textId="2D184955" w:rsidR="00026297" w:rsidRPr="00FE2C82" w:rsidRDefault="00026297" w:rsidP="007F5BC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</w:t>
            </w:r>
            <w:r w:rsidR="00FA73D9" w:rsidRPr="00FA73D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20D4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59" w:type="dxa"/>
          </w:tcPr>
          <w:p w14:paraId="3F9C4A9D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74A11" w14:textId="28CBC970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150A1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84F2440" w14:textId="2ACE91FD" w:rsidR="00026297" w:rsidRPr="00FE2C82" w:rsidRDefault="00026297" w:rsidP="0002629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2,377</w:t>
            </w:r>
          </w:p>
        </w:tc>
        <w:tc>
          <w:tcPr>
            <w:tcW w:w="236" w:type="dxa"/>
          </w:tcPr>
          <w:p w14:paraId="6F2E9D70" w14:textId="77777777" w:rsidR="00026297" w:rsidRPr="00FE2C82" w:rsidRDefault="00026297" w:rsidP="0002629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5ACAFF" w14:textId="09A7F918" w:rsidR="00026297" w:rsidRPr="00FE2C82" w:rsidRDefault="00026297" w:rsidP="0002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A7579" w14:textId="77777777" w:rsidR="00026297" w:rsidRPr="00FE2C82" w:rsidRDefault="00026297" w:rsidP="000262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FE97ED2" w14:textId="7712A374" w:rsidR="00026297" w:rsidRPr="00FE2C82" w:rsidRDefault="00026297" w:rsidP="0002629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2,377</w:t>
            </w:r>
          </w:p>
        </w:tc>
      </w:tr>
    </w:tbl>
    <w:p w14:paraId="73C3AD25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4D66C96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  <w:sectPr w:rsidR="0057549F" w:rsidSect="002C1C65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5"/>
      </w:tblGrid>
      <w:tr w:rsidR="0057549F" w:rsidRPr="00446449" w14:paraId="07DED937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13BD1BB5" w14:textId="77777777" w:rsidR="0057549F" w:rsidRPr="00446449" w:rsidRDefault="0057549F" w:rsidP="00C5011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DCBA35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5" w:type="dxa"/>
            <w:gridSpan w:val="9"/>
            <w:vAlign w:val="bottom"/>
            <w:hideMark/>
          </w:tcPr>
          <w:p w14:paraId="26E059B9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7549F" w:rsidRPr="00446449" w14:paraId="2CB52B9E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0B3FBFA4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A7B3F2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43C6016F" w14:textId="26D5818F" w:rsidR="0057549F" w:rsidRPr="00446449" w:rsidRDefault="0057549F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E31D8A4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0D2D5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7549F" w:rsidRPr="00446449" w14:paraId="1ADA30E4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3D571827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5C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9D854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FCBCAD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DEE822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C0510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DB372B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25F2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1C66AA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B78F9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7CD3E7" w14:textId="77777777" w:rsidR="0057549F" w:rsidRPr="00446449" w:rsidRDefault="0057549F" w:rsidP="00C5011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7549F" w:rsidRPr="00446449" w14:paraId="7C131086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3F926ADA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A06BB" w14:textId="77777777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5" w:type="dxa"/>
            <w:gridSpan w:val="9"/>
            <w:hideMark/>
          </w:tcPr>
          <w:p w14:paraId="54813675" w14:textId="3A116E59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549F" w:rsidRPr="00446449" w14:paraId="1108CF0B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026DE5B6" w14:textId="443ED418" w:rsidR="0057549F" w:rsidRPr="00446449" w:rsidRDefault="00F26681" w:rsidP="00C5011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D122280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268DC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3DA10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5772F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25D73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27D7F4" w14:textId="77777777" w:rsidR="0057549F" w:rsidRPr="00446449" w:rsidRDefault="0057549F" w:rsidP="00C501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945095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6E42CAA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9239A4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3" w:type="dxa"/>
          </w:tcPr>
          <w:p w14:paraId="66BA38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4246" w:rsidRPr="00446449" w14:paraId="0FCC2379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9FB862E" w14:textId="434A95A4" w:rsidR="00E14246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1575A7E" w14:textId="77777777" w:rsidR="00E14246" w:rsidRPr="00782501" w:rsidRDefault="00E14246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76E0F" w14:textId="79122113" w:rsidR="00E14246" w:rsidRPr="00782501" w:rsidRDefault="00F2668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2" w:type="dxa"/>
            <w:vAlign w:val="bottom"/>
          </w:tcPr>
          <w:p w14:paraId="3C8630EE" w14:textId="77777777" w:rsidR="00E14246" w:rsidRPr="00782501" w:rsidRDefault="00E14246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310017E" w14:textId="724FE00C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15E8E3" w14:textId="77777777" w:rsidR="00E14246" w:rsidRPr="00782501" w:rsidRDefault="00E14246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940318" w14:textId="04EB9D1C" w:rsidR="00E14246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825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184763CC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CC45CE" w14:textId="7255FFB7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9EA843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9A9BD33" w14:textId="62A48534" w:rsidR="00E14246" w:rsidRPr="00782501" w:rsidRDefault="00F26681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782501" w:rsidRPr="00446449" w14:paraId="2F1B2D8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73C7CF4" w14:textId="3D09B5A4" w:rsidR="00782501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46927BB9" w14:textId="77777777" w:rsidR="00782501" w:rsidRPr="00782501" w:rsidRDefault="0078250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A1554D" w14:textId="13B1535C" w:rsidR="00782501" w:rsidRPr="00782501" w:rsidRDefault="00F2668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F15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545256CB" w14:textId="77777777" w:rsidR="00782501" w:rsidRPr="00782501" w:rsidRDefault="00782501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89245" w14:textId="7383D7A8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7049D2" w14:textId="77777777" w:rsidR="00782501" w:rsidRPr="00782501" w:rsidRDefault="00782501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CCAE5E" w14:textId="527627C1" w:rsidR="00782501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80" w:type="dxa"/>
            <w:vAlign w:val="bottom"/>
          </w:tcPr>
          <w:p w14:paraId="4D4A2503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7ACE44" w14:textId="19DFE9C3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47C8F0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6F48EE8" w14:textId="18497CE7" w:rsidR="00782501" w:rsidRPr="00782501" w:rsidRDefault="00782501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782501" w:rsidRPr="00446449" w14:paraId="07E71B80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BD91A40" w14:textId="1333A582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  <w:r w:rsidRPr="00782501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สัญญาซื้อเงินตราต่างประเทศล่วงหน้า</w:t>
            </w:r>
          </w:p>
        </w:tc>
        <w:tc>
          <w:tcPr>
            <w:tcW w:w="180" w:type="dxa"/>
          </w:tcPr>
          <w:p w14:paraId="52D10136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28471D" w14:textId="3F61343C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F3CFCDA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1BCFE75" w14:textId="0F1DAAA1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A7804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5AFD0F" w14:textId="552D0149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80" w:type="dxa"/>
            <w:vAlign w:val="bottom"/>
          </w:tcPr>
          <w:p w14:paraId="58AAFD7E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CBAAD5" w14:textId="0CE151AD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6581F9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33380A12" w14:textId="61DEDAC1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</w:tbl>
    <w:p w14:paraId="3069DDF3" w14:textId="591C1345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3"/>
      </w:tblGrid>
      <w:tr w:rsidR="00E14246" w:rsidRPr="00446449" w14:paraId="59339E01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4506EBD6" w14:textId="77777777" w:rsidR="00E14246" w:rsidRPr="00446449" w:rsidRDefault="00E14246" w:rsidP="00C940F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9250A7" w14:textId="77777777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3" w:type="dxa"/>
            <w:gridSpan w:val="9"/>
            <w:vAlign w:val="bottom"/>
            <w:hideMark/>
          </w:tcPr>
          <w:p w14:paraId="492CDD53" w14:textId="35543CD9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246" w:rsidRPr="00446449" w14:paraId="5C87E9F0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2C4178F0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C94A3B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30AF2D4F" w14:textId="74839601" w:rsidR="00E14246" w:rsidRPr="00446449" w:rsidRDefault="00E14246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B69FD66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B19C2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4246" w:rsidRPr="00446449" w14:paraId="2FEA28BC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65267A72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45496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9DCAEB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A7E7DB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91E30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C8F6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E5880C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DF71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A8DCE5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F3E4B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759BE2" w14:textId="77777777" w:rsidR="00E14246" w:rsidRPr="00446449" w:rsidRDefault="00E14246" w:rsidP="00C940F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4246" w:rsidRPr="00446449" w14:paraId="09C2FC47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4529830C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53986" w14:textId="77777777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9"/>
            <w:hideMark/>
          </w:tcPr>
          <w:p w14:paraId="4BCCC589" w14:textId="20073D95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4246" w:rsidRPr="00446449" w14:paraId="27530EDC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1854EBAA" w14:textId="27E4C705" w:rsidR="00E14246" w:rsidRPr="00446449" w:rsidRDefault="00F26681" w:rsidP="00C940F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1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CE19142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E42CE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0A5AAA9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E90D65C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7C4D67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B25B48" w14:textId="77777777" w:rsidR="00E14246" w:rsidRPr="00446449" w:rsidRDefault="00E14246" w:rsidP="00C940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4C475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D1742D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62BA9D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59DF1D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501" w:rsidRPr="00446449" w14:paraId="1185747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386DD448" w14:textId="66FEF6D1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8759722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233F069" w14:textId="43E11F20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  <w:tc>
          <w:tcPr>
            <w:tcW w:w="182" w:type="dxa"/>
            <w:vAlign w:val="bottom"/>
          </w:tcPr>
          <w:p w14:paraId="1D9AA5B1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0D33DF6" w14:textId="45827ED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FCDBDC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8B6A6D" w14:textId="22C5BBD5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825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047EB9D5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ABD8E1" w14:textId="54B8591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BE191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F9497F" w14:textId="68005266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825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82501" w:rsidRPr="00446449" w14:paraId="6BD660C8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7D1BF37" w14:textId="2D002EE5" w:rsidR="00782501" w:rsidRPr="00DA2B02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  <w:lang w:val="en-US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54A16D7B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FF1F2FB" w14:textId="175C9082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2" w:type="dxa"/>
            <w:vAlign w:val="bottom"/>
          </w:tcPr>
          <w:p w14:paraId="10036539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D4EED9B" w14:textId="3A485B4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FE5277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AE5C26" w14:textId="38FAE84A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611EB22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763C35" w14:textId="5C62C8A5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F0BAB0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036A7F7" w14:textId="10C8F9A5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</w:tbl>
    <w:p w14:paraId="67E79743" w14:textId="77777777" w:rsidR="00BD09BC" w:rsidRDefault="00BD09BC">
      <w:pPr>
        <w:rPr>
          <w:rFonts w:cs="Angsana New"/>
        </w:rPr>
      </w:pPr>
    </w:p>
    <w:p w14:paraId="5EB47DFB" w14:textId="5ED098EB" w:rsidR="009F3F25" w:rsidRDefault="009F3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863E19" w14:textId="229F9219" w:rsidR="0057549F" w:rsidRPr="008A5A08" w:rsidRDefault="0057549F" w:rsidP="0057549F">
      <w:pPr>
        <w:ind w:right="-360" w:firstLine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0937DF" w14:textId="77777777" w:rsidR="0057549F" w:rsidRPr="008A5A08" w:rsidRDefault="0057549F" w:rsidP="0057549F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57549F" w:rsidRPr="008A5A08" w14:paraId="7EEFBE3C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01B14A58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DCDC4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3A4B89BC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7549F" w:rsidRPr="008A5A08" w14:paraId="111FA298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4E62099E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17DC20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0864766B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D09BC" w:rsidRPr="008A5A08" w14:paraId="0813E8DC" w14:textId="77777777" w:rsidTr="004E14C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784ABBBE" w14:textId="38C719BE" w:rsidR="00BD09BC" w:rsidRPr="008A5A08" w:rsidRDefault="00BD09BC" w:rsidP="00BD09B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611509F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414ED37B" w14:textId="49335E45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DCB24F8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</w:tcPr>
          <w:p w14:paraId="79F9F3C6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16"/>
                <w:szCs w:val="16"/>
                <w:rtl/>
                <w:cs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509FF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B8FFC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rtl/>
                <w:cs/>
              </w:rPr>
            </w:pPr>
          </w:p>
        </w:tc>
      </w:tr>
      <w:tr w:rsidR="00BD09BC" w:rsidRPr="008A5A08" w14:paraId="106D5700" w14:textId="77777777" w:rsidTr="004E14C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3A410BB7" w14:textId="2A34FCFD" w:rsidR="00BD09BC" w:rsidRPr="008A5A08" w:rsidRDefault="00BD09BC" w:rsidP="00BD09BC">
            <w:pP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</w:t>
            </w: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36" w:type="dxa"/>
            <w:shd w:val="clear" w:color="auto" w:fill="auto"/>
          </w:tcPr>
          <w:p w14:paraId="6C6B3728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82FE4E7" w14:textId="25FFBC70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88DD3AF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  <w:vAlign w:val="bottom"/>
          </w:tcPr>
          <w:p w14:paraId="2561FAD0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FD4B4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7EFE0BF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</w:tr>
      <w:tr w:rsidR="0057549F" w:rsidRPr="008A5A08" w14:paraId="0A65F51C" w14:textId="77777777" w:rsidTr="00C50115">
        <w:trPr>
          <w:trHeight w:val="331"/>
        </w:trPr>
        <w:tc>
          <w:tcPr>
            <w:tcW w:w="3168" w:type="dxa"/>
            <w:shd w:val="clear" w:color="auto" w:fill="auto"/>
          </w:tcPr>
          <w:p w14:paraId="05AD4BC8" w14:textId="77777777" w:rsidR="0057549F" w:rsidRDefault="0057549F" w:rsidP="00C501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440F1B9" w14:textId="77777777" w:rsidR="0057549F" w:rsidRPr="0085691B" w:rsidRDefault="0057549F" w:rsidP="00C5011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2A863DA5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AF7AAF2" w14:textId="4767A2E9" w:rsidR="0057549F" w:rsidRPr="0085691B" w:rsidRDefault="007E4896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="0057549F" w:rsidRPr="0085691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กำหนดราคาสัญญาซื้อขายล่วงหน้า </w:t>
            </w:r>
            <w:r w:rsidR="0057549F" w:rsidRPr="0085691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78FBEE" w14:textId="77777777" w:rsidR="0057549F" w:rsidRDefault="0057549F" w:rsidP="0057549F">
      <w:pPr>
        <w:pStyle w:val="a1"/>
        <w:tabs>
          <w:tab w:val="clear" w:pos="360"/>
          <w:tab w:val="clear" w:pos="720"/>
          <w:tab w:val="clear" w:pos="1080"/>
        </w:tabs>
        <w:ind w:right="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0659B40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501AC28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36666D" w14:textId="0F031538" w:rsidR="0057549F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ผลขาดทุนจากการด้อย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ค่าของ</w:t>
      </w:r>
      <w:r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ลูกหนี้การค้า</w:t>
      </w:r>
      <w:r w:rsidR="0071690A" w:rsidRPr="004B35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690A"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</w:t>
      </w:r>
      <w:r w:rsidR="0071690A"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อื่น เงินทดรองจ่าย</w:t>
      </w:r>
      <w:r w:rsidR="0071690A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71690A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เกษตรกร </w:t>
      </w:r>
      <w:r w:rsidR="00101C2C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C4ECD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เงินให้กู้ยืมแก่</w:t>
      </w:r>
      <w:r w:rsidR="007C4ECD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101C2C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14:paraId="7E045303" w14:textId="77777777" w:rsidR="0057549F" w:rsidRPr="002C1C65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color w:val="FF0000"/>
          <w:sz w:val="24"/>
          <w:szCs w:val="24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86"/>
        <w:gridCol w:w="228"/>
        <w:gridCol w:w="1286"/>
        <w:gridCol w:w="260"/>
        <w:gridCol w:w="1246"/>
        <w:gridCol w:w="260"/>
        <w:gridCol w:w="1181"/>
        <w:gridCol w:w="228"/>
        <w:gridCol w:w="1415"/>
      </w:tblGrid>
      <w:tr w:rsidR="00ED134B" w:rsidRPr="00E7777B" w14:paraId="23B572F3" w14:textId="77777777" w:rsidTr="003F2B3A">
        <w:trPr>
          <w:trHeight w:val="17"/>
        </w:trPr>
        <w:tc>
          <w:tcPr>
            <w:tcW w:w="2250" w:type="dxa"/>
            <w:vAlign w:val="bottom"/>
          </w:tcPr>
          <w:p w14:paraId="06F19E31" w14:textId="77777777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9"/>
            <w:vAlign w:val="bottom"/>
            <w:hideMark/>
          </w:tcPr>
          <w:p w14:paraId="7E4E7A44" w14:textId="20B79D2F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B94" w:rsidRPr="00E7777B" w14:paraId="33CDC7D3" w14:textId="77777777" w:rsidTr="003F2B3A">
        <w:trPr>
          <w:trHeight w:val="17"/>
        </w:trPr>
        <w:tc>
          <w:tcPr>
            <w:tcW w:w="2250" w:type="dxa"/>
            <w:vAlign w:val="bottom"/>
            <w:hideMark/>
          </w:tcPr>
          <w:p w14:paraId="03078BA7" w14:textId="59E8BB86" w:rsidR="00535B94" w:rsidRPr="004031D4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31D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331DB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331DBE" w:rsidRPr="009F3F2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152F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6" w:type="dxa"/>
            <w:vAlign w:val="bottom"/>
            <w:hideMark/>
          </w:tcPr>
          <w:p w14:paraId="5385420F" w14:textId="77777777" w:rsidR="00535B94" w:rsidRPr="00E7777B" w:rsidRDefault="00535B94" w:rsidP="000E475D">
            <w:pPr>
              <w:pStyle w:val="acctfourfigures"/>
              <w:tabs>
                <w:tab w:val="left" w:pos="9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3A4422BA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6" w:type="dxa"/>
          </w:tcPr>
          <w:p w14:paraId="0F09FC45" w14:textId="77777777" w:rsidR="003F2B3A" w:rsidRDefault="003F2B3A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8520F2" w14:textId="7EC963E3" w:rsidR="004B35C9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</w:t>
            </w:r>
          </w:p>
          <w:p w14:paraId="499CAD5F" w14:textId="700DF9DF" w:rsidR="00535B94" w:rsidRDefault="004B35C9" w:rsidP="003F2B3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หมุนเวีย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</w:t>
            </w:r>
            <w:r w:rsidR="00535B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  <w:r w:rsidR="00535B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</w:t>
            </w:r>
          </w:p>
        </w:tc>
        <w:tc>
          <w:tcPr>
            <w:tcW w:w="260" w:type="dxa"/>
          </w:tcPr>
          <w:p w14:paraId="4267DB48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6" w:type="dxa"/>
            <w:vAlign w:val="bottom"/>
            <w:hideMark/>
          </w:tcPr>
          <w:p w14:paraId="6DD701BF" w14:textId="5007482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เงินทดรองจ่ายให้แก่เกษตรกร</w:t>
            </w:r>
          </w:p>
        </w:tc>
        <w:tc>
          <w:tcPr>
            <w:tcW w:w="260" w:type="dxa"/>
            <w:vAlign w:val="bottom"/>
          </w:tcPr>
          <w:p w14:paraId="6C6AF23F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3785E11F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มูลค่ารวม</w:t>
            </w:r>
          </w:p>
          <w:p w14:paraId="68072577" w14:textId="7AEED59D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28" w:type="dxa"/>
            <w:vAlign w:val="bottom"/>
          </w:tcPr>
          <w:p w14:paraId="75353053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  <w:vAlign w:val="bottom"/>
            <w:hideMark/>
          </w:tcPr>
          <w:p w14:paraId="148BE826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</w:p>
          <w:p w14:paraId="5655C75B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535B94" w:rsidRPr="00E7777B" w14:paraId="1871E05A" w14:textId="77777777" w:rsidTr="003F2B3A">
        <w:trPr>
          <w:trHeight w:val="17"/>
        </w:trPr>
        <w:tc>
          <w:tcPr>
            <w:tcW w:w="2250" w:type="dxa"/>
            <w:vAlign w:val="bottom"/>
          </w:tcPr>
          <w:p w14:paraId="7877B45A" w14:textId="77777777" w:rsidR="00535B94" w:rsidRPr="00E7777B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0" w:type="dxa"/>
            <w:gridSpan w:val="9"/>
          </w:tcPr>
          <w:p w14:paraId="14BFAD8E" w14:textId="25542E34" w:rsidR="00535B94" w:rsidRPr="00E7777B" w:rsidRDefault="00535B94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706D" w:rsidRPr="00E7777B" w14:paraId="651B5E74" w14:textId="77777777" w:rsidTr="003F2B3A">
        <w:trPr>
          <w:trHeight w:val="17"/>
        </w:trPr>
        <w:tc>
          <w:tcPr>
            <w:tcW w:w="2250" w:type="dxa"/>
            <w:hideMark/>
          </w:tcPr>
          <w:p w14:paraId="63B8A646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3DCFB381" w14:textId="4CBE54BD" w:rsidR="005A706D" w:rsidRPr="001C5B03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6D5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BD06D5" w:rsidRPr="00BD06D5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BD06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D06D5" w:rsidRPr="00BD06D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D06D5" w:rsidRPr="00BD06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6426412A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93ADC02" w14:textId="43F4DAB1" w:rsidR="005A706D" w:rsidRPr="000B44E7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60" w:type="dxa"/>
          </w:tcPr>
          <w:p w14:paraId="01C2659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2A9ED847" w14:textId="23A42687" w:rsidR="005A706D" w:rsidRPr="000B44E7" w:rsidRDefault="00C57AEA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10,777</w:t>
            </w:r>
          </w:p>
        </w:tc>
        <w:tc>
          <w:tcPr>
            <w:tcW w:w="260" w:type="dxa"/>
          </w:tcPr>
          <w:p w14:paraId="2ADBE47A" w14:textId="2C88644B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50D8D723" w14:textId="34A02C9E" w:rsidR="005A706D" w:rsidRPr="00D81649" w:rsidRDefault="00BD06D5" w:rsidP="005A706D">
            <w:pPr>
              <w:tabs>
                <w:tab w:val="clear" w:pos="227"/>
                <w:tab w:val="clear" w:pos="907"/>
                <w:tab w:val="decimal" w:pos="425"/>
                <w:tab w:val="left" w:pos="939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1,348,250</w:t>
            </w:r>
          </w:p>
        </w:tc>
        <w:tc>
          <w:tcPr>
            <w:tcW w:w="228" w:type="dxa"/>
          </w:tcPr>
          <w:p w14:paraId="29C24A1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1DA1D955" w14:textId="0A75091E" w:rsidR="005A706D" w:rsidRPr="00E944DB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5A706D" w:rsidRPr="00E7777B" w14:paraId="6C66CD5F" w14:textId="77777777" w:rsidTr="003F2B3A">
        <w:trPr>
          <w:trHeight w:val="17"/>
        </w:trPr>
        <w:tc>
          <w:tcPr>
            <w:tcW w:w="2250" w:type="dxa"/>
            <w:hideMark/>
          </w:tcPr>
          <w:p w14:paraId="66037A6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6" w:type="dxa"/>
          </w:tcPr>
          <w:p w14:paraId="2E7BC1B2" w14:textId="77777777" w:rsidR="005A706D" w:rsidRPr="001C5B03" w:rsidRDefault="005A706D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14:paraId="5CC2A24E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5A1357A4" w14:textId="77777777" w:rsidR="005A706D" w:rsidRPr="000B44E7" w:rsidRDefault="005A706D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083B512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31D95F9B" w14:textId="19C0B245" w:rsidR="005A706D" w:rsidRPr="000B44E7" w:rsidRDefault="005A706D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358BE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504531E0" w14:textId="77777777" w:rsidR="005A706D" w:rsidRPr="00D81649" w:rsidRDefault="005A706D" w:rsidP="005A706D">
            <w:pPr>
              <w:tabs>
                <w:tab w:val="clear" w:pos="22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14:paraId="09973C1D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9E9E0EE" w14:textId="53E62574" w:rsidR="005A706D" w:rsidRPr="00E944DB" w:rsidRDefault="005A706D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06D" w:rsidRPr="00E7777B" w14:paraId="547B9F0B" w14:textId="77777777" w:rsidTr="003F2B3A">
        <w:trPr>
          <w:trHeight w:val="17"/>
        </w:trPr>
        <w:tc>
          <w:tcPr>
            <w:tcW w:w="2250" w:type="dxa"/>
            <w:hideMark/>
          </w:tcPr>
          <w:p w14:paraId="3EE19738" w14:textId="284B52F9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6" w:type="dxa"/>
          </w:tcPr>
          <w:p w14:paraId="6F7313C9" w14:textId="7092B57B" w:rsidR="005A706D" w:rsidRPr="001C5B03" w:rsidRDefault="00D81649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5B03">
              <w:rPr>
                <w:rFonts w:ascii="Angsana New" w:hAnsi="Angsana New" w:cs="Angsana New"/>
                <w:sz w:val="30"/>
                <w:szCs w:val="30"/>
              </w:rPr>
              <w:t>178,333</w:t>
            </w:r>
          </w:p>
        </w:tc>
        <w:tc>
          <w:tcPr>
            <w:tcW w:w="228" w:type="dxa"/>
          </w:tcPr>
          <w:p w14:paraId="2CCAFB0F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6FA9BE67" w14:textId="0CD53BD5" w:rsidR="005A706D" w:rsidRPr="000B44E7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1,015</w:t>
            </w:r>
          </w:p>
        </w:tc>
        <w:tc>
          <w:tcPr>
            <w:tcW w:w="260" w:type="dxa"/>
          </w:tcPr>
          <w:p w14:paraId="7B9C4A8A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20E3DCD" w14:textId="2DA14940" w:rsidR="005A706D" w:rsidRPr="000B44E7" w:rsidRDefault="00F152F4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60" w:type="dxa"/>
          </w:tcPr>
          <w:p w14:paraId="7765A2A8" w14:textId="077C6E76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111E084A" w14:textId="241D26AF" w:rsidR="005A706D" w:rsidRPr="00D81649" w:rsidRDefault="00F152F4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8164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81649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28" w:type="dxa"/>
          </w:tcPr>
          <w:p w14:paraId="4830AFA9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ECFC9C1" w14:textId="71C54B3E" w:rsidR="005A706D" w:rsidRPr="00E944DB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11,894</w:t>
            </w:r>
          </w:p>
        </w:tc>
      </w:tr>
      <w:tr w:rsidR="005A706D" w:rsidRPr="00E7777B" w14:paraId="1D6B3F3A" w14:textId="77777777" w:rsidTr="003F2B3A">
        <w:trPr>
          <w:trHeight w:val="17"/>
        </w:trPr>
        <w:tc>
          <w:tcPr>
            <w:tcW w:w="2250" w:type="dxa"/>
            <w:hideMark/>
          </w:tcPr>
          <w:p w14:paraId="25915019" w14:textId="7E3CBABF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114F9"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</w:tcPr>
          <w:p w14:paraId="52BAA686" w14:textId="5F8043BD" w:rsidR="005A706D" w:rsidRPr="001C5B03" w:rsidRDefault="00D81649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5B03">
              <w:rPr>
                <w:rFonts w:ascii="Angsana New" w:hAnsi="Angsana New" w:cs="Angsana New"/>
                <w:sz w:val="30"/>
                <w:szCs w:val="30"/>
              </w:rPr>
              <w:t>34,39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28" w:type="dxa"/>
          </w:tcPr>
          <w:p w14:paraId="5D933B8B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69EA0440" w14:textId="7EED5DD0" w:rsidR="005A706D" w:rsidRPr="000B44E7" w:rsidRDefault="00F152F4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60" w:type="dxa"/>
          </w:tcPr>
          <w:p w14:paraId="1B48B32A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4602DAB" w14:textId="0EE9DEFC" w:rsidR="005A706D" w:rsidRPr="000B44E7" w:rsidRDefault="00C57AEA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18,183</w:t>
            </w:r>
          </w:p>
        </w:tc>
        <w:tc>
          <w:tcPr>
            <w:tcW w:w="260" w:type="dxa"/>
          </w:tcPr>
          <w:p w14:paraId="28C4E1B9" w14:textId="4BA656D8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24143F90" w14:textId="52766B53" w:rsidR="005A706D" w:rsidRPr="00D81649" w:rsidRDefault="00D81649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,833</w:t>
            </w:r>
          </w:p>
        </w:tc>
        <w:tc>
          <w:tcPr>
            <w:tcW w:w="228" w:type="dxa"/>
          </w:tcPr>
          <w:p w14:paraId="37D74A7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59514259" w14:textId="43496ED3" w:rsidR="005A706D" w:rsidRPr="00E944DB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A706D" w:rsidRPr="00E7777B" w14:paraId="0E09C0A9" w14:textId="77777777" w:rsidTr="003F2B3A">
        <w:trPr>
          <w:trHeight w:val="17"/>
        </w:trPr>
        <w:tc>
          <w:tcPr>
            <w:tcW w:w="2250" w:type="dxa"/>
            <w:hideMark/>
          </w:tcPr>
          <w:p w14:paraId="36656751" w14:textId="2DEC8C5D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</w:tcPr>
          <w:p w14:paraId="6B3960B2" w14:textId="13C03D51" w:rsidR="005A706D" w:rsidRPr="001C5B03" w:rsidRDefault="00FA73D9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81649" w:rsidRPr="001C5B03">
              <w:rPr>
                <w:rFonts w:ascii="Angsana New" w:hAnsi="Angsana New" w:cs="Angsana New"/>
                <w:sz w:val="30"/>
                <w:szCs w:val="30"/>
              </w:rPr>
              <w:t>,48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133F777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35B91AF6" w14:textId="22F3C924" w:rsidR="005A706D" w:rsidRPr="000B44E7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60" w:type="dxa"/>
          </w:tcPr>
          <w:p w14:paraId="6857EAF5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4D5D763" w14:textId="18EE584C" w:rsidR="005A706D" w:rsidRPr="000B44E7" w:rsidRDefault="00C57AEA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,090</w:t>
            </w:r>
          </w:p>
        </w:tc>
        <w:tc>
          <w:tcPr>
            <w:tcW w:w="260" w:type="dxa"/>
          </w:tcPr>
          <w:p w14:paraId="1AB4A052" w14:textId="475E7C3A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1E773BD7" w14:textId="175936EB" w:rsidR="005A706D" w:rsidRPr="00D81649" w:rsidRDefault="00D81649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066D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28" w:type="dxa"/>
          </w:tcPr>
          <w:p w14:paraId="5F3F569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1BEA7EA8" w14:textId="143ABE82" w:rsidR="005A706D" w:rsidRPr="00E944DB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A706D" w:rsidRPr="00E7777B" w14:paraId="216D9413" w14:textId="77777777" w:rsidTr="003F2B3A">
        <w:trPr>
          <w:trHeight w:val="17"/>
        </w:trPr>
        <w:tc>
          <w:tcPr>
            <w:tcW w:w="2250" w:type="dxa"/>
            <w:hideMark/>
          </w:tcPr>
          <w:p w14:paraId="2730CDC4" w14:textId="3B0D315E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16529ECA" w14:textId="6622FE4A" w:rsidR="005A706D" w:rsidRPr="001C5B03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5B0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C5B03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023367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28" w:type="dxa"/>
          </w:tcPr>
          <w:p w14:paraId="7AA262E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186E5818" w14:textId="2A0353BB" w:rsidR="005A706D" w:rsidRPr="000B44E7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461FEE8F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42B9289C" w14:textId="46825E35" w:rsidR="005A706D" w:rsidRPr="000B44E7" w:rsidRDefault="00F152F4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0" w:type="dxa"/>
          </w:tcPr>
          <w:p w14:paraId="5457C9B4" w14:textId="0ED09C28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46E1E0D9" w14:textId="09F00395" w:rsidR="005A706D" w:rsidRPr="00D81649" w:rsidRDefault="00D81649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,45</w:t>
            </w:r>
            <w:r w:rsidR="0002336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28" w:type="dxa"/>
          </w:tcPr>
          <w:p w14:paraId="627BB23B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3E7173A0" w14:textId="51DFA24F" w:rsidR="005A706D" w:rsidRPr="00E944DB" w:rsidRDefault="00F152F4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A7173">
              <w:rPr>
                <w:rFonts w:ascii="Angsana New" w:hAnsi="Angsana New" w:cs="Angsana New"/>
                <w:sz w:val="30"/>
                <w:szCs w:val="30"/>
              </w:rPr>
              <w:t>0,704</w:t>
            </w:r>
          </w:p>
        </w:tc>
      </w:tr>
      <w:tr w:rsidR="005A706D" w:rsidRPr="00E7777B" w14:paraId="718A0D59" w14:textId="77777777" w:rsidTr="003F2B3A">
        <w:trPr>
          <w:trHeight w:val="17"/>
        </w:trPr>
        <w:tc>
          <w:tcPr>
            <w:tcW w:w="2250" w:type="dxa"/>
          </w:tcPr>
          <w:p w14:paraId="6E7FCC2D" w14:textId="20C38B03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37C8C4BF" w14:textId="44E0FEA2" w:rsidR="005A706D" w:rsidRPr="00E7777B" w:rsidRDefault="00F152F4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57AEA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228" w:type="dxa"/>
          </w:tcPr>
          <w:p w14:paraId="2C30AA88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B47484B" w14:textId="3BD31602" w:rsidR="005A706D" w:rsidRPr="000B44E7" w:rsidRDefault="00C57AEA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37,893</w:t>
            </w:r>
          </w:p>
        </w:tc>
        <w:tc>
          <w:tcPr>
            <w:tcW w:w="260" w:type="dxa"/>
          </w:tcPr>
          <w:p w14:paraId="3FB76E27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620AE065" w14:textId="02D7C84B" w:rsidR="005A706D" w:rsidRPr="000B44E7" w:rsidRDefault="00C57AEA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149,779</w:t>
            </w:r>
          </w:p>
        </w:tc>
        <w:tc>
          <w:tcPr>
            <w:tcW w:w="260" w:type="dxa"/>
          </w:tcPr>
          <w:p w14:paraId="564F7D59" w14:textId="74037143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288A66F" w14:textId="7B02C41C" w:rsidR="005A706D" w:rsidRPr="00D81649" w:rsidRDefault="00D81649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443,873</w:t>
            </w:r>
          </w:p>
        </w:tc>
        <w:tc>
          <w:tcPr>
            <w:tcW w:w="228" w:type="dxa"/>
          </w:tcPr>
          <w:p w14:paraId="0F65C7C5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4EAD8311" w14:textId="4C58C250" w:rsidR="005A706D" w:rsidRPr="006A5F72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443,873</w:t>
            </w:r>
          </w:p>
        </w:tc>
      </w:tr>
      <w:tr w:rsidR="005A706D" w:rsidRPr="00E7777B" w14:paraId="12852B9F" w14:textId="77777777" w:rsidTr="003F2B3A">
        <w:trPr>
          <w:trHeight w:val="17"/>
        </w:trPr>
        <w:tc>
          <w:tcPr>
            <w:tcW w:w="2250" w:type="dxa"/>
            <w:hideMark/>
          </w:tcPr>
          <w:p w14:paraId="03D6534E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685DE" w14:textId="3B902E41" w:rsidR="005A706D" w:rsidRPr="00BD06D5" w:rsidRDefault="00C57AEA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yellow"/>
                <w:cs/>
              </w:rPr>
            </w:pPr>
            <w:r w:rsidRPr="00BD06D5">
              <w:rPr>
                <w:rFonts w:ascii="Angsana New" w:hAnsi="Angsana New" w:cs="Angsana New"/>
                <w:b/>
                <w:sz w:val="30"/>
                <w:szCs w:val="30"/>
              </w:rPr>
              <w:t>1,9</w:t>
            </w:r>
            <w:r w:rsidR="00BD06D5">
              <w:rPr>
                <w:rFonts w:ascii="Angsana New" w:hAnsi="Angsana New" w:cs="Angsana New"/>
                <w:b/>
                <w:sz w:val="30"/>
                <w:szCs w:val="30"/>
              </w:rPr>
              <w:t>10</w:t>
            </w:r>
            <w:r w:rsidRPr="00BD06D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BD06D5">
              <w:rPr>
                <w:rFonts w:ascii="Angsana New" w:hAnsi="Angsana New" w:cs="Angsana New"/>
                <w:b/>
                <w:sz w:val="30"/>
                <w:szCs w:val="30"/>
              </w:rPr>
              <w:t>9</w:t>
            </w:r>
            <w:r w:rsidR="007066D8" w:rsidRPr="00BD06D5">
              <w:rPr>
                <w:rFonts w:ascii="Angsana New" w:hAnsi="Angsana New" w:cs="Angsana New"/>
                <w:b/>
                <w:sz w:val="30"/>
                <w:szCs w:val="30"/>
              </w:rPr>
              <w:t>5</w:t>
            </w:r>
            <w:r w:rsidR="00BD06D5">
              <w:rPr>
                <w:rFonts w:ascii="Angsana New" w:hAnsi="Angsana New" w:cs="Angsana New"/>
                <w:b/>
                <w:sz w:val="30"/>
                <w:szCs w:val="30"/>
              </w:rPr>
              <w:t>4</w:t>
            </w:r>
          </w:p>
        </w:tc>
        <w:tc>
          <w:tcPr>
            <w:tcW w:w="228" w:type="dxa"/>
          </w:tcPr>
          <w:p w14:paraId="3C8A67C5" w14:textId="77777777" w:rsidR="005A706D" w:rsidRPr="009D7F65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4385BC4" w14:textId="20879F80" w:rsidR="005A706D" w:rsidRPr="009D7F65" w:rsidRDefault="00C57AEA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39,99</w:t>
            </w:r>
            <w:r w:rsidR="00F152F4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3AC19A72" w14:textId="77777777" w:rsidR="005A706D" w:rsidRPr="009D7F65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BCD68" w14:textId="65074244" w:rsidR="005A706D" w:rsidRPr="005A706D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507,139</w:t>
            </w:r>
          </w:p>
        </w:tc>
        <w:tc>
          <w:tcPr>
            <w:tcW w:w="260" w:type="dxa"/>
          </w:tcPr>
          <w:p w14:paraId="53C3C447" w14:textId="431D0329" w:rsidR="005A706D" w:rsidRPr="005A706D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84DCC29" w14:textId="10E4D9EE" w:rsidR="005A706D" w:rsidRPr="00D81649" w:rsidRDefault="00BD06D5" w:rsidP="005A706D">
            <w:pPr>
              <w:tabs>
                <w:tab w:val="clear" w:pos="227"/>
                <w:tab w:val="clear" w:pos="907"/>
                <w:tab w:val="decimal" w:pos="425"/>
                <w:tab w:val="left" w:pos="95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2,458,085</w:t>
            </w:r>
          </w:p>
        </w:tc>
        <w:tc>
          <w:tcPr>
            <w:tcW w:w="228" w:type="dxa"/>
          </w:tcPr>
          <w:p w14:paraId="7B9DF7BD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0C5C" w14:textId="6550864B" w:rsidR="005A706D" w:rsidRPr="00535B94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493,159</w:t>
            </w:r>
          </w:p>
        </w:tc>
      </w:tr>
      <w:tr w:rsidR="005A706D" w:rsidRPr="00E7777B" w14:paraId="0A685F81" w14:textId="77777777" w:rsidTr="00C57AEA">
        <w:trPr>
          <w:trHeight w:val="17"/>
        </w:trPr>
        <w:tc>
          <w:tcPr>
            <w:tcW w:w="2250" w:type="dxa"/>
            <w:hideMark/>
          </w:tcPr>
          <w:p w14:paraId="6E0B48EA" w14:textId="77777777" w:rsidR="005A706D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19E73287" w14:textId="05E0017B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A2E9F" w14:textId="3C40739A" w:rsidR="005A706D" w:rsidRPr="00E7777B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83,383)</w:t>
            </w:r>
          </w:p>
        </w:tc>
        <w:tc>
          <w:tcPr>
            <w:tcW w:w="228" w:type="dxa"/>
            <w:vAlign w:val="bottom"/>
          </w:tcPr>
          <w:p w14:paraId="312B71D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EBF7A5D" w14:textId="209482C4" w:rsidR="005A706D" w:rsidRPr="000B44E7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(37,999)</w:t>
            </w:r>
          </w:p>
        </w:tc>
        <w:tc>
          <w:tcPr>
            <w:tcW w:w="260" w:type="dxa"/>
            <w:vAlign w:val="bottom"/>
          </w:tcPr>
          <w:p w14:paraId="5B136414" w14:textId="77777777" w:rsidR="005A706D" w:rsidRPr="000B44E7" w:rsidRDefault="005A706D" w:rsidP="005A706D">
            <w:pPr>
              <w:tabs>
                <w:tab w:val="clear" w:pos="227"/>
                <w:tab w:val="clear" w:pos="454"/>
                <w:tab w:val="decimal" w:pos="610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B040B" w14:textId="22742951" w:rsidR="005A706D" w:rsidRPr="00C1572E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(171,777)</w:t>
            </w:r>
          </w:p>
        </w:tc>
        <w:tc>
          <w:tcPr>
            <w:tcW w:w="260" w:type="dxa"/>
            <w:vAlign w:val="bottom"/>
          </w:tcPr>
          <w:p w14:paraId="23970A04" w14:textId="4B0F246B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4680421" w14:textId="23B0E710" w:rsidR="005A706D" w:rsidRPr="00DB04CD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(493,159)</w:t>
            </w:r>
          </w:p>
        </w:tc>
        <w:tc>
          <w:tcPr>
            <w:tcW w:w="228" w:type="dxa"/>
          </w:tcPr>
          <w:p w14:paraId="55736D8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3DEAE0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5A706D" w:rsidRPr="00463F99" w14:paraId="7B722587" w14:textId="77777777" w:rsidTr="003F2B3A">
        <w:trPr>
          <w:trHeight w:val="17"/>
        </w:trPr>
        <w:tc>
          <w:tcPr>
            <w:tcW w:w="2250" w:type="dxa"/>
            <w:hideMark/>
          </w:tcPr>
          <w:p w14:paraId="6124A05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73611" w14:textId="2C9725B7" w:rsidR="005A706D" w:rsidRPr="00C00D7B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D06D5">
              <w:rPr>
                <w:rFonts w:ascii="Angsana New" w:hAnsi="Angsana New" w:cs="Angsana New"/>
                <w:b/>
                <w:sz w:val="30"/>
                <w:szCs w:val="30"/>
              </w:rPr>
              <w:t>1,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BD06D5" w:rsidRPr="00BD06D5">
              <w:rPr>
                <w:rFonts w:ascii="Angsana New" w:hAnsi="Angsana New" w:cs="Angsana New"/>
                <w:b/>
                <w:sz w:val="30"/>
                <w:szCs w:val="30"/>
              </w:rPr>
              <w:t>27,571</w:t>
            </w:r>
          </w:p>
        </w:tc>
        <w:tc>
          <w:tcPr>
            <w:tcW w:w="228" w:type="dxa"/>
          </w:tcPr>
          <w:p w14:paraId="5C52009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87A1421" w14:textId="21358E73" w:rsidR="005A706D" w:rsidRPr="00C1572E" w:rsidRDefault="00C57AEA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1,993</w:t>
            </w:r>
          </w:p>
        </w:tc>
        <w:tc>
          <w:tcPr>
            <w:tcW w:w="260" w:type="dxa"/>
          </w:tcPr>
          <w:p w14:paraId="3D6BC490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CA513" w14:textId="25CE2577" w:rsidR="005A706D" w:rsidRPr="00C1572E" w:rsidRDefault="00C57AEA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335,3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F152F4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2185A10C" w14:textId="1EF505A0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E80065A" w14:textId="468192D9" w:rsidR="005A706D" w:rsidRPr="00C1572E" w:rsidRDefault="006A7173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1,9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BD06D5">
              <w:rPr>
                <w:rFonts w:ascii="Angsana New" w:hAnsi="Angsana New" w:cs="Angsana New"/>
                <w:b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BD06D5">
              <w:rPr>
                <w:rFonts w:ascii="Angsana New" w:hAnsi="Angsana New" w:cs="Angsana New"/>
                <w:b/>
                <w:sz w:val="30"/>
                <w:szCs w:val="30"/>
              </w:rPr>
              <w:t>92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</w:p>
        </w:tc>
        <w:tc>
          <w:tcPr>
            <w:tcW w:w="228" w:type="dxa"/>
          </w:tcPr>
          <w:p w14:paraId="30807EFE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4C94970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  <w:tr w:rsidR="005A706D" w:rsidRPr="00E7777B" w14:paraId="7EF0EE97" w14:textId="77777777" w:rsidTr="003F2B3A">
        <w:trPr>
          <w:trHeight w:val="17"/>
        </w:trPr>
        <w:tc>
          <w:tcPr>
            <w:tcW w:w="2250" w:type="dxa"/>
          </w:tcPr>
          <w:p w14:paraId="6516AB45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31B56064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14:paraId="163FAC8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78A5523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157C2366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23C991FA" w14:textId="6A608FDE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06F1F7BE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BB9F849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8" w:type="dxa"/>
          </w:tcPr>
          <w:p w14:paraId="7876CE3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0D177E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</w:tbl>
    <w:p w14:paraId="7BFE20B9" w14:textId="77777777" w:rsidR="0057549F" w:rsidRDefault="0057549F" w:rsidP="0057549F">
      <w:r>
        <w:br w:type="page"/>
      </w:r>
    </w:p>
    <w:tbl>
      <w:tblPr>
        <w:tblW w:w="96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672"/>
        <w:gridCol w:w="18"/>
      </w:tblGrid>
      <w:tr w:rsidR="00084A35" w:rsidRPr="00FE2C82" w14:paraId="79576414" w14:textId="73388EE0" w:rsidTr="00160D55">
        <w:trPr>
          <w:gridAfter w:val="1"/>
          <w:wAfter w:w="18" w:type="dxa"/>
          <w:trHeight w:val="18"/>
        </w:trPr>
        <w:tc>
          <w:tcPr>
            <w:tcW w:w="3240" w:type="dxa"/>
            <w:vAlign w:val="bottom"/>
          </w:tcPr>
          <w:p w14:paraId="5F3A46FA" w14:textId="77777777" w:rsidR="00084A35" w:rsidRPr="0058256C" w:rsidRDefault="00084A35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2" w:type="dxa"/>
            <w:gridSpan w:val="7"/>
          </w:tcPr>
          <w:p w14:paraId="5BCE294D" w14:textId="5900D399" w:rsidR="00084A35" w:rsidRPr="00FE2C82" w:rsidRDefault="00084A35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A35" w:rsidRPr="00FE2C82" w14:paraId="295E2329" w14:textId="77777777" w:rsidTr="00084A35">
        <w:trPr>
          <w:trHeight w:val="18"/>
        </w:trPr>
        <w:tc>
          <w:tcPr>
            <w:tcW w:w="3240" w:type="dxa"/>
            <w:vAlign w:val="bottom"/>
            <w:hideMark/>
          </w:tcPr>
          <w:p w14:paraId="28A75AAA" w14:textId="276393F2" w:rsidR="00084A35" w:rsidRPr="00FE2C82" w:rsidRDefault="00084A35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31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74DE7ED" w14:textId="4E561014" w:rsidR="00084A35" w:rsidRPr="00FE2C82" w:rsidRDefault="00084A35" w:rsidP="00AA445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47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70" w:type="dxa"/>
          </w:tcPr>
          <w:p w14:paraId="56B3180C" w14:textId="77777777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064E56" w14:textId="77777777" w:rsidR="00084A35" w:rsidRDefault="00084A35" w:rsidP="0097018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018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ลูกหนี้</w:t>
            </w:r>
          </w:p>
          <w:p w14:paraId="28515C69" w14:textId="456886C0" w:rsidR="00084A35" w:rsidRPr="0097018A" w:rsidRDefault="00084A35" w:rsidP="0097018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97018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236" w:type="dxa"/>
          </w:tcPr>
          <w:p w14:paraId="560BC1C5" w14:textId="77777777" w:rsidR="00084A35" w:rsidRPr="00FE2C82" w:rsidRDefault="00084A35" w:rsidP="0097018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1C95CFC2" w14:textId="77777777" w:rsidR="00C53006" w:rsidRDefault="00C53006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147E79" w14:textId="55363B82" w:rsidR="00084A35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มูลค่ารวม</w:t>
            </w:r>
          </w:p>
          <w:p w14:paraId="50EB1788" w14:textId="55299515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179B58B0" w14:textId="77777777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90" w:type="dxa"/>
            <w:gridSpan w:val="2"/>
            <w:vAlign w:val="bottom"/>
            <w:hideMark/>
          </w:tcPr>
          <w:p w14:paraId="11A07F09" w14:textId="77777777" w:rsidR="00C53006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</w:t>
            </w:r>
          </w:p>
          <w:p w14:paraId="5452E9B5" w14:textId="0D8DBD36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  <w:p w14:paraId="0BDC9C20" w14:textId="77777777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084A35" w:rsidRPr="00FE2C82" w14:paraId="707922B0" w14:textId="77777777" w:rsidTr="00160D55">
        <w:trPr>
          <w:gridAfter w:val="1"/>
          <w:wAfter w:w="18" w:type="dxa"/>
          <w:trHeight w:val="18"/>
        </w:trPr>
        <w:tc>
          <w:tcPr>
            <w:tcW w:w="3240" w:type="dxa"/>
            <w:vAlign w:val="bottom"/>
          </w:tcPr>
          <w:p w14:paraId="1B77A3D4" w14:textId="77777777" w:rsidR="00084A35" w:rsidRPr="00FE2C82" w:rsidRDefault="00084A35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2" w:type="dxa"/>
            <w:gridSpan w:val="7"/>
          </w:tcPr>
          <w:p w14:paraId="5EF4CD69" w14:textId="3DA60498" w:rsidR="00084A35" w:rsidRPr="00FE2C82" w:rsidRDefault="00084A35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84A35" w:rsidRPr="00FE2C82" w14:paraId="14E7C3D6" w14:textId="77777777" w:rsidTr="00084A35">
        <w:trPr>
          <w:trHeight w:val="18"/>
        </w:trPr>
        <w:tc>
          <w:tcPr>
            <w:tcW w:w="3240" w:type="dxa"/>
            <w:hideMark/>
          </w:tcPr>
          <w:p w14:paraId="7234A934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94C260D" w14:textId="24C22FD5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511,279</w:t>
            </w:r>
          </w:p>
        </w:tc>
        <w:tc>
          <w:tcPr>
            <w:tcW w:w="270" w:type="dxa"/>
          </w:tcPr>
          <w:p w14:paraId="4DCE25D2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FED21" w14:textId="271E017C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6C7AD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D5E136" w14:textId="00AE55D6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511,279</w:t>
            </w:r>
          </w:p>
        </w:tc>
        <w:tc>
          <w:tcPr>
            <w:tcW w:w="270" w:type="dxa"/>
          </w:tcPr>
          <w:p w14:paraId="7793C237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5358E8CC" w14:textId="36AF210D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1,051</w:t>
            </w:r>
          </w:p>
        </w:tc>
      </w:tr>
      <w:tr w:rsidR="00084A35" w:rsidRPr="00FE2C82" w14:paraId="74CFCF1D" w14:textId="77777777" w:rsidTr="00084A35">
        <w:trPr>
          <w:trHeight w:val="18"/>
        </w:trPr>
        <w:tc>
          <w:tcPr>
            <w:tcW w:w="3240" w:type="dxa"/>
            <w:hideMark/>
          </w:tcPr>
          <w:p w14:paraId="1A50A789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2337EE7D" w14:textId="77777777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D39482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5210A" w14:textId="788DD93B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944E43" w14:textId="77777777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E73A14" w14:textId="77777777" w:rsidR="00084A35" w:rsidRPr="00FE2C82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895A7" w14:textId="77777777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D014564" w14:textId="7A8EB7A8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4A35" w:rsidRPr="00FE2C82" w14:paraId="429EB024" w14:textId="77777777" w:rsidTr="00084A35">
        <w:trPr>
          <w:trHeight w:val="18"/>
        </w:trPr>
        <w:tc>
          <w:tcPr>
            <w:tcW w:w="3240" w:type="dxa"/>
            <w:hideMark/>
          </w:tcPr>
          <w:p w14:paraId="634977CE" w14:textId="55681656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48605D0" w14:textId="60B797CE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70,71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8A1F02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94191" w14:textId="452BAE24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B43BB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368A30" w14:textId="1E407FC2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70,71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53AF9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54B51976" w14:textId="4001F79E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084A35" w:rsidRPr="00FE2C82" w14:paraId="33F80AC0" w14:textId="77777777" w:rsidTr="00084A35">
        <w:trPr>
          <w:trHeight w:val="18"/>
        </w:trPr>
        <w:tc>
          <w:tcPr>
            <w:tcW w:w="3240" w:type="dxa"/>
            <w:hideMark/>
          </w:tcPr>
          <w:p w14:paraId="5CD81A9C" w14:textId="4F9A80ED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981C217" w14:textId="0C1D4965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4C089EB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E2356" w14:textId="04E90284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E95CD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DB5B6" w14:textId="482D0489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4A317860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510E7DAC" w14:textId="60341C60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084A35" w:rsidRPr="00FE2C82" w14:paraId="6D73562D" w14:textId="77777777" w:rsidTr="00084A35">
        <w:trPr>
          <w:trHeight w:val="18"/>
        </w:trPr>
        <w:tc>
          <w:tcPr>
            <w:tcW w:w="3240" w:type="dxa"/>
            <w:hideMark/>
          </w:tcPr>
          <w:p w14:paraId="4DC1245E" w14:textId="3DE5A940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59D01F8" w14:textId="068F70F6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AC0CFC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31769" w14:textId="37C4687B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A00238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7526CF" w14:textId="72C3BCD0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F452B5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7385C213" w14:textId="66E3CB1F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1,597</w:t>
            </w:r>
          </w:p>
        </w:tc>
      </w:tr>
      <w:tr w:rsidR="00084A35" w:rsidRPr="00FE2C82" w14:paraId="068728EF" w14:textId="77777777" w:rsidTr="00F4057E">
        <w:trPr>
          <w:trHeight w:val="18"/>
        </w:trPr>
        <w:tc>
          <w:tcPr>
            <w:tcW w:w="3240" w:type="dxa"/>
            <w:hideMark/>
          </w:tcPr>
          <w:p w14:paraId="7CBDDF2D" w14:textId="5C9D433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27B1AB" w14:textId="13E8E999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1A76EDEA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51FBF" w14:textId="7A122E88" w:rsidR="00084A35" w:rsidRPr="00214AC1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84767D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3DE903" w14:textId="4C55C618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177C4139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right w:val="nil"/>
            </w:tcBorders>
          </w:tcPr>
          <w:p w14:paraId="656FA12D" w14:textId="7715B98D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</w:tr>
      <w:tr w:rsidR="00084A35" w:rsidRPr="00FE2C82" w14:paraId="6F08D59E" w14:textId="77777777" w:rsidTr="00F4057E">
        <w:trPr>
          <w:trHeight w:val="18"/>
        </w:trPr>
        <w:tc>
          <w:tcPr>
            <w:tcW w:w="3240" w:type="dxa"/>
          </w:tcPr>
          <w:p w14:paraId="0FBC71F3" w14:textId="19BA60E1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B6C219D" w14:textId="67498C05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6F1547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76319" w14:textId="3EF27C6C" w:rsidR="00084A35" w:rsidRPr="002B591A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591A">
              <w:rPr>
                <w:rFonts w:ascii="Angsana New" w:hAnsi="Angsana New" w:cs="Angsana New"/>
                <w:sz w:val="30"/>
                <w:szCs w:val="30"/>
              </w:rPr>
              <w:t>10,759</w:t>
            </w:r>
          </w:p>
        </w:tc>
        <w:tc>
          <w:tcPr>
            <w:tcW w:w="236" w:type="dxa"/>
          </w:tcPr>
          <w:p w14:paraId="374E3825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06F8ED3" w14:textId="51906A08" w:rsidR="00084A35" w:rsidRDefault="00084A35" w:rsidP="00CF5D82">
            <w:pPr>
              <w:tabs>
                <w:tab w:val="clear" w:pos="227"/>
                <w:tab w:val="clear" w:pos="907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32,12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BED266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817240" w14:textId="4609CC08" w:rsidR="00084A35" w:rsidRPr="00FE2C82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32,12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84A35" w:rsidRPr="00F726F4" w14:paraId="55703419" w14:textId="77777777" w:rsidTr="00F4057E">
        <w:trPr>
          <w:trHeight w:val="18"/>
        </w:trPr>
        <w:tc>
          <w:tcPr>
            <w:tcW w:w="3240" w:type="dxa"/>
            <w:hideMark/>
          </w:tcPr>
          <w:p w14:paraId="0A3A1213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40DAF" w14:textId="5E430AD0" w:rsidR="00084A35" w:rsidRPr="004031D4" w:rsidRDefault="00FA73D9" w:rsidP="00CF5D8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084A35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084A35">
              <w:rPr>
                <w:rFonts w:ascii="Angsana New" w:hAnsi="Angsana New" w:cs="Angsana New"/>
                <w:b/>
                <w:sz w:val="30"/>
                <w:szCs w:val="30"/>
              </w:rPr>
              <w:t>,339</w:t>
            </w:r>
          </w:p>
        </w:tc>
        <w:tc>
          <w:tcPr>
            <w:tcW w:w="270" w:type="dxa"/>
          </w:tcPr>
          <w:p w14:paraId="7871F673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543811" w14:textId="2D852827" w:rsidR="00084A35" w:rsidRPr="002B591A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10,759</w:t>
            </w:r>
          </w:p>
        </w:tc>
        <w:tc>
          <w:tcPr>
            <w:tcW w:w="236" w:type="dxa"/>
          </w:tcPr>
          <w:p w14:paraId="1C0E0CCB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7E01C53" w14:textId="7BF0B429" w:rsidR="00084A35" w:rsidRDefault="00FA73D9" w:rsidP="00CF5D82">
            <w:pPr>
              <w:tabs>
                <w:tab w:val="clear" w:pos="227"/>
                <w:tab w:val="clear" w:pos="907"/>
                <w:tab w:val="decimal" w:pos="425"/>
                <w:tab w:val="left" w:pos="56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84A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27,098</w:t>
            </w:r>
          </w:p>
        </w:tc>
        <w:tc>
          <w:tcPr>
            <w:tcW w:w="270" w:type="dxa"/>
          </w:tcPr>
          <w:p w14:paraId="3BEEA343" w14:textId="77777777" w:rsidR="00084A3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7A48B" w14:textId="219A6A59" w:rsidR="00084A35" w:rsidRPr="009D7F65" w:rsidRDefault="00084A35" w:rsidP="00CF5D82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35,138</w:t>
            </w:r>
          </w:p>
        </w:tc>
      </w:tr>
      <w:tr w:rsidR="00084A35" w:rsidRPr="00FE2C82" w14:paraId="3702DDB6" w14:textId="77777777" w:rsidTr="00F4057E">
        <w:trPr>
          <w:trHeight w:val="18"/>
        </w:trPr>
        <w:tc>
          <w:tcPr>
            <w:tcW w:w="3240" w:type="dxa"/>
            <w:hideMark/>
          </w:tcPr>
          <w:p w14:paraId="4C8B877C" w14:textId="06B42732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9892C" w14:textId="3C408B42" w:rsidR="00084A35" w:rsidRPr="009D7F65" w:rsidRDefault="00084A35" w:rsidP="00CF5D8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(24,379)</w:t>
            </w:r>
          </w:p>
        </w:tc>
        <w:tc>
          <w:tcPr>
            <w:tcW w:w="270" w:type="dxa"/>
          </w:tcPr>
          <w:p w14:paraId="2FB4A7C2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23AF7" w14:textId="7D3A992E" w:rsidR="00084A35" w:rsidRPr="002B591A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591A">
              <w:rPr>
                <w:rFonts w:ascii="Angsana New" w:hAnsi="Angsana New" w:cs="Angsana New"/>
                <w:bCs/>
                <w:sz w:val="30"/>
                <w:szCs w:val="30"/>
              </w:rPr>
              <w:t>(10,759)</w:t>
            </w:r>
          </w:p>
        </w:tc>
        <w:tc>
          <w:tcPr>
            <w:tcW w:w="236" w:type="dxa"/>
          </w:tcPr>
          <w:p w14:paraId="3B485F5A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B73689" w14:textId="7061453D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(35,138)</w:t>
            </w:r>
          </w:p>
        </w:tc>
        <w:tc>
          <w:tcPr>
            <w:tcW w:w="270" w:type="dxa"/>
            <w:tcBorders>
              <w:bottom w:val="nil"/>
            </w:tcBorders>
          </w:tcPr>
          <w:p w14:paraId="2FE09D2E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DCCF20" w14:textId="4CFA0D64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084A35" w:rsidRPr="00FE2C82" w14:paraId="2E7F9810" w14:textId="77777777" w:rsidTr="00F4057E">
        <w:trPr>
          <w:trHeight w:val="18"/>
        </w:trPr>
        <w:tc>
          <w:tcPr>
            <w:tcW w:w="3240" w:type="dxa"/>
            <w:hideMark/>
          </w:tcPr>
          <w:p w14:paraId="040055DA" w14:textId="77777777" w:rsidR="00084A35" w:rsidRPr="004031D4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31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A51A8" w14:textId="1A0DEE47" w:rsidR="00084A35" w:rsidRPr="00F726F4" w:rsidRDefault="00084A35" w:rsidP="00CF5D8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14AC1">
              <w:rPr>
                <w:rFonts w:ascii="Angsana New" w:hAnsi="Angsana New" w:cs="Angsana New"/>
                <w:b/>
                <w:sz w:val="30"/>
                <w:szCs w:val="30"/>
              </w:rPr>
              <w:t>591,9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Pr="00214AC1">
              <w:rPr>
                <w:rFonts w:ascii="Angsana New" w:hAnsi="Angsana New" w:cs="Angsana New"/>
                <w:b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6D1368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C1F0CA" w14:textId="39E80166" w:rsidR="00084A35" w:rsidRPr="002B591A" w:rsidRDefault="00F4057E" w:rsidP="00CF5D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694E92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9E40912" w14:textId="3935C0D5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b/>
                <w:sz w:val="30"/>
                <w:szCs w:val="30"/>
              </w:rPr>
              <w:t>591,9</w:t>
            </w:r>
            <w:r w:rsidR="00FA73D9" w:rsidRPr="00FA73D9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Pr="00214AC1">
              <w:rPr>
                <w:rFonts w:ascii="Angsana New" w:hAnsi="Angsana New" w:cs="Angsana New"/>
                <w:b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C5C0E30" w14:textId="77777777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413F251D" w14:textId="56FABE1C" w:rsidR="00084A35" w:rsidRPr="00FE2C82" w:rsidRDefault="00084A35" w:rsidP="00CF5D82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</w:tbl>
    <w:p w14:paraId="67A1DD5C" w14:textId="77777777" w:rsidR="000E475D" w:rsidRPr="000E475D" w:rsidRDefault="000E475D" w:rsidP="000E475D">
      <w:pPr>
        <w:rPr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687"/>
        <w:gridCol w:w="247"/>
        <w:gridCol w:w="1756"/>
      </w:tblGrid>
      <w:tr w:rsidR="0057549F" w:rsidRPr="0058256C" w14:paraId="426993F2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7473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384C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9E64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3910D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906B1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58256C" w14:paraId="40EE1F0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75D7A0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1FA44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49F" w:rsidRPr="0058256C" w14:paraId="0C5213BD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9CE61" w14:textId="7AE6575D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1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6</w:t>
            </w:r>
            <w:r w:rsidR="00F1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0DF0981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C381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37F7902" w14:textId="77777777" w:rsidR="0057549F" w:rsidRPr="0058256C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549F" w:rsidRPr="0058256C" w14:paraId="14BE29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F8E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3187516" w14:textId="41D8BD2E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50853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18126520" w14:textId="193D1DA3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7549F" w:rsidRPr="0058256C" w14:paraId="03AD89B0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B30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CC37559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79A97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366A3FA" w14:textId="77777777" w:rsidR="0057549F" w:rsidRPr="000E475D" w:rsidRDefault="0057549F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49F" w:rsidRPr="0058256C" w14:paraId="6EBF29E1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7D814" w14:textId="4321B534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D793CC2" w14:textId="05458406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1CDD9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016DDCE0" w14:textId="113B09C3" w:rsidR="0057549F" w:rsidRPr="000E475D" w:rsidRDefault="00FA73D9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57549F" w:rsidRPr="0058256C" w14:paraId="0C7687F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98E6" w14:textId="08EFE45B" w:rsidR="0057549F" w:rsidRPr="0058256C" w:rsidRDefault="002114F9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6146DD3" w14:textId="66AB4A5E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C5E8F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B86C669" w14:textId="3F1E1FD8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</w:tr>
      <w:tr w:rsidR="0057549F" w:rsidRPr="0058256C" w14:paraId="1E750F58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855D" w14:textId="19C288D2" w:rsidR="0057549F" w:rsidRPr="0058256C" w:rsidRDefault="00FA73D9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EB25F0" w14:textId="0B3CC388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B4A44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8FD09FC" w14:textId="532E92C2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tr w:rsidR="0057549F" w:rsidRPr="0058256C" w14:paraId="1E69E5E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741F" w14:textId="0C977A9A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571DF" w14:textId="5BBEF537" w:rsidR="0057549F" w:rsidRPr="00DB04CD" w:rsidRDefault="00F152F4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0E631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C0C1F" w14:textId="4A6A64B1" w:rsidR="0057549F" w:rsidRPr="000E475D" w:rsidRDefault="00F152F4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</w:tr>
      <w:tr w:rsidR="0057549F" w:rsidRPr="0058256C" w14:paraId="0174869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A5337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568B" w14:textId="646FEC98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857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C5F04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0CA10" w14:textId="633434C5" w:rsidR="0057549F" w:rsidRPr="00DB04CD" w:rsidRDefault="00FA73D9" w:rsidP="00A42D58">
            <w:pPr>
              <w:tabs>
                <w:tab w:val="clear" w:pos="227"/>
                <w:tab w:val="decimal" w:pos="425"/>
                <w:tab w:val="left" w:pos="1344"/>
              </w:tabs>
              <w:spacing w:line="240" w:lineRule="auto"/>
              <w:ind w:left="-129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</w:p>
        </w:tc>
      </w:tr>
      <w:tr w:rsidR="0057549F" w:rsidRPr="0058256C" w14:paraId="61B87A6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CA406" w14:textId="127CDB9E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7177" w14:textId="2E91CFF4" w:rsidR="0057549F" w:rsidRPr="00DB04CD" w:rsidRDefault="00EB1BDA" w:rsidP="001060AB">
            <w:pPr>
              <w:tabs>
                <w:tab w:val="clear" w:pos="227"/>
                <w:tab w:val="clear" w:pos="907"/>
                <w:tab w:val="decimal" w:pos="425"/>
                <w:tab w:val="left" w:pos="789"/>
                <w:tab w:val="left" w:pos="1329"/>
              </w:tabs>
              <w:spacing w:line="240" w:lineRule="auto"/>
              <w:ind w:left="-129"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04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C6CE3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70FE" w14:textId="500D6246" w:rsidR="0057549F" w:rsidRPr="00210CA3" w:rsidRDefault="00EB1BDA" w:rsidP="00A42D58">
            <w:pPr>
              <w:tabs>
                <w:tab w:val="clear" w:pos="227"/>
                <w:tab w:val="decimal" w:pos="425"/>
              </w:tabs>
              <w:spacing w:line="240" w:lineRule="auto"/>
              <w:ind w:left="-12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970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549F" w:rsidRPr="0058256C" w14:paraId="3EBA34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D32E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6FEE5" w14:textId="333070C3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FD608B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DAE08" w14:textId="755A54AD" w:rsidR="0057549F" w:rsidRPr="00DB04CD" w:rsidRDefault="00FA73D9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0871C427" w14:textId="77777777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F7EB90E" w14:textId="39E5A208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มีระยะเวลาตั้งแต่ </w:t>
      </w:r>
      <w:r w:rsidR="00F26681" w:rsidRPr="00F26681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="00F26681" w:rsidRPr="00F26681">
        <w:rPr>
          <w:rFonts w:ascii="Angsana New" w:hAnsi="Angsana New" w:cs="Angsana New" w:hint="cs"/>
          <w:sz w:val="30"/>
          <w:szCs w:val="30"/>
        </w:rPr>
        <w:t>110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วัน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0"/>
      </w:tblGrid>
      <w:tr w:rsidR="0057549F" w:rsidRPr="00FE2C82" w14:paraId="59E284FC" w14:textId="77777777" w:rsidTr="00400D76">
        <w:trPr>
          <w:tblHeader/>
        </w:trPr>
        <w:tc>
          <w:tcPr>
            <w:tcW w:w="5130" w:type="dxa"/>
            <w:vAlign w:val="bottom"/>
            <w:hideMark/>
          </w:tcPr>
          <w:p w14:paraId="60BC700B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- วิธีการอย่างง่าย </w:t>
            </w:r>
          </w:p>
        </w:tc>
        <w:tc>
          <w:tcPr>
            <w:tcW w:w="990" w:type="dxa"/>
          </w:tcPr>
          <w:p w14:paraId="38234FFB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DC01E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E6F8CF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880C1C4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965FB6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FE2C82" w14:paraId="27BB681F" w14:textId="77777777" w:rsidTr="00400D76">
        <w:trPr>
          <w:tblHeader/>
        </w:trPr>
        <w:tc>
          <w:tcPr>
            <w:tcW w:w="5130" w:type="dxa"/>
          </w:tcPr>
          <w:p w14:paraId="62149668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ADAEBF9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4B9B8147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B35C9" w:rsidRPr="00FE2C82" w14:paraId="388FF6DC" w14:textId="77777777" w:rsidTr="00400D76">
        <w:trPr>
          <w:tblHeader/>
        </w:trPr>
        <w:tc>
          <w:tcPr>
            <w:tcW w:w="5130" w:type="dxa"/>
          </w:tcPr>
          <w:p w14:paraId="0B29F74E" w14:textId="77777777" w:rsidR="00400D76" w:rsidRDefault="004B35C9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ลูกหนี้การค้า ลูกหนี้หมุนเวียนอื่น </w:t>
            </w:r>
          </w:p>
          <w:p w14:paraId="62B65297" w14:textId="4914A7BD" w:rsidR="004B35C9" w:rsidRPr="004B35C9" w:rsidRDefault="00400D76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="004B35C9"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และเงินทดรองจ่ายให้แก่เกษตรกร</w:t>
            </w:r>
          </w:p>
        </w:tc>
        <w:tc>
          <w:tcPr>
            <w:tcW w:w="990" w:type="dxa"/>
          </w:tcPr>
          <w:p w14:paraId="078B57BB" w14:textId="77777777" w:rsidR="004B35C9" w:rsidRPr="004B35C9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07B1517E" w14:textId="77777777" w:rsidR="004B35C9" w:rsidRPr="00DF76D1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7549F" w:rsidRPr="00FE2C82" w14:paraId="7F839E04" w14:textId="77777777" w:rsidTr="00400D76">
        <w:trPr>
          <w:tblHeader/>
        </w:trPr>
        <w:tc>
          <w:tcPr>
            <w:tcW w:w="5130" w:type="dxa"/>
            <w:hideMark/>
          </w:tcPr>
          <w:p w14:paraId="5B96333E" w14:textId="3F2B733A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2C38C464" w14:textId="5951DC66" w:rsidR="0057549F" w:rsidRPr="00DF76D1" w:rsidRDefault="00F26681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18D2F544" w14:textId="200C70B9" w:rsidR="0057549F" w:rsidRPr="00DF76D1" w:rsidRDefault="00CB5459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453,79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017E95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60E024" w14:textId="60737E7E" w:rsidR="0057549F" w:rsidRPr="00DF76D1" w:rsidRDefault="00CB5459" w:rsidP="00614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965B7" w:rsidRPr="00FE2C82" w14:paraId="307887F0" w14:textId="77777777" w:rsidTr="00400D76">
        <w:trPr>
          <w:tblHeader/>
        </w:trPr>
        <w:tc>
          <w:tcPr>
            <w:tcW w:w="5130" w:type="dxa"/>
            <w:hideMark/>
          </w:tcPr>
          <w:p w14:paraId="7751F098" w14:textId="05D4A1DB" w:rsidR="008965B7" w:rsidRPr="00DF76D1" w:rsidRDefault="008965B7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EF40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D87DBDA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09EB94" w14:textId="310DACF6" w:rsidR="008965B7" w:rsidRPr="00DF76D1" w:rsidRDefault="00614F6C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79F34C8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88FFC" w14:textId="4BD597A2" w:rsidR="008965B7" w:rsidRPr="00DF76D1" w:rsidRDefault="00614F6C" w:rsidP="00614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1696"/>
              </w:tabs>
              <w:spacing w:line="240" w:lineRule="auto"/>
              <w:ind w:left="-95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,474</w:t>
            </w:r>
          </w:p>
        </w:tc>
      </w:tr>
      <w:tr w:rsidR="0057549F" w:rsidRPr="008F54AB" w14:paraId="4AC346CE" w14:textId="77777777" w:rsidTr="00400D76">
        <w:trPr>
          <w:tblHeader/>
        </w:trPr>
        <w:tc>
          <w:tcPr>
            <w:tcW w:w="5130" w:type="dxa"/>
            <w:hideMark/>
          </w:tcPr>
          <w:p w14:paraId="598C069E" w14:textId="60BA6E24" w:rsidR="0057549F" w:rsidRPr="00195784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1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31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52F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6BE6B4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375A" w14:textId="6C26BF83" w:rsidR="0057549F" w:rsidRPr="00DF76D1" w:rsidRDefault="00614F6C" w:rsidP="0027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left="4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493,159</w:t>
            </w:r>
          </w:p>
        </w:tc>
        <w:tc>
          <w:tcPr>
            <w:tcW w:w="270" w:type="dxa"/>
            <w:vAlign w:val="center"/>
          </w:tcPr>
          <w:p w14:paraId="12303B5C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1ECB8" w14:textId="50C1CF79" w:rsidR="0057549F" w:rsidRPr="00DF76D1" w:rsidRDefault="00614F6C" w:rsidP="00614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69"/>
                <w:tab w:val="left" w:pos="1696"/>
              </w:tabs>
              <w:spacing w:line="240" w:lineRule="auto"/>
              <w:ind w:left="-95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35,138</w:t>
            </w:r>
          </w:p>
        </w:tc>
      </w:tr>
    </w:tbl>
    <w:p w14:paraId="40801F42" w14:textId="77777777" w:rsidR="0057549F" w:rsidRPr="00487166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DD48F8" w14:paraId="6D7F363F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1323B38B" w14:textId="77777777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F76D1">
              <w:rPr>
                <w:sz w:val="30"/>
                <w:szCs w:val="30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7048918C" w14:textId="5E5C39D6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vAlign w:val="bottom"/>
            <w:hideMark/>
          </w:tcPr>
          <w:p w14:paraId="2B04AD75" w14:textId="05E43653" w:rsidR="00DD48F8" w:rsidRPr="00DF76D1" w:rsidRDefault="00DD48F8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F7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48F8" w14:paraId="6CA6D191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9B1ADF3" w14:textId="0314F5D5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DF76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620" w:type="dxa"/>
          </w:tcPr>
          <w:p w14:paraId="4CDB4A12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17DFC8D" w14:textId="647814FA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</w:p>
        </w:tc>
        <w:tc>
          <w:tcPr>
            <w:tcW w:w="2250" w:type="dxa"/>
            <w:vAlign w:val="bottom"/>
            <w:hideMark/>
          </w:tcPr>
          <w:p w14:paraId="5A67B552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448FA849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  <w:p w14:paraId="094E9647" w14:textId="3C5E6EDF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152F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เดือนข้างหน้า</w:t>
            </w:r>
          </w:p>
        </w:tc>
      </w:tr>
      <w:tr w:rsidR="00DD48F8" w14:paraId="11F215E8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79EB3A9C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0B70F5" w14:textId="6DC9ACA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50" w:type="dxa"/>
          </w:tcPr>
          <w:p w14:paraId="20F92AF7" w14:textId="3A13290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8F8" w14:paraId="3124B043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63AD1CAD" w14:textId="2E45867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166769"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7D76DF0F" w14:textId="69CC74E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583FE1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D48F8" w14:paraId="2D5059D8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F16D4BD" w14:textId="4FB194FD" w:rsidR="00DD48F8" w:rsidRPr="00DF76D1" w:rsidRDefault="00DD48F8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152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ปรับปรุงใหม่ </w:t>
            </w:r>
          </w:p>
        </w:tc>
        <w:tc>
          <w:tcPr>
            <w:tcW w:w="1620" w:type="dxa"/>
            <w:vAlign w:val="bottom"/>
          </w:tcPr>
          <w:p w14:paraId="502C4639" w14:textId="569F214D" w:rsidR="00DD48F8" w:rsidRPr="00DF76D1" w:rsidRDefault="00F26681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250" w:type="dxa"/>
            <w:vAlign w:val="bottom"/>
          </w:tcPr>
          <w:p w14:paraId="4D8EE20E" w14:textId="7E83117C" w:rsidR="00DD48F8" w:rsidRPr="00DF76D1" w:rsidRDefault="00CB5459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F152F4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D48F8" w14:paraId="67773BAA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3180E395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620" w:type="dxa"/>
            <w:vAlign w:val="bottom"/>
          </w:tcPr>
          <w:p w14:paraId="7E938882" w14:textId="1999849B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E8E9A5" w14:textId="6E102329" w:rsidR="00DD48F8" w:rsidRPr="00DF76D1" w:rsidRDefault="00F152F4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6174F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6174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D48F8" w:rsidRPr="001630D2" w14:paraId="2C0C7CF0" w14:textId="77777777" w:rsidTr="00DD48F8">
        <w:trPr>
          <w:trHeight w:val="20"/>
        </w:trPr>
        <w:tc>
          <w:tcPr>
            <w:tcW w:w="5310" w:type="dxa"/>
            <w:vAlign w:val="bottom"/>
            <w:hideMark/>
          </w:tcPr>
          <w:p w14:paraId="3C3B68BB" w14:textId="35CCAD75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1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31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A0043"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52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33ACBE04" w14:textId="20B0DDD8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26477" w14:textId="61988D9C" w:rsidR="00DD48F8" w:rsidRPr="00DF76D1" w:rsidRDefault="00FA73D9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617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9,839</w:t>
            </w:r>
          </w:p>
        </w:tc>
      </w:tr>
    </w:tbl>
    <w:p w14:paraId="61B40A27" w14:textId="7FC12EEA" w:rsidR="0057549F" w:rsidRPr="00487166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8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178"/>
        <w:gridCol w:w="1085"/>
        <w:gridCol w:w="180"/>
        <w:gridCol w:w="1167"/>
        <w:gridCol w:w="180"/>
        <w:gridCol w:w="1082"/>
      </w:tblGrid>
      <w:tr w:rsidR="00487166" w:rsidRPr="009573C6" w14:paraId="37B1841F" w14:textId="77777777" w:rsidTr="0046211A">
        <w:trPr>
          <w:cantSplit/>
          <w:trHeight w:val="144"/>
          <w:tblHeader/>
        </w:trPr>
        <w:tc>
          <w:tcPr>
            <w:tcW w:w="4680" w:type="dxa"/>
            <w:shd w:val="clear" w:color="auto" w:fill="auto"/>
            <w:vAlign w:val="bottom"/>
          </w:tcPr>
          <w:p w14:paraId="327DD6BF" w14:textId="77777777" w:rsidR="00487166" w:rsidRPr="00487166" w:rsidRDefault="00487166" w:rsidP="00AA36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20A42133" w14:textId="39858C8C" w:rsidR="00487166" w:rsidRPr="00487166" w:rsidRDefault="00487166" w:rsidP="00AA3624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8716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9A63C3" w14:textId="77777777" w:rsidR="00487166" w:rsidRPr="00487166" w:rsidRDefault="00487166" w:rsidP="00AA3624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29" w:type="dxa"/>
            <w:gridSpan w:val="3"/>
          </w:tcPr>
          <w:p w14:paraId="64F21F8E" w14:textId="2274D679" w:rsidR="00487166" w:rsidRPr="00487166" w:rsidRDefault="00487166" w:rsidP="00AA3624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8716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7166" w:rsidRPr="009573C6" w14:paraId="7A9D4044" w14:textId="77777777" w:rsidTr="0046211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0266491" w14:textId="77777777" w:rsidR="00487166" w:rsidRPr="00487166" w:rsidRDefault="00487166" w:rsidP="00AA3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4BECD735" w14:textId="16827EC3" w:rsidR="00487166" w:rsidRPr="00487166" w:rsidRDefault="00487166" w:rsidP="00AA3624">
            <w:p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สำหรับงวดสิ้นสุดวันที่ </w:t>
            </w: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5808DF80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677303C5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42648757" w14:textId="77777777" w:rsidR="00487166" w:rsidRPr="00487166" w:rsidRDefault="00487166" w:rsidP="00AA36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5A8E83A" w14:textId="77777777" w:rsidR="00487166" w:rsidRPr="00487166" w:rsidRDefault="00487166" w:rsidP="00AA36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</w:p>
          <w:p w14:paraId="5BE1C7D2" w14:textId="49FCEA28" w:rsidR="00487166" w:rsidRPr="00487166" w:rsidRDefault="00487166" w:rsidP="00AA36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7FBB9974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AFAF2FF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68490437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  <w:vAlign w:val="bottom"/>
          </w:tcPr>
          <w:p w14:paraId="54339B2E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AD50E73" w14:textId="77777777" w:rsidR="00487166" w:rsidRPr="00487166" w:rsidRDefault="00487166" w:rsidP="00AA36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</w:p>
          <w:p w14:paraId="3A982A58" w14:textId="514AB16D" w:rsidR="00487166" w:rsidRPr="00487166" w:rsidRDefault="00487166" w:rsidP="00AA36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ดเก้า</w:t>
            </w:r>
            <w:r w:rsidRPr="004871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487166" w:rsidRPr="009573C6" w14:paraId="522E2F7E" w14:textId="77777777" w:rsidTr="0046211A">
        <w:trPr>
          <w:cantSplit/>
          <w:trHeight w:val="144"/>
          <w:tblHeader/>
        </w:trPr>
        <w:tc>
          <w:tcPr>
            <w:tcW w:w="4680" w:type="dxa"/>
          </w:tcPr>
          <w:p w14:paraId="7DB769C9" w14:textId="0672DCF8" w:rsidR="00487166" w:rsidRPr="00487166" w:rsidRDefault="00487166" w:rsidP="00AA362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0062323E" w14:textId="0D1B209C" w:rsidR="00487166" w:rsidRPr="00487166" w:rsidRDefault="00487166" w:rsidP="00AA3624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871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C33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871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871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7166" w:rsidRPr="009573C6" w14:paraId="3C056D87" w14:textId="77777777" w:rsidTr="0046211A">
        <w:trPr>
          <w:cantSplit/>
          <w:trHeight w:val="144"/>
        </w:trPr>
        <w:tc>
          <w:tcPr>
            <w:tcW w:w="4680" w:type="dxa"/>
          </w:tcPr>
          <w:p w14:paraId="50E0CCBD" w14:textId="77777777" w:rsidR="00487166" w:rsidRPr="00487166" w:rsidRDefault="00487166" w:rsidP="00AA362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5B1B6053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44B3F0C" w14:textId="77777777" w:rsidR="00487166" w:rsidRPr="00487166" w:rsidRDefault="00487166" w:rsidP="00AA36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5BE829C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54694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91868B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E32FC0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ABCDDD" w14:textId="77777777" w:rsidR="00487166" w:rsidRPr="00487166" w:rsidRDefault="00487166" w:rsidP="00AA36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166" w:rsidRPr="009573C6" w14:paraId="531B3A7B" w14:textId="77777777" w:rsidTr="0046211A">
        <w:trPr>
          <w:cantSplit/>
          <w:trHeight w:val="191"/>
        </w:trPr>
        <w:tc>
          <w:tcPr>
            <w:tcW w:w="4680" w:type="dxa"/>
          </w:tcPr>
          <w:p w14:paraId="3747B081" w14:textId="3C896DAF" w:rsidR="00487166" w:rsidRPr="00487166" w:rsidRDefault="00487166" w:rsidP="0048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871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ขาดทุนจากการด้อยค่าของลูกหนี้การค้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260" w:type="dxa"/>
            <w:vAlign w:val="bottom"/>
          </w:tcPr>
          <w:p w14:paraId="544B243F" w14:textId="6C66AA64" w:rsidR="00487166" w:rsidRPr="00487166" w:rsidRDefault="00487166" w:rsidP="004871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178" w:type="dxa"/>
            <w:vAlign w:val="bottom"/>
          </w:tcPr>
          <w:p w14:paraId="61BA677E" w14:textId="77777777" w:rsidR="00487166" w:rsidRPr="00487166" w:rsidRDefault="00487166" w:rsidP="004871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721281C" w14:textId="74F2B1ED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F99">
              <w:rPr>
                <w:rFonts w:ascii="Angsana New" w:hAnsi="Angsana New" w:cs="Angsana New"/>
                <w:sz w:val="30"/>
                <w:szCs w:val="30"/>
              </w:rPr>
              <w:t xml:space="preserve">3,581    </w:t>
            </w:r>
          </w:p>
        </w:tc>
        <w:tc>
          <w:tcPr>
            <w:tcW w:w="180" w:type="dxa"/>
            <w:vAlign w:val="bottom"/>
          </w:tcPr>
          <w:p w14:paraId="5E0CA41E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6010CF5" w14:textId="639AD115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BC33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80" w:type="dxa"/>
            <w:vAlign w:val="bottom"/>
          </w:tcPr>
          <w:p w14:paraId="115AE8BA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79ED340" w14:textId="7A632615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5,715</w:t>
            </w:r>
          </w:p>
        </w:tc>
      </w:tr>
      <w:tr w:rsidR="00487166" w:rsidRPr="009573C6" w14:paraId="6D895D0F" w14:textId="77777777" w:rsidTr="0046211A">
        <w:trPr>
          <w:cantSplit/>
          <w:trHeight w:val="191"/>
        </w:trPr>
        <w:tc>
          <w:tcPr>
            <w:tcW w:w="4680" w:type="dxa"/>
          </w:tcPr>
          <w:p w14:paraId="569F60AA" w14:textId="2C91AE24" w:rsidR="00487166" w:rsidRPr="00487166" w:rsidRDefault="00487166" w:rsidP="0048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260" w:type="dxa"/>
            <w:vAlign w:val="bottom"/>
          </w:tcPr>
          <w:p w14:paraId="3B4C4DBF" w14:textId="5916E27A" w:rsidR="00487166" w:rsidRPr="00487166" w:rsidRDefault="00487166" w:rsidP="004871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17,811</w:t>
            </w:r>
          </w:p>
        </w:tc>
        <w:tc>
          <w:tcPr>
            <w:tcW w:w="178" w:type="dxa"/>
            <w:vAlign w:val="bottom"/>
          </w:tcPr>
          <w:p w14:paraId="794F791E" w14:textId="77777777" w:rsidR="00487166" w:rsidRPr="00487166" w:rsidRDefault="00487166" w:rsidP="004871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8E660D7" w14:textId="3EAC9B95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63F99">
              <w:rPr>
                <w:rFonts w:ascii="Angsana New" w:hAnsi="Angsana New" w:cs="Angsana New"/>
                <w:sz w:val="30"/>
                <w:szCs w:val="30"/>
              </w:rPr>
              <w:t>,551</w:t>
            </w:r>
          </w:p>
        </w:tc>
        <w:tc>
          <w:tcPr>
            <w:tcW w:w="180" w:type="dxa"/>
            <w:vAlign w:val="bottom"/>
          </w:tcPr>
          <w:p w14:paraId="391E1C81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3385934" w14:textId="155B1931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10,759</w:t>
            </w:r>
          </w:p>
        </w:tc>
        <w:tc>
          <w:tcPr>
            <w:tcW w:w="180" w:type="dxa"/>
            <w:vAlign w:val="bottom"/>
          </w:tcPr>
          <w:p w14:paraId="33C2FFA6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AD66263" w14:textId="780ABFBE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4AC1">
              <w:rPr>
                <w:rFonts w:ascii="Angsana New" w:hAnsi="Angsana New" w:cs="Angsana New"/>
                <w:sz w:val="30"/>
                <w:szCs w:val="30"/>
              </w:rPr>
              <w:t>10,759</w:t>
            </w:r>
          </w:p>
        </w:tc>
      </w:tr>
      <w:tr w:rsidR="00487166" w:rsidRPr="009573C6" w14:paraId="6DD8272D" w14:textId="77777777" w:rsidTr="0046211A">
        <w:trPr>
          <w:cantSplit/>
          <w:trHeight w:val="191"/>
        </w:trPr>
        <w:tc>
          <w:tcPr>
            <w:tcW w:w="4680" w:type="dxa"/>
          </w:tcPr>
          <w:p w14:paraId="49C3F445" w14:textId="03215574" w:rsidR="00487166" w:rsidRPr="00487166" w:rsidRDefault="00487166" w:rsidP="0048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ขาดทุนจากการด้อยค่าของเงินทดรองจ่ายให้แก่เกษตรกร</w:t>
            </w:r>
          </w:p>
        </w:tc>
        <w:tc>
          <w:tcPr>
            <w:tcW w:w="1260" w:type="dxa"/>
            <w:vAlign w:val="bottom"/>
          </w:tcPr>
          <w:p w14:paraId="7D7EE397" w14:textId="0B19FB61" w:rsidR="00487166" w:rsidRPr="00487166" w:rsidRDefault="00487166" w:rsidP="004871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7,965</w:t>
            </w:r>
          </w:p>
        </w:tc>
        <w:tc>
          <w:tcPr>
            <w:tcW w:w="178" w:type="dxa"/>
            <w:vAlign w:val="bottom"/>
          </w:tcPr>
          <w:p w14:paraId="07EE009C" w14:textId="77777777" w:rsidR="00487166" w:rsidRPr="00487166" w:rsidRDefault="00487166" w:rsidP="004871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9A11C0" w14:textId="79681E95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ADA">
              <w:rPr>
                <w:rFonts w:ascii="Angsana New" w:hAnsi="Angsana New" w:cs="Angsana New"/>
                <w:color w:val="000000"/>
                <w:sz w:val="30"/>
                <w:szCs w:val="30"/>
              </w:rPr>
              <w:t>9,235</w:t>
            </w:r>
            <w:r w:rsidRPr="00FE2ADA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          </w:t>
            </w:r>
          </w:p>
        </w:tc>
        <w:tc>
          <w:tcPr>
            <w:tcW w:w="180" w:type="dxa"/>
            <w:vAlign w:val="bottom"/>
          </w:tcPr>
          <w:p w14:paraId="41A7CB9D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D3B3035" w14:textId="62E22C90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B549DB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DF1FEA" w14:textId="52E57F80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7166" w:rsidRPr="009573C6" w14:paraId="2B9E2652" w14:textId="77777777" w:rsidTr="0046211A">
        <w:trPr>
          <w:cantSplit/>
          <w:trHeight w:val="191"/>
        </w:trPr>
        <w:tc>
          <w:tcPr>
            <w:tcW w:w="4680" w:type="dxa"/>
          </w:tcPr>
          <w:p w14:paraId="1863DB04" w14:textId="248923C8" w:rsidR="00487166" w:rsidRPr="00487166" w:rsidRDefault="00487166" w:rsidP="0048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ขาดทุนจากการด้อยค่าเงินให้กู้ยืมแก่บริษัทย่อย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D5F10F" w14:textId="7ECD5D2D" w:rsidR="00487166" w:rsidRPr="00487166" w:rsidRDefault="00487166" w:rsidP="004871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F8DA6AA" w14:textId="77777777" w:rsidR="00487166" w:rsidRPr="00487166" w:rsidRDefault="00487166" w:rsidP="004871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83F95E8" w14:textId="44A38AC9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66D06D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556DC10" w14:textId="512CD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80" w:type="dxa"/>
            <w:vAlign w:val="bottom"/>
          </w:tcPr>
          <w:p w14:paraId="70450BF4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3E88E0C" w14:textId="0024F4A6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87166" w:rsidRPr="00676DE9" w14:paraId="19F086EA" w14:textId="77777777" w:rsidTr="0046211A">
        <w:trPr>
          <w:cantSplit/>
          <w:trHeight w:val="191"/>
        </w:trPr>
        <w:tc>
          <w:tcPr>
            <w:tcW w:w="4680" w:type="dxa"/>
          </w:tcPr>
          <w:p w14:paraId="6D30E7F6" w14:textId="77777777" w:rsidR="00487166" w:rsidRPr="00487166" w:rsidRDefault="00487166" w:rsidP="0048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1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AFD9" w14:textId="329B5458" w:rsidR="00487166" w:rsidRPr="00487166" w:rsidRDefault="00487166" w:rsidP="004871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28,539</w:t>
            </w:r>
          </w:p>
        </w:tc>
        <w:tc>
          <w:tcPr>
            <w:tcW w:w="178" w:type="dxa"/>
            <w:vAlign w:val="bottom"/>
          </w:tcPr>
          <w:p w14:paraId="0E49C577" w14:textId="77777777" w:rsidR="00487166" w:rsidRPr="00487166" w:rsidRDefault="00487166" w:rsidP="004871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93175" w14:textId="72FA0F0C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39,3</w:t>
            </w: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A5B3D6E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7C55" w14:textId="790FCBDE" w:rsidR="00487166" w:rsidRPr="00487166" w:rsidRDefault="00BC33F7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487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80" w:type="dxa"/>
            <w:vAlign w:val="bottom"/>
          </w:tcPr>
          <w:p w14:paraId="6FBE7469" w14:textId="77777777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4CE70" w14:textId="7B3B374D" w:rsidR="00487166" w:rsidRPr="00487166" w:rsidRDefault="00487166" w:rsidP="004871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,090</w:t>
            </w:r>
          </w:p>
        </w:tc>
      </w:tr>
    </w:tbl>
    <w:p w14:paraId="4225CB65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25DB70E" w14:textId="76DD2D22" w:rsidR="00D7638C" w:rsidRPr="00E7777B" w:rsidRDefault="0057549F" w:rsidP="00D0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="00D7638C"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044866D" w14:textId="77777777" w:rsidR="00D7638C" w:rsidRPr="00E7777B" w:rsidRDefault="00D7638C" w:rsidP="00D7638C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FE5E47C" w14:textId="77777777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017B1748" w14:textId="77777777" w:rsidR="00D7638C" w:rsidRPr="00E7777B" w:rsidRDefault="00D7638C" w:rsidP="00D7638C">
      <w:pPr>
        <w:ind w:right="-105" w:firstLine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9"/>
        <w:gridCol w:w="979"/>
        <w:gridCol w:w="293"/>
        <w:gridCol w:w="881"/>
        <w:gridCol w:w="293"/>
        <w:gridCol w:w="975"/>
        <w:gridCol w:w="293"/>
        <w:gridCol w:w="967"/>
        <w:gridCol w:w="293"/>
        <w:gridCol w:w="985"/>
        <w:gridCol w:w="31"/>
        <w:gridCol w:w="8"/>
      </w:tblGrid>
      <w:tr w:rsidR="00D7638C" w:rsidRPr="00E7777B" w14:paraId="6F71977C" w14:textId="77777777" w:rsidTr="003F2B3A">
        <w:trPr>
          <w:gridAfter w:val="2"/>
          <w:wAfter w:w="39" w:type="dxa"/>
          <w:trHeight w:val="388"/>
          <w:tblHeader/>
        </w:trPr>
        <w:tc>
          <w:tcPr>
            <w:tcW w:w="3329" w:type="dxa"/>
          </w:tcPr>
          <w:p w14:paraId="6A38DB67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59" w:type="dxa"/>
            <w:gridSpan w:val="9"/>
            <w:hideMark/>
          </w:tcPr>
          <w:p w14:paraId="2245EBBE" w14:textId="77777777" w:rsidR="00D7638C" w:rsidRPr="00E7777B" w:rsidRDefault="00D763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638C" w:rsidRPr="00E7777B" w14:paraId="71B4F5D4" w14:textId="77777777" w:rsidTr="003F2B3A">
        <w:trPr>
          <w:gridAfter w:val="2"/>
          <w:wAfter w:w="39" w:type="dxa"/>
          <w:trHeight w:val="377"/>
          <w:tblHeader/>
        </w:trPr>
        <w:tc>
          <w:tcPr>
            <w:tcW w:w="3329" w:type="dxa"/>
          </w:tcPr>
          <w:p w14:paraId="73CD6A7A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2A7AC308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4298D55C" w14:textId="77777777" w:rsidR="00D7638C" w:rsidRPr="00E7777B" w:rsidRDefault="00D7638C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7" w:type="dxa"/>
            <w:gridSpan w:val="7"/>
            <w:vAlign w:val="bottom"/>
            <w:hideMark/>
          </w:tcPr>
          <w:p w14:paraId="7C3E00E3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6A5F" w:rsidRPr="00E7777B" w14:paraId="73D15C1B" w14:textId="77777777" w:rsidTr="003F2B3A">
        <w:trPr>
          <w:gridAfter w:val="1"/>
          <w:wAfter w:w="8" w:type="dxa"/>
          <w:trHeight w:val="754"/>
          <w:tblHeader/>
        </w:trPr>
        <w:tc>
          <w:tcPr>
            <w:tcW w:w="3329" w:type="dxa"/>
            <w:vAlign w:val="bottom"/>
            <w:hideMark/>
          </w:tcPr>
          <w:p w14:paraId="4647BF79" w14:textId="70C41FBF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31D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331DBE" w:rsidRPr="009F3F2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152F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5</w:t>
            </w:r>
            <w:r w:rsidR="00FA73D9" w:rsidRPr="00FA73D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6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79" w:type="dxa"/>
            <w:hideMark/>
          </w:tcPr>
          <w:p w14:paraId="49896FBB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93" w:type="dxa"/>
          </w:tcPr>
          <w:p w14:paraId="38902C8E" w14:textId="77777777" w:rsidR="00516A5F" w:rsidRPr="00E7777B" w:rsidRDefault="00516A5F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  <w:hideMark/>
          </w:tcPr>
          <w:p w14:paraId="281CE8A4" w14:textId="538CD616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781598B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  <w:hideMark/>
          </w:tcPr>
          <w:p w14:paraId="6F90AD12" w14:textId="277E2EC9" w:rsidR="00516A5F" w:rsidRPr="00E7777B" w:rsidRDefault="00F26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1C4C90D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  <w:hideMark/>
          </w:tcPr>
          <w:p w14:paraId="405D40FA" w14:textId="5634C482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54928B7D" w14:textId="77777777" w:rsidR="00516A5F" w:rsidRPr="00E7777B" w:rsidRDefault="00516A5F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14FE1DFE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16A5F" w:rsidRPr="00E7777B" w14:paraId="36730516" w14:textId="77777777" w:rsidTr="003F2B3A">
        <w:trPr>
          <w:trHeight w:val="399"/>
          <w:tblHeader/>
        </w:trPr>
        <w:tc>
          <w:tcPr>
            <w:tcW w:w="3329" w:type="dxa"/>
            <w:vAlign w:val="bottom"/>
          </w:tcPr>
          <w:p w14:paraId="62E1924B" w14:textId="77777777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98" w:type="dxa"/>
            <w:gridSpan w:val="11"/>
          </w:tcPr>
          <w:p w14:paraId="3001219B" w14:textId="1F0EAF4E" w:rsidR="00516A5F" w:rsidRPr="00516A5F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6A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6A5F" w:rsidRPr="00E7777B" w14:paraId="2A24B55D" w14:textId="77777777" w:rsidTr="003F2B3A">
        <w:trPr>
          <w:gridAfter w:val="1"/>
          <w:wAfter w:w="8" w:type="dxa"/>
          <w:trHeight w:val="399"/>
        </w:trPr>
        <w:tc>
          <w:tcPr>
            <w:tcW w:w="3329" w:type="dxa"/>
            <w:hideMark/>
          </w:tcPr>
          <w:p w14:paraId="192817FC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79" w:type="dxa"/>
          </w:tcPr>
          <w:p w14:paraId="322CE6C7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F9E3E06" w14:textId="77777777" w:rsidR="00516A5F" w:rsidRPr="00E7777B" w:rsidRDefault="00516A5F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1F3AF8A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460E54C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4495FE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15C8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7" w:type="dxa"/>
          </w:tcPr>
          <w:p w14:paraId="7F77ED6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6DA7483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B48A25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ABB" w:rsidRPr="00E7777B" w14:paraId="2C692DC3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527D4560" w14:textId="77777777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79" w:type="dxa"/>
          </w:tcPr>
          <w:p w14:paraId="2ADB5103" w14:textId="1BCB4EA0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  <w:tc>
          <w:tcPr>
            <w:tcW w:w="293" w:type="dxa"/>
          </w:tcPr>
          <w:p w14:paraId="3ABFB176" w14:textId="77777777" w:rsidR="00757ABB" w:rsidRPr="003170AE" w:rsidRDefault="00757ABB" w:rsidP="00757AB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7A86656" w14:textId="36CF2162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293" w:type="dxa"/>
          </w:tcPr>
          <w:p w14:paraId="526ACB4E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60655E9" w14:textId="0DABB3EB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C1ABF09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91F8B9E" w14:textId="48ED8FFE" w:rsidR="00757ABB" w:rsidRPr="003170AE" w:rsidRDefault="001103AD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A3C13F3" w14:textId="77777777" w:rsidR="00757ABB" w:rsidRPr="003170AE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DD62C2A" w14:textId="1BDC69DE" w:rsidR="00757ABB" w:rsidRPr="003170AE" w:rsidRDefault="001103AD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</w:tr>
      <w:tr w:rsidR="00757ABB" w:rsidRPr="00E7777B" w14:paraId="04F5C78A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3B93338C" w14:textId="77777777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79" w:type="dxa"/>
          </w:tcPr>
          <w:p w14:paraId="192D5DF3" w14:textId="1CE3CACB" w:rsidR="00757ABB" w:rsidRPr="003170AE" w:rsidRDefault="00FA73D9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170AE">
              <w:rPr>
                <w:rFonts w:asciiTheme="majorBidi" w:hAnsiTheme="majorBidi" w:cstheme="majorBidi"/>
                <w:sz w:val="28"/>
                <w:szCs w:val="28"/>
              </w:rPr>
              <w:t>,83</w:t>
            </w:r>
            <w:r w:rsidR="001103A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93" w:type="dxa"/>
          </w:tcPr>
          <w:p w14:paraId="7C79EFD1" w14:textId="77777777" w:rsidR="00757ABB" w:rsidRPr="003170AE" w:rsidRDefault="00757ABB" w:rsidP="00757AB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4CFD4DD9" w14:textId="372E5C88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D28F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CA06EAD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1C2AB75" w14:textId="6E5C7E9A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(1,198)</w:t>
            </w:r>
          </w:p>
        </w:tc>
        <w:tc>
          <w:tcPr>
            <w:tcW w:w="293" w:type="dxa"/>
          </w:tcPr>
          <w:p w14:paraId="44385B5B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158036" w14:textId="5CB9D698" w:rsidR="00757ABB" w:rsidRPr="003170AE" w:rsidRDefault="001103AD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70E45C66" w14:textId="77777777" w:rsidR="00757ABB" w:rsidRPr="003170AE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3B9AB85" w14:textId="57491F01" w:rsidR="00757ABB" w:rsidRPr="003170AE" w:rsidRDefault="001103AD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,839)</w:t>
            </w:r>
          </w:p>
        </w:tc>
      </w:tr>
      <w:tr w:rsidR="00757ABB" w:rsidRPr="00E7777B" w14:paraId="193949FF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63F4B1C7" w14:textId="77777777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</w:tcPr>
          <w:p w14:paraId="3D55056C" w14:textId="05C0F1CD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93" w:type="dxa"/>
          </w:tcPr>
          <w:p w14:paraId="01BDC9D1" w14:textId="77777777" w:rsidR="00757ABB" w:rsidRPr="003170AE" w:rsidRDefault="00757ABB" w:rsidP="00757AB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073A70FA" w14:textId="32CD223C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80CE695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F6D212" w14:textId="6C1C64A6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(743)</w:t>
            </w:r>
          </w:p>
        </w:tc>
        <w:tc>
          <w:tcPr>
            <w:tcW w:w="293" w:type="dxa"/>
          </w:tcPr>
          <w:p w14:paraId="04E5E49E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02804058" w14:textId="5EF7DC20" w:rsidR="00757ABB" w:rsidRPr="003170AE" w:rsidRDefault="001103AD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71)</w:t>
            </w:r>
          </w:p>
        </w:tc>
        <w:tc>
          <w:tcPr>
            <w:tcW w:w="293" w:type="dxa"/>
          </w:tcPr>
          <w:p w14:paraId="0D311343" w14:textId="77777777" w:rsidR="00757ABB" w:rsidRPr="003170AE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2EBCBA06" w14:textId="061665A8" w:rsidR="00757ABB" w:rsidRPr="003170AE" w:rsidRDefault="001103AD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7ABB" w:rsidRPr="009329D2" w14:paraId="509B8BF2" w14:textId="77777777" w:rsidTr="003F2B3A">
        <w:trPr>
          <w:gridAfter w:val="1"/>
          <w:wAfter w:w="8" w:type="dxa"/>
          <w:trHeight w:val="388"/>
        </w:trPr>
        <w:tc>
          <w:tcPr>
            <w:tcW w:w="3329" w:type="dxa"/>
            <w:hideMark/>
          </w:tcPr>
          <w:p w14:paraId="45D86D5A" w14:textId="77777777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79" w:type="dxa"/>
          </w:tcPr>
          <w:p w14:paraId="1AE7F040" w14:textId="78689E19" w:rsidR="00757ABB" w:rsidRPr="003170AE" w:rsidRDefault="00F152F4" w:rsidP="00757ABB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70AE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93" w:type="dxa"/>
          </w:tcPr>
          <w:p w14:paraId="4EF87B40" w14:textId="77777777" w:rsidR="00757ABB" w:rsidRPr="003170AE" w:rsidRDefault="00757ABB" w:rsidP="00757AB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774D22A6" w14:textId="1C133FAE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5373A22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2BE0DEF" w14:textId="119F7DE5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0294CAA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6B6ECA21" w14:textId="5B92E2B5" w:rsidR="00757ABB" w:rsidRPr="003170AE" w:rsidRDefault="001103AD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4D52EB" w14:textId="77777777" w:rsidR="00757ABB" w:rsidRPr="003170AE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72CFD1" w14:textId="4C91BF19" w:rsidR="00757ABB" w:rsidRPr="003170AE" w:rsidRDefault="001103AD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7ABB" w14:paraId="524E6394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</w:tcPr>
          <w:p w14:paraId="7A54A90A" w14:textId="77777777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5D494" w14:textId="1F61C81C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F152F4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,58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293" w:type="dxa"/>
          </w:tcPr>
          <w:p w14:paraId="3818F3A1" w14:textId="77777777" w:rsidR="00757ABB" w:rsidRPr="003170AE" w:rsidRDefault="00757ABB" w:rsidP="00757AB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84CBE" w14:textId="150C3B45" w:rsidR="00757ABB" w:rsidRPr="003170AE" w:rsidRDefault="003170AE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(7,99</w:t>
            </w:r>
            <w:r w:rsidR="007D28FF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044EF2B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7E570" w14:textId="62E4E481" w:rsidR="00757ABB" w:rsidRPr="003170AE" w:rsidRDefault="001103AD" w:rsidP="00757ABB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(4,5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3149E8F5" w14:textId="77777777" w:rsidR="00757ABB" w:rsidRPr="003170AE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DD2F" w14:textId="3BC678BE" w:rsidR="00757ABB" w:rsidRPr="003170AE" w:rsidRDefault="001103AD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71)</w:t>
            </w:r>
          </w:p>
        </w:tc>
        <w:tc>
          <w:tcPr>
            <w:tcW w:w="293" w:type="dxa"/>
          </w:tcPr>
          <w:p w14:paraId="338460A4" w14:textId="77777777" w:rsidR="00757ABB" w:rsidRPr="003170AE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C441F" w14:textId="7DB70287" w:rsidR="00757ABB" w:rsidRPr="003170AE" w:rsidRDefault="001103AD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</w:t>
            </w:r>
            <w:r w:rsidR="00F152F4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,77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757ABB" w14:paraId="76DB130D" w14:textId="77777777" w:rsidTr="003F2B3A">
        <w:trPr>
          <w:gridAfter w:val="1"/>
          <w:wAfter w:w="8" w:type="dxa"/>
          <w:trHeight w:val="50"/>
        </w:trPr>
        <w:tc>
          <w:tcPr>
            <w:tcW w:w="3329" w:type="dxa"/>
          </w:tcPr>
          <w:p w14:paraId="244F0A98" w14:textId="77777777" w:rsidR="00757ABB" w:rsidRDefault="00757ABB" w:rsidP="00757A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3D4B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27A1215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4F9C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DE9CDF8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F62B6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0CA9BC2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651CC" w14:textId="77777777" w:rsidR="00757ABB" w:rsidRDefault="00757ABB" w:rsidP="00757A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E3CBD5F" w14:textId="77777777" w:rsidR="00757ABB" w:rsidRDefault="00757ABB" w:rsidP="00757ABB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38A" w14:textId="77777777" w:rsidR="00757ABB" w:rsidRDefault="00757ABB" w:rsidP="00757ABB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</w:tr>
      <w:tr w:rsidR="00757ABB" w:rsidRPr="00E7777B" w14:paraId="024A04A3" w14:textId="77777777" w:rsidTr="003F2B3A">
        <w:trPr>
          <w:gridAfter w:val="1"/>
          <w:wAfter w:w="8" w:type="dxa"/>
          <w:trHeight w:val="399"/>
        </w:trPr>
        <w:tc>
          <w:tcPr>
            <w:tcW w:w="3329" w:type="dxa"/>
            <w:hideMark/>
          </w:tcPr>
          <w:p w14:paraId="4D76C58B" w14:textId="04AFAB69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79" w:type="dxa"/>
          </w:tcPr>
          <w:p w14:paraId="60854E05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50EFE90" w14:textId="77777777" w:rsidR="00757ABB" w:rsidRPr="00E7777B" w:rsidRDefault="00757ABB" w:rsidP="00757A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1" w:type="dxa"/>
          </w:tcPr>
          <w:p w14:paraId="4280621A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240632D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B298620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30B25C2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7" w:type="dxa"/>
          </w:tcPr>
          <w:p w14:paraId="6DB45CCA" w14:textId="77777777" w:rsidR="00757ABB" w:rsidRPr="00E7777B" w:rsidRDefault="00757ABB" w:rsidP="00757ABB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B589F01" w14:textId="77777777" w:rsidR="00757ABB" w:rsidRPr="00E7777B" w:rsidRDefault="00757ABB" w:rsidP="00757ABB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51D8B950" w14:textId="77777777" w:rsidR="00757ABB" w:rsidRPr="00E7777B" w:rsidRDefault="00757ABB" w:rsidP="00757ABB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757ABB" w:rsidRPr="00E7777B" w14:paraId="0E8EEBA7" w14:textId="77777777" w:rsidTr="003F2B3A">
        <w:trPr>
          <w:gridAfter w:val="1"/>
          <w:wAfter w:w="8" w:type="dxa"/>
          <w:trHeight w:val="754"/>
        </w:trPr>
        <w:tc>
          <w:tcPr>
            <w:tcW w:w="3329" w:type="dxa"/>
            <w:hideMark/>
          </w:tcPr>
          <w:p w14:paraId="1A19A5C3" w14:textId="751EA8FA" w:rsidR="00757ABB" w:rsidRPr="00E7777B" w:rsidRDefault="00757ABB" w:rsidP="00757A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79" w:type="dxa"/>
          </w:tcPr>
          <w:p w14:paraId="64F8F07F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D2F1CFE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C03F34A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7E993D0A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7C79CB2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FD34071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065BF87C" w14:textId="77777777" w:rsidR="00757ABB" w:rsidRPr="00E7777B" w:rsidRDefault="00757ABB" w:rsidP="00757A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15860D3" w14:textId="77777777" w:rsidR="00757ABB" w:rsidRPr="00E7777B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68745D7" w14:textId="77777777" w:rsidR="00757ABB" w:rsidRPr="00E7777B" w:rsidRDefault="00757ABB" w:rsidP="00757AB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56F" w:rsidRPr="00345676" w14:paraId="786EA83E" w14:textId="77777777" w:rsidTr="003F2B3A">
        <w:trPr>
          <w:gridAfter w:val="1"/>
          <w:wAfter w:w="8" w:type="dxa"/>
          <w:trHeight w:val="388"/>
        </w:trPr>
        <w:tc>
          <w:tcPr>
            <w:tcW w:w="3329" w:type="dxa"/>
            <w:hideMark/>
          </w:tcPr>
          <w:p w14:paraId="74DBBD77" w14:textId="723FB76A" w:rsidR="0077456F" w:rsidRPr="00D07659" w:rsidRDefault="0077456F" w:rsidP="007745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78F7" w14:textId="6F12AC0D" w:rsidR="0077456F" w:rsidRPr="00E7777B" w:rsidRDefault="0077456F" w:rsidP="0077456F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93" w:type="dxa"/>
          </w:tcPr>
          <w:p w14:paraId="062D6397" w14:textId="77777777" w:rsidR="0077456F" w:rsidRPr="00E7777B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66CA" w14:textId="11325AA2" w:rsidR="0077456F" w:rsidRPr="00E7777B" w:rsidRDefault="0077456F" w:rsidP="0077456F">
            <w:pPr>
              <w:tabs>
                <w:tab w:val="clear" w:pos="454"/>
                <w:tab w:val="clear" w:pos="680"/>
                <w:tab w:val="left" w:pos="663"/>
                <w:tab w:val="decimal" w:pos="706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93" w:type="dxa"/>
          </w:tcPr>
          <w:p w14:paraId="6A352055" w14:textId="77777777" w:rsidR="0077456F" w:rsidRPr="00E7777B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4BA0" w14:textId="7A0B90D7" w:rsidR="0077456F" w:rsidRPr="00E7777B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3F2FFE6F" w14:textId="77777777" w:rsidR="0077456F" w:rsidRPr="00E7777B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C2D7" w14:textId="37F20020" w:rsidR="0077456F" w:rsidRPr="00E7777B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27F75C4" w14:textId="685051B6" w:rsidR="0077456F" w:rsidRPr="00E7777B" w:rsidRDefault="0077456F" w:rsidP="007745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5BADE" w14:textId="26970D9F" w:rsidR="0077456F" w:rsidRPr="00E7777B" w:rsidRDefault="0077456F" w:rsidP="0077456F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7456F" w:rsidRPr="00E7777B" w14:paraId="42454C92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</w:tcPr>
          <w:p w14:paraId="48394B4F" w14:textId="77777777" w:rsidR="0077456F" w:rsidRPr="00E7777B" w:rsidRDefault="0077456F" w:rsidP="0077456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E80B" w14:textId="7646F8D9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(31)</w:t>
            </w:r>
          </w:p>
        </w:tc>
        <w:tc>
          <w:tcPr>
            <w:tcW w:w="293" w:type="dxa"/>
          </w:tcPr>
          <w:p w14:paraId="1274DFBE" w14:textId="77777777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E4376" w14:textId="53CBA522" w:rsidR="0077456F" w:rsidRPr="00044371" w:rsidRDefault="0077456F" w:rsidP="0077456F">
            <w:pPr>
              <w:tabs>
                <w:tab w:val="clear" w:pos="454"/>
                <w:tab w:val="clear" w:pos="680"/>
                <w:tab w:val="left" w:pos="663"/>
                <w:tab w:val="decimal" w:pos="706"/>
              </w:tabs>
              <w:ind w:lef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</w:p>
        </w:tc>
        <w:tc>
          <w:tcPr>
            <w:tcW w:w="293" w:type="dxa"/>
          </w:tcPr>
          <w:p w14:paraId="663EED1E" w14:textId="77777777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7D47" w14:textId="28C075E1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A1DD6B" w14:textId="77777777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8166F" w14:textId="59FBAB62" w:rsidR="0077456F" w:rsidRPr="00832C63" w:rsidRDefault="0077456F" w:rsidP="007745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1415B84" w14:textId="77777777" w:rsidR="0077456F" w:rsidRPr="00832C63" w:rsidRDefault="0077456F" w:rsidP="007745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0C3D3" w14:textId="0BF263AF" w:rsidR="0077456F" w:rsidRPr="00044371" w:rsidRDefault="0077456F" w:rsidP="0077456F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</w:p>
        </w:tc>
      </w:tr>
    </w:tbl>
    <w:p w14:paraId="23BCE35B" w14:textId="77777777" w:rsidR="00D07659" w:rsidRDefault="00D07659" w:rsidP="00D7638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  <w:sectPr w:rsidR="00D07659" w:rsidSect="006C3DDB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8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36"/>
        <w:gridCol w:w="1024"/>
        <w:gridCol w:w="236"/>
        <w:gridCol w:w="1080"/>
        <w:gridCol w:w="236"/>
        <w:gridCol w:w="968"/>
        <w:gridCol w:w="236"/>
        <w:gridCol w:w="934"/>
        <w:gridCol w:w="236"/>
        <w:gridCol w:w="879"/>
      </w:tblGrid>
      <w:tr w:rsidR="00D7638C" w:rsidRPr="00E7777B" w14:paraId="12A84743" w14:textId="77777777" w:rsidTr="003F2B3A">
        <w:trPr>
          <w:tblHeader/>
        </w:trPr>
        <w:tc>
          <w:tcPr>
            <w:tcW w:w="2700" w:type="dxa"/>
          </w:tcPr>
          <w:p w14:paraId="4B117A69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145" w:type="dxa"/>
            <w:gridSpan w:val="11"/>
            <w:hideMark/>
          </w:tcPr>
          <w:p w14:paraId="7891F671" w14:textId="218DAF3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38C" w:rsidRPr="00E7777B" w14:paraId="25C12509" w14:textId="77777777" w:rsidTr="003F2B3A">
        <w:trPr>
          <w:tblHeader/>
        </w:trPr>
        <w:tc>
          <w:tcPr>
            <w:tcW w:w="2700" w:type="dxa"/>
          </w:tcPr>
          <w:p w14:paraId="5CC292B4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2FA87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1DF8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9" w:type="dxa"/>
            <w:gridSpan w:val="9"/>
            <w:vAlign w:val="bottom"/>
            <w:hideMark/>
          </w:tcPr>
          <w:p w14:paraId="64798A72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7638C" w:rsidRPr="00E7777B" w14:paraId="3B664203" w14:textId="77777777" w:rsidTr="003F2B3A">
        <w:trPr>
          <w:tblHeader/>
        </w:trPr>
        <w:tc>
          <w:tcPr>
            <w:tcW w:w="2700" w:type="dxa"/>
            <w:vAlign w:val="bottom"/>
            <w:hideMark/>
          </w:tcPr>
          <w:p w14:paraId="7DB69A24" w14:textId="7A367D46" w:rsidR="00D7638C" w:rsidRPr="0039766A" w:rsidRDefault="00D7638C" w:rsidP="00C50115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31D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331DBE" w:rsidRPr="009F3F2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152F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5</w:t>
            </w:r>
            <w:r w:rsidR="00FA73D9" w:rsidRPr="00FA73D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6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hideMark/>
          </w:tcPr>
          <w:p w14:paraId="6144490B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3B30F7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765850C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</w:tcPr>
          <w:p w14:paraId="6CAE135E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D2A0092" w14:textId="186FDB7A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F64D1F4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  <w:hideMark/>
          </w:tcPr>
          <w:p w14:paraId="59D773A7" w14:textId="5812DBB9" w:rsidR="00D7638C" w:rsidRPr="00E7777B" w:rsidRDefault="00F26681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7CAACE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7EB17234" w14:textId="78BB99C4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8773F21" w14:textId="77777777" w:rsidR="00D7638C" w:rsidRPr="00E7777B" w:rsidRDefault="00D7638C" w:rsidP="00C5011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9" w:type="dxa"/>
            <w:vAlign w:val="bottom"/>
            <w:hideMark/>
          </w:tcPr>
          <w:p w14:paraId="11BDDA24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7638C" w:rsidRPr="00E7777B" w14:paraId="0C79E943" w14:textId="77777777" w:rsidTr="003F2B3A">
        <w:trPr>
          <w:tblHeader/>
        </w:trPr>
        <w:tc>
          <w:tcPr>
            <w:tcW w:w="2700" w:type="dxa"/>
          </w:tcPr>
          <w:p w14:paraId="5CFF4A00" w14:textId="77777777" w:rsidR="00D7638C" w:rsidRPr="00E7777B" w:rsidRDefault="00D7638C" w:rsidP="00C50115">
            <w:pPr>
              <w:ind w:left="73" w:right="-24" w:hanging="73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1"/>
            <w:hideMark/>
          </w:tcPr>
          <w:p w14:paraId="48C6C4D5" w14:textId="21B0D0D8" w:rsidR="00D7638C" w:rsidRPr="00E7777B" w:rsidRDefault="00D7638C" w:rsidP="00C5011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076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638C" w:rsidRPr="00E7777B" w14:paraId="3A0AFE35" w14:textId="77777777" w:rsidTr="003F2B3A">
        <w:tc>
          <w:tcPr>
            <w:tcW w:w="2700" w:type="dxa"/>
            <w:hideMark/>
          </w:tcPr>
          <w:p w14:paraId="3BF66690" w14:textId="77777777" w:rsidR="00D7638C" w:rsidRPr="00E7777B" w:rsidRDefault="00D7638C" w:rsidP="00C50115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76C97721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C1E82" w14:textId="77777777" w:rsidR="00D7638C" w:rsidRPr="00E7777B" w:rsidRDefault="00D7638C" w:rsidP="00C5011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5B1BE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A02A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467B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B569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5ED56513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366A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0D65CA7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D44C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434D638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951" w:rsidRPr="00E7777B" w14:paraId="6911CF48" w14:textId="77777777" w:rsidTr="003F2B3A">
        <w:tc>
          <w:tcPr>
            <w:tcW w:w="2700" w:type="dxa"/>
            <w:hideMark/>
          </w:tcPr>
          <w:p w14:paraId="16CC312B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32870F9F" w14:textId="3DA0EA92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026F07CE" w14:textId="77777777" w:rsidR="003C6951" w:rsidRPr="009329D2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8B106C" w14:textId="443C046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01EDFC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39293" w14:textId="472A9A78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14EAC375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591FDF" w14:textId="13CDF69E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8629D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B5BE825" w14:textId="6175F151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59561" w14:textId="77777777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35A07E16" w14:textId="29BF4F1F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(478)</w:t>
            </w:r>
          </w:p>
        </w:tc>
      </w:tr>
      <w:tr w:rsidR="003C6951" w:rsidRPr="00E7777B" w14:paraId="1251B2FE" w14:textId="77777777" w:rsidTr="003F2B3A">
        <w:tc>
          <w:tcPr>
            <w:tcW w:w="2700" w:type="dxa"/>
            <w:hideMark/>
          </w:tcPr>
          <w:p w14:paraId="72EFF492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A868A09" w14:textId="28B59A21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(3,093)</w:t>
            </w:r>
          </w:p>
        </w:tc>
        <w:tc>
          <w:tcPr>
            <w:tcW w:w="236" w:type="dxa"/>
          </w:tcPr>
          <w:p w14:paraId="166A64FF" w14:textId="77777777" w:rsidR="003C6951" w:rsidRPr="0022400C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B14981" w14:textId="4D81C56C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5D9C8D" w14:textId="77777777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B9A05" w14:textId="29074735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,595)</w:t>
            </w:r>
          </w:p>
        </w:tc>
        <w:tc>
          <w:tcPr>
            <w:tcW w:w="236" w:type="dxa"/>
          </w:tcPr>
          <w:p w14:paraId="0760B8FE" w14:textId="77777777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24A58F77" w14:textId="11CE0A4F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(498)</w:t>
            </w:r>
          </w:p>
        </w:tc>
        <w:tc>
          <w:tcPr>
            <w:tcW w:w="236" w:type="dxa"/>
          </w:tcPr>
          <w:p w14:paraId="7E7D7BA1" w14:textId="77777777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FCC08E" w14:textId="04B7A0BF" w:rsidR="003C6951" w:rsidRPr="0022400C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3E52C" w14:textId="77777777" w:rsidR="003C6951" w:rsidRPr="0022400C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62B9DCE" w14:textId="2B4B128F" w:rsidR="003C6951" w:rsidRPr="0022400C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(3,093)</w:t>
            </w:r>
          </w:p>
        </w:tc>
      </w:tr>
      <w:tr w:rsidR="003C6951" w:rsidRPr="00E7777B" w14:paraId="0CB1238E" w14:textId="77777777" w:rsidTr="003F2B3A">
        <w:tc>
          <w:tcPr>
            <w:tcW w:w="2700" w:type="dxa"/>
            <w:hideMark/>
          </w:tcPr>
          <w:p w14:paraId="634C74DE" w14:textId="2AAFFDE4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80" w:type="dxa"/>
          </w:tcPr>
          <w:p w14:paraId="072C4424" w14:textId="4DFDADA3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(438)</w:t>
            </w:r>
          </w:p>
        </w:tc>
        <w:tc>
          <w:tcPr>
            <w:tcW w:w="236" w:type="dxa"/>
          </w:tcPr>
          <w:p w14:paraId="483EC43D" w14:textId="77777777" w:rsidR="003C6951" w:rsidRPr="009329D2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FB239D" w14:textId="6003EA49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(438)</w:t>
            </w:r>
          </w:p>
        </w:tc>
        <w:tc>
          <w:tcPr>
            <w:tcW w:w="236" w:type="dxa"/>
          </w:tcPr>
          <w:p w14:paraId="7F921480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963DE" w14:textId="5FA24FF9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90EBF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FE779B9" w14:textId="286E4654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357ADC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B71CCB" w14:textId="55420BC2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D86D8B" w14:textId="77777777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CEF2026" w14:textId="7A13B78F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(438)</w:t>
            </w:r>
          </w:p>
        </w:tc>
      </w:tr>
      <w:tr w:rsidR="003C6951" w:rsidRPr="00E7777B" w14:paraId="265956AC" w14:textId="77777777" w:rsidTr="003F2B3A">
        <w:tc>
          <w:tcPr>
            <w:tcW w:w="2700" w:type="dxa"/>
          </w:tcPr>
          <w:p w14:paraId="5D816D9D" w14:textId="1D40A860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5709AF" w14:textId="43C5C720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(409)</w:t>
            </w:r>
          </w:p>
        </w:tc>
        <w:tc>
          <w:tcPr>
            <w:tcW w:w="236" w:type="dxa"/>
          </w:tcPr>
          <w:p w14:paraId="2B1B5CC3" w14:textId="77777777" w:rsidR="003C6951" w:rsidRPr="009329D2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C264AE" w14:textId="067FB08E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9D37C2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70F16F" w14:textId="73B475CF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236" w:type="dxa"/>
          </w:tcPr>
          <w:p w14:paraId="04EAEEA4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43D1CFB6" w14:textId="2E962FA3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A538E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0451A5" w14:textId="61C9EEE9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CDF5D" w14:textId="77777777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CD1C402" w14:textId="034EF8F4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</w:tr>
      <w:tr w:rsidR="003C6951" w:rsidRPr="00E7777B" w14:paraId="7B7D9984" w14:textId="77777777" w:rsidTr="003F2B3A">
        <w:tc>
          <w:tcPr>
            <w:tcW w:w="2700" w:type="dxa"/>
            <w:hideMark/>
          </w:tcPr>
          <w:p w14:paraId="02ADB896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5D8EF63B" w14:textId="35D8A655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08927ED" w14:textId="77777777" w:rsidR="003C6951" w:rsidRPr="009329D2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CD8E8F" w14:textId="6BA4F5C6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E2C729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F471C" w14:textId="6D186FB2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57E77F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58C350" w14:textId="53C7B3DC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49952D" w14:textId="77777777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ECB345" w14:textId="1ADF4DE4" w:rsidR="003C6951" w:rsidRPr="009329D2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62253" w14:textId="77777777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617FB632" w14:textId="0C79BA7F" w:rsidR="003C6951" w:rsidRPr="009329D2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2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FA73D9" w:rsidRPr="00FA73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F1A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6951" w:rsidRPr="00832C63" w14:paraId="735D2692" w14:textId="77777777" w:rsidTr="003F2B3A">
        <w:tc>
          <w:tcPr>
            <w:tcW w:w="2700" w:type="dxa"/>
          </w:tcPr>
          <w:p w14:paraId="1C7758BD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400D6" w14:textId="1D353BFC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A73D9" w:rsidRPr="00FA73D9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="0045313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98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F0D1BB" w14:textId="77777777" w:rsidR="003C6951" w:rsidRPr="00832C63" w:rsidRDefault="003C6951" w:rsidP="003C695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AD16C" w14:textId="612940B4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(438)</w:t>
            </w:r>
          </w:p>
        </w:tc>
        <w:tc>
          <w:tcPr>
            <w:tcW w:w="236" w:type="dxa"/>
          </w:tcPr>
          <w:p w14:paraId="5630D195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5278F" w14:textId="65CF6BE5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(3,</w:t>
            </w:r>
            <w:r w:rsidR="00F152F4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 w:rsidR="00FA73D9" w:rsidRPr="00FA73D9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8)</w:t>
            </w:r>
          </w:p>
        </w:tc>
        <w:tc>
          <w:tcPr>
            <w:tcW w:w="236" w:type="dxa"/>
          </w:tcPr>
          <w:p w14:paraId="572B580A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D4F3A" w14:textId="3A1109BB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(3,</w:t>
            </w:r>
            <w:r w:rsidR="00F152F4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352483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67128" w14:textId="03BBF73A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FF4E2" w14:textId="77777777" w:rsidR="003C6951" w:rsidRPr="00832C63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24490" w14:textId="6D5903A2" w:rsidR="003C6951" w:rsidRPr="00832C63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(7</w:t>
            </w:r>
            <w:r w:rsidR="00EB122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00</w:t>
            </w:r>
            <w:r w:rsidR="004F1A17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3C6951" w:rsidRPr="00E7777B" w14:paraId="3F8BC128" w14:textId="77777777" w:rsidTr="003F2B3A">
        <w:trPr>
          <w:trHeight w:val="50"/>
        </w:trPr>
        <w:tc>
          <w:tcPr>
            <w:tcW w:w="2700" w:type="dxa"/>
          </w:tcPr>
          <w:p w14:paraId="579D9C35" w14:textId="77777777" w:rsidR="003C6951" w:rsidRPr="00E7777B" w:rsidRDefault="003C6951" w:rsidP="003C69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901E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BBA33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EE33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8F2CB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72E89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120F9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DD2E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3F6C5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E9ADD" w14:textId="77777777" w:rsidR="003C6951" w:rsidRPr="00E7777B" w:rsidRDefault="003C6951" w:rsidP="003C69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7EC14" w14:textId="77777777" w:rsidR="003C6951" w:rsidRPr="00E7777B" w:rsidRDefault="003C6951" w:rsidP="003C6951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85BF0" w14:textId="77777777" w:rsidR="003C6951" w:rsidRPr="00E7777B" w:rsidRDefault="003C6951" w:rsidP="003C6951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C6951" w:rsidRPr="00E7777B" w14:paraId="5B95CF5F" w14:textId="77777777" w:rsidTr="003F2B3A">
        <w:tc>
          <w:tcPr>
            <w:tcW w:w="2700" w:type="dxa"/>
            <w:hideMark/>
          </w:tcPr>
          <w:p w14:paraId="6F7DF37F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DF3326B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20047" w14:textId="77777777" w:rsidR="003C6951" w:rsidRPr="00E7777B" w:rsidRDefault="003C6951" w:rsidP="003C6951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14942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3BEC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BA97E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24209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dxa"/>
          </w:tcPr>
          <w:p w14:paraId="385BFF1A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66C40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4" w:type="dxa"/>
          </w:tcPr>
          <w:p w14:paraId="5A83AAFD" w14:textId="77777777" w:rsidR="003C6951" w:rsidRPr="00E7777B" w:rsidRDefault="003C6951" w:rsidP="003C695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3A0A7" w14:textId="77777777" w:rsidR="003C6951" w:rsidRPr="00E7777B" w:rsidRDefault="003C6951" w:rsidP="003C6951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79" w:type="dxa"/>
          </w:tcPr>
          <w:p w14:paraId="2576D9FF" w14:textId="77777777" w:rsidR="003C6951" w:rsidRPr="00E7777B" w:rsidRDefault="003C6951" w:rsidP="003C6951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3C6951" w:rsidRPr="00E7777B" w14:paraId="50A8F09B" w14:textId="77777777" w:rsidTr="003F2B3A">
        <w:tc>
          <w:tcPr>
            <w:tcW w:w="2700" w:type="dxa"/>
            <w:hideMark/>
          </w:tcPr>
          <w:p w14:paraId="766B52A3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0E4E1BFF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4C4F3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548AC7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5CA85F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40133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F06AC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CFEC24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3245B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9B67388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ACBEC" w14:textId="77777777" w:rsidR="003C6951" w:rsidRPr="00E7777B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7CEDFA51" w14:textId="77777777" w:rsidR="003C6951" w:rsidRPr="00E7777B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951" w:rsidRPr="00E7777B" w14:paraId="16253346" w14:textId="77777777" w:rsidTr="003F2B3A">
        <w:tc>
          <w:tcPr>
            <w:tcW w:w="2700" w:type="dxa"/>
            <w:hideMark/>
          </w:tcPr>
          <w:p w14:paraId="15B677E8" w14:textId="757FE1B7" w:rsidR="003C6951" w:rsidRPr="00D07659" w:rsidRDefault="003C6951" w:rsidP="003C6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D0765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2CB69" w14:textId="31513B06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36" w:type="dxa"/>
          </w:tcPr>
          <w:p w14:paraId="15E2439A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3739" w14:textId="38DE8C09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017B5C1A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9157A" w14:textId="41769395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09E6D3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1B9E" w14:textId="5C4AF9B2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D57CFA" w14:textId="77777777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0F9" w14:textId="7388C1E2" w:rsidR="003C6951" w:rsidRPr="00E7777B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B7253E" w14:textId="77777777" w:rsidR="003C6951" w:rsidRPr="00E7777B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8B9F" w14:textId="12B458C6" w:rsidR="003C6951" w:rsidRPr="00E7777B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C6951" w:rsidRPr="00021D4A" w14:paraId="557F7CB2" w14:textId="77777777" w:rsidTr="003F2B3A">
        <w:tc>
          <w:tcPr>
            <w:tcW w:w="2700" w:type="dxa"/>
          </w:tcPr>
          <w:p w14:paraId="2C2CB61C" w14:textId="77777777" w:rsidR="003C6951" w:rsidRPr="00E7777B" w:rsidRDefault="003C6951" w:rsidP="003C695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3140E" w14:textId="1931EBA9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(13)</w:t>
            </w:r>
          </w:p>
        </w:tc>
        <w:tc>
          <w:tcPr>
            <w:tcW w:w="236" w:type="dxa"/>
          </w:tcPr>
          <w:p w14:paraId="70354CA7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A8E44" w14:textId="72FA75CE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40C09A40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A5108" w14:textId="7D0886F4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337A32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3A548" w14:textId="435A14AE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48A22F" w14:textId="77777777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2B58B" w14:textId="6082EBF1" w:rsidR="003C6951" w:rsidRPr="00832C63" w:rsidRDefault="003C6951" w:rsidP="003C695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B98D8" w14:textId="77777777" w:rsidR="003C6951" w:rsidRPr="00832C63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38059" w14:textId="2BBE6006" w:rsidR="003C6951" w:rsidRPr="00021D4A" w:rsidRDefault="003C6951" w:rsidP="003C695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</w:tr>
    </w:tbl>
    <w:p w14:paraId="60BE6D08" w14:textId="77777777" w:rsidR="00D838CE" w:rsidRDefault="00D838CE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72833C8" w14:textId="24E7627B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E7777B">
        <w:rPr>
          <w:rFonts w:asciiTheme="majorBidi" w:hAnsiTheme="majorBidi" w:cstheme="majorBidi" w:hint="cs"/>
          <w:sz w:val="30"/>
          <w:szCs w:val="30"/>
        </w:rPr>
        <w:t>/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7C572C3C" w14:textId="77777777" w:rsidR="00D7638C" w:rsidRDefault="00D7638C" w:rsidP="00D763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32FAA81" w14:textId="77777777" w:rsidR="005041F2" w:rsidRDefault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sectPr w:rsidR="005041F2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bookmarkStart w:id="3" w:name="_Hlk35524973"/>
      <w:r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br w:type="page"/>
      </w:r>
    </w:p>
    <w:tbl>
      <w:tblPr>
        <w:tblpPr w:leftFromText="180" w:rightFromText="180" w:vertAnchor="page" w:horzAnchor="margin" w:tblpX="630" w:tblpY="3323"/>
        <w:tblW w:w="149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168"/>
        <w:gridCol w:w="193"/>
        <w:gridCol w:w="1166"/>
        <w:gridCol w:w="196"/>
        <w:gridCol w:w="1072"/>
        <w:gridCol w:w="194"/>
        <w:gridCol w:w="1072"/>
        <w:gridCol w:w="194"/>
        <w:gridCol w:w="1116"/>
        <w:gridCol w:w="254"/>
        <w:gridCol w:w="25"/>
        <w:gridCol w:w="1144"/>
        <w:gridCol w:w="195"/>
        <w:gridCol w:w="1072"/>
        <w:gridCol w:w="194"/>
        <w:gridCol w:w="1072"/>
        <w:gridCol w:w="194"/>
        <w:gridCol w:w="1156"/>
        <w:gridCol w:w="10"/>
      </w:tblGrid>
      <w:tr w:rsidR="00CE40E4" w:rsidRPr="00A46937" w14:paraId="26970818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5DDE1184" w14:textId="77777777" w:rsidR="00CE40E4" w:rsidRPr="00CE40E4" w:rsidRDefault="00CE40E4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371" w:type="dxa"/>
            <w:gridSpan w:val="9"/>
            <w:shd w:val="clear" w:color="auto" w:fill="auto"/>
          </w:tcPr>
          <w:p w14:paraId="41C8738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616AA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203F3C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</w:tc>
        <w:tc>
          <w:tcPr>
            <w:tcW w:w="5037" w:type="dxa"/>
            <w:gridSpan w:val="8"/>
            <w:shd w:val="clear" w:color="auto" w:fill="auto"/>
          </w:tcPr>
          <w:p w14:paraId="2B52E7E5" w14:textId="3CBC2E83" w:rsidR="00CE40E4" w:rsidRPr="00616AA0" w:rsidRDefault="004455C6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4455C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455C6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90227" w:rsidRPr="00A46937" w14:paraId="09E001E8" w14:textId="77777777" w:rsidTr="0020276D">
        <w:trPr>
          <w:gridAfter w:val="1"/>
          <w:wAfter w:w="10" w:type="dxa"/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178F124D" w14:textId="77777777" w:rsidR="00590227" w:rsidRDefault="00590227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66BDD070" w14:textId="655DC4B1" w:rsidR="00590227" w:rsidRPr="00616AA0" w:rsidRDefault="00070784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1D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331D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F152F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  <w:r w:rsidR="00FA73D9" w:rsidRPr="00FA73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68" w:type="dxa"/>
            <w:shd w:val="clear" w:color="auto" w:fill="auto"/>
          </w:tcPr>
          <w:p w14:paraId="1AF248EF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3" w:type="dxa"/>
            <w:shd w:val="clear" w:color="auto" w:fill="auto"/>
          </w:tcPr>
          <w:p w14:paraId="5BE4B00C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F42912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85CD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6" w:type="dxa"/>
          </w:tcPr>
          <w:p w14:paraId="0C9F6B52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AE4E4E1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เงินดองเวียดนาม</w:t>
            </w:r>
          </w:p>
        </w:tc>
        <w:tc>
          <w:tcPr>
            <w:tcW w:w="194" w:type="dxa"/>
          </w:tcPr>
          <w:p w14:paraId="1A2D7F8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E8143B0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00EB040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6E8C3DA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1525DE3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68CA1CB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2CBCC90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14:paraId="61784FD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5" w:type="dxa"/>
          </w:tcPr>
          <w:p w14:paraId="5F9B6CC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8A801C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1059FF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4" w:type="dxa"/>
            <w:shd w:val="clear" w:color="auto" w:fill="auto"/>
          </w:tcPr>
          <w:p w14:paraId="3585642A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9606E1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636BF8C3" w14:textId="77777777" w:rsidR="00590227" w:rsidRPr="00A46937" w:rsidDel="0080154F" w:rsidRDefault="00590227" w:rsidP="0020276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403348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4134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22148FDE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90227" w:rsidRPr="00A46937" w14:paraId="2D3D10F1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71B5D4FB" w14:textId="77777777" w:rsidR="00590227" w:rsidRPr="00A46937" w:rsidRDefault="00590227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87" w:type="dxa"/>
            <w:gridSpan w:val="19"/>
            <w:shd w:val="clear" w:color="auto" w:fill="auto"/>
          </w:tcPr>
          <w:p w14:paraId="67B887C2" w14:textId="3816189D" w:rsidR="00590227" w:rsidRPr="007E4896" w:rsidRDefault="00590227" w:rsidP="0020276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fr-FR"/>
              </w:rPr>
            </w:pPr>
            <w:r w:rsidRPr="007E48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90227" w:rsidRPr="00A46937" w14:paraId="2E769D96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ABFC3D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C9FF14" w14:textId="61234DDC" w:rsidR="00590227" w:rsidRPr="00892042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54B7D8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C1B8707" w14:textId="01B233FB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717C8F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686B3FC" w14:textId="6137FB69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94" w:type="dxa"/>
            <w:vAlign w:val="bottom"/>
          </w:tcPr>
          <w:p w14:paraId="48B379C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852A53A" w14:textId="66DDF5AE" w:rsidR="00590227" w:rsidRPr="0015370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059959D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178628" w14:textId="13E6ABE0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254" w:type="dxa"/>
          </w:tcPr>
          <w:p w14:paraId="0C82A791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B6322E5" w14:textId="562A7530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753E6E06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70FDD47" w14:textId="56852354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36A8EBCC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44F7B3A" w14:textId="608ABA98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58373E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5A5949F2" w14:textId="608DB19E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5280CA75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78840B6" w14:textId="71B250A5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2748F4" w14:textId="467728F5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B26936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1F0C8CE" w14:textId="2C80E05A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D545523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4752F270" w14:textId="61CCC2E1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A73D9" w:rsidRPr="00FA73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94" w:type="dxa"/>
            <w:vAlign w:val="bottom"/>
          </w:tcPr>
          <w:p w14:paraId="542B7A8B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30907C1" w14:textId="307DECBE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94" w:type="dxa"/>
            <w:vAlign w:val="bottom"/>
          </w:tcPr>
          <w:p w14:paraId="2C7B481D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8A4193" w14:textId="435900EC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54" w:type="dxa"/>
          </w:tcPr>
          <w:p w14:paraId="230271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C37871" w14:textId="54205D70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95" w:type="dxa"/>
            <w:vAlign w:val="bottom"/>
          </w:tcPr>
          <w:p w14:paraId="78F04C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5AE3FF0" w14:textId="4CA921CF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79DD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C973B77" w14:textId="43D06252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94" w:type="dxa"/>
            <w:vAlign w:val="bottom"/>
          </w:tcPr>
          <w:p w14:paraId="70D0FE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1CD27FE2" w14:textId="59A406FC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590227" w:rsidRPr="00A46937" w14:paraId="20309A01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31E3BDAD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F06127" w14:textId="5094370A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8CBDDB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004EF47" w14:textId="672BB111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6" w:type="dxa"/>
            <w:vAlign w:val="bottom"/>
          </w:tcPr>
          <w:p w14:paraId="285C22B4" w14:textId="11BE54D6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71AC17CC" w14:textId="504EE904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219E71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66C35277" w14:textId="69F0118F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4" w:type="dxa"/>
            <w:vAlign w:val="bottom"/>
          </w:tcPr>
          <w:p w14:paraId="6E3F9BD5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94A3D35" w14:textId="3D98EE24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1,511</w:t>
            </w:r>
          </w:p>
        </w:tc>
        <w:tc>
          <w:tcPr>
            <w:tcW w:w="254" w:type="dxa"/>
          </w:tcPr>
          <w:p w14:paraId="501AD36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02DC6C7" w14:textId="78AD6E12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672F9363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73627AA" w14:textId="3C2BE960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9C7168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AC718E7" w14:textId="2C58C92B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4" w:type="dxa"/>
            <w:vAlign w:val="bottom"/>
          </w:tcPr>
          <w:p w14:paraId="531327AA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20E5851E" w14:textId="1C06E3F9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0227" w:rsidRPr="00A46937" w14:paraId="67677D44" w14:textId="77777777" w:rsidTr="0020276D">
        <w:trPr>
          <w:gridAfter w:val="1"/>
          <w:wAfter w:w="10" w:type="dxa"/>
          <w:cantSplit/>
          <w:trHeight w:val="302"/>
        </w:trPr>
        <w:tc>
          <w:tcPr>
            <w:tcW w:w="3312" w:type="dxa"/>
            <w:shd w:val="clear" w:color="auto" w:fill="auto"/>
          </w:tcPr>
          <w:p w14:paraId="0390E47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9A7E3A" w14:textId="17F53110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E969B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894182" w14:textId="575708D7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96" w:type="dxa"/>
            <w:vAlign w:val="bottom"/>
          </w:tcPr>
          <w:p w14:paraId="5EA302A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EA88B45" w14:textId="1AEA97E7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FA73D9" w:rsidRPr="00FA73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4" w:type="dxa"/>
            <w:vAlign w:val="bottom"/>
          </w:tcPr>
          <w:p w14:paraId="12F3931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55D7ABF" w14:textId="39DE814D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E3AB22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D04D10" w14:textId="7DDB71E9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A73D9" w:rsidRPr="00FA73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41)</w:t>
            </w:r>
          </w:p>
        </w:tc>
        <w:tc>
          <w:tcPr>
            <w:tcW w:w="254" w:type="dxa"/>
          </w:tcPr>
          <w:p w14:paraId="5E295E0A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74098FF4" w14:textId="3064A752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2DE47A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2FF7FA" w14:textId="7BA4CBAF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848ED51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469BC8" w14:textId="652A473E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CD31A39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49A2035A" w14:textId="4F6494DB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3C60E5C1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83D9749" w14:textId="77777777" w:rsidR="00590227" w:rsidRPr="00A46937" w:rsidRDefault="00590227" w:rsidP="0020276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18F7B" w14:textId="3CA23F37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14A31DC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678608" w14:textId="40FB06AF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" w:type="dxa"/>
            <w:vAlign w:val="bottom"/>
          </w:tcPr>
          <w:p w14:paraId="2C8DDB31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91EAB0F" w14:textId="69E07B0E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4" w:type="dxa"/>
            <w:vAlign w:val="bottom"/>
          </w:tcPr>
          <w:p w14:paraId="08954A80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257C120" w14:textId="77AA8185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4" w:type="dxa"/>
            <w:vAlign w:val="bottom"/>
          </w:tcPr>
          <w:p w14:paraId="5B98E468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37F4652" w14:textId="1CA10DEF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1,311</w:t>
            </w:r>
          </w:p>
        </w:tc>
        <w:tc>
          <w:tcPr>
            <w:tcW w:w="254" w:type="dxa"/>
          </w:tcPr>
          <w:p w14:paraId="14B977C8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2A34EBC7" w14:textId="1811EAB1" w:rsidR="00590227" w:rsidRPr="0039766A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95" w:type="dxa"/>
            <w:vAlign w:val="bottom"/>
          </w:tcPr>
          <w:p w14:paraId="4B460D01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C5CA" w14:textId="7C26E12C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49BBD5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9C424" w14:textId="6C45B921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4" w:type="dxa"/>
            <w:vAlign w:val="bottom"/>
          </w:tcPr>
          <w:p w14:paraId="5466826D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BA67845" w14:textId="45201718" w:rsidR="00590227" w:rsidRPr="001E0BB0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</w:t>
            </w:r>
          </w:p>
        </w:tc>
      </w:tr>
      <w:tr w:rsidR="00590227" w:rsidRPr="00A46937" w14:paraId="463C3559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6C5AEC29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22D2EF" w14:textId="56DFF561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03065A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51750FC" w14:textId="793C3499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A8AA66C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41F2CAB" w14:textId="668927FD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B014EC6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C37D3AD" w14:textId="2409A569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44C0743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36DF5C" w14:textId="3D8DB6B9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3,191</w:t>
            </w:r>
          </w:p>
        </w:tc>
        <w:tc>
          <w:tcPr>
            <w:tcW w:w="254" w:type="dxa"/>
          </w:tcPr>
          <w:p w14:paraId="2223988D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4AA021AE" w14:textId="2073B528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7C38DC7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C6F7DCE" w14:textId="7A9944B3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4C3A0BF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C3312D" w14:textId="227474F7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1426E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6CA6634B" w14:textId="1195EA7F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4A176F03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ED77B84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24CE" w14:textId="74AF3C88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(1,182)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952F95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F340D85" w14:textId="15BAC74C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5AF76069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5F3A85B8" w14:textId="36D00F0B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328BB0F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C9D18C6" w14:textId="7573E622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94" w:type="dxa"/>
            <w:vAlign w:val="bottom"/>
          </w:tcPr>
          <w:p w14:paraId="21CC341B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F7B0EC" w14:textId="79F8C520" w:rsidR="00590227" w:rsidRPr="00CF0885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(1,192)</w:t>
            </w:r>
          </w:p>
        </w:tc>
        <w:tc>
          <w:tcPr>
            <w:tcW w:w="254" w:type="dxa"/>
          </w:tcPr>
          <w:p w14:paraId="064B21A8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0B56EE4B" w14:textId="17288FA7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(1,132)</w:t>
            </w:r>
          </w:p>
        </w:tc>
        <w:tc>
          <w:tcPr>
            <w:tcW w:w="195" w:type="dxa"/>
            <w:vAlign w:val="bottom"/>
          </w:tcPr>
          <w:p w14:paraId="210078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1974" w14:textId="64ED80A2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94C8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D4C69" w14:textId="69114399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94" w:type="dxa"/>
            <w:vAlign w:val="bottom"/>
          </w:tcPr>
          <w:p w14:paraId="45692F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F592619" w14:textId="00B35E72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(1,142)</w:t>
            </w:r>
          </w:p>
        </w:tc>
      </w:tr>
      <w:tr w:rsidR="00590227" w:rsidRPr="00A46937" w14:paraId="2D945FC5" w14:textId="77777777" w:rsidTr="0020276D">
        <w:trPr>
          <w:gridAfter w:val="1"/>
          <w:wAfter w:w="10" w:type="dxa"/>
          <w:cantSplit/>
          <w:trHeight w:val="254"/>
        </w:trPr>
        <w:tc>
          <w:tcPr>
            <w:tcW w:w="3312" w:type="dxa"/>
            <w:shd w:val="clear" w:color="auto" w:fill="auto"/>
          </w:tcPr>
          <w:p w14:paraId="000AAF85" w14:textId="77777777" w:rsidR="00590227" w:rsidRPr="00A46937" w:rsidRDefault="00590227" w:rsidP="0020276D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C243C" w14:textId="2E1B56DF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06DE0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F8310" w14:textId="397C6FDF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" w:type="dxa"/>
            <w:vAlign w:val="bottom"/>
          </w:tcPr>
          <w:p w14:paraId="18D3C73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E70FC" w14:textId="63DDC451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4" w:type="dxa"/>
            <w:vAlign w:val="bottom"/>
          </w:tcPr>
          <w:p w14:paraId="66912B8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F5B17" w14:textId="1D84F860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4" w:type="dxa"/>
            <w:vAlign w:val="bottom"/>
          </w:tcPr>
          <w:p w14:paraId="1B96700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47AE1" w14:textId="4D3E7855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3,310</w:t>
            </w:r>
          </w:p>
        </w:tc>
        <w:tc>
          <w:tcPr>
            <w:tcW w:w="254" w:type="dxa"/>
          </w:tcPr>
          <w:p w14:paraId="44FB0E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12C05" w14:textId="5C630575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195" w:type="dxa"/>
            <w:vAlign w:val="bottom"/>
          </w:tcPr>
          <w:p w14:paraId="06B2A0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2C54" w14:textId="066CBF91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C6F4B0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DE704" w14:textId="58EE53D1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A73D9" w:rsidRPr="00FA73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4" w:type="dxa"/>
            <w:tcBorders>
              <w:bottom w:val="nil"/>
            </w:tcBorders>
            <w:vAlign w:val="bottom"/>
          </w:tcPr>
          <w:p w14:paraId="25746CA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A1C15" w14:textId="72E1EEA9" w:rsidR="00590227" w:rsidRPr="00A46937" w:rsidRDefault="0072106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(932)</w:t>
            </w:r>
          </w:p>
        </w:tc>
      </w:tr>
    </w:tbl>
    <w:p w14:paraId="32763B03" w14:textId="16064E28" w:rsidR="005041F2" w:rsidRDefault="007B7C63" w:rsidP="0020276D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20276D">
        <w:rPr>
          <w:rFonts w:ascii="Angsana New" w:hAnsi="Angsana New" w:cs="Angsana New"/>
          <w:sz w:val="30"/>
          <w:szCs w:val="30"/>
          <w:cs/>
        </w:rPr>
        <w:tab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75C9DDA5" w14:textId="77777777" w:rsidR="007B7C63" w:rsidRDefault="007B7C63">
      <w:r>
        <w:br w:type="page"/>
      </w:r>
    </w:p>
    <w:p w14:paraId="12C99731" w14:textId="77777777" w:rsidR="005041F2" w:rsidRDefault="005041F2" w:rsidP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  <w:sectPr w:rsidR="005041F2" w:rsidSect="005041F2">
          <w:headerReference w:type="default" r:id="rId2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3"/>
    <w:p w14:paraId="1C3FFA8E" w14:textId="01C717E0" w:rsidR="001630D2" w:rsidRPr="00D07659" w:rsidRDefault="00D07659" w:rsidP="00D0765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24"/>
          <w:szCs w:val="24"/>
          <w:u w:val="none"/>
          <w:cs/>
          <w:lang w:val="th-TH"/>
        </w:rPr>
      </w:pPr>
      <w:r w:rsidRPr="00D07659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ฐานะเปิดต่อความเสี่ยงด้านอัตราดอกเบี้ย</w:t>
      </w:r>
    </w:p>
    <w:p w14:paraId="34ACFA12" w14:textId="6B024E0B" w:rsidR="00D07659" w:rsidRDefault="00D07659" w:rsidP="00D07659">
      <w:pPr>
        <w:rPr>
          <w:rFonts w:cs="Arial"/>
          <w:cs/>
          <w:lang w:val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350"/>
      </w:tblGrid>
      <w:tr w:rsidR="00D07659" w:rsidRPr="00E7777B" w14:paraId="57AC0BCA" w14:textId="77777777" w:rsidTr="009329D2">
        <w:trPr>
          <w:tblHeader/>
        </w:trPr>
        <w:tc>
          <w:tcPr>
            <w:tcW w:w="4950" w:type="dxa"/>
            <w:vAlign w:val="bottom"/>
          </w:tcPr>
          <w:p w14:paraId="20649838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066BF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1E29563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9D54C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8B8C0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564660E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7659" w:rsidRPr="00E7777B" w14:paraId="75602781" w14:textId="77777777" w:rsidTr="009329D2">
        <w:trPr>
          <w:tblHeader/>
        </w:trPr>
        <w:tc>
          <w:tcPr>
            <w:tcW w:w="4950" w:type="dxa"/>
          </w:tcPr>
          <w:p w14:paraId="7E4D2304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453A19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2AD2D5C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7659" w:rsidRPr="00E7777B" w14:paraId="3DE0A99B" w14:textId="77777777" w:rsidTr="009329D2">
        <w:trPr>
          <w:tblHeader/>
        </w:trPr>
        <w:tc>
          <w:tcPr>
            <w:tcW w:w="4950" w:type="dxa"/>
            <w:hideMark/>
          </w:tcPr>
          <w:p w14:paraId="04D87581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</w:tcPr>
          <w:p w14:paraId="7F20903B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4A146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FCAB4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374B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659" w:rsidRPr="00E7777B" w14:paraId="60A4CD31" w14:textId="77777777" w:rsidTr="009329D2">
        <w:trPr>
          <w:tblHeader/>
        </w:trPr>
        <w:tc>
          <w:tcPr>
            <w:tcW w:w="4950" w:type="dxa"/>
            <w:hideMark/>
          </w:tcPr>
          <w:p w14:paraId="6ED76A16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90DB27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495C2" w14:textId="2A4AA46C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72307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9D171" w14:textId="1192080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90152E4" w14:textId="77777777" w:rsidTr="00FA0DA3">
        <w:trPr>
          <w:tblHeader/>
        </w:trPr>
        <w:tc>
          <w:tcPr>
            <w:tcW w:w="4950" w:type="dxa"/>
          </w:tcPr>
          <w:p w14:paraId="4E75F7D4" w14:textId="67FB1208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เงินทดรองจ่าย</w:t>
            </w:r>
            <w:r w:rsidR="00A23714">
              <w:rPr>
                <w:rFonts w:asciiTheme="majorBidi" w:hAnsiTheme="majorBidi" w:cs="Angsana New" w:hint="cs"/>
                <w:sz w:val="30"/>
                <w:szCs w:val="30"/>
                <w:cs/>
              </w:rPr>
              <w:t>ให้แก่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เกษตรกร</w:t>
            </w:r>
          </w:p>
        </w:tc>
        <w:tc>
          <w:tcPr>
            <w:tcW w:w="900" w:type="dxa"/>
          </w:tcPr>
          <w:p w14:paraId="1EB1704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2C7191" w14:textId="3D220C35" w:rsidR="00FA0DA3" w:rsidRPr="00B1280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center"/>
          </w:tcPr>
          <w:p w14:paraId="7C0D7621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9C182" w14:textId="5E3B2F1C" w:rsidR="00FA0DA3" w:rsidRPr="00E7777B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DA3" w:rsidRPr="00E7777B" w14:paraId="13A1E571" w14:textId="77777777" w:rsidTr="00FA0DA3">
        <w:trPr>
          <w:tblHeader/>
        </w:trPr>
        <w:tc>
          <w:tcPr>
            <w:tcW w:w="4950" w:type="dxa"/>
            <w:hideMark/>
          </w:tcPr>
          <w:p w14:paraId="2D60B548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21754E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20581E" w14:textId="608893D0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E12DA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4A1F0DB" w14:textId="261DCE85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67F85FA9" w14:textId="77777777" w:rsidTr="00FA0DA3">
        <w:trPr>
          <w:tblHeader/>
        </w:trPr>
        <w:tc>
          <w:tcPr>
            <w:tcW w:w="4950" w:type="dxa"/>
          </w:tcPr>
          <w:p w14:paraId="716F92F5" w14:textId="74532B84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6065A854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F78AF0" w14:textId="4BB77971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4F1A1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199ECA8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18D036" w14:textId="0E810C19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152F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,5</w:t>
            </w:r>
            <w:r w:rsidR="00FA73D9" w:rsidRPr="00FA73D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4F1A1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A0DA3" w:rsidRPr="00E7777B" w14:paraId="110989DD" w14:textId="77777777" w:rsidTr="00FA0DA3">
        <w:trPr>
          <w:tblHeader/>
        </w:trPr>
        <w:tc>
          <w:tcPr>
            <w:tcW w:w="4950" w:type="dxa"/>
          </w:tcPr>
          <w:p w14:paraId="30F3EBA3" w14:textId="1592D656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900" w:type="dxa"/>
          </w:tcPr>
          <w:p w14:paraId="18A39E7D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3E5D2" w14:textId="332E6D17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8947CE9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388C564" w14:textId="25065766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52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FA73D9" w:rsidRPr="00FA73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FA0DA3" w:rsidRPr="00E7777B" w14:paraId="25AA15EB" w14:textId="77777777" w:rsidTr="00BE0AB8">
        <w:trPr>
          <w:tblHeader/>
        </w:trPr>
        <w:tc>
          <w:tcPr>
            <w:tcW w:w="4950" w:type="dxa"/>
          </w:tcPr>
          <w:p w14:paraId="03FE57A5" w14:textId="0EEAC29D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F74FDA0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2D52A" w14:textId="6FA73507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0AB8" w:rsidRPr="00C80671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  <w:r w:rsidRPr="00C8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2897A1" w14:textId="77777777" w:rsidR="00FA0DA3" w:rsidRPr="00BE0AB8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DE07D" w14:textId="2362DCAA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AB8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</w:tr>
      <w:tr w:rsidR="00FA0DA3" w:rsidRPr="00E7777B" w14:paraId="2F751D31" w14:textId="77777777" w:rsidTr="00FA0DA3">
        <w:trPr>
          <w:tblHeader/>
        </w:trPr>
        <w:tc>
          <w:tcPr>
            <w:tcW w:w="4950" w:type="dxa"/>
          </w:tcPr>
          <w:p w14:paraId="25845CB9" w14:textId="358F638A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E5E53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68DA6" w14:textId="57E9119D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03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03AD" w:rsidRPr="001103A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152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03AD" w:rsidRPr="001103A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10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9C4F504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880E1" w14:textId="07FDC464" w:rsidR="00FA0DA3" w:rsidRP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(409)</w:t>
            </w:r>
          </w:p>
        </w:tc>
      </w:tr>
      <w:tr w:rsidR="00FA0DA3" w:rsidRPr="00E7777B" w14:paraId="49BF00FB" w14:textId="77777777" w:rsidTr="00FA0DA3">
        <w:trPr>
          <w:tblHeader/>
        </w:trPr>
        <w:tc>
          <w:tcPr>
            <w:tcW w:w="4950" w:type="dxa"/>
          </w:tcPr>
          <w:p w14:paraId="44EBD866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98B4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2FC4" w14:textId="00E516B7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8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9,53</w:t>
            </w:r>
            <w:r w:rsidR="004F1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EAF326A" w14:textId="77777777" w:rsidR="00FA0DA3" w:rsidRPr="00BE0AB8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DFFE6" w14:textId="2E49DCDB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</w:t>
            </w:r>
            <w:r w:rsidR="001C1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F1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C1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0DA3" w:rsidRPr="00E7777B" w14:paraId="4022100F" w14:textId="77777777" w:rsidTr="009329D2">
        <w:trPr>
          <w:trHeight w:val="188"/>
          <w:tblHeader/>
        </w:trPr>
        <w:tc>
          <w:tcPr>
            <w:tcW w:w="4950" w:type="dxa"/>
          </w:tcPr>
          <w:p w14:paraId="3F9582A3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</w:tcPr>
          <w:p w14:paraId="65C17ECE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2A8BA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3A3BCE2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604AC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FA0DA3" w:rsidRPr="00E7777B" w14:paraId="54196599" w14:textId="77777777" w:rsidTr="009329D2">
        <w:trPr>
          <w:tblHeader/>
        </w:trPr>
        <w:tc>
          <w:tcPr>
            <w:tcW w:w="4950" w:type="dxa"/>
            <w:hideMark/>
          </w:tcPr>
          <w:p w14:paraId="75CEDFC5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</w:tcPr>
          <w:p w14:paraId="1C6B7DF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2CCD1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9EB02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D91C2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3D1BBEA2" w14:textId="77777777" w:rsidTr="009329D2">
        <w:trPr>
          <w:tblHeader/>
        </w:trPr>
        <w:tc>
          <w:tcPr>
            <w:tcW w:w="4950" w:type="dxa"/>
            <w:hideMark/>
          </w:tcPr>
          <w:p w14:paraId="6D5B7439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886A025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BAABF2" w14:textId="104EE949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632A1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52C9FE" w14:textId="4D45F82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6ECE62B" w14:textId="77777777" w:rsidTr="00986AD1">
        <w:trPr>
          <w:tblHeader/>
        </w:trPr>
        <w:tc>
          <w:tcPr>
            <w:tcW w:w="4950" w:type="dxa"/>
          </w:tcPr>
          <w:p w14:paraId="64813702" w14:textId="432CEFEE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76F5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2842A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931030" w14:textId="349D1125" w:rsid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E0C86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4A50E" w14:textId="078E69BA" w:rsidR="00FA0DA3" w:rsidRPr="00B1280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3,158</w:t>
            </w:r>
          </w:p>
        </w:tc>
      </w:tr>
      <w:tr w:rsidR="003A7027" w:rsidRPr="00E7777B" w14:paraId="5A02F650" w14:textId="77777777" w:rsidTr="00986AD1">
        <w:trPr>
          <w:tblHeader/>
        </w:trPr>
        <w:tc>
          <w:tcPr>
            <w:tcW w:w="4950" w:type="dxa"/>
          </w:tcPr>
          <w:p w14:paraId="30760C0D" w14:textId="56D72A98" w:rsidR="003A7027" w:rsidRDefault="003A7027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ยืมระยะสั้นแก่</w:t>
            </w:r>
            <w:r w:rsidR="00C82D0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00" w:type="dxa"/>
          </w:tcPr>
          <w:p w14:paraId="3BB921AB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84D79E2" w14:textId="4D08E445" w:rsidR="003A7027" w:rsidRPr="006319A7" w:rsidRDefault="00C8067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8067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center"/>
          </w:tcPr>
          <w:p w14:paraId="5F49A7FE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BEB3C3" w14:textId="7D7ABA24" w:rsidR="003A7027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F5C" w:rsidRPr="00E7777B" w14:paraId="6F4F7D54" w14:textId="77777777" w:rsidTr="00986AD1">
        <w:trPr>
          <w:tblHeader/>
        </w:trPr>
        <w:tc>
          <w:tcPr>
            <w:tcW w:w="4950" w:type="dxa"/>
          </w:tcPr>
          <w:p w14:paraId="7C7570EF" w14:textId="1F7F718B" w:rsidR="00D76F5C" w:rsidRDefault="00D76F5C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07A7E54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D3FF2" w14:textId="20CE9861" w:rsidR="00D76F5C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9B022D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AF5B53" w14:textId="3D1119E6" w:rsidR="00D76F5C" w:rsidRPr="00B1280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</w:tr>
      <w:tr w:rsidR="00FA0DA3" w:rsidRPr="00E7777B" w14:paraId="10A2E4A2" w14:textId="77777777" w:rsidTr="00986AD1">
        <w:trPr>
          <w:tblHeader/>
        </w:trPr>
        <w:tc>
          <w:tcPr>
            <w:tcW w:w="4950" w:type="dxa"/>
            <w:hideMark/>
          </w:tcPr>
          <w:p w14:paraId="6C6D30E1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F92B6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025458" w14:textId="38C12BE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6ABC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DF1E87" w14:textId="7CB14C18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5DB0ADAC" w14:textId="77777777" w:rsidTr="00986AD1">
        <w:trPr>
          <w:tblHeader/>
        </w:trPr>
        <w:tc>
          <w:tcPr>
            <w:tcW w:w="4950" w:type="dxa"/>
          </w:tcPr>
          <w:p w14:paraId="40415700" w14:textId="531453E8" w:rsidR="00FA0DA3" w:rsidRPr="00E7777B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F944B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900" w:type="dxa"/>
          </w:tcPr>
          <w:p w14:paraId="25B370B8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F814E3" w14:textId="42AB0EFF" w:rsidR="00FA0DA3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B4644B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1C640CB" w14:textId="4619599D" w:rsidR="00FA0DA3" w:rsidRPr="00E7777B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(438)</w:t>
            </w:r>
          </w:p>
        </w:tc>
      </w:tr>
      <w:tr w:rsidR="00FA0DA3" w:rsidRPr="00E7777B" w14:paraId="1A1B4D4B" w14:textId="77777777" w:rsidTr="004668CE">
        <w:trPr>
          <w:tblHeader/>
        </w:trPr>
        <w:tc>
          <w:tcPr>
            <w:tcW w:w="4950" w:type="dxa"/>
          </w:tcPr>
          <w:p w14:paraId="7801AF4C" w14:textId="78848909" w:rsidR="00FA0DA3" w:rsidRPr="004668CE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3AEFDD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D8F28" w14:textId="27E25180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0AB8" w:rsidRPr="00C8067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152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0671" w:rsidRPr="00C8067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8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979A7DC" w14:textId="77777777" w:rsidR="00FA0DA3" w:rsidRPr="00BE0AB8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94A7D" w14:textId="491F89D6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A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692C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BE0A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5BEC3A71" w14:textId="77777777" w:rsidTr="004668CE">
        <w:trPr>
          <w:tblHeader/>
        </w:trPr>
        <w:tc>
          <w:tcPr>
            <w:tcW w:w="4950" w:type="dxa"/>
          </w:tcPr>
          <w:p w14:paraId="5429C82F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188C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A5CC" w14:textId="000BC7A3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8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4FA329E" w14:textId="77777777" w:rsidR="00FA0DA3" w:rsidRPr="00BE0AB8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49104" w14:textId="55A15249" w:rsidR="00FA0DA3" w:rsidRPr="00BE0AB8" w:rsidRDefault="00462A84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0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696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</w:tr>
    </w:tbl>
    <w:p w14:paraId="4FAFA548" w14:textId="4F96F5E6" w:rsidR="00D07659" w:rsidRDefault="00D07659" w:rsidP="00D07659">
      <w:pPr>
        <w:rPr>
          <w:rFonts w:asciiTheme="majorBidi" w:hAnsiTheme="majorBidi" w:cstheme="majorBidi"/>
          <w:sz w:val="30"/>
          <w:szCs w:val="30"/>
        </w:rPr>
      </w:pPr>
    </w:p>
    <w:p w14:paraId="6D64662C" w14:textId="3FB09C39" w:rsidR="006425A2" w:rsidRDefault="006425A2" w:rsidP="00D07659">
      <w:pPr>
        <w:rPr>
          <w:rFonts w:asciiTheme="majorBidi" w:hAnsiTheme="majorBidi" w:cstheme="majorBidi"/>
          <w:sz w:val="30"/>
          <w:szCs w:val="30"/>
        </w:rPr>
      </w:pPr>
    </w:p>
    <w:p w14:paraId="46E240E3" w14:textId="77777777" w:rsidR="001F2A7C" w:rsidRDefault="001F2A7C" w:rsidP="00D07659">
      <w:pPr>
        <w:rPr>
          <w:rFonts w:asciiTheme="majorBidi" w:hAnsiTheme="majorBidi" w:cstheme="majorBidi"/>
          <w:sz w:val="30"/>
          <w:szCs w:val="30"/>
          <w:cs/>
        </w:rPr>
        <w:sectPr w:rsidR="001F2A7C" w:rsidSect="006C3DDB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FE0AFB0" w14:textId="4104D5F4" w:rsidR="0036476B" w:rsidRDefault="00804175" w:rsidP="0036476B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35B49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190CF13" w14:textId="77777777" w:rsidR="006425A2" w:rsidRPr="006425A2" w:rsidRDefault="006425A2" w:rsidP="006425A2">
      <w:pPr>
        <w:rPr>
          <w:rFonts w:cstheme="minorBidi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7"/>
        <w:gridCol w:w="19"/>
        <w:gridCol w:w="1116"/>
        <w:gridCol w:w="56"/>
        <w:gridCol w:w="194"/>
        <w:gridCol w:w="74"/>
        <w:gridCol w:w="1047"/>
        <w:gridCol w:w="122"/>
        <w:gridCol w:w="152"/>
        <w:gridCol w:w="117"/>
        <w:gridCol w:w="1023"/>
        <w:gridCol w:w="61"/>
        <w:gridCol w:w="215"/>
        <w:gridCol w:w="52"/>
        <w:gridCol w:w="1010"/>
        <w:gridCol w:w="52"/>
      </w:tblGrid>
      <w:tr w:rsidR="005E65D0" w:rsidRPr="008A5A08" w14:paraId="5574B219" w14:textId="77777777" w:rsidTr="0020276D">
        <w:trPr>
          <w:tblHeader/>
        </w:trPr>
        <w:tc>
          <w:tcPr>
            <w:tcW w:w="2130" w:type="pct"/>
            <w:gridSpan w:val="2"/>
          </w:tcPr>
          <w:p w14:paraId="796AA5C7" w14:textId="77777777" w:rsidR="00DB3FD7" w:rsidRPr="008A5A08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6"/>
          </w:tcPr>
          <w:p w14:paraId="0B66BB08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7F21DF92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7"/>
          </w:tcPr>
          <w:p w14:paraId="518AD0AF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2FF32A73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2E4DA6FD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40C0815" w14:textId="4A184ED2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gridSpan w:val="2"/>
          </w:tcPr>
          <w:p w14:paraId="0C9EF51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92DE0CE" w14:textId="586E58BA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0160A1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88CEFBC" w14:textId="609DD92A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gridSpan w:val="2"/>
          </w:tcPr>
          <w:p w14:paraId="01D5FD0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0958D515" w14:textId="4FB6EF50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7E310990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78E151D4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</w:tcPr>
          <w:p w14:paraId="770D2FAB" w14:textId="45C0A461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" w:type="pct"/>
            <w:gridSpan w:val="2"/>
          </w:tcPr>
          <w:p w14:paraId="4FEAA47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7B52281" w14:textId="5DA7D055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2"/>
          </w:tcPr>
          <w:p w14:paraId="7AF9998F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84F5F7" w14:textId="60B90818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gridSpan w:val="2"/>
          </w:tcPr>
          <w:p w14:paraId="0BDCD7A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24AE49C" w14:textId="698C7FB3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7C6E" w:rsidRPr="008A5A08" w14:paraId="07A0564C" w14:textId="77777777" w:rsidTr="0020276D">
        <w:trPr>
          <w:tblHeader/>
        </w:trPr>
        <w:tc>
          <w:tcPr>
            <w:tcW w:w="1700" w:type="pct"/>
          </w:tcPr>
          <w:p w14:paraId="3A48D1C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60C52EC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50F04CB4" w14:textId="77777777" w:rsidTr="0020276D">
        <w:trPr>
          <w:tblHeader/>
        </w:trPr>
        <w:tc>
          <w:tcPr>
            <w:tcW w:w="1700" w:type="pct"/>
          </w:tcPr>
          <w:p w14:paraId="3CD56D03" w14:textId="1D68B891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0F086AA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63003C29" w14:textId="77777777" w:rsidTr="0020276D">
        <w:tc>
          <w:tcPr>
            <w:tcW w:w="2130" w:type="pct"/>
            <w:gridSpan w:val="2"/>
          </w:tcPr>
          <w:p w14:paraId="2D1B587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3" w:type="pct"/>
            <w:gridSpan w:val="2"/>
          </w:tcPr>
          <w:p w14:paraId="0D1D58D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9E6363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FBB2E2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AE67B4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713A52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7B3FE5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F3157C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C6E" w:rsidRPr="008A5A08" w14:paraId="762FA14B" w14:textId="77777777" w:rsidTr="0020276D">
        <w:tc>
          <w:tcPr>
            <w:tcW w:w="2130" w:type="pct"/>
            <w:gridSpan w:val="2"/>
          </w:tcPr>
          <w:p w14:paraId="1B10E1D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gridSpan w:val="2"/>
            <w:vAlign w:val="bottom"/>
          </w:tcPr>
          <w:p w14:paraId="71B3B822" w14:textId="3934A6A9" w:rsidR="00EE7C6E" w:rsidRPr="008A5A08" w:rsidRDefault="00CC093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,17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5" w:type="pct"/>
            <w:gridSpan w:val="2"/>
            <w:vAlign w:val="bottom"/>
          </w:tcPr>
          <w:p w14:paraId="16ABECC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5CA88FCC" w14:textId="46ABB147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148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148" w:type="pct"/>
            <w:gridSpan w:val="2"/>
            <w:vAlign w:val="bottom"/>
          </w:tcPr>
          <w:p w14:paraId="49A173B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1E09E20" w14:textId="3CE47874" w:rsidR="00EE7C6E" w:rsidRPr="008A5A08" w:rsidRDefault="0028282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19,7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9" w:type="pct"/>
            <w:gridSpan w:val="2"/>
            <w:vAlign w:val="bottom"/>
          </w:tcPr>
          <w:p w14:paraId="311F1462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105DB684" w14:textId="0436BA42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13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103</w:t>
            </w:r>
          </w:p>
        </w:tc>
      </w:tr>
      <w:tr w:rsidR="00EE7C6E" w:rsidRPr="008A5A08" w14:paraId="4EE61A3A" w14:textId="77777777" w:rsidTr="0020276D">
        <w:tc>
          <w:tcPr>
            <w:tcW w:w="2130" w:type="pct"/>
            <w:gridSpan w:val="2"/>
          </w:tcPr>
          <w:p w14:paraId="1C4BB50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gridSpan w:val="2"/>
            <w:vAlign w:val="bottom"/>
          </w:tcPr>
          <w:p w14:paraId="1F6DA8D6" w14:textId="7776C401" w:rsidR="00EE7C6E" w:rsidRPr="008A5A08" w:rsidRDefault="00CC093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5" w:type="pct"/>
            <w:gridSpan w:val="2"/>
            <w:vAlign w:val="bottom"/>
          </w:tcPr>
          <w:p w14:paraId="4CF2EFE9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1EEA9324" w14:textId="28271528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48" w:type="pct"/>
            <w:gridSpan w:val="2"/>
            <w:vAlign w:val="bottom"/>
          </w:tcPr>
          <w:p w14:paraId="281B8939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36C0B93" w14:textId="77C717A8" w:rsidR="00EE7C6E" w:rsidRPr="008A5A08" w:rsidRDefault="0028282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2304E54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0DDC1389" w14:textId="456B4EC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</w:tr>
      <w:tr w:rsidR="00EE7C6E" w:rsidRPr="008A5A08" w14:paraId="0E570D7D" w14:textId="77777777" w:rsidTr="0020276D">
        <w:tc>
          <w:tcPr>
            <w:tcW w:w="2130" w:type="pct"/>
            <w:gridSpan w:val="2"/>
          </w:tcPr>
          <w:p w14:paraId="6C890A6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577743C1" w:rsidR="00EE7C6E" w:rsidRPr="008A5A08" w:rsidRDefault="00CC093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887,034</w:t>
            </w:r>
          </w:p>
        </w:tc>
        <w:tc>
          <w:tcPr>
            <w:tcW w:w="135" w:type="pct"/>
            <w:gridSpan w:val="2"/>
            <w:vAlign w:val="bottom"/>
          </w:tcPr>
          <w:p w14:paraId="7874994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2C7CC55F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149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48" w:type="pct"/>
            <w:gridSpan w:val="2"/>
            <w:vAlign w:val="bottom"/>
          </w:tcPr>
          <w:p w14:paraId="4930CA4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1A72B390" w:rsidR="00EE7C6E" w:rsidRPr="008A5A08" w:rsidRDefault="0028282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19,7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9" w:type="pct"/>
            <w:gridSpan w:val="2"/>
            <w:vAlign w:val="bottom"/>
          </w:tcPr>
          <w:p w14:paraId="1823A95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0D36035C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</w:t>
            </w:r>
          </w:p>
        </w:tc>
      </w:tr>
      <w:tr w:rsidR="00EE7C6E" w:rsidRPr="008A5A08" w14:paraId="7B7E7EEF" w14:textId="77777777" w:rsidTr="0020276D">
        <w:tc>
          <w:tcPr>
            <w:tcW w:w="2130" w:type="pct"/>
            <w:gridSpan w:val="2"/>
          </w:tcPr>
          <w:p w14:paraId="41A90DA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vAlign w:val="bottom"/>
          </w:tcPr>
          <w:p w14:paraId="0D7D4704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  <w:gridSpan w:val="2"/>
            <w:vAlign w:val="bottom"/>
          </w:tcPr>
          <w:p w14:paraId="1A1A104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  <w:vAlign w:val="bottom"/>
          </w:tcPr>
          <w:p w14:paraId="74EFA452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87FDBE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14:paraId="4C23AEA4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0FEFAA3D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double" w:sz="4" w:space="0" w:color="auto"/>
            </w:tcBorders>
            <w:vAlign w:val="bottom"/>
          </w:tcPr>
          <w:p w14:paraId="7862A5C5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EE7C6E" w:rsidRPr="008A5A08" w14:paraId="5982811A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06861985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6"/>
          </w:tcPr>
          <w:p w14:paraId="618DB52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46B1E4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5"/>
          </w:tcPr>
          <w:p w14:paraId="6C74D7A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58C1C2B6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7E9FB575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00142BD" w14:textId="1842193E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</w:tcPr>
          <w:p w14:paraId="5B6A229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BE54E6" w14:textId="55F3C540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gridSpan w:val="2"/>
          </w:tcPr>
          <w:p w14:paraId="4DCBC50F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D53B18F" w14:textId="3801372D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2ECF7E0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922025E" w14:textId="33DA785F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2ACEA458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1C57B5E8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BEA4D6F" w14:textId="5E7114C0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</w:tcPr>
          <w:p w14:paraId="16A9987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34A812C" w14:textId="39B8B7DE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5C4A1F1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97B8B6" w14:textId="0BF5F36A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3195D232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AD84DB" w14:textId="7A68E7DE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7C6E" w:rsidRPr="008A5A08" w14:paraId="1A5E0154" w14:textId="77777777" w:rsidTr="0020276D">
        <w:trPr>
          <w:gridAfter w:val="1"/>
          <w:wAfter w:w="28" w:type="pct"/>
          <w:tblHeader/>
        </w:trPr>
        <w:tc>
          <w:tcPr>
            <w:tcW w:w="1700" w:type="pct"/>
          </w:tcPr>
          <w:p w14:paraId="5483953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</w:tcPr>
          <w:p w14:paraId="56FF4EB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1" w:type="pct"/>
            <w:gridSpan w:val="13"/>
          </w:tcPr>
          <w:p w14:paraId="1B7CB5F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367D8715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3CE4523B" w14:textId="5B591138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831" w:type="pct"/>
            <w:gridSpan w:val="13"/>
          </w:tcPr>
          <w:p w14:paraId="1E3370D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6BCA4F50" w14:textId="77777777" w:rsidTr="0020276D">
        <w:trPr>
          <w:gridAfter w:val="1"/>
          <w:wAfter w:w="28" w:type="pct"/>
        </w:trPr>
        <w:tc>
          <w:tcPr>
            <w:tcW w:w="1700" w:type="pct"/>
          </w:tcPr>
          <w:p w14:paraId="08B3FE55" w14:textId="29753E1F" w:rsidR="00EE7C6E" w:rsidRPr="005C539D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41" w:type="pct"/>
            <w:gridSpan w:val="2"/>
          </w:tcPr>
          <w:p w14:paraId="7C30C43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5E45ACD" w14:textId="40A09415" w:rsidR="00EE7C6E" w:rsidRPr="008A5A08" w:rsidRDefault="004547F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145" w:type="pct"/>
            <w:gridSpan w:val="2"/>
          </w:tcPr>
          <w:p w14:paraId="547C6F2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44C1B8D6" w14:textId="04DEDE44" w:rsidR="00EE7C6E" w:rsidRPr="008A5A08" w:rsidRDefault="00F152F4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033</w:t>
            </w:r>
          </w:p>
        </w:tc>
        <w:tc>
          <w:tcPr>
            <w:tcW w:w="145" w:type="pct"/>
            <w:gridSpan w:val="2"/>
          </w:tcPr>
          <w:p w14:paraId="56DCB90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6CB2AF09" w14:textId="5EA153F8" w:rsidR="00EE7C6E" w:rsidRPr="008A5A08" w:rsidRDefault="004547F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370</w:t>
            </w:r>
          </w:p>
        </w:tc>
        <w:tc>
          <w:tcPr>
            <w:tcW w:w="144" w:type="pct"/>
            <w:gridSpan w:val="2"/>
          </w:tcPr>
          <w:p w14:paraId="1DF1CB4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601048EB" w14:textId="336A40D3" w:rsidR="00EE7C6E" w:rsidRPr="008A5A08" w:rsidRDefault="00F152F4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13</w:t>
            </w:r>
          </w:p>
        </w:tc>
      </w:tr>
      <w:tr w:rsidR="00EE7C6E" w:rsidRPr="008A5A08" w14:paraId="62FEA136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4B519823" w14:textId="60504C54" w:rsidR="00EE7C6E" w:rsidRPr="005C539D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3" w:type="pct"/>
            <w:gridSpan w:val="2"/>
          </w:tcPr>
          <w:p w14:paraId="14465C19" w14:textId="14AA7D41" w:rsidR="00EE7C6E" w:rsidRPr="008A5A08" w:rsidRDefault="004547F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5" w:type="pct"/>
            <w:gridSpan w:val="2"/>
          </w:tcPr>
          <w:p w14:paraId="6A47D557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60D05587" w14:textId="1B38120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194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485</w:t>
            </w:r>
          </w:p>
        </w:tc>
        <w:tc>
          <w:tcPr>
            <w:tcW w:w="145" w:type="pct"/>
            <w:gridSpan w:val="2"/>
          </w:tcPr>
          <w:p w14:paraId="336DFD9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1DA6C375" w14:textId="6E1F4515" w:rsidR="00EE7C6E" w:rsidRPr="008A5A08" w:rsidRDefault="004547F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gridSpan w:val="2"/>
          </w:tcPr>
          <w:p w14:paraId="21A5100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5465DDE6" w14:textId="22E7086C" w:rsidR="00EE7C6E" w:rsidRPr="008A5A08" w:rsidRDefault="00F152F4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38</w:t>
            </w:r>
          </w:p>
        </w:tc>
      </w:tr>
      <w:tr w:rsidR="00EE7C6E" w:rsidRPr="008A5A08" w14:paraId="5A545F41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5D7B7A9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AFB39" w14:textId="54B7B40F" w:rsidR="00EE7C6E" w:rsidRPr="00D53326" w:rsidRDefault="004547FF" w:rsidP="00E22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547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A73D9" w:rsidRPr="00FA73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547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5" w:type="pct"/>
            <w:gridSpan w:val="2"/>
          </w:tcPr>
          <w:p w14:paraId="5724AA0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9B8CBC" w14:textId="3A9FBE62" w:rsidR="00EE7C6E" w:rsidRPr="008A5A08" w:rsidRDefault="00F26681" w:rsidP="00E22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5" w:type="pct"/>
            <w:gridSpan w:val="2"/>
          </w:tcPr>
          <w:p w14:paraId="4E72D8F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B7A2B" w14:textId="6C5D00E7" w:rsidR="00EE7C6E" w:rsidRPr="008A5A08" w:rsidRDefault="004547FF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44" w:type="pct"/>
            <w:gridSpan w:val="2"/>
          </w:tcPr>
          <w:p w14:paraId="188A7AB2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391C58D" w14:textId="748C179F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</w:tr>
    </w:tbl>
    <w:p w14:paraId="71D720D2" w14:textId="77777777" w:rsidR="006425A2" w:rsidRPr="00D127EC" w:rsidRDefault="006425A2" w:rsidP="006425A2">
      <w:pPr>
        <w:rPr>
          <w:rFonts w:ascii="Angsana New" w:hAnsi="Angsana New" w:cs="Angsana New"/>
          <w:sz w:val="30"/>
          <w:szCs w:val="30"/>
        </w:rPr>
      </w:pPr>
    </w:p>
    <w:p w14:paraId="3C599BDD" w14:textId="650ABB9C" w:rsidR="00A9585B" w:rsidRDefault="006425A2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E7B9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กลุ่มบริษัทมีสัญญาเช่าหลายฉบับ ซึ่งครอบคลุมการเช่าอาคาร ยานพาหนะ และสินทรัพย์อื่นๆ เป็น</w:t>
      </w:r>
      <w:r w:rsidRPr="00C80671">
        <w:rPr>
          <w:rFonts w:ascii="Angsana New" w:hAnsi="Angsana New" w:cs="Angsana New"/>
          <w:spacing w:val="-4"/>
          <w:sz w:val="30"/>
          <w:szCs w:val="30"/>
          <w:cs/>
        </w:rPr>
        <w:t xml:space="preserve">ระยะเวลา </w:t>
      </w:r>
      <w:r w:rsidR="00F26681" w:rsidRPr="00C80671">
        <w:rPr>
          <w:rFonts w:ascii="Angsana New" w:hAnsi="Angsana New" w:cs="Angsana New"/>
          <w:spacing w:val="-4"/>
          <w:sz w:val="30"/>
          <w:szCs w:val="30"/>
        </w:rPr>
        <w:t>1</w:t>
      </w:r>
      <w:r w:rsidRPr="00C8067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80671">
        <w:rPr>
          <w:rFonts w:ascii="Angsana New" w:hAnsi="Angsana New" w:cs="Angsana New"/>
          <w:spacing w:val="-4"/>
          <w:sz w:val="30"/>
          <w:szCs w:val="30"/>
          <w:cs/>
        </w:rPr>
        <w:t xml:space="preserve">ถึง </w:t>
      </w:r>
      <w:r w:rsidR="00F152F4">
        <w:rPr>
          <w:rFonts w:ascii="Angsana New" w:hAnsi="Angsana New" w:cs="Angsana New"/>
          <w:spacing w:val="-4"/>
          <w:sz w:val="30"/>
          <w:szCs w:val="30"/>
        </w:rPr>
        <w:t>2</w:t>
      </w:r>
      <w:r w:rsidRPr="00C80671">
        <w:rPr>
          <w:rFonts w:ascii="Angsana New" w:hAnsi="Angsana New" w:cs="Angsana New"/>
          <w:sz w:val="30"/>
          <w:szCs w:val="30"/>
        </w:rPr>
        <w:t xml:space="preserve"> </w:t>
      </w:r>
      <w:r w:rsidRPr="00C80671">
        <w:rPr>
          <w:rFonts w:ascii="Angsana New" w:hAnsi="Angsana New" w:cs="Angsana New"/>
          <w:sz w:val="30"/>
          <w:szCs w:val="30"/>
          <w:cs/>
        </w:rPr>
        <w:t xml:space="preserve">ปี ซึ่งจะสิ้นสุดในระหว่างปี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C8067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C80671">
        <w:rPr>
          <w:rFonts w:ascii="Angsana New" w:hAnsi="Angsana New" w:cs="Angsana New"/>
          <w:sz w:val="30"/>
          <w:szCs w:val="30"/>
        </w:rPr>
        <w:t>3</w:t>
      </w:r>
      <w:r w:rsidRPr="00C80671">
        <w:rPr>
          <w:rFonts w:ascii="Angsana New" w:hAnsi="Angsana New" w:cs="Angsana New"/>
          <w:sz w:val="30"/>
          <w:szCs w:val="30"/>
        </w:rPr>
        <w:t xml:space="preserve"> </w:t>
      </w:r>
      <w:r w:rsidRPr="00C80671">
        <w:rPr>
          <w:rFonts w:ascii="Angsana New" w:hAnsi="Angsana New" w:cs="Angsana New"/>
          <w:sz w:val="30"/>
          <w:szCs w:val="30"/>
          <w:cs/>
        </w:rPr>
        <w:t>ถึงปี</w:t>
      </w:r>
      <w:r w:rsidRPr="00C80671">
        <w:rPr>
          <w:rFonts w:ascii="Angsana New" w:hAnsi="Angsana New" w:cs="Angsana New"/>
          <w:sz w:val="30"/>
          <w:szCs w:val="30"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C80671">
        <w:rPr>
          <w:rFonts w:ascii="Angsana New" w:hAnsi="Angsana New" w:cs="Angsana New"/>
          <w:sz w:val="30"/>
          <w:szCs w:val="30"/>
        </w:rPr>
        <w:t>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C80671" w:rsidRPr="00C80671">
        <w:rPr>
          <w:rFonts w:ascii="Angsana New" w:hAnsi="Angsana New" w:cs="Angsana New"/>
          <w:sz w:val="30"/>
          <w:szCs w:val="30"/>
        </w:rPr>
        <w:t>4</w:t>
      </w:r>
    </w:p>
    <w:p w14:paraId="797309EB" w14:textId="77777777" w:rsidR="009F3F25" w:rsidRDefault="009F3F25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4F2A95" w14:textId="77777777" w:rsidR="009F3F25" w:rsidRDefault="009F3F25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FCC3D9" w14:textId="77777777" w:rsidR="009F3F25" w:rsidRDefault="009F3F25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1F1A65" w14:textId="77777777" w:rsidR="009F3F25" w:rsidRDefault="009F3F25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548F46" w14:textId="31F2226A" w:rsidR="009F3F25" w:rsidRDefault="009F3F25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9F3F25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95"/>
        <w:gridCol w:w="13"/>
        <w:gridCol w:w="1098"/>
        <w:gridCol w:w="266"/>
        <w:gridCol w:w="1090"/>
        <w:gridCol w:w="260"/>
        <w:gridCol w:w="1083"/>
        <w:gridCol w:w="9"/>
        <w:gridCol w:w="262"/>
        <w:gridCol w:w="18"/>
        <w:gridCol w:w="1081"/>
      </w:tblGrid>
      <w:tr w:rsidR="00EE7C6E" w:rsidRPr="008A5A08" w14:paraId="53CE9997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38064A9F" w14:textId="77777777" w:rsidR="00EE7C6E" w:rsidRPr="008A5A08" w:rsidRDefault="00EE7C6E" w:rsidP="0066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4"/>
          </w:tcPr>
          <w:p w14:paraId="646989A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FD3C2D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14:paraId="39E6516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71189D1C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37E70B46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35A858F8" w14:textId="4245BF1E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669E21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131E1C" w14:textId="7624B917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3771A4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36C94F" w14:textId="0A7A3CC7" w:rsidR="00EE7C6E" w:rsidRDefault="00331DB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gridSpan w:val="2"/>
          </w:tcPr>
          <w:p w14:paraId="7FD5E78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4C1F8AB2" w14:textId="5C8407F2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1C648F24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58504231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A0837EE" w14:textId="229A27A3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48566F0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EEBAB6" w14:textId="10A72F67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7F7D970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18E41B" w14:textId="3416DC1B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25F3A89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F968477" w14:textId="5A0ABCFB" w:rsidR="00EE7C6E" w:rsidRPr="008A5A08" w:rsidRDefault="00F152F4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7C6E" w:rsidRPr="008A5A08" w14:paraId="0439E63F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58D41D9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C80D91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5615250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41A7BC86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3C429F8E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85" w:type="pct"/>
          </w:tcPr>
          <w:p w14:paraId="62EFEBE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293A6E5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233DD189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5AF82E01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5" w:type="pct"/>
          </w:tcPr>
          <w:p w14:paraId="7E09C79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83A9C8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B94F67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CC0D96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</w:tcPr>
          <w:p w14:paraId="0D60FC8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5CC515E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0FE6C5C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E7C6E" w:rsidRPr="008A5A08" w14:paraId="3ED56397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159C4CBD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5" w:type="pct"/>
          </w:tcPr>
          <w:p w14:paraId="2838AB94" w14:textId="000559F0" w:rsidR="00EE7C6E" w:rsidRPr="008A5A08" w:rsidRDefault="001A76AC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3,44</w:t>
            </w:r>
            <w:r w:rsidR="00C80671">
              <w:rPr>
                <w:rFonts w:ascii="Angsana New" w:hAnsi="Angsana New" w:cs="Angsana New"/>
                <w:sz w:val="30"/>
                <w:szCs w:val="30"/>
                <w:lang w:eastAsia="ko-KR"/>
              </w:rPr>
              <w:t>4,9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C80671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4" w:type="pct"/>
          </w:tcPr>
          <w:p w14:paraId="211B1A1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27C4CF94" w14:textId="1528FD7F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222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41" w:type="pct"/>
          </w:tcPr>
          <w:p w14:paraId="445C37D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20D6C2C5" w14:textId="47BD929F" w:rsidR="00EE7C6E" w:rsidRPr="008A5A08" w:rsidRDefault="001A76AC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</w:tcPr>
          <w:p w14:paraId="69FAB19E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517CE120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EE7C6E" w:rsidRPr="008A5A08" w14:paraId="046A4ED3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1B5A5EF7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5" w:type="pct"/>
          </w:tcPr>
          <w:p w14:paraId="74F9EBA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32D2D2F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CF4317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F1A4CA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EFB021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0E8B6C3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15C3679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E7C6E" w:rsidRPr="008A5A08" w14:paraId="01F4CB98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7D5E99E3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142A43C" w14:textId="7061F1CB" w:rsidR="00EE7C6E" w:rsidRPr="008A5A08" w:rsidRDefault="007C020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1,70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,45</w:t>
            </w:r>
            <w:r w:rsidR="00FA73D9" w:rsidRPr="00FA73D9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4" w:type="pct"/>
          </w:tcPr>
          <w:p w14:paraId="64A3548E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8EFC5B8" w14:textId="71EC1AB1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571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541</w:t>
            </w:r>
          </w:p>
        </w:tc>
        <w:tc>
          <w:tcPr>
            <w:tcW w:w="141" w:type="pct"/>
          </w:tcPr>
          <w:p w14:paraId="5181008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E2F55" w14:textId="4F987EDE" w:rsidR="00EE7C6E" w:rsidRPr="008A5A08" w:rsidRDefault="007C020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F152F4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4,855</w:t>
            </w:r>
          </w:p>
        </w:tc>
        <w:tc>
          <w:tcPr>
            <w:tcW w:w="152" w:type="pct"/>
            <w:gridSpan w:val="2"/>
          </w:tcPr>
          <w:p w14:paraId="1E6AA620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C73CFB8" w14:textId="69D6FB52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75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974</w:t>
            </w:r>
          </w:p>
        </w:tc>
      </w:tr>
      <w:tr w:rsidR="00EE7C6E" w:rsidRPr="008A5A08" w14:paraId="50531EBE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2733428A" w14:textId="77777777" w:rsidR="00EE7C6E" w:rsidRPr="008A5A08" w:rsidRDefault="00EE7C6E" w:rsidP="00415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48C6413" w14:textId="5491B1A2" w:rsidR="00EE7C6E" w:rsidRPr="008A5A08" w:rsidRDefault="007C020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5,151,381</w:t>
            </w:r>
          </w:p>
        </w:tc>
        <w:tc>
          <w:tcPr>
            <w:tcW w:w="144" w:type="pct"/>
          </w:tcPr>
          <w:p w14:paraId="48E829B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DC74" w14:textId="4894EDFE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793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753</w:t>
            </w:r>
          </w:p>
        </w:tc>
        <w:tc>
          <w:tcPr>
            <w:tcW w:w="141" w:type="pct"/>
          </w:tcPr>
          <w:p w14:paraId="493708B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6EFC8" w14:textId="6BECA05C" w:rsidR="00EE7C6E" w:rsidRPr="008A5A08" w:rsidRDefault="007C020B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F152F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4,855</w:t>
            </w:r>
          </w:p>
        </w:tc>
        <w:tc>
          <w:tcPr>
            <w:tcW w:w="152" w:type="pct"/>
            <w:gridSpan w:val="2"/>
          </w:tcPr>
          <w:p w14:paraId="2539C38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F76F3" w14:textId="65104DDB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974</w:t>
            </w:r>
          </w:p>
        </w:tc>
      </w:tr>
    </w:tbl>
    <w:p w14:paraId="3210FCC2" w14:textId="77777777" w:rsidR="00A9585B" w:rsidRDefault="00A9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14AA757" w14:textId="1ADF382D" w:rsidR="00ED2806" w:rsidRPr="00364C6B" w:rsidRDefault="00487153" w:rsidP="00531E1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64C6B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247FC6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8A5A08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247FC6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68029D1" w14:textId="03F12A97" w:rsidR="00737843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1DBE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  <w:lang w:val="en-GB"/>
        </w:rPr>
        <w:t>กันยายน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lang w:val="en-GB"/>
        </w:rPr>
        <w:t>25</w:t>
      </w:r>
      <w:r w:rsidR="00FA73D9" w:rsidRPr="00FA73D9">
        <w:rPr>
          <w:rFonts w:ascii="Angsana New" w:hAnsi="Angsana New" w:cs="Angsana New"/>
          <w:sz w:val="30"/>
          <w:szCs w:val="30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C60035" w:rsidRPr="008A5A0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8A5A08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</w:t>
      </w:r>
      <w:r w:rsidR="00283CB8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7071C9">
        <w:rPr>
          <w:rFonts w:ascii="Angsana New" w:hAnsi="Angsana New" w:cs="Angsana New"/>
          <w:sz w:val="30"/>
          <w:szCs w:val="30"/>
        </w:rPr>
        <w:t>1</w:t>
      </w:r>
      <w:r w:rsidR="004547FF">
        <w:rPr>
          <w:rFonts w:ascii="Angsana New" w:hAnsi="Angsana New" w:cs="Angsana New"/>
          <w:sz w:val="30"/>
          <w:szCs w:val="30"/>
        </w:rPr>
        <w:t>05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31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25</w:t>
      </w:r>
      <w:r w:rsidR="00FA73D9"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2</w:t>
      </w:r>
      <w:r w:rsidRPr="008A5A08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187</w:t>
      </w:r>
      <w:r w:rsidR="00E7304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1A9B00A1" w14:textId="677CE5FD" w:rsidR="00C34049" w:rsidRDefault="00C34049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8FF9D8" w14:textId="5770B2A0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819831" w14:textId="1BB85124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90D948B" w14:textId="69085064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00F97F" w14:textId="63706FED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B82BB6D" w14:textId="115D26C2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A49228" w14:textId="6D87CC6A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B9EE14" w14:textId="30EF3A93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4A6F3EA" w14:textId="73E84207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03A0792" w14:textId="3D413DC9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AEC2862" w14:textId="20D5DB58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74C8B19" w14:textId="5E810689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E4A86A" w14:textId="77777777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E192014" w14:textId="46554C54" w:rsidR="00C34049" w:rsidRDefault="00C34049" w:rsidP="00C34049">
      <w:pPr>
        <w:pStyle w:val="index"/>
        <w:numPr>
          <w:ilvl w:val="0"/>
          <w:numId w:val="3"/>
        </w:numPr>
        <w:tabs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21A0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15E14D2" w14:textId="77777777" w:rsidR="00DA7DE9" w:rsidRDefault="00DA7DE9" w:rsidP="00DA7DE9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51A7725" w14:textId="1A1D6874" w:rsidR="00DA7DE9" w:rsidRPr="0016675B" w:rsidRDefault="00874458" w:rsidP="00874458">
      <w:pPr>
        <w:pStyle w:val="block"/>
        <w:spacing w:after="0" w:line="240" w:lineRule="atLeast"/>
        <w:ind w:left="1170" w:hanging="65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17.1      </w:t>
      </w:r>
      <w:r w:rsidR="00DA7DE9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คณะกรรมการของบริษัทได้อนุมัติให้</w:t>
      </w:r>
      <w:r w:rsidR="00260415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</w:t>
      </w:r>
      <w:r w:rsidR="00260415" w:rsidRPr="0042339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 (บริษัท ไทย ฟู้ดส์ กรีน เอนเนอร์</w:t>
      </w:r>
      <w:r w:rsidR="002604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จี้ จำกัด </w:t>
      </w:r>
      <w:r w:rsidR="00260415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260415">
        <w:rPr>
          <w:rFonts w:ascii="Angsana New" w:hAnsi="Angsana New" w:cs="Angsana New" w:hint="cs"/>
          <w:sz w:val="30"/>
          <w:szCs w:val="30"/>
          <w:cs/>
          <w:lang w:val="en-US" w:bidi="th-TH"/>
        </w:rPr>
        <w:t>“</w:t>
      </w:r>
      <w:r w:rsidR="00260415">
        <w:rPr>
          <w:rFonts w:ascii="Angsana New" w:hAnsi="Angsana New" w:cs="Angsana New"/>
          <w:sz w:val="30"/>
          <w:szCs w:val="30"/>
          <w:lang w:val="en-US" w:bidi="th-TH"/>
        </w:rPr>
        <w:t>TFGE”)</w:t>
      </w:r>
      <w:r w:rsidR="00CA518D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2604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A7DE9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จัดตั้งการร่วมค้าในประเทศแห่งหนึ่ง (บริษัท ทีเอฟ เทค โฮ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ลดิ้ง จำกัด) โดยมีทุนจดทะเบียนเริ่มแรกเป็นจำนวนเงิน 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>200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และให้เรียกชำระค่าหุ้นในอัตราร้อยละ 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DA7DE9" w:rsidRPr="00F26681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DA7DE9" w:rsidRPr="00F26681">
        <w:rPr>
          <w:rFonts w:ascii="Angsana New" w:hAnsi="Angsana New" w:cs="Angsana New"/>
          <w:sz w:val="30"/>
          <w:szCs w:val="30"/>
          <w:lang w:val="en-US" w:bidi="th-TH"/>
        </w:rPr>
        <w:t>50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บริษัทมีสัดส่วนการลงทุนในการร่วมค้าดังกล่าวคิดเป็นอัตราร้อยละ 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 xml:space="preserve">40 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ของทุนที่ชำระแล้วคิดเป็น</w:t>
      </w:r>
      <w:r w:rsidR="00DA7DE9" w:rsidRPr="00D14505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จำนวนเงิน </w:t>
      </w:r>
      <w:r w:rsidR="00DA7DE9" w:rsidRPr="00D14505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20 </w:t>
      </w:r>
      <w:r w:rsidR="00DA7DE9" w:rsidRPr="00D14505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ล้านบาท การดำเนินการจดทะเบียนหุ้นทุนเริ่มแรกของการร่วมค้าดังกล่าวกับกระทรวงพาณิชย์ได้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แล้วเสร็จเมื่อวันที่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ตุลาคม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0359859C" w14:textId="77777777" w:rsidR="00DA7DE9" w:rsidRPr="0016675B" w:rsidRDefault="00DA7DE9" w:rsidP="00DA7DE9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F0876A" w14:textId="753CF511" w:rsidR="00C34049" w:rsidRDefault="00874458" w:rsidP="00874458">
      <w:pPr>
        <w:pStyle w:val="block"/>
        <w:spacing w:after="0" w:line="240" w:lineRule="atLeast"/>
        <w:ind w:left="1170" w:hanging="65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17.2      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คณะกรรมการของบริษัทได้อนุมัติให้บริษัทย่อยแห่งหนึ่ง (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บริษัท</w:t>
      </w:r>
      <w:r w:rsidR="00DA7DE9" w:rsidRPr="00CA518D">
        <w:rPr>
          <w:rFonts w:ascii="Angsana New" w:hAnsi="Angsana New" w:hint="cs"/>
          <w:spacing w:val="-4"/>
          <w:sz w:val="30"/>
          <w:szCs w:val="30"/>
          <w:rtl/>
          <w:cs/>
        </w:rPr>
        <w:t xml:space="preserve"> 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</w:t>
      </w:r>
      <w:r w:rsidR="00DA7DE9" w:rsidRPr="00CA518D">
        <w:rPr>
          <w:rFonts w:ascii="Angsana New" w:hAnsi="Angsana New" w:hint="cs"/>
          <w:spacing w:val="-4"/>
          <w:sz w:val="30"/>
          <w:szCs w:val="30"/>
          <w:rtl/>
          <w:cs/>
        </w:rPr>
        <w:t xml:space="preserve"> 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พาราก้อน</w:t>
      </w:r>
      <w:r w:rsidR="00DA7DE9" w:rsidRPr="00CA518D">
        <w:rPr>
          <w:rFonts w:ascii="Angsana New" w:hAnsi="Angsana New" w:hint="cs"/>
          <w:spacing w:val="-4"/>
          <w:sz w:val="30"/>
          <w:szCs w:val="30"/>
          <w:rtl/>
          <w:cs/>
        </w:rPr>
        <w:t xml:space="preserve"> 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โฮลดิ้ง</w:t>
      </w:r>
      <w:r w:rsidR="00DA7DE9" w:rsidRPr="00CA518D">
        <w:rPr>
          <w:rFonts w:ascii="Angsana New" w:hAnsi="Angsana New" w:hint="cs"/>
          <w:spacing w:val="-4"/>
          <w:sz w:val="30"/>
          <w:szCs w:val="30"/>
          <w:rtl/>
          <w:cs/>
        </w:rPr>
        <w:t xml:space="preserve"> 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จำกัด</w:t>
      </w:r>
      <w:r w:rsidRPr="00CA518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A7DE9" w:rsidRPr="00CA518D">
        <w:rPr>
          <w:rFonts w:ascii="Angsana New" w:hAnsi="Angsana New" w:cs="Angsana New"/>
          <w:spacing w:val="-4"/>
          <w:sz w:val="30"/>
          <w:szCs w:val="30"/>
          <w:lang w:val="en-US" w:bidi="th-TH"/>
        </w:rPr>
        <w:t>(</w:t>
      </w:r>
      <w:r w:rsidR="00DA7DE9" w:rsidRPr="00CA518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“</w:t>
      </w:r>
      <w:r w:rsidR="00DA7DE9" w:rsidRPr="00CA518D">
        <w:rPr>
          <w:rFonts w:ascii="Angsana New" w:hAnsi="Angsana New" w:cs="Angsana New"/>
          <w:spacing w:val="-4"/>
          <w:sz w:val="30"/>
          <w:szCs w:val="30"/>
          <w:lang w:val="en-US" w:bidi="th-TH"/>
        </w:rPr>
        <w:t>T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 xml:space="preserve"> Paragon”)</w:t>
      </w:r>
      <w:r w:rsidR="00CA518D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จัดตั้ง</w:t>
      </w:r>
      <w:r w:rsidR="00DA7DE9" w:rsidRPr="00E70C17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การร่วมค้าในประเทศแห่งหนึ่ง (บริษัท ไทยฟู้ดส์ นิวเคลียส จีเนติกส์ จำกัด) โดยมีทุนจดทะเบียนเริ่มแรกเป็นจำนวน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>235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และให้เรียกชำระค่าหุ้นในอัตราร้อยละ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>58</w:t>
      </w:r>
      <w:r w:rsidR="00DA7DE9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 xml:space="preserve">75 </w:t>
      </w:r>
      <w:r w:rsidR="00DA7DE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บริษัทมี</w:t>
      </w:r>
      <w:r w:rsidR="00DA7DE9" w:rsidRPr="00D35C6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สัดส่วนการลงทุนในการร่วมค้าดังกล่าวคิดเป็นอัตราร้อยละ </w:t>
      </w:r>
      <w:r w:rsidR="00DA7DE9" w:rsidRPr="00D35C6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50 </w:t>
      </w:r>
      <w:r w:rsidR="00DA7DE9" w:rsidRPr="00D35C6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ของทุนที่ชำระแล้วคิดเป็นจำนวนเงิน </w:t>
      </w:r>
      <w:r>
        <w:rPr>
          <w:rFonts w:ascii="Angsana New" w:hAnsi="Angsana New" w:cs="Angsana New"/>
          <w:spacing w:val="-4"/>
          <w:sz w:val="30"/>
          <w:szCs w:val="30"/>
          <w:lang w:val="en-US" w:bidi="th-TH"/>
        </w:rPr>
        <w:t>29</w:t>
      </w:r>
      <w:r w:rsidR="00DA7DE9" w:rsidRPr="00D35C6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pacing w:val="-4"/>
          <w:sz w:val="30"/>
          <w:szCs w:val="30"/>
          <w:lang w:val="en-US" w:bidi="th-TH"/>
        </w:rPr>
        <w:t>38</w:t>
      </w:r>
      <w:r w:rsidR="00DA7DE9" w:rsidRPr="0028609B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="00DA7DE9" w:rsidRPr="00E70C17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 </w:t>
      </w:r>
      <w:r w:rsidR="00DA7DE9" w:rsidRPr="00D35C60"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 xml:space="preserve">การดำเนินการจดทะเบียนหุ้นทุนเริ่มแรกของการร่วมค้าดังกล่าวกับกระทรวงพาณิชย์ได้แล้วเสร็จเมื่อวันที่ </w:t>
      </w:r>
      <w:r w:rsidR="00DA7DE9" w:rsidRPr="00D35C60">
        <w:rPr>
          <w:rFonts w:ascii="Angsana New" w:hAnsi="Angsana New" w:cs="Angsana New"/>
          <w:spacing w:val="10"/>
          <w:sz w:val="30"/>
          <w:szCs w:val="30"/>
          <w:lang w:val="en-US" w:bidi="th-TH"/>
        </w:rPr>
        <w:t>9</w:t>
      </w:r>
      <w:r w:rsidR="00DA7DE9" w:rsidRPr="0028609B">
        <w:rPr>
          <w:rFonts w:ascii="Angsana New" w:hAnsi="Angsana New" w:cs="Angsana New"/>
          <w:spacing w:val="10"/>
          <w:sz w:val="30"/>
          <w:szCs w:val="30"/>
          <w:lang w:val="en-US" w:bidi="th-TH"/>
        </w:rPr>
        <w:t xml:space="preserve"> </w:t>
      </w:r>
      <w:r w:rsidR="00DA7DE9" w:rsidRPr="0028609B"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>ตุลาคม</w:t>
      </w:r>
      <w:r w:rsidR="00DA7DE9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A7DE9" w:rsidRPr="0016675B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04D3BC09" w14:textId="49E16568" w:rsidR="00AA3624" w:rsidRDefault="00AA3624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6FC3333" w14:textId="5FD07159" w:rsidR="00AA3624" w:rsidRPr="00AA3624" w:rsidRDefault="00874458" w:rsidP="00874458">
      <w:pPr>
        <w:pStyle w:val="block"/>
        <w:spacing w:after="0" w:line="240" w:lineRule="atLeast"/>
        <w:ind w:left="1170" w:hanging="652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17.3      </w:t>
      </w:r>
      <w:r w:rsidR="00AA3624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="00201218" w:rsidRPr="00874458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8 </w:t>
      </w:r>
      <w:r w:rsidR="00201218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ตุลาคม</w:t>
      </w:r>
      <w:r w:rsidR="00AA3624" w:rsidRPr="00874458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2563</w:t>
      </w:r>
      <w:r w:rsidR="00AA3624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คณะกรรมการของบริษัทได้อนุมัติให้ </w:t>
      </w:r>
      <w:r w:rsidR="00EF2426" w:rsidRPr="00874458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 ทีเอฟ เทค โฮ</w:t>
      </w:r>
      <w:r w:rsidR="00EF2426">
        <w:rPr>
          <w:rFonts w:ascii="Angsana New" w:hAnsi="Angsana New" w:cs="Angsana New" w:hint="cs"/>
          <w:sz w:val="30"/>
          <w:szCs w:val="30"/>
          <w:cs/>
          <w:lang w:val="en-US" w:bidi="th-TH"/>
        </w:rPr>
        <w:t>ลดิ้ง จำกัด</w:t>
      </w:r>
      <w:r w:rsidR="00AA362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A3624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จัดตั้งบริษัทย่อยในประเทศแห่งหนึ่ง (บริษัท ทีเอฟ เทค เพาเวอร์ จำกัด) โดยมีทุนจดทะเบียน</w:t>
      </w:r>
      <w:r w:rsidR="00AA3624" w:rsidRPr="00B87ADC">
        <w:rPr>
          <w:rFonts w:ascii="Angsana New" w:hAnsi="Angsana New" w:cs="Angsana New" w:hint="cs"/>
          <w:spacing w:val="-8"/>
          <w:sz w:val="30"/>
          <w:szCs w:val="30"/>
          <w:cs/>
          <w:lang w:val="en-US" w:bidi="th-TH"/>
        </w:rPr>
        <w:t xml:space="preserve">เริ่มแรกเป็นจำนวนเงิน </w:t>
      </w:r>
      <w:r w:rsidR="00AA3624" w:rsidRPr="00B87ADC">
        <w:rPr>
          <w:rFonts w:ascii="Angsana New" w:hAnsi="Angsana New" w:cs="Angsana New"/>
          <w:spacing w:val="-8"/>
          <w:sz w:val="30"/>
          <w:szCs w:val="30"/>
          <w:lang w:val="en-US" w:bidi="th-TH"/>
        </w:rPr>
        <w:t xml:space="preserve">50 </w:t>
      </w:r>
      <w:r w:rsidR="00AA3624" w:rsidRPr="00B87ADC">
        <w:rPr>
          <w:rFonts w:ascii="Angsana New" w:hAnsi="Angsana New" w:cs="Angsana New" w:hint="cs"/>
          <w:spacing w:val="-8"/>
          <w:sz w:val="30"/>
          <w:szCs w:val="30"/>
          <w:cs/>
          <w:lang w:val="en-US" w:bidi="th-TH"/>
        </w:rPr>
        <w:t xml:space="preserve">ล้านบาท และให้เรียกชำระค่าหุ้นในอัตราร้อยละ </w:t>
      </w:r>
      <w:r w:rsidR="00AA3624" w:rsidRPr="00B87ADC">
        <w:rPr>
          <w:rFonts w:ascii="Angsana New" w:hAnsi="Angsana New" w:cs="Angsana New"/>
          <w:spacing w:val="-8"/>
          <w:sz w:val="30"/>
          <w:szCs w:val="30"/>
          <w:lang w:val="en-US" w:bidi="th-TH"/>
        </w:rPr>
        <w:t xml:space="preserve">25 </w:t>
      </w:r>
      <w:r w:rsidR="00AA3624" w:rsidRPr="00B87ADC">
        <w:rPr>
          <w:rFonts w:ascii="Angsana New" w:hAnsi="Angsana New" w:cs="Angsana New" w:hint="cs"/>
          <w:spacing w:val="-8"/>
          <w:sz w:val="30"/>
          <w:szCs w:val="30"/>
          <w:cs/>
          <w:lang w:val="en-US" w:bidi="th-TH"/>
        </w:rPr>
        <w:t xml:space="preserve">คิดเป็นจำนวนเงิน </w:t>
      </w:r>
      <w:r w:rsidR="00AA3624" w:rsidRPr="00B87ADC">
        <w:rPr>
          <w:rFonts w:ascii="Angsana New" w:hAnsi="Angsana New" w:cs="Angsana New"/>
          <w:spacing w:val="-8"/>
          <w:sz w:val="30"/>
          <w:szCs w:val="30"/>
          <w:lang w:val="en-US" w:bidi="th-TH"/>
        </w:rPr>
        <w:t>12.5</w:t>
      </w:r>
      <w:r w:rsidRPr="00B87ADC">
        <w:rPr>
          <w:rFonts w:ascii="Angsana New" w:hAnsi="Angsana New" w:cs="Angsana New"/>
          <w:spacing w:val="-8"/>
          <w:sz w:val="30"/>
          <w:szCs w:val="30"/>
          <w:lang w:val="en-US" w:bidi="th-TH"/>
        </w:rPr>
        <w:t>0</w:t>
      </w:r>
      <w:r w:rsidR="00AA3624" w:rsidRPr="001667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A362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="00AA3624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</w:t>
      </w:r>
      <w:r w:rsidR="00AA3624" w:rsidRPr="00B87ADC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บริษัทมีสัดส่วนการลงทุนใน</w:t>
      </w:r>
      <w:r w:rsidRPr="00B87ADC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บริษัทย่อย</w:t>
      </w:r>
      <w:r w:rsidR="00AA3624" w:rsidRPr="00B87ADC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ดังกล่าวคิดเป็นอัตราร้อยละ </w:t>
      </w:r>
      <w:r w:rsidR="00AA3624" w:rsidRPr="00B87ADC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99.99 </w:t>
      </w:r>
      <w:r w:rsidR="00AA3624" w:rsidRPr="00B87ADC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ของทุนที่ชำระแล้วคิดเป็นจำนวน</w:t>
      </w:r>
      <w:r w:rsidR="00AA3624" w:rsidRPr="00D35C6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เงิน </w:t>
      </w:r>
      <w:r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="00AA3624" w:rsidRPr="00D35C6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pacing w:val="-4"/>
          <w:sz w:val="30"/>
          <w:szCs w:val="30"/>
          <w:lang w:val="en-US" w:bidi="th-TH"/>
        </w:rPr>
        <w:t>50</w:t>
      </w:r>
      <w:r w:rsidR="00AA3624" w:rsidRPr="0028609B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="00AA3624" w:rsidRPr="00E70C17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 </w:t>
      </w:r>
      <w:r w:rsidR="00AA3624" w:rsidRPr="00D35C60"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>การดำเนินการจดทะเบียนหุ้นทุนเริ่มแรกของ</w:t>
      </w:r>
      <w:r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>บริษัทย่อย</w:t>
      </w:r>
      <w:r w:rsidR="00AA3624" w:rsidRPr="00D35C60"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 xml:space="preserve">ดังกล่าวกับกระทรวงพาณิชย์ได้แล้วเสร็จเมื่อวันที่ </w:t>
      </w:r>
      <w:r w:rsidR="00AA3624">
        <w:rPr>
          <w:rFonts w:ascii="Angsana New" w:hAnsi="Angsana New" w:cs="Angsana New"/>
          <w:spacing w:val="10"/>
          <w:sz w:val="30"/>
          <w:szCs w:val="30"/>
          <w:lang w:val="en-US" w:bidi="th-TH"/>
        </w:rPr>
        <w:t>16</w:t>
      </w:r>
      <w:r w:rsidR="00AA3624" w:rsidRPr="0028609B">
        <w:rPr>
          <w:rFonts w:ascii="Angsana New" w:hAnsi="Angsana New" w:cs="Angsana New"/>
          <w:spacing w:val="10"/>
          <w:sz w:val="30"/>
          <w:szCs w:val="30"/>
          <w:lang w:val="en-US" w:bidi="th-TH"/>
        </w:rPr>
        <w:t xml:space="preserve"> </w:t>
      </w:r>
      <w:r w:rsidR="00AA3624" w:rsidRPr="0028609B">
        <w:rPr>
          <w:rFonts w:ascii="Angsana New" w:hAnsi="Angsana New" w:cs="Angsana New" w:hint="cs"/>
          <w:spacing w:val="10"/>
          <w:sz w:val="30"/>
          <w:szCs w:val="30"/>
          <w:cs/>
          <w:lang w:val="en-US" w:bidi="th-TH"/>
        </w:rPr>
        <w:t>ตุลาคม</w:t>
      </w:r>
      <w:r w:rsidR="00AA3624" w:rsidRPr="001667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A3624" w:rsidRPr="0016675B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2168FE01" w14:textId="3A861952" w:rsidR="00871E98" w:rsidRDefault="00871E98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86205A" w14:textId="4593F410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806DBB5" w14:textId="1A279D0D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CC0BD95" w14:textId="0935F05F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532E12" w14:textId="131B6646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2F371E" w14:textId="37622967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DB3467" w14:textId="3376210B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DE83BA" w14:textId="54706384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6A69CD6" w14:textId="70DBAE6F" w:rsidR="008C27FD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6BFB95B" w14:textId="77777777" w:rsidR="008C27FD" w:rsidRPr="00871E98" w:rsidRDefault="008C27FD" w:rsidP="00871E98">
      <w:pPr>
        <w:pStyle w:val="block"/>
        <w:spacing w:after="0" w:line="240" w:lineRule="atLeast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1C31985" w14:textId="77777777" w:rsidR="0026717F" w:rsidRPr="00C34049" w:rsidRDefault="0026717F" w:rsidP="0026717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221A0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ผลกระทบจากการแพร่ระบาดของโรคติดเชื้อไวรัสโคโรนา 2019 (COVID-19)</w:t>
      </w:r>
    </w:p>
    <w:p w14:paraId="14B6FDFA" w14:textId="77777777" w:rsidR="0026717F" w:rsidRPr="00247FC6" w:rsidRDefault="0026717F" w:rsidP="0026717F">
      <w:pPr>
        <w:pStyle w:val="a"/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4B3A208F" w14:textId="2F729BAC" w:rsidR="0026717F" w:rsidRDefault="0026717F" w:rsidP="002671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ช่วงต้นปี </w:t>
      </w:r>
      <w:r w:rsidR="00F152F4">
        <w:rPr>
          <w:rFonts w:ascii="Angsana New" w:hAnsi="Angsana New" w:cs="Angsana New" w:hint="cs"/>
          <w:sz w:val="30"/>
          <w:szCs w:val="30"/>
        </w:rPr>
        <w:t>2</w:t>
      </w:r>
      <w:r w:rsidRPr="001B4D0C">
        <w:rPr>
          <w:rFonts w:ascii="Angsana New" w:hAnsi="Angsana New" w:cs="Angsana New" w:hint="cs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sz w:val="30"/>
          <w:szCs w:val="30"/>
        </w:rPr>
        <w:t>6</w:t>
      </w:r>
      <w:r w:rsidRPr="001B4D0C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4" w:name="_Hlk37010652"/>
      <w:r>
        <w:rPr>
          <w:rFonts w:ascii="Angsana New" w:hAnsi="Angsana New" w:cs="Angsana New" w:hint="cs"/>
          <w:sz w:val="30"/>
          <w:szCs w:val="30"/>
          <w:cs/>
        </w:rPr>
        <w:t xml:space="preserve">โรคติดเชื้อไวรัสโคโรนา </w:t>
      </w:r>
      <w:r w:rsidR="00F152F4">
        <w:rPr>
          <w:rFonts w:ascii="Angsana New" w:hAnsi="Angsana New" w:cs="Angsana New" w:hint="cs"/>
          <w:sz w:val="30"/>
          <w:szCs w:val="30"/>
        </w:rPr>
        <w:t>2</w:t>
      </w:r>
      <w:r w:rsidRPr="00F26681">
        <w:rPr>
          <w:rFonts w:ascii="Angsana New" w:hAnsi="Angsana New" w:cs="Angsana New" w:hint="cs"/>
          <w:sz w:val="30"/>
          <w:szCs w:val="30"/>
        </w:rPr>
        <w:t>019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(COVID-</w:t>
      </w:r>
      <w:r w:rsidRPr="00F26681">
        <w:rPr>
          <w:rFonts w:ascii="Angsana New" w:hAnsi="Angsana New" w:cs="Angsana New" w:hint="cs"/>
          <w:sz w:val="30"/>
          <w:szCs w:val="30"/>
        </w:rPr>
        <w:t>19</w:t>
      </w:r>
      <w:r>
        <w:rPr>
          <w:rFonts w:ascii="Angsana New" w:hAnsi="Angsana New" w:cs="Angsana New" w:hint="cs"/>
          <w:sz w:val="30"/>
          <w:szCs w:val="30"/>
        </w:rPr>
        <w:t>)</w:t>
      </w:r>
      <w:bookmarkEnd w:id="4"/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</w:t>
      </w:r>
      <w:r>
        <w:rPr>
          <w:rFonts w:ascii="Angsana New" w:hAnsi="Angsana New" w:cs="Angsana New" w:hint="cs"/>
          <w:sz w:val="30"/>
          <w:szCs w:val="30"/>
          <w:cs/>
        </w:rPr>
        <w:br/>
        <w:t>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และพยายามอย่างยิ่งในการควบคุมให้มีผลกระทบต่อธุรกิจให้น้อยที่สุดเท่าที่จะเป็นไปได้</w:t>
      </w:r>
    </w:p>
    <w:p w14:paraId="6CCA6FF9" w14:textId="77777777" w:rsidR="0026717F" w:rsidRPr="006620F0" w:rsidRDefault="0026717F" w:rsidP="0026717F">
      <w:pPr>
        <w:pStyle w:val="a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2D368C0F" w14:textId="3194CB24" w:rsidR="0026717F" w:rsidRPr="002C0A00" w:rsidRDefault="0026717F" w:rsidP="0026717F">
      <w:pPr>
        <w:ind w:left="547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ทั้งนี้ ณ วันที่ </w:t>
      </w:r>
      <w:r w:rsidR="00331DBE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331DBE">
        <w:rPr>
          <w:rFonts w:ascii="Angsana New" w:hAnsi="Angsana New" w:cs="Angsana New"/>
          <w:sz w:val="30"/>
          <w:szCs w:val="30"/>
          <w:cs/>
          <w:lang w:val="en-GB"/>
        </w:rPr>
        <w:t>กันยายน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 w:hint="cs"/>
          <w:spacing w:val="4"/>
          <w:sz w:val="30"/>
          <w:szCs w:val="30"/>
        </w:rPr>
        <w:t>2</w:t>
      </w:r>
      <w:r w:rsidRPr="00F26681">
        <w:rPr>
          <w:rFonts w:ascii="Angsana New" w:hAnsi="Angsana New" w:cs="Angsana New" w:hint="cs"/>
          <w:spacing w:val="4"/>
          <w:sz w:val="30"/>
          <w:szCs w:val="30"/>
        </w:rPr>
        <w:t>5</w:t>
      </w:r>
      <w:r w:rsidR="00FA73D9" w:rsidRPr="00FA73D9">
        <w:rPr>
          <w:rFonts w:ascii="Angsana New" w:hAnsi="Angsana New" w:cs="Angsana New" w:hint="cs"/>
          <w:spacing w:val="4"/>
          <w:sz w:val="30"/>
          <w:szCs w:val="30"/>
        </w:rPr>
        <w:t>6</w:t>
      </w:r>
      <w:r w:rsidRPr="00F26681">
        <w:rPr>
          <w:rFonts w:ascii="Angsana New" w:hAnsi="Angsana New" w:cs="Angsana New" w:hint="cs"/>
          <w:spacing w:val="4"/>
          <w:sz w:val="30"/>
          <w:szCs w:val="30"/>
        </w:rPr>
        <w:t>3</w:t>
      </w:r>
      <w:r w:rsidRPr="002C0A00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ทำให้เกิดความไม่แน่นอนในการประมาณการผลกระทบที่คาดว่าจะเกิดขึ้นกลุ่มบริษัท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 การแพร่ระบาดของโรคติดเชื้อไวรัสโคโรนา </w:t>
      </w:r>
      <w:r w:rsidR="00F152F4">
        <w:rPr>
          <w:rFonts w:ascii="Angsana New" w:hAnsi="Angsana New" w:cs="Angsana New" w:hint="cs"/>
          <w:color w:val="000000"/>
          <w:spacing w:val="4"/>
          <w:sz w:val="30"/>
          <w:szCs w:val="30"/>
        </w:rPr>
        <w:t>2</w:t>
      </w:r>
      <w:r w:rsidRPr="00F26681">
        <w:rPr>
          <w:rFonts w:ascii="Angsana New" w:hAnsi="Angsana New" w:cs="Angsana New" w:hint="cs"/>
          <w:color w:val="000000"/>
          <w:spacing w:val="4"/>
          <w:sz w:val="30"/>
          <w:szCs w:val="30"/>
        </w:rPr>
        <w:t>019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 xml:space="preserve"> (COVID-</w:t>
      </w:r>
      <w:r w:rsidRPr="00F26681">
        <w:rPr>
          <w:rFonts w:ascii="Angsana New" w:hAnsi="Angsana New" w:cs="Angsana New" w:hint="cs"/>
          <w:color w:val="000000"/>
          <w:spacing w:val="4"/>
          <w:sz w:val="30"/>
          <w:szCs w:val="30"/>
        </w:rPr>
        <w:t>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>)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ในเรื่องการด้อยค่าของสินทรัพย์</w:t>
      </w:r>
    </w:p>
    <w:p w14:paraId="20A7E4CE" w14:textId="77777777" w:rsidR="0026717F" w:rsidRPr="00247FC6" w:rsidRDefault="0026717F" w:rsidP="0026717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EFF628" w14:textId="23CC8F76" w:rsidR="0026717F" w:rsidRPr="0026717F" w:rsidRDefault="0026717F" w:rsidP="0026717F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>COVID-</w:t>
      </w:r>
      <w:r w:rsidRPr="00F26681">
        <w:rPr>
          <w:rFonts w:ascii="Angsana New" w:hAnsi="Angsana New" w:cs="Angsana New" w:hint="cs"/>
          <w:spacing w:val="2"/>
          <w:sz w:val="30"/>
          <w:szCs w:val="30"/>
        </w:rPr>
        <w:t>19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>ที่อาจจะกระทบต่อการพยากรณ์ทางการเงินในอนาคตมาใช้</w:t>
      </w:r>
      <w:r>
        <w:rPr>
          <w:rFonts w:ascii="Angsana New" w:hAnsi="Angsana New" w:cs="Angsana New" w:hint="cs"/>
          <w:sz w:val="30"/>
          <w:szCs w:val="30"/>
          <w:cs/>
        </w:rPr>
        <w:t>ประกอบการทดสอบการด้อยค่าของเงินลงทุนในบริษัทย่อย และสินทรัพย์ภาษีเงินได้รอการตัดบัญชี</w:t>
      </w:r>
    </w:p>
    <w:sectPr w:rsidR="0026717F" w:rsidRPr="0026717F" w:rsidSect="006C3DD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19DFF" w14:textId="77777777" w:rsidR="00AD679E" w:rsidRDefault="00AD679E">
      <w:r>
        <w:separator/>
      </w:r>
    </w:p>
  </w:endnote>
  <w:endnote w:type="continuationSeparator" w:id="0">
    <w:p w14:paraId="2ACFC849" w14:textId="77777777" w:rsidR="00AD679E" w:rsidRDefault="00AD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77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3A8E5C" w14:textId="63DCE613" w:rsidR="00B667ED" w:rsidRPr="00A91870" w:rsidRDefault="00B667E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918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918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918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178D8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A918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22B90C85" w:rsidR="00B667ED" w:rsidRPr="00C827F6" w:rsidRDefault="00B667E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A7C6E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B667ED" w:rsidRPr="00C827F6" w:rsidRDefault="00B667ED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5A9DF" w14:textId="57BE82C2" w:rsidR="00B667ED" w:rsidRPr="00BD4ADB" w:rsidRDefault="00B667ED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56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fldChar w:fldCharType="begin"/>
    </w:r>
    <w:r w:rsidRPr="00BD4AD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BD4AD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F26681">
      <w:rPr>
        <w:rFonts w:ascii="Angsana New" w:hAnsi="Angsana New" w:cs="Angsana New"/>
        <w:noProof/>
        <w:sz w:val="30"/>
        <w:szCs w:val="30"/>
      </w:rPr>
      <w:t>0</w:t>
    </w:r>
    <w:r w:rsidRPr="00BD4ADB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7C5EF" w14:textId="5EBDD137" w:rsidR="00B667ED" w:rsidRPr="009344F7" w:rsidRDefault="00B667ED" w:rsidP="007C228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F26681">
      <w:rPr>
        <w:rFonts w:ascii="Angsana New" w:hAnsi="Angsana New" w:cs="Angsana New"/>
        <w:noProof/>
        <w:sz w:val="30"/>
        <w:szCs w:val="30"/>
      </w:rPr>
      <w:t>2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E88A9" w14:textId="63715DBA" w:rsidR="00B667ED" w:rsidRPr="009344F7" w:rsidRDefault="00B667ED" w:rsidP="00F71E3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F26681">
      <w:rPr>
        <w:rFonts w:ascii="Angsana New" w:hAnsi="Angsana New" w:cs="Angsana New"/>
        <w:noProof/>
        <w:sz w:val="30"/>
        <w:szCs w:val="30"/>
      </w:rPr>
      <w:t>3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7877" w14:textId="7D3188E8" w:rsidR="00B667ED" w:rsidRPr="009344F7" w:rsidRDefault="00B667ED" w:rsidP="003009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13</w:t>
    </w:r>
    <w:r w:rsidRPr="00F26681">
      <w:rPr>
        <w:rFonts w:ascii="Angsana New" w:hAnsi="Angsana New" w:cs="Angsana New"/>
        <w:noProof/>
        <w:sz w:val="30"/>
        <w:szCs w:val="30"/>
      </w:rPr>
      <w:t>6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66E75" w14:textId="2F75ABE2" w:rsidR="00B667ED" w:rsidRPr="00960645" w:rsidRDefault="00B667ED" w:rsidP="00B1280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</w:t>
    </w:r>
    <w:r w:rsidRPr="00F26681">
      <w:rPr>
        <w:rFonts w:asciiTheme="majorBidi" w:hAnsiTheme="majorBidi" w:cstheme="majorBidi"/>
        <w:noProof/>
        <w:sz w:val="30"/>
        <w:szCs w:val="30"/>
      </w:rPr>
      <w:t>3</w:t>
    </w:r>
    <w:r w:rsidRPr="003E0BCC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A9CB3" w14:textId="77777777" w:rsidR="00AD679E" w:rsidRDefault="00AD679E">
      <w:r>
        <w:separator/>
      </w:r>
    </w:p>
  </w:footnote>
  <w:footnote w:type="continuationSeparator" w:id="0">
    <w:p w14:paraId="05CC86A4" w14:textId="77777777" w:rsidR="00AD679E" w:rsidRDefault="00AD6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B667ED" w:rsidRPr="00FA7747" w:rsidRDefault="00B667E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B667ED" w:rsidRPr="00FA7747" w:rsidRDefault="00B667E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2F030C3C" w:rsidR="00B667ED" w:rsidRPr="00074891" w:rsidRDefault="00B667ED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114F9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2114F9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B667ED" w:rsidRPr="00FA7747" w:rsidRDefault="00B667E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B7A0638" w14:textId="77777777" w:rsidR="00B667ED" w:rsidRPr="00FA7747" w:rsidRDefault="00B667ED" w:rsidP="00AE36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4D8342" w14:textId="18546490" w:rsidR="00B667ED" w:rsidRDefault="00B667ED" w:rsidP="00AE36E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331DBE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AF1067">
      <w:rPr>
        <w:rFonts w:ascii="Angsana New" w:hAnsi="Angsana New" w:cs="Angsana New"/>
        <w:sz w:val="32"/>
        <w:szCs w:val="32"/>
        <w:lang w:bidi="th-TH"/>
      </w:rPr>
      <w:t>(</w:t>
    </w:r>
    <w:r w:rsidRPr="00AF1067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65E9B">
      <w:rPr>
        <w:rFonts w:ascii="Angsana New" w:hAnsi="Angsana New" w:cs="Angsana New"/>
        <w:sz w:val="32"/>
        <w:szCs w:val="32"/>
        <w:lang w:val="en-US" w:bidi="th-TH"/>
      </w:rPr>
      <w:t>)</w:t>
    </w:r>
  </w:p>
  <w:p w14:paraId="2A8917D9" w14:textId="77777777" w:rsidR="00B667ED" w:rsidRPr="00AE36E8" w:rsidRDefault="00B667E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31ADD" w14:textId="77777777" w:rsidR="00B667ED" w:rsidRDefault="00B667ED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9DB27" w14:textId="77777777" w:rsidR="00B667ED" w:rsidRPr="00FA7747" w:rsidRDefault="00B667ED" w:rsidP="00B374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F9133A" w14:textId="77777777" w:rsidR="00B667ED" w:rsidRPr="00FA7747" w:rsidRDefault="00B667ED" w:rsidP="00B374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636A6A" w14:textId="102B7279" w:rsidR="00B667ED" w:rsidRDefault="00B667ED" w:rsidP="00B374A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9C76C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กันยายน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8A53F7">
      <w:rPr>
        <w:rFonts w:ascii="Angsana New" w:hAnsi="Angsana New" w:cs="Angsana New"/>
        <w:sz w:val="32"/>
        <w:szCs w:val="32"/>
        <w:lang w:bidi="th-TH"/>
      </w:rPr>
      <w:t>(</w:t>
    </w:r>
    <w:r w:rsidRPr="008A53F7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765E9B">
      <w:rPr>
        <w:rFonts w:ascii="Angsana New" w:hAnsi="Angsana New" w:cs="Angsana New"/>
        <w:sz w:val="32"/>
        <w:szCs w:val="32"/>
        <w:lang w:val="en-US" w:bidi="th-TH"/>
      </w:rPr>
      <w:t>)</w:t>
    </w:r>
  </w:p>
  <w:p w14:paraId="0A00AD0E" w14:textId="4EA5B89F" w:rsidR="00B667ED" w:rsidRPr="00B374AB" w:rsidRDefault="00B667E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97C98" w14:textId="77777777" w:rsidR="00B667ED" w:rsidRPr="00300E85" w:rsidRDefault="00B667ED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E2C644" w14:textId="77777777" w:rsidR="00B667ED" w:rsidRPr="00FA7747" w:rsidRDefault="00B667ED" w:rsidP="002A2B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518A1ED" w14:textId="5DF5C2D2" w:rsidR="00B667ED" w:rsidRDefault="00B667ED" w:rsidP="00402E7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9C76CE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C76CE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D52CB">
      <w:rPr>
        <w:rFonts w:ascii="Angsana New" w:hAnsi="Angsana New" w:cs="Angsana New"/>
        <w:sz w:val="32"/>
        <w:szCs w:val="32"/>
        <w:lang w:val="en-US"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9D52CB">
      <w:rPr>
        <w:rFonts w:ascii="Angsana New" w:hAnsi="Angsana New" w:cs="Angsana New"/>
        <w:sz w:val="32"/>
        <w:szCs w:val="32"/>
        <w:lang w:val="en-US" w:bidi="th-TH"/>
      </w:rPr>
      <w:t>)</w:t>
    </w:r>
  </w:p>
  <w:p w14:paraId="5D7B31C7" w14:textId="77777777" w:rsidR="00B667ED" w:rsidRDefault="00B667ED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A9680" w14:textId="77777777" w:rsidR="00B667ED" w:rsidRPr="00300E85" w:rsidRDefault="00B667ED" w:rsidP="00CC51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D9BEBB" w14:textId="77777777" w:rsidR="00B667ED" w:rsidRPr="00FA7747" w:rsidRDefault="00B667ED" w:rsidP="000A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76CC4D" w14:textId="03DFD025" w:rsidR="00B667ED" w:rsidRPr="009D52CB" w:rsidRDefault="00B667ED" w:rsidP="000A0043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CF235B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D52CB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9D52CB">
      <w:rPr>
        <w:rFonts w:ascii="Angsana New" w:hAnsi="Angsana New" w:cs="Angsana New"/>
        <w:sz w:val="32"/>
        <w:szCs w:val="32"/>
        <w:lang w:val="en-US" w:bidi="th-TH"/>
      </w:rPr>
      <w:t>)</w:t>
    </w:r>
  </w:p>
  <w:p w14:paraId="3F109720" w14:textId="77777777" w:rsidR="00B667ED" w:rsidRPr="000A0043" w:rsidRDefault="00B667ED" w:rsidP="002C1C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B667ED" w:rsidRPr="00300E85" w:rsidRDefault="00B667ED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A885A93" w14:textId="77777777" w:rsidR="00B667ED" w:rsidRPr="00FA7747" w:rsidRDefault="00B667ED" w:rsidP="000A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C078083" w14:textId="1DDE9894" w:rsidR="00B667ED" w:rsidRPr="00AC4D8F" w:rsidRDefault="00B667ED" w:rsidP="000A0043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CF5D82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D52CB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AC4D8F">
      <w:rPr>
        <w:rFonts w:ascii="Angsana New" w:hAnsi="Angsana New" w:cs="Angsana New"/>
        <w:sz w:val="32"/>
        <w:szCs w:val="32"/>
        <w:lang w:val="en-US" w:bidi="th-TH"/>
      </w:rPr>
      <w:t>)</w:t>
    </w:r>
  </w:p>
  <w:p w14:paraId="2683D9FB" w14:textId="77777777" w:rsidR="00B667ED" w:rsidRPr="00410770" w:rsidRDefault="00B667E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508F4" w14:textId="16BD6ACB" w:rsidR="00B667ED" w:rsidRPr="00300E85" w:rsidRDefault="00B667ED" w:rsidP="00D83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CB084B8" w14:textId="77777777" w:rsidR="00B667ED" w:rsidRPr="00FA7747" w:rsidRDefault="00B667ED" w:rsidP="00EE7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41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AE044F5" w14:textId="3F405C5E" w:rsidR="00B667ED" w:rsidRDefault="00B667ED" w:rsidP="00EE7C6E">
    <w:pPr>
      <w:pStyle w:val="acctmainheading"/>
      <w:spacing w:after="0" w:line="240" w:lineRule="atLeast"/>
      <w:ind w:left="441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55061D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AC4D8F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AC4D8F">
      <w:rPr>
        <w:rFonts w:ascii="Angsana New" w:hAnsi="Angsana New" w:cs="Angsana New"/>
        <w:sz w:val="32"/>
        <w:szCs w:val="32"/>
        <w:lang w:val="en-US" w:bidi="th-TH"/>
      </w:rPr>
      <w:t>)</w:t>
    </w:r>
  </w:p>
  <w:p w14:paraId="5F2111BB" w14:textId="48F91592" w:rsidR="00B667ED" w:rsidRPr="00410770" w:rsidRDefault="00B667E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A7C22" w14:textId="77777777" w:rsidR="00B667ED" w:rsidRPr="00300E85" w:rsidRDefault="00B667ED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4F0F52C" w14:textId="77777777" w:rsidR="00B667ED" w:rsidRPr="00FA7747" w:rsidRDefault="00B667ED" w:rsidP="00EE7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AFA8E8C" w14:textId="5EC6722F" w:rsidR="00B667ED" w:rsidRDefault="00B667ED" w:rsidP="00EE7C6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55061D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AC4D8F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AC4D8F">
      <w:rPr>
        <w:rFonts w:ascii="Angsana New" w:hAnsi="Angsana New" w:cs="Angsana New"/>
        <w:sz w:val="32"/>
        <w:szCs w:val="32"/>
        <w:lang w:val="en-US" w:bidi="th-TH"/>
      </w:rPr>
      <w:t>)</w:t>
    </w:r>
  </w:p>
  <w:p w14:paraId="00062DD7" w14:textId="77777777" w:rsidR="00B667ED" w:rsidRPr="00410770" w:rsidRDefault="00B667E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21"/>
  </w:num>
  <w:num w:numId="8">
    <w:abstractNumId w:val="8"/>
  </w:num>
  <w:num w:numId="9">
    <w:abstractNumId w:val="7"/>
  </w:num>
  <w:num w:numId="10">
    <w:abstractNumId w:val="19"/>
  </w:num>
  <w:num w:numId="11">
    <w:abstractNumId w:val="20"/>
  </w:num>
  <w:num w:numId="12">
    <w:abstractNumId w:val="17"/>
  </w:num>
  <w:num w:numId="13">
    <w:abstractNumId w:val="14"/>
  </w:num>
  <w:num w:numId="14">
    <w:abstractNumId w:val="0"/>
  </w:num>
  <w:num w:numId="15">
    <w:abstractNumId w:val="2"/>
  </w:num>
  <w:num w:numId="16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0"/>
  </w:num>
  <w:num w:numId="20">
    <w:abstractNumId w:val="11"/>
  </w:num>
  <w:num w:numId="21">
    <w:abstractNumId w:val="0"/>
  </w:num>
  <w:num w:numId="22">
    <w:abstractNumId w:val="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18"/>
  </w:num>
  <w:num w:numId="28">
    <w:abstractNumId w:val="1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2F79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07BDD"/>
    <w:rsid w:val="00007FE8"/>
    <w:rsid w:val="00010374"/>
    <w:rsid w:val="00010872"/>
    <w:rsid w:val="00010B5B"/>
    <w:rsid w:val="00011099"/>
    <w:rsid w:val="000112EE"/>
    <w:rsid w:val="000115FB"/>
    <w:rsid w:val="0001192B"/>
    <w:rsid w:val="00011ED6"/>
    <w:rsid w:val="00012B1B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9F5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367"/>
    <w:rsid w:val="000237CC"/>
    <w:rsid w:val="00023B9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297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ABA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7F8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47BB7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6B3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6D3D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B3E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1FFA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B88"/>
    <w:rsid w:val="00076F6A"/>
    <w:rsid w:val="00077166"/>
    <w:rsid w:val="00077245"/>
    <w:rsid w:val="00077E11"/>
    <w:rsid w:val="000802C0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3D9A"/>
    <w:rsid w:val="00084299"/>
    <w:rsid w:val="00084448"/>
    <w:rsid w:val="000847C3"/>
    <w:rsid w:val="00084A35"/>
    <w:rsid w:val="00084E43"/>
    <w:rsid w:val="00084E93"/>
    <w:rsid w:val="00084F56"/>
    <w:rsid w:val="00085069"/>
    <w:rsid w:val="00085378"/>
    <w:rsid w:val="00085844"/>
    <w:rsid w:val="00085C1A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09D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9DA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2EFD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B76"/>
    <w:rsid w:val="00095DD6"/>
    <w:rsid w:val="00095E09"/>
    <w:rsid w:val="00095F0E"/>
    <w:rsid w:val="00096423"/>
    <w:rsid w:val="0009664B"/>
    <w:rsid w:val="000967D6"/>
    <w:rsid w:val="00097228"/>
    <w:rsid w:val="000973CF"/>
    <w:rsid w:val="000975F5"/>
    <w:rsid w:val="00097659"/>
    <w:rsid w:val="00097C7F"/>
    <w:rsid w:val="000A0043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6D8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2D03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8BF"/>
    <w:rsid w:val="000D0AE2"/>
    <w:rsid w:val="000D0CDC"/>
    <w:rsid w:val="000D0FED"/>
    <w:rsid w:val="000D165D"/>
    <w:rsid w:val="000D16F5"/>
    <w:rsid w:val="000D180B"/>
    <w:rsid w:val="000D1947"/>
    <w:rsid w:val="000D1CA5"/>
    <w:rsid w:val="000D1E6D"/>
    <w:rsid w:val="000D1F12"/>
    <w:rsid w:val="000D22A9"/>
    <w:rsid w:val="000D2500"/>
    <w:rsid w:val="000D265F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00B"/>
    <w:rsid w:val="000D53ED"/>
    <w:rsid w:val="000D590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62E"/>
    <w:rsid w:val="000F08E2"/>
    <w:rsid w:val="000F0967"/>
    <w:rsid w:val="000F0BC6"/>
    <w:rsid w:val="000F11EA"/>
    <w:rsid w:val="000F13B5"/>
    <w:rsid w:val="000F1440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AD8"/>
    <w:rsid w:val="00105E29"/>
    <w:rsid w:val="00105FC1"/>
    <w:rsid w:val="001060AB"/>
    <w:rsid w:val="0010622B"/>
    <w:rsid w:val="001068D4"/>
    <w:rsid w:val="00106B77"/>
    <w:rsid w:val="00106D5B"/>
    <w:rsid w:val="00107161"/>
    <w:rsid w:val="0010764B"/>
    <w:rsid w:val="0011021A"/>
    <w:rsid w:val="001103AD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172B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6"/>
    <w:rsid w:val="00114DEB"/>
    <w:rsid w:val="0011501A"/>
    <w:rsid w:val="00115BCA"/>
    <w:rsid w:val="00115D9F"/>
    <w:rsid w:val="00115FCB"/>
    <w:rsid w:val="00116572"/>
    <w:rsid w:val="0011673B"/>
    <w:rsid w:val="00116940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74"/>
    <w:rsid w:val="001204A9"/>
    <w:rsid w:val="001207C9"/>
    <w:rsid w:val="00120883"/>
    <w:rsid w:val="00120A19"/>
    <w:rsid w:val="00120C4E"/>
    <w:rsid w:val="00120E82"/>
    <w:rsid w:val="0012124A"/>
    <w:rsid w:val="00121354"/>
    <w:rsid w:val="001215C0"/>
    <w:rsid w:val="00121944"/>
    <w:rsid w:val="0012198D"/>
    <w:rsid w:val="00121E20"/>
    <w:rsid w:val="00121FF6"/>
    <w:rsid w:val="00122502"/>
    <w:rsid w:val="00122BAF"/>
    <w:rsid w:val="00122F9A"/>
    <w:rsid w:val="00123166"/>
    <w:rsid w:val="00123587"/>
    <w:rsid w:val="001238A0"/>
    <w:rsid w:val="001239BC"/>
    <w:rsid w:val="00123B2D"/>
    <w:rsid w:val="00123DB5"/>
    <w:rsid w:val="00123DBE"/>
    <w:rsid w:val="00124278"/>
    <w:rsid w:val="00124DA6"/>
    <w:rsid w:val="00125754"/>
    <w:rsid w:val="001269B8"/>
    <w:rsid w:val="001272F0"/>
    <w:rsid w:val="00130237"/>
    <w:rsid w:val="001311D3"/>
    <w:rsid w:val="001314F4"/>
    <w:rsid w:val="00131892"/>
    <w:rsid w:val="00131B88"/>
    <w:rsid w:val="00131E15"/>
    <w:rsid w:val="00131EB2"/>
    <w:rsid w:val="00132011"/>
    <w:rsid w:val="00132036"/>
    <w:rsid w:val="0013217A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16B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810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37B5B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2EB"/>
    <w:rsid w:val="00151687"/>
    <w:rsid w:val="00151CA8"/>
    <w:rsid w:val="00151DC4"/>
    <w:rsid w:val="001520E0"/>
    <w:rsid w:val="001523F4"/>
    <w:rsid w:val="00152476"/>
    <w:rsid w:val="001525FB"/>
    <w:rsid w:val="00152964"/>
    <w:rsid w:val="00152E00"/>
    <w:rsid w:val="001532F4"/>
    <w:rsid w:val="00153341"/>
    <w:rsid w:val="00153707"/>
    <w:rsid w:val="00153A18"/>
    <w:rsid w:val="00153C5F"/>
    <w:rsid w:val="00153E26"/>
    <w:rsid w:val="00154240"/>
    <w:rsid w:val="001544E3"/>
    <w:rsid w:val="0015451C"/>
    <w:rsid w:val="00154776"/>
    <w:rsid w:val="00154BE4"/>
    <w:rsid w:val="001550B0"/>
    <w:rsid w:val="001550BC"/>
    <w:rsid w:val="001553A9"/>
    <w:rsid w:val="00155479"/>
    <w:rsid w:val="00155582"/>
    <w:rsid w:val="001557BD"/>
    <w:rsid w:val="00155A63"/>
    <w:rsid w:val="00156307"/>
    <w:rsid w:val="001573FD"/>
    <w:rsid w:val="00157531"/>
    <w:rsid w:val="001576A2"/>
    <w:rsid w:val="00157C97"/>
    <w:rsid w:val="0016031D"/>
    <w:rsid w:val="00160769"/>
    <w:rsid w:val="00160C44"/>
    <w:rsid w:val="00160D55"/>
    <w:rsid w:val="00160DB6"/>
    <w:rsid w:val="001612EF"/>
    <w:rsid w:val="001613D7"/>
    <w:rsid w:val="001614E2"/>
    <w:rsid w:val="00161500"/>
    <w:rsid w:val="00161747"/>
    <w:rsid w:val="0016178C"/>
    <w:rsid w:val="00161AC9"/>
    <w:rsid w:val="00161C6E"/>
    <w:rsid w:val="00161E0A"/>
    <w:rsid w:val="00162451"/>
    <w:rsid w:val="001624B2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5B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CE0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98D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70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0D1"/>
    <w:rsid w:val="001921AD"/>
    <w:rsid w:val="001921AF"/>
    <w:rsid w:val="00192F3E"/>
    <w:rsid w:val="001932C1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5B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1B4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BA"/>
    <w:rsid w:val="001A6F53"/>
    <w:rsid w:val="001A74AB"/>
    <w:rsid w:val="001A74B6"/>
    <w:rsid w:val="001A757C"/>
    <w:rsid w:val="001A75D7"/>
    <w:rsid w:val="001A76AC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0C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4D9"/>
    <w:rsid w:val="001B764F"/>
    <w:rsid w:val="001B7900"/>
    <w:rsid w:val="001B7B73"/>
    <w:rsid w:val="001B7B9B"/>
    <w:rsid w:val="001B7E1F"/>
    <w:rsid w:val="001C05CC"/>
    <w:rsid w:val="001C069E"/>
    <w:rsid w:val="001C077A"/>
    <w:rsid w:val="001C0CE9"/>
    <w:rsid w:val="001C0DA1"/>
    <w:rsid w:val="001C0ED7"/>
    <w:rsid w:val="001C1415"/>
    <w:rsid w:val="001C1BAC"/>
    <w:rsid w:val="001C1CCB"/>
    <w:rsid w:val="001C22F9"/>
    <w:rsid w:val="001C2307"/>
    <w:rsid w:val="001C246C"/>
    <w:rsid w:val="001C2896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5B03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D15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D8E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B79"/>
    <w:rsid w:val="001D6F45"/>
    <w:rsid w:val="001D73BB"/>
    <w:rsid w:val="001D73E2"/>
    <w:rsid w:val="001E02B7"/>
    <w:rsid w:val="001E0827"/>
    <w:rsid w:val="001E082C"/>
    <w:rsid w:val="001E0976"/>
    <w:rsid w:val="001E0A5B"/>
    <w:rsid w:val="001E0BB0"/>
    <w:rsid w:val="001E0CE4"/>
    <w:rsid w:val="001E13F8"/>
    <w:rsid w:val="001E152F"/>
    <w:rsid w:val="001E15BB"/>
    <w:rsid w:val="001E1C32"/>
    <w:rsid w:val="001E1EC2"/>
    <w:rsid w:val="001E2295"/>
    <w:rsid w:val="001E2489"/>
    <w:rsid w:val="001E2CCA"/>
    <w:rsid w:val="001E2EC1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007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047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2F81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218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421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4F9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AC1"/>
    <w:rsid w:val="00214C30"/>
    <w:rsid w:val="00214E42"/>
    <w:rsid w:val="00215113"/>
    <w:rsid w:val="00215A71"/>
    <w:rsid w:val="00215CB6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A08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3FB"/>
    <w:rsid w:val="002278CF"/>
    <w:rsid w:val="00227969"/>
    <w:rsid w:val="00227AC3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2BC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8C8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6AF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21D"/>
    <w:rsid w:val="0024432D"/>
    <w:rsid w:val="00245706"/>
    <w:rsid w:val="00245DE7"/>
    <w:rsid w:val="00246163"/>
    <w:rsid w:val="00246188"/>
    <w:rsid w:val="00246278"/>
    <w:rsid w:val="00246566"/>
    <w:rsid w:val="00246902"/>
    <w:rsid w:val="002479FF"/>
    <w:rsid w:val="00247BF1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09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415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59"/>
    <w:rsid w:val="002662D6"/>
    <w:rsid w:val="00266610"/>
    <w:rsid w:val="0026662F"/>
    <w:rsid w:val="00266BD1"/>
    <w:rsid w:val="00266EB9"/>
    <w:rsid w:val="00266FE6"/>
    <w:rsid w:val="0026715B"/>
    <w:rsid w:val="0026717F"/>
    <w:rsid w:val="002675AC"/>
    <w:rsid w:val="00267673"/>
    <w:rsid w:val="0026774E"/>
    <w:rsid w:val="00267877"/>
    <w:rsid w:val="00267D78"/>
    <w:rsid w:val="00267E97"/>
    <w:rsid w:val="002700CC"/>
    <w:rsid w:val="00270187"/>
    <w:rsid w:val="00270376"/>
    <w:rsid w:val="002704DF"/>
    <w:rsid w:val="00270F60"/>
    <w:rsid w:val="00271216"/>
    <w:rsid w:val="0027146B"/>
    <w:rsid w:val="00271A46"/>
    <w:rsid w:val="00271A4A"/>
    <w:rsid w:val="00271B2B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4C55"/>
    <w:rsid w:val="00275033"/>
    <w:rsid w:val="00275185"/>
    <w:rsid w:val="00275474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82B"/>
    <w:rsid w:val="00282A6D"/>
    <w:rsid w:val="00282CF1"/>
    <w:rsid w:val="0028327B"/>
    <w:rsid w:val="002832A6"/>
    <w:rsid w:val="00283921"/>
    <w:rsid w:val="00283CB8"/>
    <w:rsid w:val="0028456D"/>
    <w:rsid w:val="002847C8"/>
    <w:rsid w:val="00284E05"/>
    <w:rsid w:val="00284F9F"/>
    <w:rsid w:val="00284FE0"/>
    <w:rsid w:val="00285443"/>
    <w:rsid w:val="00285925"/>
    <w:rsid w:val="0028609B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299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2DC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1A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008"/>
    <w:rsid w:val="002C331F"/>
    <w:rsid w:val="002C344F"/>
    <w:rsid w:val="002C36E2"/>
    <w:rsid w:val="002C3E54"/>
    <w:rsid w:val="002C3F17"/>
    <w:rsid w:val="002C42F7"/>
    <w:rsid w:val="002C4AF6"/>
    <w:rsid w:val="002C4B14"/>
    <w:rsid w:val="002C4DAE"/>
    <w:rsid w:val="002C5085"/>
    <w:rsid w:val="002C519B"/>
    <w:rsid w:val="002C5833"/>
    <w:rsid w:val="002C5873"/>
    <w:rsid w:val="002C5BEA"/>
    <w:rsid w:val="002C6451"/>
    <w:rsid w:val="002C7739"/>
    <w:rsid w:val="002C7777"/>
    <w:rsid w:val="002C7791"/>
    <w:rsid w:val="002C7C13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1B31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A92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3E6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732"/>
    <w:rsid w:val="00307C65"/>
    <w:rsid w:val="003103F8"/>
    <w:rsid w:val="00310B93"/>
    <w:rsid w:val="00310BAA"/>
    <w:rsid w:val="00310C34"/>
    <w:rsid w:val="00310DDA"/>
    <w:rsid w:val="00310FA0"/>
    <w:rsid w:val="0031126B"/>
    <w:rsid w:val="00311517"/>
    <w:rsid w:val="00311F18"/>
    <w:rsid w:val="00311FBF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494"/>
    <w:rsid w:val="00315F66"/>
    <w:rsid w:val="003161B1"/>
    <w:rsid w:val="003161D2"/>
    <w:rsid w:val="003162BF"/>
    <w:rsid w:val="0031687D"/>
    <w:rsid w:val="00316DC3"/>
    <w:rsid w:val="00316F20"/>
    <w:rsid w:val="003170AE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1C4B"/>
    <w:rsid w:val="0032280B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6F3B"/>
    <w:rsid w:val="00327557"/>
    <w:rsid w:val="00327892"/>
    <w:rsid w:val="00327B58"/>
    <w:rsid w:val="00327EB5"/>
    <w:rsid w:val="003306DA"/>
    <w:rsid w:val="00330827"/>
    <w:rsid w:val="00330EBE"/>
    <w:rsid w:val="00331012"/>
    <w:rsid w:val="00331205"/>
    <w:rsid w:val="003315E6"/>
    <w:rsid w:val="0033196A"/>
    <w:rsid w:val="00331DBE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96B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5E6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676"/>
    <w:rsid w:val="0034576D"/>
    <w:rsid w:val="00345D2B"/>
    <w:rsid w:val="00345D7C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78F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5E53"/>
    <w:rsid w:val="00356785"/>
    <w:rsid w:val="003573DD"/>
    <w:rsid w:val="00357623"/>
    <w:rsid w:val="003577D3"/>
    <w:rsid w:val="003577E6"/>
    <w:rsid w:val="00357821"/>
    <w:rsid w:val="00357CA0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BC0"/>
    <w:rsid w:val="00362E50"/>
    <w:rsid w:val="00362F66"/>
    <w:rsid w:val="003635D0"/>
    <w:rsid w:val="00363B67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E4B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1F19"/>
    <w:rsid w:val="003723A6"/>
    <w:rsid w:val="00372447"/>
    <w:rsid w:val="0037248A"/>
    <w:rsid w:val="0037249C"/>
    <w:rsid w:val="003726F7"/>
    <w:rsid w:val="0037289F"/>
    <w:rsid w:val="00372A4F"/>
    <w:rsid w:val="00372AAC"/>
    <w:rsid w:val="00372FD6"/>
    <w:rsid w:val="003730D6"/>
    <w:rsid w:val="0037352F"/>
    <w:rsid w:val="003735A2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54"/>
    <w:rsid w:val="003864E9"/>
    <w:rsid w:val="003865CD"/>
    <w:rsid w:val="00386D5D"/>
    <w:rsid w:val="0038701A"/>
    <w:rsid w:val="00390943"/>
    <w:rsid w:val="00390ED5"/>
    <w:rsid w:val="00390F8F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8BB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8F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C6E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198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2E9F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951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1FDA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4E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01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B3A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1D85"/>
    <w:rsid w:val="00402021"/>
    <w:rsid w:val="0040225D"/>
    <w:rsid w:val="0040297E"/>
    <w:rsid w:val="00402C55"/>
    <w:rsid w:val="00402E7F"/>
    <w:rsid w:val="0040306B"/>
    <w:rsid w:val="004030FF"/>
    <w:rsid w:val="004031D4"/>
    <w:rsid w:val="004037BF"/>
    <w:rsid w:val="00403965"/>
    <w:rsid w:val="00403A67"/>
    <w:rsid w:val="00403D66"/>
    <w:rsid w:val="00404BB7"/>
    <w:rsid w:val="00404D31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07"/>
    <w:rsid w:val="0041541C"/>
    <w:rsid w:val="0041581B"/>
    <w:rsid w:val="00415BA7"/>
    <w:rsid w:val="00415BE8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9C4"/>
    <w:rsid w:val="00422AAB"/>
    <w:rsid w:val="00423390"/>
    <w:rsid w:val="00423647"/>
    <w:rsid w:val="004236D3"/>
    <w:rsid w:val="004236DF"/>
    <w:rsid w:val="00423957"/>
    <w:rsid w:val="00423B48"/>
    <w:rsid w:val="00424279"/>
    <w:rsid w:val="004244BA"/>
    <w:rsid w:val="004244D5"/>
    <w:rsid w:val="0042468B"/>
    <w:rsid w:val="004247BA"/>
    <w:rsid w:val="00424917"/>
    <w:rsid w:val="0042491D"/>
    <w:rsid w:val="00424ABC"/>
    <w:rsid w:val="00424F8F"/>
    <w:rsid w:val="00425315"/>
    <w:rsid w:val="0042534C"/>
    <w:rsid w:val="004253D7"/>
    <w:rsid w:val="004254F2"/>
    <w:rsid w:val="004255B7"/>
    <w:rsid w:val="00425640"/>
    <w:rsid w:val="004260B9"/>
    <w:rsid w:val="00426591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5E9"/>
    <w:rsid w:val="00430C40"/>
    <w:rsid w:val="00431055"/>
    <w:rsid w:val="004310A3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12E"/>
    <w:rsid w:val="004342D5"/>
    <w:rsid w:val="004344D1"/>
    <w:rsid w:val="00434657"/>
    <w:rsid w:val="00435DC0"/>
    <w:rsid w:val="004365C4"/>
    <w:rsid w:val="00436AB3"/>
    <w:rsid w:val="00436C27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1F3"/>
    <w:rsid w:val="00444AA2"/>
    <w:rsid w:val="00444D09"/>
    <w:rsid w:val="00445196"/>
    <w:rsid w:val="0044554D"/>
    <w:rsid w:val="004455C6"/>
    <w:rsid w:val="00445638"/>
    <w:rsid w:val="00445A9C"/>
    <w:rsid w:val="00445B67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137"/>
    <w:rsid w:val="004534D9"/>
    <w:rsid w:val="00453879"/>
    <w:rsid w:val="00453B0E"/>
    <w:rsid w:val="00453F18"/>
    <w:rsid w:val="00454289"/>
    <w:rsid w:val="00454484"/>
    <w:rsid w:val="004544FF"/>
    <w:rsid w:val="004547FF"/>
    <w:rsid w:val="00454C5B"/>
    <w:rsid w:val="004550BD"/>
    <w:rsid w:val="0045531A"/>
    <w:rsid w:val="00455518"/>
    <w:rsid w:val="00455DF9"/>
    <w:rsid w:val="004561B5"/>
    <w:rsid w:val="0045641B"/>
    <w:rsid w:val="00456D39"/>
    <w:rsid w:val="00456DF1"/>
    <w:rsid w:val="00457903"/>
    <w:rsid w:val="00457C5D"/>
    <w:rsid w:val="00460722"/>
    <w:rsid w:val="00460847"/>
    <w:rsid w:val="00460C5C"/>
    <w:rsid w:val="00462085"/>
    <w:rsid w:val="0046211A"/>
    <w:rsid w:val="004625B6"/>
    <w:rsid w:val="00462970"/>
    <w:rsid w:val="00462A84"/>
    <w:rsid w:val="00462FA8"/>
    <w:rsid w:val="00463869"/>
    <w:rsid w:val="00463EF1"/>
    <w:rsid w:val="00463F99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5FE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3D97"/>
    <w:rsid w:val="0047402E"/>
    <w:rsid w:val="004745E7"/>
    <w:rsid w:val="00474F27"/>
    <w:rsid w:val="004750FB"/>
    <w:rsid w:val="0047565E"/>
    <w:rsid w:val="00476542"/>
    <w:rsid w:val="00476735"/>
    <w:rsid w:val="00476C4F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2AF"/>
    <w:rsid w:val="004823AB"/>
    <w:rsid w:val="00482435"/>
    <w:rsid w:val="00482DAC"/>
    <w:rsid w:val="0048306E"/>
    <w:rsid w:val="004830E6"/>
    <w:rsid w:val="00483120"/>
    <w:rsid w:val="004831C7"/>
    <w:rsid w:val="00483206"/>
    <w:rsid w:val="004832A8"/>
    <w:rsid w:val="00483C06"/>
    <w:rsid w:val="0048408B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166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423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70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065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167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14C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CBB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A17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260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1F2"/>
    <w:rsid w:val="005046AB"/>
    <w:rsid w:val="00504B85"/>
    <w:rsid w:val="00504DC5"/>
    <w:rsid w:val="005053F1"/>
    <w:rsid w:val="00505564"/>
    <w:rsid w:val="0050562C"/>
    <w:rsid w:val="00506060"/>
    <w:rsid w:val="00506248"/>
    <w:rsid w:val="00506378"/>
    <w:rsid w:val="00506385"/>
    <w:rsid w:val="00506504"/>
    <w:rsid w:val="00506CCC"/>
    <w:rsid w:val="0050703F"/>
    <w:rsid w:val="0050719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4BC4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17A8D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1D9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35F"/>
    <w:rsid w:val="00532C28"/>
    <w:rsid w:val="00532D4A"/>
    <w:rsid w:val="005333C5"/>
    <w:rsid w:val="00533408"/>
    <w:rsid w:val="005334AF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562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1D"/>
    <w:rsid w:val="005506E6"/>
    <w:rsid w:val="00550851"/>
    <w:rsid w:val="00550AA6"/>
    <w:rsid w:val="00550B8A"/>
    <w:rsid w:val="00550BEF"/>
    <w:rsid w:val="00550FA3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4CEA"/>
    <w:rsid w:val="0055565A"/>
    <w:rsid w:val="005557DB"/>
    <w:rsid w:val="00555881"/>
    <w:rsid w:val="00555EDF"/>
    <w:rsid w:val="00555F77"/>
    <w:rsid w:val="00555F91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876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6D"/>
    <w:rsid w:val="005728FB"/>
    <w:rsid w:val="00572BA0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24C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ECA"/>
    <w:rsid w:val="00577F24"/>
    <w:rsid w:val="0058029F"/>
    <w:rsid w:val="005804B6"/>
    <w:rsid w:val="00580779"/>
    <w:rsid w:val="00580C31"/>
    <w:rsid w:val="00581240"/>
    <w:rsid w:val="00581426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2DF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6D79"/>
    <w:rsid w:val="0058753F"/>
    <w:rsid w:val="00587565"/>
    <w:rsid w:val="00587C12"/>
    <w:rsid w:val="00590227"/>
    <w:rsid w:val="00590D9D"/>
    <w:rsid w:val="005913F3"/>
    <w:rsid w:val="005914E1"/>
    <w:rsid w:val="0059192C"/>
    <w:rsid w:val="005919D4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670"/>
    <w:rsid w:val="00595D94"/>
    <w:rsid w:val="00596934"/>
    <w:rsid w:val="0059700D"/>
    <w:rsid w:val="00597128"/>
    <w:rsid w:val="0059759D"/>
    <w:rsid w:val="00597643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9D5"/>
    <w:rsid w:val="005A3AE3"/>
    <w:rsid w:val="005A3F43"/>
    <w:rsid w:val="005A4243"/>
    <w:rsid w:val="005A4292"/>
    <w:rsid w:val="005A435B"/>
    <w:rsid w:val="005A468A"/>
    <w:rsid w:val="005A49FC"/>
    <w:rsid w:val="005A4A2D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06D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1C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3F73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1F99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CD1"/>
    <w:rsid w:val="005E0142"/>
    <w:rsid w:val="005E0369"/>
    <w:rsid w:val="005E05A2"/>
    <w:rsid w:val="005E06A9"/>
    <w:rsid w:val="005E0D6E"/>
    <w:rsid w:val="005E112D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5F83"/>
    <w:rsid w:val="005E6421"/>
    <w:rsid w:val="005E64EF"/>
    <w:rsid w:val="005E65D0"/>
    <w:rsid w:val="005E671D"/>
    <w:rsid w:val="005E6DF2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0A81"/>
    <w:rsid w:val="005F139E"/>
    <w:rsid w:val="005F1412"/>
    <w:rsid w:val="005F14E1"/>
    <w:rsid w:val="005F17FF"/>
    <w:rsid w:val="005F1831"/>
    <w:rsid w:val="005F1A71"/>
    <w:rsid w:val="005F1FE6"/>
    <w:rsid w:val="005F2355"/>
    <w:rsid w:val="005F2B4F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85B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4F6C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7F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72F"/>
    <w:rsid w:val="00625A0F"/>
    <w:rsid w:val="00626003"/>
    <w:rsid w:val="006260B9"/>
    <w:rsid w:val="00626402"/>
    <w:rsid w:val="006265EB"/>
    <w:rsid w:val="006266E3"/>
    <w:rsid w:val="0062682C"/>
    <w:rsid w:val="006269A7"/>
    <w:rsid w:val="00626ACB"/>
    <w:rsid w:val="006270E5"/>
    <w:rsid w:val="006271EA"/>
    <w:rsid w:val="0062761F"/>
    <w:rsid w:val="00627692"/>
    <w:rsid w:val="00627AD7"/>
    <w:rsid w:val="00627C7B"/>
    <w:rsid w:val="00627E26"/>
    <w:rsid w:val="00627FF4"/>
    <w:rsid w:val="00630CCC"/>
    <w:rsid w:val="00631000"/>
    <w:rsid w:val="0063134C"/>
    <w:rsid w:val="006317CF"/>
    <w:rsid w:val="006319A7"/>
    <w:rsid w:val="006319BD"/>
    <w:rsid w:val="00631B03"/>
    <w:rsid w:val="00631CD6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9DA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8F"/>
    <w:rsid w:val="006467BD"/>
    <w:rsid w:val="006469D5"/>
    <w:rsid w:val="00646E11"/>
    <w:rsid w:val="00647134"/>
    <w:rsid w:val="006474AB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6DE3"/>
    <w:rsid w:val="0065728B"/>
    <w:rsid w:val="0065739A"/>
    <w:rsid w:val="00657634"/>
    <w:rsid w:val="006579FB"/>
    <w:rsid w:val="00657F55"/>
    <w:rsid w:val="0066007E"/>
    <w:rsid w:val="006600C2"/>
    <w:rsid w:val="006600DA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4F"/>
    <w:rsid w:val="00661794"/>
    <w:rsid w:val="00661C8B"/>
    <w:rsid w:val="00661CFD"/>
    <w:rsid w:val="00661ED6"/>
    <w:rsid w:val="006620F0"/>
    <w:rsid w:val="006626AF"/>
    <w:rsid w:val="006628A7"/>
    <w:rsid w:val="00662B04"/>
    <w:rsid w:val="00662BB5"/>
    <w:rsid w:val="006630AE"/>
    <w:rsid w:val="0066372A"/>
    <w:rsid w:val="00663878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342"/>
    <w:rsid w:val="00673582"/>
    <w:rsid w:val="006737A5"/>
    <w:rsid w:val="006737C8"/>
    <w:rsid w:val="00674003"/>
    <w:rsid w:val="00674334"/>
    <w:rsid w:val="00674633"/>
    <w:rsid w:val="0067483F"/>
    <w:rsid w:val="00674E6D"/>
    <w:rsid w:val="0067536C"/>
    <w:rsid w:val="0067542F"/>
    <w:rsid w:val="006758DF"/>
    <w:rsid w:val="00675971"/>
    <w:rsid w:val="00675B6E"/>
    <w:rsid w:val="00675C8F"/>
    <w:rsid w:val="00675FA6"/>
    <w:rsid w:val="0067606B"/>
    <w:rsid w:val="006766F8"/>
    <w:rsid w:val="0067687F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4CC0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92C"/>
    <w:rsid w:val="00696A00"/>
    <w:rsid w:val="00697492"/>
    <w:rsid w:val="00697A3A"/>
    <w:rsid w:val="006A0094"/>
    <w:rsid w:val="006A00FB"/>
    <w:rsid w:val="006A0451"/>
    <w:rsid w:val="006A0563"/>
    <w:rsid w:val="006A0ED6"/>
    <w:rsid w:val="006A14CC"/>
    <w:rsid w:val="006A1B0E"/>
    <w:rsid w:val="006A1B37"/>
    <w:rsid w:val="006A2695"/>
    <w:rsid w:val="006A270E"/>
    <w:rsid w:val="006A27E1"/>
    <w:rsid w:val="006A2804"/>
    <w:rsid w:val="006A280B"/>
    <w:rsid w:val="006A2DCC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173"/>
    <w:rsid w:val="006A75BE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5F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43"/>
    <w:rsid w:val="006D25B9"/>
    <w:rsid w:val="006D2A03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24D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0BB6"/>
    <w:rsid w:val="006F10E2"/>
    <w:rsid w:val="006F17A5"/>
    <w:rsid w:val="006F19CC"/>
    <w:rsid w:val="006F1B26"/>
    <w:rsid w:val="006F1BB5"/>
    <w:rsid w:val="006F2832"/>
    <w:rsid w:val="006F28FB"/>
    <w:rsid w:val="006F2B49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8D8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7D5"/>
    <w:rsid w:val="00705BD2"/>
    <w:rsid w:val="00705CA6"/>
    <w:rsid w:val="00705CF9"/>
    <w:rsid w:val="00705EFC"/>
    <w:rsid w:val="0070613B"/>
    <w:rsid w:val="00706252"/>
    <w:rsid w:val="0070627C"/>
    <w:rsid w:val="007066D8"/>
    <w:rsid w:val="00706A17"/>
    <w:rsid w:val="00706FAA"/>
    <w:rsid w:val="007071C9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1CF3"/>
    <w:rsid w:val="00712171"/>
    <w:rsid w:val="007129D5"/>
    <w:rsid w:val="00712C6F"/>
    <w:rsid w:val="00712F07"/>
    <w:rsid w:val="007132DF"/>
    <w:rsid w:val="00713582"/>
    <w:rsid w:val="00713609"/>
    <w:rsid w:val="0071394C"/>
    <w:rsid w:val="007139BC"/>
    <w:rsid w:val="00713C23"/>
    <w:rsid w:val="00713C50"/>
    <w:rsid w:val="00713D63"/>
    <w:rsid w:val="00713EA6"/>
    <w:rsid w:val="0071414E"/>
    <w:rsid w:val="007142A1"/>
    <w:rsid w:val="00714304"/>
    <w:rsid w:val="00714C81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06D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685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051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447"/>
    <w:rsid w:val="00742C89"/>
    <w:rsid w:val="007436C9"/>
    <w:rsid w:val="0074414F"/>
    <w:rsid w:val="00744503"/>
    <w:rsid w:val="0074459A"/>
    <w:rsid w:val="00744842"/>
    <w:rsid w:val="007448D1"/>
    <w:rsid w:val="00744ABD"/>
    <w:rsid w:val="00744D1E"/>
    <w:rsid w:val="00744F2E"/>
    <w:rsid w:val="00745362"/>
    <w:rsid w:val="00745432"/>
    <w:rsid w:val="00745A77"/>
    <w:rsid w:val="00745DC4"/>
    <w:rsid w:val="007463FD"/>
    <w:rsid w:val="007464D0"/>
    <w:rsid w:val="00746601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0FA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57ABB"/>
    <w:rsid w:val="007601A2"/>
    <w:rsid w:val="00760476"/>
    <w:rsid w:val="00760858"/>
    <w:rsid w:val="0076129A"/>
    <w:rsid w:val="007612A6"/>
    <w:rsid w:val="007614FF"/>
    <w:rsid w:val="0076160F"/>
    <w:rsid w:val="007618BF"/>
    <w:rsid w:val="00761DE4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76"/>
    <w:rsid w:val="007644B1"/>
    <w:rsid w:val="00764C9C"/>
    <w:rsid w:val="00765051"/>
    <w:rsid w:val="00765145"/>
    <w:rsid w:val="00765E8D"/>
    <w:rsid w:val="00765E9B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0FA3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C5C"/>
    <w:rsid w:val="00773E8B"/>
    <w:rsid w:val="0077432E"/>
    <w:rsid w:val="00774514"/>
    <w:rsid w:val="0077456F"/>
    <w:rsid w:val="0077461E"/>
    <w:rsid w:val="00774752"/>
    <w:rsid w:val="007748C5"/>
    <w:rsid w:val="00774F0D"/>
    <w:rsid w:val="007756CA"/>
    <w:rsid w:val="00775979"/>
    <w:rsid w:val="00775B3A"/>
    <w:rsid w:val="007763D5"/>
    <w:rsid w:val="0077647D"/>
    <w:rsid w:val="0077653C"/>
    <w:rsid w:val="00776E05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1C81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636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094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2F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C83"/>
    <w:rsid w:val="007B5F61"/>
    <w:rsid w:val="007B6323"/>
    <w:rsid w:val="007B6654"/>
    <w:rsid w:val="007B67AE"/>
    <w:rsid w:val="007B6B84"/>
    <w:rsid w:val="007B6DDF"/>
    <w:rsid w:val="007B6FFE"/>
    <w:rsid w:val="007B7078"/>
    <w:rsid w:val="007B76AB"/>
    <w:rsid w:val="007B7C63"/>
    <w:rsid w:val="007B7D9A"/>
    <w:rsid w:val="007B7F06"/>
    <w:rsid w:val="007C020B"/>
    <w:rsid w:val="007C0299"/>
    <w:rsid w:val="007C031C"/>
    <w:rsid w:val="007C072C"/>
    <w:rsid w:val="007C0B8F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C79BF"/>
    <w:rsid w:val="007D0109"/>
    <w:rsid w:val="007D01AE"/>
    <w:rsid w:val="007D03BC"/>
    <w:rsid w:val="007D07F0"/>
    <w:rsid w:val="007D0D56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8FF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46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80"/>
    <w:rsid w:val="007E00B7"/>
    <w:rsid w:val="007E03D1"/>
    <w:rsid w:val="007E0476"/>
    <w:rsid w:val="007E079F"/>
    <w:rsid w:val="007E09C3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243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CFA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7B"/>
    <w:rsid w:val="007F23B0"/>
    <w:rsid w:val="007F324B"/>
    <w:rsid w:val="007F473C"/>
    <w:rsid w:val="007F4901"/>
    <w:rsid w:val="007F4ACF"/>
    <w:rsid w:val="007F4E78"/>
    <w:rsid w:val="007F4FBF"/>
    <w:rsid w:val="007F5702"/>
    <w:rsid w:val="007F5768"/>
    <w:rsid w:val="007F5985"/>
    <w:rsid w:val="007F5AB8"/>
    <w:rsid w:val="007F5BC7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634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95E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80A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31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017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44"/>
    <w:rsid w:val="008612A9"/>
    <w:rsid w:val="0086158F"/>
    <w:rsid w:val="008616D5"/>
    <w:rsid w:val="008618DE"/>
    <w:rsid w:val="0086192A"/>
    <w:rsid w:val="00861A00"/>
    <w:rsid w:val="00861A6E"/>
    <w:rsid w:val="00861B1B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5D4C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8A0"/>
    <w:rsid w:val="008719F2"/>
    <w:rsid w:val="00871A4F"/>
    <w:rsid w:val="00871E28"/>
    <w:rsid w:val="00871E98"/>
    <w:rsid w:val="00871F4D"/>
    <w:rsid w:val="00871FD1"/>
    <w:rsid w:val="00872147"/>
    <w:rsid w:val="00872BE2"/>
    <w:rsid w:val="00872E0C"/>
    <w:rsid w:val="00873370"/>
    <w:rsid w:val="0087411A"/>
    <w:rsid w:val="00874363"/>
    <w:rsid w:val="00874458"/>
    <w:rsid w:val="00874729"/>
    <w:rsid w:val="00874CB4"/>
    <w:rsid w:val="008753BF"/>
    <w:rsid w:val="00875FA5"/>
    <w:rsid w:val="0087647B"/>
    <w:rsid w:val="008764D7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1F7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475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042"/>
    <w:rsid w:val="008921DC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47C"/>
    <w:rsid w:val="008A4604"/>
    <w:rsid w:val="008A487A"/>
    <w:rsid w:val="008A4EA8"/>
    <w:rsid w:val="008A53F7"/>
    <w:rsid w:val="008A5A08"/>
    <w:rsid w:val="008A60F7"/>
    <w:rsid w:val="008A663B"/>
    <w:rsid w:val="008A6D6A"/>
    <w:rsid w:val="008A7763"/>
    <w:rsid w:val="008A7884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66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3FAC"/>
    <w:rsid w:val="008B426C"/>
    <w:rsid w:val="008B44EA"/>
    <w:rsid w:val="008B4549"/>
    <w:rsid w:val="008B46BC"/>
    <w:rsid w:val="008B4E1C"/>
    <w:rsid w:val="008B5468"/>
    <w:rsid w:val="008B613C"/>
    <w:rsid w:val="008B625C"/>
    <w:rsid w:val="008B6856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7F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11F5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87"/>
    <w:rsid w:val="008D54C4"/>
    <w:rsid w:val="008D58C7"/>
    <w:rsid w:val="008D5DC1"/>
    <w:rsid w:val="008D6117"/>
    <w:rsid w:val="008D611E"/>
    <w:rsid w:val="008D6387"/>
    <w:rsid w:val="008D6CCF"/>
    <w:rsid w:val="008D6D99"/>
    <w:rsid w:val="008D70C3"/>
    <w:rsid w:val="008D7707"/>
    <w:rsid w:val="008D7989"/>
    <w:rsid w:val="008D7995"/>
    <w:rsid w:val="008D7F3A"/>
    <w:rsid w:val="008D7FD8"/>
    <w:rsid w:val="008E027F"/>
    <w:rsid w:val="008E0440"/>
    <w:rsid w:val="008E0C64"/>
    <w:rsid w:val="008E0D4B"/>
    <w:rsid w:val="008E0F73"/>
    <w:rsid w:val="008E10C1"/>
    <w:rsid w:val="008E11FA"/>
    <w:rsid w:val="008E148F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CE6"/>
    <w:rsid w:val="008E3E74"/>
    <w:rsid w:val="008E418A"/>
    <w:rsid w:val="008E432F"/>
    <w:rsid w:val="008E43F9"/>
    <w:rsid w:val="008E443A"/>
    <w:rsid w:val="008E4624"/>
    <w:rsid w:val="008E4A62"/>
    <w:rsid w:val="008E52A1"/>
    <w:rsid w:val="008E5338"/>
    <w:rsid w:val="008E533B"/>
    <w:rsid w:val="008E5A2E"/>
    <w:rsid w:val="008E5A95"/>
    <w:rsid w:val="008E6049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BE1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28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6F6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1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2"/>
    <w:rsid w:val="0092526C"/>
    <w:rsid w:val="00925644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ACC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2F96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0B"/>
    <w:rsid w:val="00947437"/>
    <w:rsid w:val="0094762B"/>
    <w:rsid w:val="00947942"/>
    <w:rsid w:val="009479CA"/>
    <w:rsid w:val="009479F1"/>
    <w:rsid w:val="00947D5C"/>
    <w:rsid w:val="00947F97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C96"/>
    <w:rsid w:val="00954E62"/>
    <w:rsid w:val="009550F7"/>
    <w:rsid w:val="009553B2"/>
    <w:rsid w:val="00955617"/>
    <w:rsid w:val="0095564D"/>
    <w:rsid w:val="00955959"/>
    <w:rsid w:val="00956384"/>
    <w:rsid w:val="009566CE"/>
    <w:rsid w:val="00956933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3EF"/>
    <w:rsid w:val="0096189C"/>
    <w:rsid w:val="00961F83"/>
    <w:rsid w:val="0096208F"/>
    <w:rsid w:val="009620FD"/>
    <w:rsid w:val="0096260F"/>
    <w:rsid w:val="00962FE7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18A"/>
    <w:rsid w:val="00970286"/>
    <w:rsid w:val="0097031E"/>
    <w:rsid w:val="009703FF"/>
    <w:rsid w:val="009704F5"/>
    <w:rsid w:val="009707B4"/>
    <w:rsid w:val="00970BB9"/>
    <w:rsid w:val="009716F7"/>
    <w:rsid w:val="00971A94"/>
    <w:rsid w:val="00971DE4"/>
    <w:rsid w:val="0097260E"/>
    <w:rsid w:val="00972995"/>
    <w:rsid w:val="00972B3E"/>
    <w:rsid w:val="00972B5A"/>
    <w:rsid w:val="00972D0B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5D53"/>
    <w:rsid w:val="0097670C"/>
    <w:rsid w:val="00976814"/>
    <w:rsid w:val="00976940"/>
    <w:rsid w:val="009778DF"/>
    <w:rsid w:val="00977E22"/>
    <w:rsid w:val="00977F07"/>
    <w:rsid w:val="009801AA"/>
    <w:rsid w:val="00981477"/>
    <w:rsid w:val="0098175B"/>
    <w:rsid w:val="0098192E"/>
    <w:rsid w:val="00981B9E"/>
    <w:rsid w:val="00981D8C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4B4"/>
    <w:rsid w:val="009A15C0"/>
    <w:rsid w:val="009A1A75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8CA"/>
    <w:rsid w:val="009A4C92"/>
    <w:rsid w:val="009A4CD3"/>
    <w:rsid w:val="009A4E38"/>
    <w:rsid w:val="009A4E6C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203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57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D7"/>
    <w:rsid w:val="009C35E2"/>
    <w:rsid w:val="009C384C"/>
    <w:rsid w:val="009C3859"/>
    <w:rsid w:val="009C3DB6"/>
    <w:rsid w:val="009C3FA7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238"/>
    <w:rsid w:val="009C7504"/>
    <w:rsid w:val="009C7602"/>
    <w:rsid w:val="009C769F"/>
    <w:rsid w:val="009C76CE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D93"/>
    <w:rsid w:val="009D2E49"/>
    <w:rsid w:val="009D3602"/>
    <w:rsid w:val="009D3CB8"/>
    <w:rsid w:val="009D4226"/>
    <w:rsid w:val="009D437C"/>
    <w:rsid w:val="009D52CB"/>
    <w:rsid w:val="009D60E5"/>
    <w:rsid w:val="009D68C8"/>
    <w:rsid w:val="009D7190"/>
    <w:rsid w:val="009D72D0"/>
    <w:rsid w:val="009D7974"/>
    <w:rsid w:val="009D7A07"/>
    <w:rsid w:val="009D7F65"/>
    <w:rsid w:val="009E065E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3732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3F25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BE2"/>
    <w:rsid w:val="009F6C68"/>
    <w:rsid w:val="009F7B63"/>
    <w:rsid w:val="009F7D73"/>
    <w:rsid w:val="00A0016F"/>
    <w:rsid w:val="00A0085D"/>
    <w:rsid w:val="00A0154D"/>
    <w:rsid w:val="00A01A84"/>
    <w:rsid w:val="00A01C5B"/>
    <w:rsid w:val="00A02B5E"/>
    <w:rsid w:val="00A031E2"/>
    <w:rsid w:val="00A035EC"/>
    <w:rsid w:val="00A03A60"/>
    <w:rsid w:val="00A03C9C"/>
    <w:rsid w:val="00A04954"/>
    <w:rsid w:val="00A04BAD"/>
    <w:rsid w:val="00A04BC0"/>
    <w:rsid w:val="00A04CE0"/>
    <w:rsid w:val="00A04F6F"/>
    <w:rsid w:val="00A04FAD"/>
    <w:rsid w:val="00A0514E"/>
    <w:rsid w:val="00A051C0"/>
    <w:rsid w:val="00A05905"/>
    <w:rsid w:val="00A059B7"/>
    <w:rsid w:val="00A064CD"/>
    <w:rsid w:val="00A0654E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07FA4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8F0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477"/>
    <w:rsid w:val="00A16777"/>
    <w:rsid w:val="00A16E34"/>
    <w:rsid w:val="00A17366"/>
    <w:rsid w:val="00A178D8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5F0C"/>
    <w:rsid w:val="00A26911"/>
    <w:rsid w:val="00A269A7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1C31"/>
    <w:rsid w:val="00A4230F"/>
    <w:rsid w:val="00A42948"/>
    <w:rsid w:val="00A4299A"/>
    <w:rsid w:val="00A42A1D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2B"/>
    <w:rsid w:val="00A61DEF"/>
    <w:rsid w:val="00A631A6"/>
    <w:rsid w:val="00A638B9"/>
    <w:rsid w:val="00A6392B"/>
    <w:rsid w:val="00A63B38"/>
    <w:rsid w:val="00A63E4E"/>
    <w:rsid w:val="00A64121"/>
    <w:rsid w:val="00A644EA"/>
    <w:rsid w:val="00A645D1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4D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BE4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646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7BB"/>
    <w:rsid w:val="00A93858"/>
    <w:rsid w:val="00A938C0"/>
    <w:rsid w:val="00A93B63"/>
    <w:rsid w:val="00A94329"/>
    <w:rsid w:val="00A948D8"/>
    <w:rsid w:val="00A94B5B"/>
    <w:rsid w:val="00A94EAD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0DB"/>
    <w:rsid w:val="00AA3624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5EA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4B9"/>
    <w:rsid w:val="00AB5954"/>
    <w:rsid w:val="00AB5A85"/>
    <w:rsid w:val="00AB6083"/>
    <w:rsid w:val="00AB6824"/>
    <w:rsid w:val="00AB68FA"/>
    <w:rsid w:val="00AB6C43"/>
    <w:rsid w:val="00AB7182"/>
    <w:rsid w:val="00AB732A"/>
    <w:rsid w:val="00AB73B5"/>
    <w:rsid w:val="00AB77D0"/>
    <w:rsid w:val="00AB7AC3"/>
    <w:rsid w:val="00AC0060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4D8F"/>
    <w:rsid w:val="00AC5038"/>
    <w:rsid w:val="00AC54F3"/>
    <w:rsid w:val="00AC5673"/>
    <w:rsid w:val="00AC59A6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704"/>
    <w:rsid w:val="00AD38CB"/>
    <w:rsid w:val="00AD403F"/>
    <w:rsid w:val="00AD47A7"/>
    <w:rsid w:val="00AD4D8E"/>
    <w:rsid w:val="00AD53A1"/>
    <w:rsid w:val="00AD573E"/>
    <w:rsid w:val="00AD5967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79E"/>
    <w:rsid w:val="00AD6A38"/>
    <w:rsid w:val="00AD6F4F"/>
    <w:rsid w:val="00AD6F74"/>
    <w:rsid w:val="00AD713D"/>
    <w:rsid w:val="00AD7967"/>
    <w:rsid w:val="00AE0272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6E8"/>
    <w:rsid w:val="00AE3A41"/>
    <w:rsid w:val="00AE3FD0"/>
    <w:rsid w:val="00AE426C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003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067"/>
    <w:rsid w:val="00AF15A0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6CB"/>
    <w:rsid w:val="00AF57D9"/>
    <w:rsid w:val="00AF5B0A"/>
    <w:rsid w:val="00AF5BAB"/>
    <w:rsid w:val="00AF5F4C"/>
    <w:rsid w:val="00AF62C9"/>
    <w:rsid w:val="00AF6645"/>
    <w:rsid w:val="00AF6667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052"/>
    <w:rsid w:val="00B02437"/>
    <w:rsid w:val="00B02705"/>
    <w:rsid w:val="00B036C0"/>
    <w:rsid w:val="00B03894"/>
    <w:rsid w:val="00B03D8A"/>
    <w:rsid w:val="00B03DB1"/>
    <w:rsid w:val="00B043B5"/>
    <w:rsid w:val="00B0452F"/>
    <w:rsid w:val="00B048DB"/>
    <w:rsid w:val="00B04CF1"/>
    <w:rsid w:val="00B04D03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907"/>
    <w:rsid w:val="00B07C8A"/>
    <w:rsid w:val="00B07FCE"/>
    <w:rsid w:val="00B102D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54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3838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299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7"/>
    <w:rsid w:val="00B35AEE"/>
    <w:rsid w:val="00B35F2E"/>
    <w:rsid w:val="00B36387"/>
    <w:rsid w:val="00B36414"/>
    <w:rsid w:val="00B36AD2"/>
    <w:rsid w:val="00B374AB"/>
    <w:rsid w:val="00B37575"/>
    <w:rsid w:val="00B375A6"/>
    <w:rsid w:val="00B376B4"/>
    <w:rsid w:val="00B40280"/>
    <w:rsid w:val="00B402D7"/>
    <w:rsid w:val="00B402E9"/>
    <w:rsid w:val="00B408AE"/>
    <w:rsid w:val="00B40B4F"/>
    <w:rsid w:val="00B41207"/>
    <w:rsid w:val="00B41660"/>
    <w:rsid w:val="00B41D6A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42A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4B9"/>
    <w:rsid w:val="00B5556B"/>
    <w:rsid w:val="00B55936"/>
    <w:rsid w:val="00B55B6E"/>
    <w:rsid w:val="00B55D1D"/>
    <w:rsid w:val="00B55F63"/>
    <w:rsid w:val="00B56811"/>
    <w:rsid w:val="00B569A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7B0"/>
    <w:rsid w:val="00B64959"/>
    <w:rsid w:val="00B64DB8"/>
    <w:rsid w:val="00B64EDA"/>
    <w:rsid w:val="00B65B2E"/>
    <w:rsid w:val="00B661AE"/>
    <w:rsid w:val="00B667ED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DCE"/>
    <w:rsid w:val="00B73FF6"/>
    <w:rsid w:val="00B74B8C"/>
    <w:rsid w:val="00B753EE"/>
    <w:rsid w:val="00B7571F"/>
    <w:rsid w:val="00B759C8"/>
    <w:rsid w:val="00B75BB4"/>
    <w:rsid w:val="00B763E3"/>
    <w:rsid w:val="00B767DF"/>
    <w:rsid w:val="00B76BEE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6AC"/>
    <w:rsid w:val="00B839B9"/>
    <w:rsid w:val="00B840CC"/>
    <w:rsid w:val="00B84504"/>
    <w:rsid w:val="00B845E6"/>
    <w:rsid w:val="00B84898"/>
    <w:rsid w:val="00B84AFA"/>
    <w:rsid w:val="00B84C81"/>
    <w:rsid w:val="00B84F0F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ADC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1FF2"/>
    <w:rsid w:val="00B924E8"/>
    <w:rsid w:val="00B92B8D"/>
    <w:rsid w:val="00B92BAD"/>
    <w:rsid w:val="00B933F6"/>
    <w:rsid w:val="00B939BB"/>
    <w:rsid w:val="00B93EE4"/>
    <w:rsid w:val="00B943FF"/>
    <w:rsid w:val="00B947D3"/>
    <w:rsid w:val="00B9496F"/>
    <w:rsid w:val="00B94BA5"/>
    <w:rsid w:val="00B94CD8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7C6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CC8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503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3F7"/>
    <w:rsid w:val="00BC37BD"/>
    <w:rsid w:val="00BC3B4B"/>
    <w:rsid w:val="00BC3D41"/>
    <w:rsid w:val="00BC3F40"/>
    <w:rsid w:val="00BC438E"/>
    <w:rsid w:val="00BC4448"/>
    <w:rsid w:val="00BC4EF7"/>
    <w:rsid w:val="00BC5354"/>
    <w:rsid w:val="00BC57CB"/>
    <w:rsid w:val="00BC5C01"/>
    <w:rsid w:val="00BC5D72"/>
    <w:rsid w:val="00BC6055"/>
    <w:rsid w:val="00BC63F7"/>
    <w:rsid w:val="00BC6A62"/>
    <w:rsid w:val="00BC6D2B"/>
    <w:rsid w:val="00BC6F42"/>
    <w:rsid w:val="00BC7089"/>
    <w:rsid w:val="00BC7111"/>
    <w:rsid w:val="00BC7452"/>
    <w:rsid w:val="00BC7A3F"/>
    <w:rsid w:val="00BC7B72"/>
    <w:rsid w:val="00BD06D5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062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D764A"/>
    <w:rsid w:val="00BE08DD"/>
    <w:rsid w:val="00BE0AB8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4F3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2CA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33C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92B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62B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069"/>
    <w:rsid w:val="00C111A9"/>
    <w:rsid w:val="00C111DF"/>
    <w:rsid w:val="00C11466"/>
    <w:rsid w:val="00C116FE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BD7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27E"/>
    <w:rsid w:val="00C2751C"/>
    <w:rsid w:val="00C27986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049"/>
    <w:rsid w:val="00C341FD"/>
    <w:rsid w:val="00C34496"/>
    <w:rsid w:val="00C34525"/>
    <w:rsid w:val="00C34568"/>
    <w:rsid w:val="00C34844"/>
    <w:rsid w:val="00C348B6"/>
    <w:rsid w:val="00C348E7"/>
    <w:rsid w:val="00C35688"/>
    <w:rsid w:val="00C35F09"/>
    <w:rsid w:val="00C35F2E"/>
    <w:rsid w:val="00C362FD"/>
    <w:rsid w:val="00C36421"/>
    <w:rsid w:val="00C36437"/>
    <w:rsid w:val="00C3663C"/>
    <w:rsid w:val="00C36772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728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06"/>
    <w:rsid w:val="00C53091"/>
    <w:rsid w:val="00C53429"/>
    <w:rsid w:val="00C5344E"/>
    <w:rsid w:val="00C544F6"/>
    <w:rsid w:val="00C54580"/>
    <w:rsid w:val="00C54591"/>
    <w:rsid w:val="00C547A5"/>
    <w:rsid w:val="00C54EB7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57AEA"/>
    <w:rsid w:val="00C57DB1"/>
    <w:rsid w:val="00C57FD5"/>
    <w:rsid w:val="00C60035"/>
    <w:rsid w:val="00C60785"/>
    <w:rsid w:val="00C609EC"/>
    <w:rsid w:val="00C60DBA"/>
    <w:rsid w:val="00C61173"/>
    <w:rsid w:val="00C6153A"/>
    <w:rsid w:val="00C615A4"/>
    <w:rsid w:val="00C61646"/>
    <w:rsid w:val="00C617DF"/>
    <w:rsid w:val="00C61D1D"/>
    <w:rsid w:val="00C61DFE"/>
    <w:rsid w:val="00C625A4"/>
    <w:rsid w:val="00C636A3"/>
    <w:rsid w:val="00C63700"/>
    <w:rsid w:val="00C64487"/>
    <w:rsid w:val="00C64AD9"/>
    <w:rsid w:val="00C64F45"/>
    <w:rsid w:val="00C652A1"/>
    <w:rsid w:val="00C654C1"/>
    <w:rsid w:val="00C65526"/>
    <w:rsid w:val="00C65935"/>
    <w:rsid w:val="00C665D4"/>
    <w:rsid w:val="00C66922"/>
    <w:rsid w:val="00C6707C"/>
    <w:rsid w:val="00C67D57"/>
    <w:rsid w:val="00C67F3C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6BD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71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C3E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373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743"/>
    <w:rsid w:val="00CA088B"/>
    <w:rsid w:val="00CA0C52"/>
    <w:rsid w:val="00CA0D6C"/>
    <w:rsid w:val="00CA11D5"/>
    <w:rsid w:val="00CA1452"/>
    <w:rsid w:val="00CA147B"/>
    <w:rsid w:val="00CA16A4"/>
    <w:rsid w:val="00CA1774"/>
    <w:rsid w:val="00CA17DC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1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1F5F"/>
    <w:rsid w:val="00CB3B75"/>
    <w:rsid w:val="00CB3BE4"/>
    <w:rsid w:val="00CB4027"/>
    <w:rsid w:val="00CB4CDD"/>
    <w:rsid w:val="00CB4F5B"/>
    <w:rsid w:val="00CB504E"/>
    <w:rsid w:val="00CB5459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93B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2FB8"/>
    <w:rsid w:val="00CC395E"/>
    <w:rsid w:val="00CC3D6E"/>
    <w:rsid w:val="00CC4237"/>
    <w:rsid w:val="00CC450C"/>
    <w:rsid w:val="00CC51D9"/>
    <w:rsid w:val="00CC52C2"/>
    <w:rsid w:val="00CC5389"/>
    <w:rsid w:val="00CC5574"/>
    <w:rsid w:val="00CC5921"/>
    <w:rsid w:val="00CC5A33"/>
    <w:rsid w:val="00CC5D98"/>
    <w:rsid w:val="00CC5E8A"/>
    <w:rsid w:val="00CC614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D7042"/>
    <w:rsid w:val="00CE0289"/>
    <w:rsid w:val="00CE0436"/>
    <w:rsid w:val="00CE0A70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7E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743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5B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2B4"/>
    <w:rsid w:val="00CF55A1"/>
    <w:rsid w:val="00CF566E"/>
    <w:rsid w:val="00CF5821"/>
    <w:rsid w:val="00CF58D8"/>
    <w:rsid w:val="00CF593E"/>
    <w:rsid w:val="00CF5B7F"/>
    <w:rsid w:val="00CF5D82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153"/>
    <w:rsid w:val="00D008F8"/>
    <w:rsid w:val="00D00A46"/>
    <w:rsid w:val="00D00B0B"/>
    <w:rsid w:val="00D011D1"/>
    <w:rsid w:val="00D01312"/>
    <w:rsid w:val="00D01367"/>
    <w:rsid w:val="00D014CB"/>
    <w:rsid w:val="00D01665"/>
    <w:rsid w:val="00D0173E"/>
    <w:rsid w:val="00D01BB2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5D5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505"/>
    <w:rsid w:val="00D14673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583"/>
    <w:rsid w:val="00D1768C"/>
    <w:rsid w:val="00D177C5"/>
    <w:rsid w:val="00D1788F"/>
    <w:rsid w:val="00D17CB7"/>
    <w:rsid w:val="00D17D93"/>
    <w:rsid w:val="00D2000B"/>
    <w:rsid w:val="00D20779"/>
    <w:rsid w:val="00D20A52"/>
    <w:rsid w:val="00D20D49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1F"/>
    <w:rsid w:val="00D248D5"/>
    <w:rsid w:val="00D24C61"/>
    <w:rsid w:val="00D24CD8"/>
    <w:rsid w:val="00D24E00"/>
    <w:rsid w:val="00D254E9"/>
    <w:rsid w:val="00D25572"/>
    <w:rsid w:val="00D257EC"/>
    <w:rsid w:val="00D25E24"/>
    <w:rsid w:val="00D262A5"/>
    <w:rsid w:val="00D267AA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06D"/>
    <w:rsid w:val="00D35317"/>
    <w:rsid w:val="00D35C60"/>
    <w:rsid w:val="00D35D93"/>
    <w:rsid w:val="00D35FB0"/>
    <w:rsid w:val="00D3663D"/>
    <w:rsid w:val="00D368CA"/>
    <w:rsid w:val="00D36CD5"/>
    <w:rsid w:val="00D377C3"/>
    <w:rsid w:val="00D37943"/>
    <w:rsid w:val="00D37B17"/>
    <w:rsid w:val="00D4015D"/>
    <w:rsid w:val="00D40381"/>
    <w:rsid w:val="00D403BF"/>
    <w:rsid w:val="00D4063E"/>
    <w:rsid w:val="00D406AD"/>
    <w:rsid w:val="00D408F0"/>
    <w:rsid w:val="00D415AB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5C6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47F1E"/>
    <w:rsid w:val="00D502A5"/>
    <w:rsid w:val="00D50C86"/>
    <w:rsid w:val="00D50CAE"/>
    <w:rsid w:val="00D51195"/>
    <w:rsid w:val="00D51252"/>
    <w:rsid w:val="00D5150C"/>
    <w:rsid w:val="00D519C2"/>
    <w:rsid w:val="00D51E4F"/>
    <w:rsid w:val="00D51EEE"/>
    <w:rsid w:val="00D51FFA"/>
    <w:rsid w:val="00D520EE"/>
    <w:rsid w:val="00D520F8"/>
    <w:rsid w:val="00D5216E"/>
    <w:rsid w:val="00D532DA"/>
    <w:rsid w:val="00D53326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76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2EBF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73B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DAE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649"/>
    <w:rsid w:val="00D8173B"/>
    <w:rsid w:val="00D81744"/>
    <w:rsid w:val="00D82541"/>
    <w:rsid w:val="00D825B5"/>
    <w:rsid w:val="00D82773"/>
    <w:rsid w:val="00D82962"/>
    <w:rsid w:val="00D82F80"/>
    <w:rsid w:val="00D83022"/>
    <w:rsid w:val="00D833E5"/>
    <w:rsid w:val="00D835B0"/>
    <w:rsid w:val="00D838CE"/>
    <w:rsid w:val="00D8394C"/>
    <w:rsid w:val="00D84287"/>
    <w:rsid w:val="00D84653"/>
    <w:rsid w:val="00D846CD"/>
    <w:rsid w:val="00D848DA"/>
    <w:rsid w:val="00D84D57"/>
    <w:rsid w:val="00D84D94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4CD"/>
    <w:rsid w:val="00D9187D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DE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A9F"/>
    <w:rsid w:val="00DB6B97"/>
    <w:rsid w:val="00DB6D19"/>
    <w:rsid w:val="00DB78EB"/>
    <w:rsid w:val="00DB7C7B"/>
    <w:rsid w:val="00DC0041"/>
    <w:rsid w:val="00DC020F"/>
    <w:rsid w:val="00DC06D4"/>
    <w:rsid w:val="00DC09FD"/>
    <w:rsid w:val="00DC0A43"/>
    <w:rsid w:val="00DC0AB4"/>
    <w:rsid w:val="00DC0CD0"/>
    <w:rsid w:val="00DC0CE6"/>
    <w:rsid w:val="00DC0E85"/>
    <w:rsid w:val="00DC0EB0"/>
    <w:rsid w:val="00DC18A1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378"/>
    <w:rsid w:val="00DC54DC"/>
    <w:rsid w:val="00DC5508"/>
    <w:rsid w:val="00DC5651"/>
    <w:rsid w:val="00DC599B"/>
    <w:rsid w:val="00DC5D0B"/>
    <w:rsid w:val="00DC5FC3"/>
    <w:rsid w:val="00DC6011"/>
    <w:rsid w:val="00DC682B"/>
    <w:rsid w:val="00DC6857"/>
    <w:rsid w:val="00DC6BFC"/>
    <w:rsid w:val="00DC6C8C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5C0"/>
    <w:rsid w:val="00DD1C6C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2B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0F0A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A71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557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025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7E7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22F4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630"/>
    <w:rsid w:val="00E26868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147"/>
    <w:rsid w:val="00E412E4"/>
    <w:rsid w:val="00E4139E"/>
    <w:rsid w:val="00E418AE"/>
    <w:rsid w:val="00E41A32"/>
    <w:rsid w:val="00E41D6C"/>
    <w:rsid w:val="00E41E92"/>
    <w:rsid w:val="00E42114"/>
    <w:rsid w:val="00E426FF"/>
    <w:rsid w:val="00E42B5F"/>
    <w:rsid w:val="00E42C27"/>
    <w:rsid w:val="00E4306F"/>
    <w:rsid w:val="00E437FC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0BE3"/>
    <w:rsid w:val="00E5145D"/>
    <w:rsid w:val="00E51660"/>
    <w:rsid w:val="00E5184E"/>
    <w:rsid w:val="00E51A24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66AA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4B"/>
    <w:rsid w:val="00E70AA9"/>
    <w:rsid w:val="00E70C17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5FC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1A55"/>
    <w:rsid w:val="00E920BE"/>
    <w:rsid w:val="00E92141"/>
    <w:rsid w:val="00E92448"/>
    <w:rsid w:val="00E924C1"/>
    <w:rsid w:val="00E9276C"/>
    <w:rsid w:val="00E928B2"/>
    <w:rsid w:val="00E92A27"/>
    <w:rsid w:val="00E92B3F"/>
    <w:rsid w:val="00E92D1F"/>
    <w:rsid w:val="00E92E54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1D8"/>
    <w:rsid w:val="00E969F7"/>
    <w:rsid w:val="00E96B4B"/>
    <w:rsid w:val="00E96DA3"/>
    <w:rsid w:val="00E9717B"/>
    <w:rsid w:val="00E972E3"/>
    <w:rsid w:val="00E978EF"/>
    <w:rsid w:val="00EA026E"/>
    <w:rsid w:val="00EA0398"/>
    <w:rsid w:val="00EA0404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9DF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22F"/>
    <w:rsid w:val="00EB160B"/>
    <w:rsid w:val="00EB1A5D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205"/>
    <w:rsid w:val="00EB4930"/>
    <w:rsid w:val="00EB49E6"/>
    <w:rsid w:val="00EB4B34"/>
    <w:rsid w:val="00EB4C68"/>
    <w:rsid w:val="00EB4C6C"/>
    <w:rsid w:val="00EB5500"/>
    <w:rsid w:val="00EB5775"/>
    <w:rsid w:val="00EB5B50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1C81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F4"/>
    <w:rsid w:val="00ED40D7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2F2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E7A09"/>
    <w:rsid w:val="00EE7C6E"/>
    <w:rsid w:val="00EF01A2"/>
    <w:rsid w:val="00EF049C"/>
    <w:rsid w:val="00EF07EA"/>
    <w:rsid w:val="00EF1B04"/>
    <w:rsid w:val="00EF20E2"/>
    <w:rsid w:val="00EF2426"/>
    <w:rsid w:val="00EF3109"/>
    <w:rsid w:val="00EF322D"/>
    <w:rsid w:val="00EF378A"/>
    <w:rsid w:val="00EF3A43"/>
    <w:rsid w:val="00EF3DBB"/>
    <w:rsid w:val="00EF3DDD"/>
    <w:rsid w:val="00EF3F35"/>
    <w:rsid w:val="00EF4070"/>
    <w:rsid w:val="00EF40B1"/>
    <w:rsid w:val="00EF416F"/>
    <w:rsid w:val="00EF4626"/>
    <w:rsid w:val="00EF476F"/>
    <w:rsid w:val="00EF47D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CC"/>
    <w:rsid w:val="00F00627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6B8"/>
    <w:rsid w:val="00F03C54"/>
    <w:rsid w:val="00F03F4B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2F4"/>
    <w:rsid w:val="00F15451"/>
    <w:rsid w:val="00F15D0E"/>
    <w:rsid w:val="00F15D49"/>
    <w:rsid w:val="00F16196"/>
    <w:rsid w:val="00F16909"/>
    <w:rsid w:val="00F16969"/>
    <w:rsid w:val="00F16FD5"/>
    <w:rsid w:val="00F17076"/>
    <w:rsid w:val="00F170BC"/>
    <w:rsid w:val="00F173EC"/>
    <w:rsid w:val="00F1773D"/>
    <w:rsid w:val="00F17873"/>
    <w:rsid w:val="00F17879"/>
    <w:rsid w:val="00F179E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584"/>
    <w:rsid w:val="00F239CD"/>
    <w:rsid w:val="00F23A6F"/>
    <w:rsid w:val="00F24049"/>
    <w:rsid w:val="00F24111"/>
    <w:rsid w:val="00F24239"/>
    <w:rsid w:val="00F24D3E"/>
    <w:rsid w:val="00F24EAF"/>
    <w:rsid w:val="00F25085"/>
    <w:rsid w:val="00F25A81"/>
    <w:rsid w:val="00F264B0"/>
    <w:rsid w:val="00F2662B"/>
    <w:rsid w:val="00F26681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4804"/>
    <w:rsid w:val="00F352B0"/>
    <w:rsid w:val="00F354CF"/>
    <w:rsid w:val="00F3560E"/>
    <w:rsid w:val="00F3587E"/>
    <w:rsid w:val="00F35B49"/>
    <w:rsid w:val="00F35D1D"/>
    <w:rsid w:val="00F35F9E"/>
    <w:rsid w:val="00F35FFE"/>
    <w:rsid w:val="00F3620D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57E"/>
    <w:rsid w:val="00F405BD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BA2"/>
    <w:rsid w:val="00F43EB3"/>
    <w:rsid w:val="00F44184"/>
    <w:rsid w:val="00F4452C"/>
    <w:rsid w:val="00F446D5"/>
    <w:rsid w:val="00F4508D"/>
    <w:rsid w:val="00F452EF"/>
    <w:rsid w:val="00F454EF"/>
    <w:rsid w:val="00F45670"/>
    <w:rsid w:val="00F45B53"/>
    <w:rsid w:val="00F45D31"/>
    <w:rsid w:val="00F45E3D"/>
    <w:rsid w:val="00F45E6F"/>
    <w:rsid w:val="00F4635E"/>
    <w:rsid w:val="00F4641D"/>
    <w:rsid w:val="00F4647A"/>
    <w:rsid w:val="00F46896"/>
    <w:rsid w:val="00F468AD"/>
    <w:rsid w:val="00F46BE6"/>
    <w:rsid w:val="00F471AA"/>
    <w:rsid w:val="00F47A01"/>
    <w:rsid w:val="00F47C39"/>
    <w:rsid w:val="00F47D7D"/>
    <w:rsid w:val="00F502D3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013"/>
    <w:rsid w:val="00F713A1"/>
    <w:rsid w:val="00F713E7"/>
    <w:rsid w:val="00F71436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B5D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885"/>
    <w:rsid w:val="00F77910"/>
    <w:rsid w:val="00F77B12"/>
    <w:rsid w:val="00F77D0A"/>
    <w:rsid w:val="00F80A79"/>
    <w:rsid w:val="00F81225"/>
    <w:rsid w:val="00F8145B"/>
    <w:rsid w:val="00F81554"/>
    <w:rsid w:val="00F8174D"/>
    <w:rsid w:val="00F81911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7E0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97F8D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986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3D9"/>
    <w:rsid w:val="00FA7747"/>
    <w:rsid w:val="00FA7A05"/>
    <w:rsid w:val="00FA7CAE"/>
    <w:rsid w:val="00FA7F9D"/>
    <w:rsid w:val="00FB029E"/>
    <w:rsid w:val="00FB0309"/>
    <w:rsid w:val="00FB0322"/>
    <w:rsid w:val="00FB0417"/>
    <w:rsid w:val="00FB058E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369"/>
    <w:rsid w:val="00FB3948"/>
    <w:rsid w:val="00FB3A62"/>
    <w:rsid w:val="00FB3D33"/>
    <w:rsid w:val="00FB3EE8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94E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6BA0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79C"/>
    <w:rsid w:val="00FD1DE1"/>
    <w:rsid w:val="00FD21AD"/>
    <w:rsid w:val="00FD2344"/>
    <w:rsid w:val="00FD2A8C"/>
    <w:rsid w:val="00FD2C85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6E8A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ADA"/>
    <w:rsid w:val="00FE2B1B"/>
    <w:rsid w:val="00FE2C82"/>
    <w:rsid w:val="00FE2E6D"/>
    <w:rsid w:val="00FE3512"/>
    <w:rsid w:val="00FE3694"/>
    <w:rsid w:val="00FE369A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3E9"/>
    <w:rsid w:val="00FF445B"/>
    <w:rsid w:val="00FF5313"/>
    <w:rsid w:val="00FF538D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EE23C-70F2-4295-9C1C-4853741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7749</Words>
  <Characters>44171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Paveenrat, Pattanakittikhun</dc:creator>
  <cp:lastModifiedBy>Kannika Phasuk</cp:lastModifiedBy>
  <cp:revision>2</cp:revision>
  <cp:lastPrinted>2020-11-10T11:54:00Z</cp:lastPrinted>
  <dcterms:created xsi:type="dcterms:W3CDTF">2020-11-11T09:10:00Z</dcterms:created>
  <dcterms:modified xsi:type="dcterms:W3CDTF">2020-11-11T09:10:00Z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