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F065D7" w14:paraId="64F8B879" w14:textId="77777777" w:rsidTr="00212863">
        <w:trPr>
          <w:tblHeader/>
        </w:trPr>
        <w:tc>
          <w:tcPr>
            <w:tcW w:w="1278" w:type="dxa"/>
          </w:tcPr>
          <w:p w14:paraId="78B5E574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75309CB5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F065D7" w14:paraId="5A14948E" w14:textId="77777777" w:rsidTr="00212863">
        <w:trPr>
          <w:tblHeader/>
        </w:trPr>
        <w:tc>
          <w:tcPr>
            <w:tcW w:w="1278" w:type="dxa"/>
          </w:tcPr>
          <w:p w14:paraId="34C9E960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10AE589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F065D7" w14:paraId="27721DEC" w14:textId="77777777" w:rsidTr="00B17529">
        <w:tc>
          <w:tcPr>
            <w:tcW w:w="1278" w:type="dxa"/>
            <w:vAlign w:val="center"/>
          </w:tcPr>
          <w:p w14:paraId="6293F8FB" w14:textId="77777777" w:rsidR="00B36D3F" w:rsidRPr="00F065D7" w:rsidRDefault="00B36D3F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1C39684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F065D7" w14:paraId="2A1B9D7F" w14:textId="77777777" w:rsidTr="00B17529">
        <w:tc>
          <w:tcPr>
            <w:tcW w:w="1278" w:type="dxa"/>
            <w:vAlign w:val="center"/>
          </w:tcPr>
          <w:p w14:paraId="5FF2A3A6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A7D0AFE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4D2BE3" w:rsidRPr="00F065D7" w14:paraId="6C8589CD" w14:textId="77777777" w:rsidTr="00B17529">
        <w:tc>
          <w:tcPr>
            <w:tcW w:w="1278" w:type="dxa"/>
            <w:vAlign w:val="center"/>
          </w:tcPr>
          <w:p w14:paraId="2B634191" w14:textId="77777777" w:rsidR="004D2BE3" w:rsidRPr="00F065D7" w:rsidRDefault="004D2BE3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19D71D23" w14:textId="519D0B8F" w:rsidR="004D2BE3" w:rsidRPr="00F065D7" w:rsidRDefault="0052687D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การเปลี่ยนแปลงนโยบาย</w:t>
            </w:r>
            <w:r w:rsidR="009B3D1E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บัญชี</w:t>
            </w:r>
          </w:p>
        </w:tc>
      </w:tr>
      <w:tr w:rsidR="00D95B24" w:rsidRPr="00F065D7" w14:paraId="7183B919" w14:textId="77777777" w:rsidTr="00B17529">
        <w:tc>
          <w:tcPr>
            <w:tcW w:w="1278" w:type="dxa"/>
            <w:vAlign w:val="center"/>
          </w:tcPr>
          <w:p w14:paraId="0075E848" w14:textId="77777777" w:rsidR="00D95B24" w:rsidRPr="00F065D7" w:rsidRDefault="00D95B2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65CCF26" w14:textId="77777777" w:rsidR="00D95B24" w:rsidRPr="00F065D7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F065D7" w14:paraId="4CB8D6F6" w14:textId="77777777" w:rsidTr="00B17529">
        <w:tc>
          <w:tcPr>
            <w:tcW w:w="1278" w:type="dxa"/>
            <w:vAlign w:val="center"/>
          </w:tcPr>
          <w:p w14:paraId="6560E6A5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7D3DCE" w14:textId="5B8C2951" w:rsidR="00B64D42" w:rsidRPr="00F065D7" w:rsidRDefault="0043542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="00C12743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F065D7" w14:paraId="0C0EFEFD" w14:textId="77777777" w:rsidTr="00B17529">
        <w:tc>
          <w:tcPr>
            <w:tcW w:w="1278" w:type="dxa"/>
            <w:vAlign w:val="center"/>
          </w:tcPr>
          <w:p w14:paraId="6A1B6E03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585057" w14:textId="48AC72C0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</w:tr>
      <w:tr w:rsidR="00B64D42" w:rsidRPr="00F065D7" w14:paraId="3B874C0E" w14:textId="77777777" w:rsidTr="00B17529">
        <w:tc>
          <w:tcPr>
            <w:tcW w:w="1278" w:type="dxa"/>
            <w:vAlign w:val="center"/>
          </w:tcPr>
          <w:p w14:paraId="3658DA2C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B68E8C" w14:textId="77777777" w:rsidR="00B64D42" w:rsidRPr="00F065D7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F065D7" w14:paraId="5BCB062A" w14:textId="77777777" w:rsidTr="00B17529">
        <w:tc>
          <w:tcPr>
            <w:tcW w:w="1278" w:type="dxa"/>
            <w:vAlign w:val="center"/>
          </w:tcPr>
          <w:p w14:paraId="507D7B98" w14:textId="77777777" w:rsidR="00ED511E" w:rsidRPr="00F065D7" w:rsidRDefault="00ED511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8FB4D22" w14:textId="77777777" w:rsidR="00ED511E" w:rsidRPr="00F065D7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64D42" w:rsidRPr="00F065D7" w14:paraId="5FDC4E71" w14:textId="77777777" w:rsidTr="00B17529">
        <w:tc>
          <w:tcPr>
            <w:tcW w:w="1278" w:type="dxa"/>
            <w:vAlign w:val="center"/>
          </w:tcPr>
          <w:p w14:paraId="16B859FE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612BDB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5151EE" w:rsidRPr="00F065D7" w14:paraId="4367B1A3" w14:textId="77777777" w:rsidTr="00B17529">
        <w:tc>
          <w:tcPr>
            <w:tcW w:w="1278" w:type="dxa"/>
            <w:vAlign w:val="center"/>
          </w:tcPr>
          <w:p w14:paraId="01E25E4C" w14:textId="77777777" w:rsidR="005151EE" w:rsidRPr="00F065D7" w:rsidRDefault="005151E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448440E" w14:textId="087C3D8D" w:rsidR="005151EE" w:rsidRPr="00F065D7" w:rsidRDefault="005151EE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</w:t>
            </w:r>
            <w:r w:rsidR="00571135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ร่วมลงทุนระหว่างนายจ้างและลูกจ้างของ</w:t>
            </w: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บริษัทจดทะเบียน</w:t>
            </w:r>
          </w:p>
        </w:tc>
      </w:tr>
      <w:tr w:rsidR="00B6375E" w:rsidRPr="00F065D7" w14:paraId="5B693050" w14:textId="77777777" w:rsidTr="00521943">
        <w:tc>
          <w:tcPr>
            <w:tcW w:w="1278" w:type="dxa"/>
            <w:vAlign w:val="center"/>
          </w:tcPr>
          <w:p w14:paraId="43F60FC0" w14:textId="77777777" w:rsidR="00B6375E" w:rsidRPr="00F065D7" w:rsidRDefault="00B6375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C70720" w14:textId="77777777" w:rsidR="00B6375E" w:rsidRPr="00F065D7" w:rsidRDefault="00B6375E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B6617F" w:rsidRPr="00F065D7" w14:paraId="1BC54A8B" w14:textId="77777777" w:rsidTr="00B17529">
        <w:tc>
          <w:tcPr>
            <w:tcW w:w="1278" w:type="dxa"/>
            <w:vAlign w:val="center"/>
          </w:tcPr>
          <w:p w14:paraId="21BA35BF" w14:textId="77777777" w:rsidR="00B6617F" w:rsidRPr="00F065D7" w:rsidRDefault="00B6617F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FAC9B0D" w14:textId="77777777" w:rsidR="00B6617F" w:rsidRPr="00F065D7" w:rsidRDefault="00B6617F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สัญญาเช่า</w:t>
            </w:r>
          </w:p>
        </w:tc>
      </w:tr>
      <w:tr w:rsidR="00927FFE" w:rsidRPr="00F065D7" w14:paraId="257F805F" w14:textId="77777777" w:rsidTr="00B17529">
        <w:tc>
          <w:tcPr>
            <w:tcW w:w="1278" w:type="dxa"/>
            <w:vAlign w:val="center"/>
          </w:tcPr>
          <w:p w14:paraId="16E49BC5" w14:textId="77777777" w:rsidR="00927FFE" w:rsidRPr="00F065D7" w:rsidRDefault="00927FF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B389A2C" w14:textId="77777777" w:rsidR="00927FFE" w:rsidRPr="00F065D7" w:rsidRDefault="00927FFE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C665D6" w:rsidRPr="00F065D7" w14:paraId="2B2363FA" w14:textId="77777777" w:rsidTr="00B17529">
        <w:tc>
          <w:tcPr>
            <w:tcW w:w="1278" w:type="dxa"/>
            <w:vAlign w:val="center"/>
          </w:tcPr>
          <w:p w14:paraId="276C960E" w14:textId="77777777" w:rsidR="00C665D6" w:rsidRPr="00F065D7" w:rsidRDefault="00C665D6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BC54CE3" w14:textId="77777777" w:rsidR="00C665D6" w:rsidRPr="00F065D7" w:rsidRDefault="0071060C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B64D42" w:rsidRPr="00F065D7" w14:paraId="04E032B4" w14:textId="77777777" w:rsidTr="00B17529">
        <w:tc>
          <w:tcPr>
            <w:tcW w:w="1278" w:type="dxa"/>
            <w:vAlign w:val="center"/>
          </w:tcPr>
          <w:p w14:paraId="07BF3A8D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35E6B3" w14:textId="77777777" w:rsidR="00B64D42" w:rsidRPr="00F065D7" w:rsidRDefault="00B64D42" w:rsidP="004C31A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2D1934" w:rsidRPr="00F065D7" w14:paraId="2207ABD6" w14:textId="77777777" w:rsidTr="00B17529">
        <w:tc>
          <w:tcPr>
            <w:tcW w:w="1278" w:type="dxa"/>
            <w:vAlign w:val="center"/>
          </w:tcPr>
          <w:p w14:paraId="2805D66B" w14:textId="77777777" w:rsidR="002D1934" w:rsidRPr="00F065D7" w:rsidRDefault="002D193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2FF951A" w14:textId="77777777" w:rsidR="002D1934" w:rsidRPr="00F065D7" w:rsidRDefault="002D1934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E35DB9" w:rsidRPr="00F065D7" w14:paraId="6E7FCF62" w14:textId="77777777" w:rsidTr="00B17529">
        <w:tc>
          <w:tcPr>
            <w:tcW w:w="1278" w:type="dxa"/>
            <w:vAlign w:val="center"/>
          </w:tcPr>
          <w:p w14:paraId="1B57FCB9" w14:textId="77777777" w:rsidR="00E35DB9" w:rsidRPr="00F065D7" w:rsidRDefault="00E35DB9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198716BB" w14:textId="77777777" w:rsidR="00E35DB9" w:rsidRPr="00F065D7" w:rsidRDefault="00E35DB9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136CC4" w:rsidRPr="00F065D7" w14:paraId="3D3AA5CD" w14:textId="77777777" w:rsidTr="00B17529">
        <w:tc>
          <w:tcPr>
            <w:tcW w:w="1278" w:type="dxa"/>
            <w:vAlign w:val="center"/>
          </w:tcPr>
          <w:p w14:paraId="55783A7B" w14:textId="77777777" w:rsidR="00136CC4" w:rsidRPr="00515001" w:rsidRDefault="00136CC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06852BC" w14:textId="6EA8A15A" w:rsidR="00136CC4" w:rsidRPr="00515001" w:rsidRDefault="00136CC4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500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มาตรฐานการรายงานทางการเงินที่ยังไม่ได้ใช้</w:t>
            </w:r>
          </w:p>
        </w:tc>
      </w:tr>
    </w:tbl>
    <w:p w14:paraId="589E5447" w14:textId="77777777" w:rsidR="00B36D3F" w:rsidRPr="00F065D7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F065D7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A02F25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4D141FC1" w14:textId="77777777" w:rsidR="00142C8F" w:rsidRPr="00F065D7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813018A" w14:textId="74486FEE" w:rsidR="00142C8F" w:rsidRPr="00F065D7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</w:t>
      </w:r>
      <w:r w:rsidRPr="00F065D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065D7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F065D7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F065D7">
        <w:rPr>
          <w:rFonts w:ascii="Angsana New" w:hAnsi="Angsana New"/>
          <w:sz w:val="30"/>
          <w:szCs w:val="30"/>
          <w:cs/>
        </w:rPr>
        <w:t>เมื่อวันที่</w:t>
      </w:r>
      <w:r w:rsidR="00E35DB9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E3120">
        <w:rPr>
          <w:rFonts w:ascii="Angsana New" w:hAnsi="Angsana New"/>
          <w:sz w:val="30"/>
          <w:szCs w:val="30"/>
          <w:lang w:val="en-US"/>
        </w:rPr>
        <w:t>11</w:t>
      </w:r>
      <w:r w:rsidR="00391E62">
        <w:rPr>
          <w:rFonts w:ascii="Angsana New" w:hAnsi="Angsana New"/>
          <w:sz w:val="30"/>
          <w:szCs w:val="30"/>
          <w:lang w:val="en-US"/>
        </w:rPr>
        <w:t xml:space="preserve"> </w:t>
      </w:r>
      <w:r w:rsidR="00391E62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610960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</w:p>
    <w:p w14:paraId="2C2EB71E" w14:textId="77777777" w:rsidR="00B36D3F" w:rsidRPr="00F065D7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733C547" w14:textId="77777777" w:rsidR="00B36D3F" w:rsidRPr="00F065D7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824044B" w14:textId="77777777" w:rsidR="00B36D3F" w:rsidRPr="00F065D7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58C5805F" w14:textId="7BD3A694" w:rsidR="00B6617F" w:rsidRPr="00F065D7" w:rsidRDefault="00B6617F" w:rsidP="00B6617F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F065D7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F065D7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348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10240</w:t>
      </w:r>
    </w:p>
    <w:p w14:paraId="2BDA8F29" w14:textId="77777777" w:rsidR="0005074E" w:rsidRPr="00F065D7" w:rsidRDefault="00050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AB2D8C7" w14:textId="105C38BE" w:rsidR="00272AC4" w:rsidRPr="00F065D7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065D7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F065D7">
        <w:rPr>
          <w:rFonts w:ascii="Angsana New" w:hAnsi="Angsana New"/>
          <w:sz w:val="30"/>
          <w:szCs w:val="30"/>
        </w:rPr>
        <w:t>“</w:t>
      </w:r>
      <w:r w:rsidRPr="00F065D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065D7">
        <w:rPr>
          <w:rFonts w:ascii="Angsana New" w:hAnsi="Angsana New"/>
          <w:sz w:val="30"/>
          <w:szCs w:val="30"/>
        </w:rPr>
        <w:t xml:space="preserve">” </w:t>
      </w:r>
      <w:r w:rsidRPr="00F065D7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</w:t>
      </w:r>
      <w:r w:rsidR="004F20C5" w:rsidRPr="00F065D7">
        <w:rPr>
          <w:rFonts w:ascii="Angsana New" w:hAnsi="Angsana New" w:hint="cs"/>
          <w:sz w:val="30"/>
          <w:szCs w:val="30"/>
          <w:cs/>
        </w:rPr>
        <w:t>ของใช้</w:t>
      </w:r>
      <w:r w:rsidRPr="00F065D7">
        <w:rPr>
          <w:rFonts w:ascii="Angsana New" w:hAnsi="Angsana New"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B3030A" w:rsidRPr="00F065D7">
        <w:rPr>
          <w:rFonts w:ascii="Angsana New" w:hAnsi="Angsana New" w:hint="cs"/>
          <w:sz w:val="30"/>
          <w:szCs w:val="30"/>
          <w:cs/>
        </w:rPr>
        <w:t>และ</w:t>
      </w:r>
      <w:r w:rsidR="004D2BE3" w:rsidRPr="00F065D7">
        <w:rPr>
          <w:rFonts w:ascii="Angsana New" w:hAnsi="Angsana New" w:hint="cs"/>
          <w:sz w:val="30"/>
          <w:szCs w:val="30"/>
          <w:cs/>
        </w:rPr>
        <w:t>จัดจำหน่ายสินค้า</w:t>
      </w:r>
    </w:p>
    <w:p w14:paraId="3A335609" w14:textId="77777777" w:rsidR="0076474E" w:rsidRPr="00F065D7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E7867F7" w14:textId="77777777" w:rsidR="00B36D3F" w:rsidRPr="00F065D7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4C39609F" w14:textId="77777777" w:rsidR="00B36D3F" w:rsidRPr="00F065D7" w:rsidRDefault="00B36D3F" w:rsidP="00142C8F">
      <w:pPr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lang w:val="en-US"/>
        </w:rPr>
      </w:pPr>
    </w:p>
    <w:p w14:paraId="503C9132" w14:textId="77777777" w:rsidR="00E8310F" w:rsidRPr="00F065D7" w:rsidRDefault="00E8310F" w:rsidP="00E07809">
      <w:pPr>
        <w:numPr>
          <w:ilvl w:val="0"/>
          <w:numId w:val="15"/>
        </w:numPr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3E9B1869" w14:textId="77777777" w:rsidR="00E8310F" w:rsidRPr="00F065D7" w:rsidRDefault="00E8310F" w:rsidP="00142C8F">
      <w:pPr>
        <w:spacing w:line="240" w:lineRule="auto"/>
        <w:ind w:left="81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F04478A" w14:textId="3E7722C0" w:rsidR="00B6617F" w:rsidRPr="00F065D7" w:rsidRDefault="00B6617F" w:rsidP="00B6617F">
      <w:pPr>
        <w:spacing w:line="240" w:lineRule="auto"/>
        <w:ind w:left="540" w:right="-45"/>
        <w:jc w:val="thaiDistribute"/>
        <w:rPr>
          <w:rFonts w:ascii="Angsana New" w:hAnsi="Angsana New"/>
          <w:spacing w:val="12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F065D7">
        <w:rPr>
          <w:rFonts w:ascii="Angsana New" w:hAnsi="Angsana New" w:hint="cs"/>
          <w:sz w:val="30"/>
          <w:szCs w:val="30"/>
          <w:cs/>
        </w:rPr>
        <w:t>แบบย่อ</w:t>
      </w:r>
      <w:r w:rsidRPr="00F065D7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F065D7">
        <w:rPr>
          <w:rFonts w:ascii="Angsana New" w:hAnsi="Angsana New" w:hint="cs"/>
          <w:sz w:val="30"/>
          <w:szCs w:val="30"/>
          <w:cs/>
        </w:rPr>
        <w:t xml:space="preserve"> (</w:t>
      </w:r>
      <w:r w:rsidRPr="00F065D7">
        <w:rPr>
          <w:rFonts w:ascii="Angsana New" w:hAnsi="Angsana New"/>
          <w:sz w:val="30"/>
          <w:szCs w:val="30"/>
          <w:lang w:val="en-US"/>
        </w:rPr>
        <w:t>“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งบการเงินระหว่างกาล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”) </w:t>
      </w:r>
      <w:r w:rsidRPr="00F065D7">
        <w:rPr>
          <w:rFonts w:ascii="Angsana New" w:hAnsi="Angsana New"/>
          <w:sz w:val="30"/>
          <w:szCs w:val="30"/>
          <w:cs/>
        </w:rPr>
        <w:t>ตามมาตรฐานการบัญชี ฉบับ</w:t>
      </w:r>
      <w:r w:rsidRPr="00F065D7">
        <w:rPr>
          <w:rFonts w:ascii="Angsana New" w:hAnsi="Angsana New"/>
          <w:sz w:val="30"/>
          <w:szCs w:val="30"/>
        </w:rPr>
        <w:br/>
      </w:r>
      <w:r w:rsidRPr="00F065D7">
        <w:rPr>
          <w:rFonts w:ascii="Angsana New" w:hAnsi="Angsana New"/>
          <w:sz w:val="30"/>
          <w:szCs w:val="30"/>
          <w:cs/>
        </w:rPr>
        <w:t xml:space="preserve">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34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เรื่อง </w:t>
      </w:r>
      <w:r w:rsidRPr="00F065D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F065D7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F065D7">
        <w:rPr>
          <w:rFonts w:ascii="Angsana New" w:hAnsi="Angsana New"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F065D7">
        <w:rPr>
          <w:rFonts w:ascii="Angsana New" w:hAnsi="Angsana New" w:hint="cs"/>
          <w:sz w:val="30"/>
          <w:szCs w:val="30"/>
          <w:cs/>
        </w:rPr>
        <w:t>กฎระเบียบและประกาศ</w:t>
      </w:r>
      <w:r w:rsidRPr="00F065D7">
        <w:rPr>
          <w:rFonts w:ascii="Angsana New" w:hAnsi="Angsana New" w:hint="cs"/>
          <w:spacing w:val="12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</w:p>
    <w:p w14:paraId="42395957" w14:textId="77777777" w:rsidR="00B6617F" w:rsidRPr="00F065D7" w:rsidRDefault="00B6617F" w:rsidP="00B6617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D254123" w14:textId="32FC3831" w:rsidR="00B6617F" w:rsidRPr="00F065D7" w:rsidRDefault="00B6617F" w:rsidP="00B6617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31</w:t>
      </w:r>
      <w:r w:rsidRPr="00F065D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2562</w:t>
      </w:r>
    </w:p>
    <w:p w14:paraId="49EBBB68" w14:textId="77777777" w:rsidR="000A5F9C" w:rsidRPr="00F065D7" w:rsidRDefault="000A5F9C" w:rsidP="00B6617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FE3C59E" w14:textId="77777777" w:rsidR="00037F61" w:rsidRPr="00F065D7" w:rsidRDefault="00037F61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br w:type="page"/>
      </w:r>
    </w:p>
    <w:p w14:paraId="686D03FA" w14:textId="742FE09F" w:rsidR="005648BB" w:rsidRPr="00F065D7" w:rsidRDefault="005648BB" w:rsidP="005648B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lastRenderedPageBreak/>
        <w:t>กลุ่มบริษัทถือปฏิบัติตามมาตรฐานการรายงานทางการเงิน</w:t>
      </w:r>
      <w:r w:rsidR="002449A0" w:rsidRPr="00F065D7">
        <w:rPr>
          <w:rFonts w:ascii="Angsana New" w:hAnsi="Angsana New" w:hint="cs"/>
          <w:sz w:val="30"/>
          <w:szCs w:val="30"/>
          <w:cs/>
        </w:rPr>
        <w:t>ซึ่ง</w:t>
      </w:r>
      <w:r w:rsidR="002449A0" w:rsidRPr="00F065D7">
        <w:rPr>
          <w:rFonts w:ascii="Angsana New" w:hAnsi="Angsana New"/>
          <w:sz w:val="30"/>
          <w:szCs w:val="30"/>
          <w:cs/>
        </w:rPr>
        <w:t>มีผลบังคับใช้กับงบการเงินสำหรับรอบระยะเวลาบัญชีที่เริ่มในหรือหลัง</w:t>
      </w:r>
      <w:r w:rsidR="002449A0" w:rsidRPr="00F065D7">
        <w:rPr>
          <w:rFonts w:ascii="Angsana New" w:hAnsi="Angsana New" w:hint="cs"/>
          <w:sz w:val="30"/>
          <w:szCs w:val="30"/>
          <w:cs/>
        </w:rPr>
        <w:t>วันที่</w:t>
      </w:r>
      <w:r w:rsidR="00394AF1" w:rsidRPr="00F065D7">
        <w:rPr>
          <w:rFonts w:ascii="Angsana New" w:hAnsi="Angsana New"/>
          <w:sz w:val="30"/>
          <w:szCs w:val="30"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</w:t>
      </w:r>
      <w:r w:rsidR="000C1EE2" w:rsidRPr="00F065D7">
        <w:rPr>
          <w:rFonts w:ascii="Angsana New" w:hAnsi="Angsana New"/>
          <w:sz w:val="30"/>
          <w:szCs w:val="30"/>
        </w:rPr>
        <w:t xml:space="preserve"> </w:t>
      </w:r>
      <w:r w:rsidR="002449A0" w:rsidRPr="00F065D7">
        <w:rPr>
          <w:rFonts w:ascii="Angsana New" w:hAnsi="Angsana New" w:hint="cs"/>
          <w:sz w:val="30"/>
          <w:szCs w:val="30"/>
          <w:cs/>
        </w:rPr>
        <w:t>มกราคม</w:t>
      </w:r>
      <w:r w:rsidR="00394AF1" w:rsidRPr="00F065D7">
        <w:rPr>
          <w:rFonts w:ascii="Angsana New" w:hAnsi="Angsana New"/>
          <w:sz w:val="30"/>
          <w:szCs w:val="30"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="002449A0" w:rsidRPr="00F065D7">
        <w:rPr>
          <w:rFonts w:ascii="Angsana New" w:hAnsi="Angsana New" w:hint="cs"/>
          <w:sz w:val="30"/>
          <w:szCs w:val="30"/>
          <w:cs/>
        </w:rPr>
        <w:t xml:space="preserve"> ดังต่อไปนี้</w:t>
      </w:r>
      <w:r w:rsidRPr="00F065D7">
        <w:rPr>
          <w:rFonts w:ascii="Angsana New" w:hAnsi="Angsana New"/>
          <w:sz w:val="30"/>
          <w:szCs w:val="30"/>
          <w:cs/>
        </w:rPr>
        <w:t>เป็นครั้งแรก</w:t>
      </w:r>
      <w:r w:rsidR="002449A0" w:rsidRPr="00F065D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7228A3A" w14:textId="77777777" w:rsidR="009B3D1E" w:rsidRPr="00F065D7" w:rsidRDefault="009B3D1E" w:rsidP="005648B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2BAD55D" w14:textId="534B9540" w:rsidR="002449A0" w:rsidRPr="00F065D7" w:rsidRDefault="002449A0" w:rsidP="002449A0">
      <w:pPr>
        <w:ind w:left="540" w:firstLine="322"/>
        <w:jc w:val="thaiDistribute"/>
        <w:rPr>
          <w:rFonts w:ascii="Angsana New" w:hAnsi="Angsana New"/>
          <w:b/>
          <w:bCs/>
          <w:sz w:val="30"/>
          <w:szCs w:val="30"/>
        </w:rPr>
      </w:pPr>
      <w:r w:rsidRPr="00F065D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</w:t>
      </w:r>
      <w:r w:rsidRPr="00F065D7">
        <w:rPr>
          <w:rFonts w:ascii="Angsana New" w:hAnsi="Angsana New"/>
          <w:b/>
          <w:bCs/>
          <w:sz w:val="30"/>
          <w:szCs w:val="30"/>
          <w:cs/>
        </w:rPr>
        <w:tab/>
      </w:r>
      <w:r w:rsidRPr="00F065D7">
        <w:rPr>
          <w:rFonts w:ascii="Angsana New" w:hAnsi="Angsana New"/>
          <w:b/>
          <w:bCs/>
          <w:sz w:val="30"/>
          <w:szCs w:val="30"/>
          <w:cs/>
        </w:rPr>
        <w:tab/>
      </w:r>
      <w:r w:rsidRPr="00F065D7">
        <w:rPr>
          <w:rFonts w:ascii="Angsana New" w:hAnsi="Angsana New"/>
          <w:b/>
          <w:bCs/>
          <w:sz w:val="30"/>
          <w:szCs w:val="30"/>
          <w:cs/>
        </w:rPr>
        <w:tab/>
      </w:r>
      <w:r w:rsidRPr="00F065D7">
        <w:rPr>
          <w:rFonts w:ascii="Angsana New" w:hAnsi="Angsana New"/>
          <w:b/>
          <w:bCs/>
          <w:sz w:val="30"/>
          <w:szCs w:val="30"/>
          <w:cs/>
        </w:rPr>
        <w:tab/>
      </w:r>
      <w:r w:rsidRPr="00F065D7">
        <w:rPr>
          <w:rFonts w:ascii="Angsana New" w:hAnsi="Angsana New"/>
          <w:b/>
          <w:bCs/>
          <w:sz w:val="30"/>
          <w:szCs w:val="30"/>
          <w:cs/>
        </w:rPr>
        <w:tab/>
      </w:r>
      <w:r w:rsidRPr="00F065D7">
        <w:rPr>
          <w:rFonts w:ascii="Angsana New" w:hAnsi="Angsana New"/>
          <w:b/>
          <w:bCs/>
          <w:sz w:val="30"/>
          <w:szCs w:val="30"/>
          <w:cs/>
        </w:rPr>
        <w:tab/>
      </w:r>
      <w:r w:rsidRPr="00F065D7">
        <w:rPr>
          <w:rFonts w:ascii="Angsana New" w:hAnsi="Angsana New"/>
          <w:b/>
          <w:bCs/>
          <w:sz w:val="30"/>
          <w:szCs w:val="30"/>
          <w:cs/>
        </w:rPr>
        <w:tab/>
      </w:r>
      <w:r w:rsidRPr="00F065D7">
        <w:rPr>
          <w:rFonts w:ascii="Angsana New" w:hAnsi="Angsana New"/>
          <w:b/>
          <w:bCs/>
          <w:sz w:val="30"/>
          <w:szCs w:val="30"/>
          <w:cs/>
        </w:rPr>
        <w:tab/>
        <w:t>เรื่อง</w:t>
      </w:r>
    </w:p>
    <w:p w14:paraId="74982839" w14:textId="422A6B06" w:rsidR="002449A0" w:rsidRPr="00F065D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มาตร</w:t>
      </w:r>
      <w:r w:rsidR="000856E6" w:rsidRPr="00F065D7">
        <w:rPr>
          <w:rFonts w:ascii="Angsana New" w:hAnsi="Angsana New"/>
          <w:sz w:val="30"/>
          <w:szCs w:val="30"/>
          <w:cs/>
        </w:rPr>
        <w:t xml:space="preserve">ฐานการรายงานทางการเงิน ฉบับที่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7</w:t>
      </w:r>
      <w:r w:rsidRPr="00F065D7">
        <w:rPr>
          <w:rFonts w:ascii="Angsana New" w:hAnsi="Angsana New"/>
          <w:sz w:val="30"/>
          <w:szCs w:val="30"/>
          <w:cs/>
        </w:rPr>
        <w:t>*</w:t>
      </w:r>
      <w:r w:rsidRPr="00F065D7">
        <w:rPr>
          <w:rFonts w:ascii="Angsana New" w:hAnsi="Angsana New"/>
          <w:sz w:val="30"/>
          <w:szCs w:val="30"/>
          <w:cs/>
        </w:rPr>
        <w:tab/>
      </w:r>
      <w:r w:rsidRPr="00F065D7">
        <w:rPr>
          <w:rFonts w:ascii="Angsana New" w:hAnsi="Angsana New"/>
          <w:sz w:val="30"/>
          <w:szCs w:val="30"/>
          <w:cs/>
        </w:rPr>
        <w:tab/>
      </w:r>
      <w:r w:rsidRPr="00F065D7">
        <w:rPr>
          <w:rFonts w:ascii="Angsana New" w:hAnsi="Angsana New"/>
          <w:sz w:val="30"/>
          <w:szCs w:val="30"/>
          <w:cs/>
        </w:rPr>
        <w:tab/>
        <w:t>การเปิดเผยข้อมูลสำหรับเครื่องมือทางการเงิน</w:t>
      </w:r>
    </w:p>
    <w:p w14:paraId="0C4C11F0" w14:textId="2C37FD02" w:rsidR="002449A0" w:rsidRPr="00F065D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มาตร</w:t>
      </w:r>
      <w:r w:rsidR="000856E6" w:rsidRPr="00F065D7">
        <w:rPr>
          <w:rFonts w:ascii="Angsana New" w:hAnsi="Angsana New"/>
          <w:sz w:val="30"/>
          <w:szCs w:val="30"/>
          <w:cs/>
        </w:rPr>
        <w:t xml:space="preserve">ฐานการรายงานทางการเงิน ฉบับที่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9</w:t>
      </w:r>
      <w:r w:rsidRPr="00F065D7">
        <w:rPr>
          <w:rFonts w:ascii="Angsana New" w:hAnsi="Angsana New"/>
          <w:sz w:val="30"/>
          <w:szCs w:val="30"/>
          <w:cs/>
        </w:rPr>
        <w:t>*</w:t>
      </w:r>
      <w:r w:rsidRPr="00F065D7">
        <w:rPr>
          <w:rFonts w:ascii="Angsana New" w:hAnsi="Angsana New"/>
          <w:sz w:val="30"/>
          <w:szCs w:val="30"/>
          <w:cs/>
        </w:rPr>
        <w:tab/>
      </w:r>
      <w:r w:rsidRPr="00F065D7">
        <w:rPr>
          <w:rFonts w:ascii="Angsana New" w:hAnsi="Angsana New"/>
          <w:sz w:val="30"/>
          <w:szCs w:val="30"/>
          <w:cs/>
        </w:rPr>
        <w:tab/>
      </w:r>
      <w:r w:rsidRPr="00F065D7">
        <w:rPr>
          <w:rFonts w:ascii="Angsana New" w:hAnsi="Angsana New"/>
          <w:sz w:val="30"/>
          <w:szCs w:val="30"/>
          <w:cs/>
        </w:rPr>
        <w:tab/>
        <w:t>เครื่องมือทางการเงิน</w:t>
      </w:r>
    </w:p>
    <w:p w14:paraId="5D58E825" w14:textId="1E65D8BA" w:rsidR="002449A0" w:rsidRPr="00F065D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มาตรฐ</w:t>
      </w:r>
      <w:r w:rsidR="000856E6" w:rsidRPr="00F065D7">
        <w:rPr>
          <w:rFonts w:ascii="Angsana New" w:hAnsi="Angsana New"/>
          <w:sz w:val="30"/>
          <w:szCs w:val="30"/>
          <w:cs/>
        </w:rPr>
        <w:t xml:space="preserve">านการรายงานทางการเงิน ฉบับที่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16</w:t>
      </w:r>
      <w:r w:rsidRPr="00F065D7">
        <w:rPr>
          <w:rFonts w:ascii="Angsana New" w:hAnsi="Angsana New"/>
          <w:sz w:val="30"/>
          <w:szCs w:val="30"/>
          <w:cs/>
        </w:rPr>
        <w:tab/>
      </w:r>
      <w:r w:rsidRPr="00F065D7">
        <w:rPr>
          <w:rFonts w:ascii="Angsana New" w:hAnsi="Angsana New"/>
          <w:sz w:val="30"/>
          <w:szCs w:val="30"/>
          <w:cs/>
        </w:rPr>
        <w:tab/>
      </w:r>
      <w:r w:rsidRPr="00F065D7">
        <w:rPr>
          <w:rFonts w:ascii="Angsana New" w:hAnsi="Angsana New"/>
          <w:sz w:val="30"/>
          <w:szCs w:val="30"/>
          <w:cs/>
        </w:rPr>
        <w:tab/>
        <w:t xml:space="preserve">สัญญาเช่า </w:t>
      </w:r>
    </w:p>
    <w:p w14:paraId="36CEC9FB" w14:textId="36A2F512" w:rsidR="002449A0" w:rsidRPr="00F065D7" w:rsidRDefault="000856E6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32</w:t>
      </w:r>
      <w:r w:rsidR="002449A0" w:rsidRPr="00F065D7">
        <w:rPr>
          <w:rFonts w:ascii="Angsana New" w:hAnsi="Angsana New"/>
          <w:sz w:val="30"/>
          <w:szCs w:val="30"/>
          <w:cs/>
        </w:rPr>
        <w:t>*</w:t>
      </w:r>
      <w:r w:rsidR="002449A0" w:rsidRPr="00F065D7">
        <w:rPr>
          <w:rFonts w:ascii="Angsana New" w:hAnsi="Angsana New"/>
          <w:sz w:val="30"/>
          <w:szCs w:val="30"/>
          <w:cs/>
        </w:rPr>
        <w:tab/>
      </w:r>
      <w:r w:rsidR="002449A0" w:rsidRPr="00F065D7">
        <w:rPr>
          <w:rFonts w:ascii="Angsana New" w:hAnsi="Angsana New"/>
          <w:sz w:val="30"/>
          <w:szCs w:val="30"/>
          <w:cs/>
        </w:rPr>
        <w:tab/>
      </w:r>
      <w:r w:rsidR="002449A0" w:rsidRPr="00F065D7">
        <w:rPr>
          <w:rFonts w:ascii="Angsana New" w:hAnsi="Angsana New"/>
          <w:sz w:val="30"/>
          <w:szCs w:val="30"/>
          <w:cs/>
        </w:rPr>
        <w:tab/>
      </w:r>
      <w:r w:rsidR="002449A0" w:rsidRPr="00F065D7">
        <w:rPr>
          <w:rFonts w:ascii="Angsana New" w:hAnsi="Angsana New"/>
          <w:sz w:val="30"/>
          <w:szCs w:val="30"/>
          <w:cs/>
        </w:rPr>
        <w:tab/>
      </w:r>
      <w:r w:rsidR="002449A0" w:rsidRPr="00F065D7">
        <w:rPr>
          <w:rFonts w:ascii="Angsana New" w:hAnsi="Angsana New"/>
          <w:sz w:val="30"/>
          <w:szCs w:val="30"/>
          <w:cs/>
        </w:rPr>
        <w:tab/>
      </w:r>
      <w:r w:rsidR="002449A0" w:rsidRPr="00F065D7">
        <w:rPr>
          <w:rFonts w:ascii="Angsana New" w:hAnsi="Angsana New"/>
          <w:sz w:val="30"/>
          <w:szCs w:val="30"/>
          <w:cs/>
        </w:rPr>
        <w:tab/>
        <w:t>การแสดงรายการสำหรับเครื่องมือทางการเงิน</w:t>
      </w:r>
    </w:p>
    <w:p w14:paraId="7BF42118" w14:textId="38037AE4" w:rsidR="002449A0" w:rsidRPr="00F065D7" w:rsidRDefault="002449A0" w:rsidP="000856E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การตีความมาตรฐ</w:t>
      </w:r>
      <w:r w:rsidR="000856E6" w:rsidRPr="00F065D7">
        <w:rPr>
          <w:rFonts w:ascii="Angsana New" w:hAnsi="Angsana New"/>
          <w:sz w:val="30"/>
          <w:szCs w:val="30"/>
          <w:cs/>
        </w:rPr>
        <w:t xml:space="preserve">านการรายงานทางการเงิน ฉบับที่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16</w:t>
      </w:r>
      <w:r w:rsidRPr="00F065D7">
        <w:rPr>
          <w:rFonts w:ascii="Angsana New" w:hAnsi="Angsana New"/>
          <w:sz w:val="30"/>
          <w:szCs w:val="30"/>
          <w:cs/>
        </w:rPr>
        <w:t>*</w:t>
      </w:r>
      <w:r w:rsidRPr="00F065D7">
        <w:rPr>
          <w:rFonts w:ascii="Angsana New" w:hAnsi="Angsana New"/>
          <w:sz w:val="30"/>
          <w:szCs w:val="30"/>
          <w:cs/>
        </w:rPr>
        <w:tab/>
      </w:r>
      <w:r w:rsidRPr="00F065D7">
        <w:rPr>
          <w:rFonts w:ascii="Angsana New" w:hAnsi="Angsana New"/>
          <w:spacing w:val="14"/>
          <w:sz w:val="30"/>
          <w:szCs w:val="30"/>
          <w:cs/>
        </w:rPr>
        <w:t>การป้องกันความเสี่ยงของเงินลงทุนสุทธิ</w:t>
      </w:r>
    </w:p>
    <w:p w14:paraId="3627634C" w14:textId="5FA68955" w:rsidR="002449A0" w:rsidRPr="00F065D7" w:rsidRDefault="002449A0" w:rsidP="000856E6">
      <w:pPr>
        <w:ind w:left="5281" w:firstLine="322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ในหน่วยงานต่างประเทศ</w:t>
      </w:r>
    </w:p>
    <w:p w14:paraId="20192E88" w14:textId="329F871C" w:rsidR="002449A0" w:rsidRPr="00F065D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การตีความมาตรฐ</w:t>
      </w:r>
      <w:r w:rsidR="000856E6" w:rsidRPr="00F065D7">
        <w:rPr>
          <w:rFonts w:ascii="Angsana New" w:hAnsi="Angsana New"/>
          <w:sz w:val="30"/>
          <w:szCs w:val="30"/>
          <w:cs/>
        </w:rPr>
        <w:t xml:space="preserve">านการรายงานทางการเงิน ฉบับที่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19</w:t>
      </w:r>
      <w:r w:rsidRPr="00F065D7">
        <w:rPr>
          <w:rFonts w:ascii="Angsana New" w:hAnsi="Angsana New"/>
          <w:sz w:val="30"/>
          <w:szCs w:val="30"/>
          <w:cs/>
        </w:rPr>
        <w:t>*</w:t>
      </w:r>
      <w:r w:rsidRPr="00F065D7">
        <w:rPr>
          <w:rFonts w:ascii="Angsana New" w:hAnsi="Angsana New"/>
          <w:sz w:val="30"/>
          <w:szCs w:val="30"/>
          <w:cs/>
        </w:rPr>
        <w:tab/>
        <w:t>การชำระหนี้สินทางการเงินด้วยตราสารทุน</w:t>
      </w:r>
    </w:p>
    <w:p w14:paraId="011ADBAC" w14:textId="77777777" w:rsidR="002449A0" w:rsidRPr="00F065D7" w:rsidRDefault="002449A0" w:rsidP="002449A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3E6E42" w14:textId="6F530419" w:rsidR="005648BB" w:rsidRPr="00F065D7" w:rsidRDefault="002449A0" w:rsidP="002449A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* มาตรฐานการรายงานทางการเงิน</w:t>
      </w:r>
      <w:r w:rsidR="00225BC8" w:rsidRPr="00F065D7">
        <w:rPr>
          <w:rFonts w:ascii="Angsana New" w:hAnsi="Angsana New"/>
          <w:i/>
          <w:iCs/>
          <w:sz w:val="30"/>
          <w:szCs w:val="30"/>
          <w:cs/>
        </w:rPr>
        <w:t>กลุ่ม</w:t>
      </w:r>
      <w:r w:rsidRPr="00F065D7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51C9AF8A" w14:textId="77777777" w:rsidR="002449A0" w:rsidRPr="00F065D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552719" w14:textId="3E1A76E3" w:rsidR="002449A0" w:rsidRPr="00F065D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 w:hint="cs"/>
          <w:sz w:val="30"/>
          <w:szCs w:val="30"/>
          <w:cs/>
        </w:rPr>
        <w:t>บริษัทได้เปิดเผย</w:t>
      </w:r>
      <w:r w:rsidRPr="00F065D7">
        <w:rPr>
          <w:rFonts w:ascii="Angsana New" w:hAnsi="Angsana New"/>
          <w:sz w:val="30"/>
          <w:szCs w:val="30"/>
          <w:cs/>
        </w:rPr>
        <w:t>ผลกระทบจากการเปลี่ยนแปลงนโยบายการบัญชี</w:t>
      </w:r>
      <w:r w:rsidRPr="00F065D7">
        <w:rPr>
          <w:rFonts w:ascii="Angsana New" w:hAnsi="Angsana New" w:hint="cs"/>
          <w:sz w:val="30"/>
          <w:szCs w:val="30"/>
          <w:cs/>
        </w:rPr>
        <w:t>ดังกล่าว</w:t>
      </w:r>
      <w:r w:rsidRPr="00F065D7">
        <w:rPr>
          <w:rFonts w:ascii="Angsana New" w:hAnsi="Angsana New"/>
          <w:sz w:val="30"/>
          <w:szCs w:val="30"/>
          <w:cs/>
        </w:rPr>
        <w:t xml:space="preserve">ไว้ในหมายเหตุข้อ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</w:t>
      </w:r>
    </w:p>
    <w:p w14:paraId="41E159D4" w14:textId="77777777" w:rsidR="002449A0" w:rsidRPr="00F065D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E5A6874" w14:textId="77777777" w:rsidR="00C0006D" w:rsidRPr="00F065D7" w:rsidRDefault="00C0006D" w:rsidP="00E07809">
      <w:pPr>
        <w:pStyle w:val="ListParagraph"/>
        <w:numPr>
          <w:ilvl w:val="0"/>
          <w:numId w:val="15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F065D7">
        <w:rPr>
          <w:b w:val="0"/>
          <w:bCs w:val="0"/>
          <w:cs/>
        </w:rPr>
        <w:t>สกุลเงิน</w:t>
      </w:r>
      <w:r w:rsidRPr="00F065D7">
        <w:rPr>
          <w:rFonts w:hint="cs"/>
          <w:b w:val="0"/>
          <w:bCs w:val="0"/>
          <w:cs/>
        </w:rPr>
        <w:t>ที่ใช้ในการดำเนินงานและ</w:t>
      </w:r>
      <w:r w:rsidR="00D53368" w:rsidRPr="00F065D7">
        <w:rPr>
          <w:b w:val="0"/>
          <w:bCs w:val="0"/>
          <w:cs/>
        </w:rPr>
        <w:t>นำเสนองบการเงิน</w:t>
      </w:r>
    </w:p>
    <w:p w14:paraId="3D65DBE5" w14:textId="77777777" w:rsidR="00C0006D" w:rsidRPr="00F065D7" w:rsidRDefault="00C0006D" w:rsidP="00DF3C09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07B1AB0C" w14:textId="77777777" w:rsidR="002D56DB" w:rsidRPr="00F065D7" w:rsidRDefault="002D56DB" w:rsidP="00DF3C0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F065D7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F065D7">
        <w:rPr>
          <w:rFonts w:ascii="Angsana New" w:hAnsi="Angsana New"/>
          <w:sz w:val="30"/>
          <w:szCs w:val="30"/>
          <w:cs/>
        </w:rPr>
        <w:t>บริษัท ข้อมูลทางการเงินทั้งหมดมีการปัดเศษเพื่อให้แสดงเป็นหลักพัน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45FBB071" w14:textId="77777777" w:rsidR="00414EA8" w:rsidRPr="00F065D7" w:rsidRDefault="00414EA8" w:rsidP="00DF3C0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CCB05" w14:textId="77777777" w:rsidR="00C0006D" w:rsidRPr="00F065D7" w:rsidRDefault="0052454E" w:rsidP="00E07809">
      <w:pPr>
        <w:pStyle w:val="ListParagraph"/>
        <w:numPr>
          <w:ilvl w:val="0"/>
          <w:numId w:val="15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F065D7">
        <w:rPr>
          <w:b w:val="0"/>
          <w:bCs w:val="0"/>
          <w:cs/>
        </w:rPr>
        <w:t>การใช้วิจารณญาณ</w:t>
      </w:r>
      <w:r w:rsidRPr="00F065D7">
        <w:rPr>
          <w:rFonts w:hint="cs"/>
          <w:b w:val="0"/>
          <w:bCs w:val="0"/>
          <w:cs/>
        </w:rPr>
        <w:t>และการ</w:t>
      </w:r>
      <w:r w:rsidRPr="00F065D7">
        <w:rPr>
          <w:b w:val="0"/>
          <w:bCs w:val="0"/>
          <w:cs/>
        </w:rPr>
        <w:t>ประมาณการ</w:t>
      </w:r>
    </w:p>
    <w:p w14:paraId="76F57533" w14:textId="77777777" w:rsidR="00BA507E" w:rsidRPr="00F065D7" w:rsidRDefault="00BA507E" w:rsidP="00DF3C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19E256E" w14:textId="6711CC43" w:rsidR="00B6617F" w:rsidRPr="00BA42F0" w:rsidRDefault="00B6617F" w:rsidP="00B6617F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>ในการจัดทำ</w:t>
      </w:r>
      <w:r w:rsidRPr="00F065D7">
        <w:rPr>
          <w:rFonts w:ascii="Angsana New" w:hAnsi="Angsana New" w:hint="cs"/>
          <w:sz w:val="30"/>
          <w:szCs w:val="30"/>
          <w:cs/>
        </w:rPr>
        <w:t>งบ</w:t>
      </w:r>
      <w:r w:rsidRPr="00F065D7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F065D7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F065D7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F065D7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F065D7">
        <w:rPr>
          <w:rFonts w:ascii="Angsana New" w:hAnsi="Angsana New"/>
          <w:sz w:val="30"/>
          <w:szCs w:val="30"/>
          <w:cs/>
        </w:rPr>
        <w:t>นั้น</w:t>
      </w:r>
      <w:r w:rsidRPr="00F065D7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</w:t>
      </w:r>
      <w:r w:rsidRPr="00F065D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31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2562</w:t>
      </w:r>
      <w:r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360F64" w:rsidRPr="00F065D7">
        <w:rPr>
          <w:rFonts w:ascii="Angsana New" w:hAnsi="Angsana New"/>
          <w:sz w:val="30"/>
          <w:szCs w:val="30"/>
          <w:cs/>
          <w:lang w:val="en-US"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744A38" w:rsidRPr="00F065D7">
        <w:rPr>
          <w:rFonts w:ascii="Angsana New" w:hAnsi="Angsana New"/>
          <w:sz w:val="30"/>
          <w:szCs w:val="30"/>
          <w:cs/>
          <w:lang w:val="en-US"/>
        </w:rPr>
        <w:t>ตามที่ได้อธิบายไว้ใน</w:t>
      </w:r>
      <w:r w:rsidR="00744A38" w:rsidRPr="00F065D7">
        <w:rPr>
          <w:rFonts w:ascii="Angsana New" w:hAnsi="Angsana New"/>
          <w:sz w:val="30"/>
          <w:szCs w:val="30"/>
          <w:lang w:val="en-US"/>
        </w:rPr>
        <w:t xml:space="preserve">  </w:t>
      </w:r>
      <w:r w:rsidR="00744A38" w:rsidRPr="00F065D7">
        <w:rPr>
          <w:rFonts w:ascii="Angsana New" w:hAnsi="Angsana New"/>
          <w:sz w:val="30"/>
          <w:szCs w:val="30"/>
          <w:cs/>
          <w:lang w:val="en-US"/>
        </w:rPr>
        <w:t xml:space="preserve">หมายเหตุข้อ </w:t>
      </w:r>
      <w:r w:rsidR="00C819B9" w:rsidRPr="00BA42F0">
        <w:rPr>
          <w:rFonts w:ascii="Angsana New" w:hAnsi="Angsana New"/>
          <w:sz w:val="30"/>
          <w:szCs w:val="30"/>
          <w:lang w:val="en-US"/>
        </w:rPr>
        <w:t>3</w:t>
      </w:r>
      <w:r w:rsidR="00744A38" w:rsidRPr="00BA42F0">
        <w:rPr>
          <w:rFonts w:ascii="Angsana New" w:hAnsi="Angsana New"/>
          <w:sz w:val="30"/>
          <w:szCs w:val="30"/>
          <w:lang w:val="en-US"/>
        </w:rPr>
        <w:t xml:space="preserve"> </w:t>
      </w:r>
      <w:r w:rsidR="00744A38" w:rsidRPr="00BA42F0">
        <w:rPr>
          <w:rFonts w:ascii="Angsana New" w:hAnsi="Angsana New"/>
          <w:sz w:val="30"/>
          <w:szCs w:val="30"/>
          <w:cs/>
          <w:lang w:val="en-US"/>
        </w:rPr>
        <w:t xml:space="preserve">และการแพร่ระบาดของโรคติดเชื้อไวรัสโคโรนา </w:t>
      </w:r>
      <w:r w:rsidR="00C819B9" w:rsidRPr="00BA42F0">
        <w:rPr>
          <w:rFonts w:ascii="Angsana New" w:hAnsi="Angsana New"/>
          <w:sz w:val="30"/>
          <w:szCs w:val="30"/>
          <w:lang w:val="en-US"/>
        </w:rPr>
        <w:t>2019</w:t>
      </w:r>
      <w:r w:rsidR="00744A38" w:rsidRPr="00BA42F0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744A38" w:rsidRPr="00BA42F0">
        <w:rPr>
          <w:rFonts w:ascii="Angsana New" w:hAnsi="Angsana New"/>
          <w:sz w:val="30"/>
          <w:szCs w:val="30"/>
          <w:lang w:val="en-US"/>
        </w:rPr>
        <w:t>COVID-</w:t>
      </w:r>
      <w:r w:rsidR="00C819B9" w:rsidRPr="00BA42F0">
        <w:rPr>
          <w:rFonts w:ascii="Angsana New" w:hAnsi="Angsana New"/>
          <w:sz w:val="30"/>
          <w:szCs w:val="30"/>
          <w:lang w:val="en-US"/>
        </w:rPr>
        <w:t>19</w:t>
      </w:r>
      <w:r w:rsidR="00744A38" w:rsidRPr="00BA42F0">
        <w:rPr>
          <w:rFonts w:ascii="Angsana New" w:hAnsi="Angsana New"/>
          <w:sz w:val="30"/>
          <w:szCs w:val="30"/>
          <w:cs/>
          <w:lang w:val="en-US"/>
        </w:rPr>
        <w:t xml:space="preserve">) </w:t>
      </w:r>
    </w:p>
    <w:p w14:paraId="70C10BA0" w14:textId="77777777" w:rsidR="00744A38" w:rsidRPr="00BA42F0" w:rsidRDefault="00744A38" w:rsidP="00B6617F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73CEAD8" w14:textId="77777777" w:rsidR="00744A38" w:rsidRPr="00BA42F0" w:rsidRDefault="00744A38" w:rsidP="00B6617F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F41D315" w14:textId="569ED21A" w:rsidR="00744A38" w:rsidRPr="00F065D7" w:rsidRDefault="00744A38" w:rsidP="00685F7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A42F0">
        <w:rPr>
          <w:rFonts w:ascii="Angsana New" w:hAnsi="Angsana New"/>
          <w:sz w:val="30"/>
          <w:szCs w:val="30"/>
          <w:cs/>
        </w:rPr>
        <w:lastRenderedPageBreak/>
        <w:t xml:space="preserve">จากสถานการณ์ของการแพร่ระบาดของโรคติดเชื้อไวรัสโคโรนา </w:t>
      </w:r>
      <w:r w:rsidR="00C819B9" w:rsidRPr="00BA42F0">
        <w:rPr>
          <w:rFonts w:ascii="Angsana New" w:hAnsi="Angsana New"/>
          <w:sz w:val="30"/>
          <w:szCs w:val="30"/>
          <w:lang w:val="en-US"/>
        </w:rPr>
        <w:t>2019</w:t>
      </w:r>
      <w:r w:rsidRPr="00BA42F0">
        <w:rPr>
          <w:rFonts w:ascii="Angsana New" w:hAnsi="Angsana New"/>
          <w:sz w:val="30"/>
          <w:szCs w:val="30"/>
        </w:rPr>
        <w:t xml:space="preserve"> (COVID-</w:t>
      </w:r>
      <w:r w:rsidR="00C819B9" w:rsidRPr="00BA42F0">
        <w:rPr>
          <w:rFonts w:ascii="Angsana New" w:hAnsi="Angsana New"/>
          <w:sz w:val="30"/>
          <w:szCs w:val="30"/>
          <w:lang w:val="en-US"/>
        </w:rPr>
        <w:t>19</w:t>
      </w:r>
      <w:r w:rsidRPr="00BA42F0">
        <w:rPr>
          <w:rFonts w:ascii="Angsana New" w:hAnsi="Angsana New"/>
          <w:sz w:val="30"/>
          <w:szCs w:val="30"/>
        </w:rPr>
        <w:t xml:space="preserve">) </w:t>
      </w:r>
      <w:r w:rsidRPr="00BA42F0">
        <w:rPr>
          <w:rFonts w:ascii="Angsana New" w:hAnsi="Angsana New" w:hint="cs"/>
          <w:sz w:val="30"/>
          <w:szCs w:val="30"/>
          <w:cs/>
        </w:rPr>
        <w:t>ทำให้เกิดความไม่แน่นอน</w:t>
      </w:r>
      <w:r w:rsidRPr="00BA42F0">
        <w:rPr>
          <w:rFonts w:ascii="Angsana New" w:hAnsi="Angsana New"/>
          <w:sz w:val="30"/>
          <w:szCs w:val="30"/>
          <w:cs/>
        </w:rPr>
        <w:t xml:space="preserve">ในการประมาณการ กลุ่มบริษัทได้เลือกปฏิบัติตามแนวปฏิบัติทางการบัญชี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C819B9" w:rsidRPr="00BA42F0">
        <w:rPr>
          <w:rFonts w:ascii="Angsana New" w:hAnsi="Angsana New"/>
          <w:sz w:val="30"/>
          <w:szCs w:val="30"/>
        </w:rPr>
        <w:t>2019</w:t>
      </w:r>
      <w:r w:rsidRPr="00BA42F0">
        <w:rPr>
          <w:rFonts w:ascii="Angsana New" w:hAnsi="Angsana New" w:hint="cs"/>
          <w:sz w:val="30"/>
          <w:szCs w:val="30"/>
          <w:cs/>
        </w:rPr>
        <w:t xml:space="preserve"> (</w:t>
      </w:r>
      <w:r w:rsidRPr="00BA42F0">
        <w:rPr>
          <w:rFonts w:ascii="Angsana New" w:hAnsi="Angsana New"/>
          <w:sz w:val="30"/>
          <w:szCs w:val="30"/>
        </w:rPr>
        <w:t>COVID-</w:t>
      </w:r>
      <w:r w:rsidR="00C819B9" w:rsidRPr="00BA42F0">
        <w:rPr>
          <w:rFonts w:ascii="Angsana New" w:hAnsi="Angsana New"/>
          <w:sz w:val="30"/>
          <w:szCs w:val="30"/>
        </w:rPr>
        <w:t>19</w:t>
      </w:r>
      <w:r w:rsidRPr="00BA42F0">
        <w:rPr>
          <w:rFonts w:ascii="Angsana New" w:hAnsi="Angsana New" w:hint="cs"/>
          <w:sz w:val="30"/>
          <w:szCs w:val="30"/>
          <w:cs/>
        </w:rPr>
        <w:t xml:space="preserve">) </w:t>
      </w:r>
      <w:r w:rsidRPr="00BA42F0">
        <w:rPr>
          <w:rFonts w:ascii="Angsana New" w:hAnsi="Angsana New"/>
          <w:sz w:val="30"/>
          <w:szCs w:val="30"/>
          <w:cs/>
        </w:rPr>
        <w:t xml:space="preserve">สำหรับรายการที่เกี่ยวข้องกับงบการเงินรวมระหว่างกาลสิ้นสุดวันที่ </w:t>
      </w:r>
      <w:r w:rsidR="00C819B9" w:rsidRPr="00BA42F0">
        <w:rPr>
          <w:rFonts w:ascii="Angsana New" w:hAnsi="Angsana New"/>
          <w:sz w:val="30"/>
          <w:szCs w:val="30"/>
        </w:rPr>
        <w:t>30</w:t>
      </w:r>
      <w:r w:rsidRPr="00BA42F0">
        <w:rPr>
          <w:rFonts w:ascii="Angsana New" w:hAnsi="Angsana New"/>
          <w:sz w:val="30"/>
          <w:szCs w:val="30"/>
        </w:rPr>
        <w:t xml:space="preserve"> </w:t>
      </w:r>
      <w:r w:rsidR="00391E62">
        <w:rPr>
          <w:rFonts w:ascii="Angsana New" w:hAnsi="Angsana New" w:hint="cs"/>
          <w:sz w:val="30"/>
          <w:szCs w:val="30"/>
          <w:cs/>
        </w:rPr>
        <w:t>กันยายน</w:t>
      </w:r>
      <w:r w:rsidRPr="00BA42F0">
        <w:rPr>
          <w:rFonts w:ascii="Angsana New" w:hAnsi="Angsana New" w:hint="cs"/>
          <w:sz w:val="30"/>
          <w:szCs w:val="30"/>
          <w:cs/>
        </w:rPr>
        <w:t xml:space="preserve"> </w:t>
      </w:r>
      <w:r w:rsidR="00C819B9" w:rsidRPr="00BA42F0">
        <w:rPr>
          <w:rFonts w:ascii="Angsana New" w:hAnsi="Angsana New"/>
          <w:sz w:val="30"/>
          <w:szCs w:val="30"/>
        </w:rPr>
        <w:t>2563</w:t>
      </w:r>
      <w:r w:rsidRPr="00BA42F0">
        <w:rPr>
          <w:rFonts w:ascii="Angsana New" w:hAnsi="Angsana New"/>
          <w:sz w:val="30"/>
          <w:szCs w:val="30"/>
        </w:rPr>
        <w:t xml:space="preserve"> </w:t>
      </w:r>
      <w:r w:rsidRPr="00BA42F0">
        <w:rPr>
          <w:rFonts w:ascii="Angsana New" w:hAnsi="Angsana New" w:hint="cs"/>
          <w:sz w:val="30"/>
          <w:szCs w:val="30"/>
          <w:cs/>
        </w:rPr>
        <w:t>ในเรื่อง</w:t>
      </w:r>
      <w:r w:rsidRPr="00BA42F0">
        <w:rPr>
          <w:rFonts w:ascii="Angsana New" w:hAnsi="Angsana New"/>
          <w:sz w:val="30"/>
          <w:szCs w:val="30"/>
          <w:cs/>
        </w:rPr>
        <w:t>การวัดมูลค่ายุติธรรม</w:t>
      </w:r>
      <w:r w:rsidR="00685F77" w:rsidRPr="00BA42F0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BA42F0">
        <w:rPr>
          <w:rFonts w:ascii="Angsana New" w:hAnsi="Angsana New"/>
          <w:sz w:val="30"/>
          <w:szCs w:val="30"/>
          <w:cs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ด้วยมูลค่ายุติธรรม ณ วันที่ </w:t>
      </w:r>
      <w:r w:rsidR="00C819B9" w:rsidRPr="00BA42F0">
        <w:rPr>
          <w:rFonts w:ascii="Angsana New" w:hAnsi="Angsana New"/>
          <w:sz w:val="30"/>
          <w:szCs w:val="30"/>
          <w:lang w:val="en-US"/>
        </w:rPr>
        <w:t>1</w:t>
      </w:r>
      <w:r w:rsidRPr="00BA42F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C819B9" w:rsidRPr="00BA42F0">
        <w:rPr>
          <w:rFonts w:ascii="Angsana New" w:hAnsi="Angsana New"/>
          <w:sz w:val="30"/>
          <w:szCs w:val="30"/>
          <w:lang w:val="en-US"/>
        </w:rPr>
        <w:t>2563</w:t>
      </w:r>
    </w:p>
    <w:p w14:paraId="1B4BD527" w14:textId="77777777" w:rsidR="00744A38" w:rsidRPr="00F065D7" w:rsidRDefault="00744A38" w:rsidP="00744A3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8E7FB80" w14:textId="77777777" w:rsidR="00744A38" w:rsidRPr="00685F77" w:rsidRDefault="00744A38" w:rsidP="00B6617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75E89B3" w14:textId="3020F5B2" w:rsidR="00037F61" w:rsidRPr="00F065D7" w:rsidRDefault="00037F61" w:rsidP="00545560">
      <w:pPr>
        <w:tabs>
          <w:tab w:val="left" w:pos="823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065D7">
        <w:rPr>
          <w:rFonts w:asciiTheme="majorBidi" w:hAnsiTheme="majorBidi" w:cstheme="majorBidi"/>
          <w:sz w:val="30"/>
          <w:szCs w:val="30"/>
        </w:rPr>
        <w:br w:type="page"/>
      </w:r>
    </w:p>
    <w:p w14:paraId="2C8B509D" w14:textId="33C8B8DA" w:rsidR="004D2BE3" w:rsidRPr="00F065D7" w:rsidRDefault="0052687D" w:rsidP="00545560">
      <w:pPr>
        <w:numPr>
          <w:ilvl w:val="0"/>
          <w:numId w:val="18"/>
        </w:numPr>
        <w:tabs>
          <w:tab w:val="left" w:pos="8800"/>
        </w:tabs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การเปลี่ยนแปลงนโยบาย</w:t>
      </w:r>
      <w:r w:rsidR="009B3D1E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</w:t>
      </w: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บัญชี</w:t>
      </w:r>
    </w:p>
    <w:p w14:paraId="77A0651B" w14:textId="77777777" w:rsidR="004D2BE3" w:rsidRPr="00F065D7" w:rsidRDefault="004D2BE3" w:rsidP="004D2BE3">
      <w:pPr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4013A171" w14:textId="0F8580CA" w:rsidR="00EF2226" w:rsidRPr="00F065D7" w:rsidRDefault="00DD0C3B" w:rsidP="00EC5A89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</w:t>
      </w:r>
      <w:r w:rsidRPr="00F065D7">
        <w:rPr>
          <w:rFonts w:ascii="Angsana New" w:hAnsi="Angsana New"/>
          <w:sz w:val="30"/>
          <w:szCs w:val="30"/>
          <w:cs/>
        </w:rPr>
        <w:t xml:space="preserve"> มกราคม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="0052687D" w:rsidRPr="00F065D7">
        <w:rPr>
          <w:rFonts w:ascii="Angsana New" w:hAnsi="Angsana New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</w:t>
      </w:r>
      <w:r w:rsidR="00225BC8" w:rsidRPr="00F065D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AB2D16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225BC8" w:rsidRPr="00F065D7">
        <w:rPr>
          <w:rFonts w:ascii="Angsana New" w:hAnsi="Angsana New"/>
          <w:sz w:val="30"/>
          <w:szCs w:val="30"/>
          <w:cs/>
        </w:rPr>
        <w:t xml:space="preserve">ฉบับที่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16</w:t>
      </w:r>
      <w:r w:rsidR="00225BC8" w:rsidRPr="00F065D7">
        <w:rPr>
          <w:rFonts w:ascii="Angsana New" w:hAnsi="Angsana New"/>
          <w:sz w:val="30"/>
          <w:szCs w:val="30"/>
        </w:rPr>
        <w:t xml:space="preserve"> </w:t>
      </w:r>
      <w:r w:rsidR="00225BC8" w:rsidRPr="00F065D7">
        <w:rPr>
          <w:rFonts w:ascii="Angsana New" w:hAnsi="Angsana New"/>
          <w:sz w:val="30"/>
          <w:szCs w:val="30"/>
          <w:cs/>
        </w:rPr>
        <w:t xml:space="preserve">เรื่อง </w:t>
      </w:r>
      <w:r w:rsidR="00225BC8" w:rsidRPr="00F065D7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="00225BC8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9B3D1E" w:rsidRPr="00F065D7">
        <w:rPr>
          <w:rFonts w:ascii="Angsana New" w:hAnsi="Angsana New"/>
          <w:sz w:val="30"/>
          <w:szCs w:val="30"/>
          <w:lang w:val="en-US"/>
        </w:rPr>
        <w:t xml:space="preserve">(TFRS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16</w:t>
      </w:r>
      <w:r w:rsidR="009B3D1E" w:rsidRPr="00F065D7">
        <w:rPr>
          <w:rFonts w:ascii="Angsana New" w:hAnsi="Angsana New"/>
          <w:sz w:val="30"/>
          <w:szCs w:val="30"/>
          <w:lang w:val="en-US"/>
        </w:rPr>
        <w:t xml:space="preserve">) </w:t>
      </w:r>
      <w:r w:rsidR="0052687D" w:rsidRPr="00F065D7">
        <w:rPr>
          <w:rFonts w:ascii="Angsana New" w:hAnsi="Angsana New"/>
          <w:sz w:val="30"/>
          <w:szCs w:val="30"/>
          <w:cs/>
        </w:rPr>
        <w:t xml:space="preserve">เป็นครั้งแรก </w:t>
      </w:r>
    </w:p>
    <w:p w14:paraId="36654DDE" w14:textId="50AB22E4" w:rsidR="00037F61" w:rsidRPr="00F065D7" w:rsidRDefault="0052687D" w:rsidP="00EC5A89">
      <w:pPr>
        <w:spacing w:before="120" w:after="120" w:line="240" w:lineRule="auto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ผลกระทบจากการเปลี่ยนแปลงนโยบายการบัญชี</w:t>
      </w:r>
      <w:r w:rsidR="00A62CD3" w:rsidRPr="00F065D7">
        <w:rPr>
          <w:rFonts w:ascii="Angsana New" w:hAnsi="Angsana New"/>
          <w:sz w:val="30"/>
          <w:szCs w:val="30"/>
          <w:cs/>
        </w:rPr>
        <w:t>ต่องบแสดงฐานะการเงิน</w:t>
      </w:r>
      <w:r w:rsidRPr="00F065D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939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1"/>
        <w:gridCol w:w="698"/>
        <w:gridCol w:w="7"/>
        <w:gridCol w:w="1275"/>
        <w:gridCol w:w="1359"/>
        <w:gridCol w:w="7"/>
        <w:gridCol w:w="1248"/>
        <w:gridCol w:w="1260"/>
      </w:tblGrid>
      <w:tr w:rsidR="00037F61" w:rsidRPr="00F065D7" w14:paraId="6666343D" w14:textId="77777777" w:rsidTr="006D4DFB">
        <w:tc>
          <w:tcPr>
            <w:tcW w:w="3541" w:type="dxa"/>
          </w:tcPr>
          <w:p w14:paraId="4888FFD5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8" w:type="dxa"/>
          </w:tcPr>
          <w:p w14:paraId="4ACB582F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56" w:type="dxa"/>
            <w:gridSpan w:val="6"/>
          </w:tcPr>
          <w:p w14:paraId="7602D9B0" w14:textId="77777777" w:rsidR="00037F61" w:rsidRPr="00F065D7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065D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37F61" w:rsidRPr="00F065D7" w14:paraId="00DFCD1C" w14:textId="77777777" w:rsidTr="006D4DFB">
        <w:tc>
          <w:tcPr>
            <w:tcW w:w="3541" w:type="dxa"/>
          </w:tcPr>
          <w:p w14:paraId="79EEF960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8" w:type="dxa"/>
          </w:tcPr>
          <w:p w14:paraId="5FE1C352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730F0CE8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236F249B" w14:textId="77777777" w:rsidR="00037F61" w:rsidRPr="00F065D7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ผลกระทบของ</w:t>
            </w:r>
          </w:p>
          <w:p w14:paraId="79DC1FC1" w14:textId="77777777" w:rsidR="00037F61" w:rsidRPr="00F065D7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มาตรฐานการรายงานทางการเงิน</w:t>
            </w:r>
          </w:p>
        </w:tc>
        <w:tc>
          <w:tcPr>
            <w:tcW w:w="1260" w:type="dxa"/>
          </w:tcPr>
          <w:p w14:paraId="0CBB19F7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7F61" w:rsidRPr="00F065D7" w14:paraId="0EB72E85" w14:textId="77777777" w:rsidTr="006D4DFB">
        <w:tc>
          <w:tcPr>
            <w:tcW w:w="3541" w:type="dxa"/>
            <w:vAlign w:val="bottom"/>
          </w:tcPr>
          <w:p w14:paraId="24CC5D60" w14:textId="77777777" w:rsidR="00037F61" w:rsidRPr="00F065D7" w:rsidRDefault="00037F61" w:rsidP="00037F61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698" w:type="dxa"/>
            <w:vAlign w:val="bottom"/>
          </w:tcPr>
          <w:p w14:paraId="4F26FA2D" w14:textId="0CB7E825" w:rsidR="00037F61" w:rsidRPr="00F065D7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5586E92" w14:textId="395A6D5C" w:rsidR="00037F61" w:rsidRPr="00F065D7" w:rsidRDefault="00C819B9" w:rsidP="00037F6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C819B9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31</w:t>
            </w:r>
            <w:r w:rsidR="00037F61"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C96AD82" w14:textId="18FFAC33" w:rsidR="00037F61" w:rsidRPr="00F065D7" w:rsidRDefault="00C819B9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9B9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4B8B1F3B" w14:textId="77777777" w:rsidR="00037F61" w:rsidRPr="00F065D7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กลุ่มเครื่องมือทางการเงิน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  <w:vAlign w:val="bottom"/>
          </w:tcPr>
          <w:p w14:paraId="3339ED75" w14:textId="31CFC745" w:rsidR="00037F61" w:rsidRPr="00F065D7" w:rsidRDefault="00037F61" w:rsidP="007D72D7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ฉบับที่ </w:t>
            </w:r>
            <w:r w:rsidR="00C819B9" w:rsidRPr="00C819B9">
              <w:rPr>
                <w:rFonts w:ascii="Angsana New" w:hAnsi="Angsana New" w:hint="cs"/>
                <w:sz w:val="28"/>
                <w:szCs w:val="28"/>
                <w:lang w:val="en-US"/>
              </w:rPr>
              <w:t>16</w:t>
            </w:r>
          </w:p>
        </w:tc>
        <w:tc>
          <w:tcPr>
            <w:tcW w:w="1260" w:type="dxa"/>
            <w:vAlign w:val="bottom"/>
          </w:tcPr>
          <w:p w14:paraId="50575EDF" w14:textId="639926F9" w:rsidR="00037F61" w:rsidRPr="00F065D7" w:rsidRDefault="00C819B9" w:rsidP="00037F6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C819B9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1</w:t>
            </w:r>
            <w:r w:rsidR="00037F61"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 xml:space="preserve"> มกราคม</w:t>
            </w:r>
          </w:p>
          <w:p w14:paraId="42DF61C9" w14:textId="5FB5FA59" w:rsidR="00037F61" w:rsidRPr="00F065D7" w:rsidRDefault="00C819B9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9B9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2563</w:t>
            </w:r>
          </w:p>
        </w:tc>
      </w:tr>
      <w:tr w:rsidR="00037F61" w:rsidRPr="00F065D7" w14:paraId="1A805926" w14:textId="77777777" w:rsidTr="006D4DFB">
        <w:tc>
          <w:tcPr>
            <w:tcW w:w="3541" w:type="dxa"/>
          </w:tcPr>
          <w:p w14:paraId="24805745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8" w:type="dxa"/>
          </w:tcPr>
          <w:p w14:paraId="6AA0B952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56" w:type="dxa"/>
            <w:gridSpan w:val="6"/>
          </w:tcPr>
          <w:p w14:paraId="32F27507" w14:textId="77777777" w:rsidR="00037F61" w:rsidRPr="00F065D7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37F61" w:rsidRPr="00F065D7" w14:paraId="53BD8F0E" w14:textId="77777777" w:rsidTr="006D4DFB">
        <w:tc>
          <w:tcPr>
            <w:tcW w:w="3541" w:type="dxa"/>
          </w:tcPr>
          <w:p w14:paraId="48E8C4D8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698" w:type="dxa"/>
          </w:tcPr>
          <w:p w14:paraId="24D47B98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069649FE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</w:tcPr>
          <w:p w14:paraId="4EA14B99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</w:tcPr>
          <w:p w14:paraId="1CDDFA83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AE02379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7F61" w:rsidRPr="00F065D7" w14:paraId="55046B9A" w14:textId="77777777" w:rsidTr="006D4DFB">
        <w:tc>
          <w:tcPr>
            <w:tcW w:w="3541" w:type="dxa"/>
          </w:tcPr>
          <w:p w14:paraId="2A25EB79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698" w:type="dxa"/>
          </w:tcPr>
          <w:p w14:paraId="0BC73D34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583A8DD" w14:textId="1562F743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  <w:tc>
          <w:tcPr>
            <w:tcW w:w="1359" w:type="dxa"/>
            <w:vAlign w:val="bottom"/>
          </w:tcPr>
          <w:p w14:paraId="56F2103C" w14:textId="07D0D50B" w:rsidR="00037F61" w:rsidRPr="00F065D7" w:rsidRDefault="00881F34" w:rsidP="00FA200F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5" w:type="dxa"/>
            <w:gridSpan w:val="2"/>
          </w:tcPr>
          <w:p w14:paraId="1F65A1A5" w14:textId="245A593C" w:rsidR="00037F61" w:rsidRPr="00F065D7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8F6F43C" w14:textId="7AA20C85" w:rsidR="00037F61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470</w:t>
            </w:r>
          </w:p>
        </w:tc>
      </w:tr>
      <w:tr w:rsidR="00037F61" w:rsidRPr="00F065D7" w14:paraId="62DB113B" w14:textId="77777777" w:rsidTr="006D4DFB">
        <w:trPr>
          <w:trHeight w:val="182"/>
        </w:trPr>
        <w:tc>
          <w:tcPr>
            <w:tcW w:w="3541" w:type="dxa"/>
          </w:tcPr>
          <w:p w14:paraId="25A0C990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98" w:type="dxa"/>
          </w:tcPr>
          <w:p w14:paraId="24617241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968F264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9" w:type="dxa"/>
          </w:tcPr>
          <w:p w14:paraId="5A27CACE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5" w:type="dxa"/>
            <w:gridSpan w:val="2"/>
          </w:tcPr>
          <w:p w14:paraId="439C30EE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A0DEA1C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7F61" w:rsidRPr="00F065D7" w14:paraId="275D4C59" w14:textId="77777777" w:rsidTr="006D4DFB">
        <w:tc>
          <w:tcPr>
            <w:tcW w:w="3541" w:type="dxa"/>
          </w:tcPr>
          <w:p w14:paraId="0930F534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698" w:type="dxa"/>
          </w:tcPr>
          <w:p w14:paraId="363B8D87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5B15261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1EB22104" w14:textId="77777777" w:rsidR="00037F61" w:rsidRPr="00F065D7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32A95EC3" w14:textId="77777777" w:rsidR="00037F61" w:rsidRPr="00F065D7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A51D2F" w14:textId="77777777" w:rsidR="00037F61" w:rsidRPr="00F065D7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61" w:rsidRPr="00F065D7" w14:paraId="7D16CA0C" w14:textId="77777777" w:rsidTr="006D4DFB">
        <w:tc>
          <w:tcPr>
            <w:tcW w:w="3541" w:type="dxa"/>
          </w:tcPr>
          <w:p w14:paraId="4146B59E" w14:textId="561A6B5C" w:rsidR="00037F61" w:rsidRPr="00F065D7" w:rsidRDefault="00AD404C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98" w:type="dxa"/>
          </w:tcPr>
          <w:p w14:paraId="50B24C95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330D654" w14:textId="5495070B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</w:p>
        </w:tc>
        <w:tc>
          <w:tcPr>
            <w:tcW w:w="1359" w:type="dxa"/>
          </w:tcPr>
          <w:p w14:paraId="639B4B6D" w14:textId="3EF6FFB9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1255" w:type="dxa"/>
            <w:gridSpan w:val="2"/>
          </w:tcPr>
          <w:p w14:paraId="57A9788D" w14:textId="1D3100FA" w:rsidR="00037F61" w:rsidRPr="00F065D7" w:rsidRDefault="00514530" w:rsidP="00FA200F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829EE7" w14:textId="0B562A72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056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</w:p>
        </w:tc>
      </w:tr>
      <w:tr w:rsidR="0020724D" w:rsidRPr="00F065D7" w14:paraId="330572D7" w14:textId="77777777" w:rsidTr="006D4DFB">
        <w:tc>
          <w:tcPr>
            <w:tcW w:w="3541" w:type="dxa"/>
          </w:tcPr>
          <w:p w14:paraId="6ACE41E2" w14:textId="7D91432B" w:rsidR="0020724D" w:rsidRPr="00F065D7" w:rsidRDefault="0020724D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698" w:type="dxa"/>
          </w:tcPr>
          <w:p w14:paraId="05C27A42" w14:textId="77777777" w:rsidR="0020724D" w:rsidRPr="00F065D7" w:rsidRDefault="0020724D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0D8F2E5" w14:textId="7EDE2D0A" w:rsidR="0020724D" w:rsidRPr="0020724D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  <w:r w:rsidR="00207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</w:p>
        </w:tc>
        <w:tc>
          <w:tcPr>
            <w:tcW w:w="1359" w:type="dxa"/>
          </w:tcPr>
          <w:p w14:paraId="6DEB0884" w14:textId="2353DD56" w:rsidR="0020724D" w:rsidRPr="00F065D7" w:rsidRDefault="0020724D" w:rsidP="0020724D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5" w:type="dxa"/>
            <w:gridSpan w:val="2"/>
          </w:tcPr>
          <w:p w14:paraId="6CB29B2C" w14:textId="4D76B598" w:rsidR="0020724D" w:rsidRPr="00F065D7" w:rsidRDefault="0020724D" w:rsidP="0020724D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AF7E47E" w14:textId="1FB7D3CF" w:rsidR="0020724D" w:rsidRPr="00F065D7" w:rsidRDefault="0020724D" w:rsidP="0020724D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7F61" w:rsidRPr="00F065D7" w14:paraId="502BAFD2" w14:textId="77777777" w:rsidTr="006D4DFB">
        <w:tc>
          <w:tcPr>
            <w:tcW w:w="3541" w:type="dxa"/>
          </w:tcPr>
          <w:p w14:paraId="6E522F29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698" w:type="dxa"/>
          </w:tcPr>
          <w:p w14:paraId="61E81B06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0619B02" w14:textId="3C874569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  <w:tc>
          <w:tcPr>
            <w:tcW w:w="1359" w:type="dxa"/>
          </w:tcPr>
          <w:p w14:paraId="5B846FCB" w14:textId="32FF50F0" w:rsidR="00037F61" w:rsidRPr="00F065D7" w:rsidRDefault="00881F34" w:rsidP="00FA200F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5" w:type="dxa"/>
            <w:gridSpan w:val="2"/>
          </w:tcPr>
          <w:p w14:paraId="02C1B74F" w14:textId="12B35965" w:rsidR="00037F61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417</w:t>
            </w:r>
            <w:r w:rsidR="0020724D" w:rsidRPr="002072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  <w:tc>
          <w:tcPr>
            <w:tcW w:w="1260" w:type="dxa"/>
          </w:tcPr>
          <w:p w14:paraId="5CA20F24" w14:textId="13772DEF" w:rsidR="00037F61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0724D" w:rsidRPr="002072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  <w:r w:rsidR="0020724D" w:rsidRPr="002072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</w:tr>
      <w:tr w:rsidR="00037F61" w:rsidRPr="00F065D7" w14:paraId="6618D041" w14:textId="77777777" w:rsidTr="006D4DFB">
        <w:tc>
          <w:tcPr>
            <w:tcW w:w="3541" w:type="dxa"/>
          </w:tcPr>
          <w:p w14:paraId="3704F0AB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698" w:type="dxa"/>
          </w:tcPr>
          <w:p w14:paraId="5391A0BE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4D083F3" w14:textId="3882FA3C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</w:p>
        </w:tc>
        <w:tc>
          <w:tcPr>
            <w:tcW w:w="1359" w:type="dxa"/>
          </w:tcPr>
          <w:p w14:paraId="1E62BC79" w14:textId="047B7272" w:rsidR="00037F61" w:rsidRPr="00F065D7" w:rsidRDefault="00881F34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5" w:type="dxa"/>
            <w:gridSpan w:val="2"/>
          </w:tcPr>
          <w:p w14:paraId="4CE53477" w14:textId="7BFF402C" w:rsidR="00037F61" w:rsidRPr="00F065D7" w:rsidRDefault="00514530" w:rsidP="00FA200F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1A9027" w14:textId="017EBAA8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</w:tr>
      <w:tr w:rsidR="00037F61" w:rsidRPr="00F065D7" w14:paraId="13F370A2" w14:textId="77777777" w:rsidTr="006D4DFB">
        <w:trPr>
          <w:trHeight w:val="191"/>
        </w:trPr>
        <w:tc>
          <w:tcPr>
            <w:tcW w:w="3541" w:type="dxa"/>
          </w:tcPr>
          <w:p w14:paraId="60FA2E45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98" w:type="dxa"/>
          </w:tcPr>
          <w:p w14:paraId="78CDF30A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FF1CF01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9" w:type="dxa"/>
          </w:tcPr>
          <w:p w14:paraId="4A9F2351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5" w:type="dxa"/>
            <w:gridSpan w:val="2"/>
          </w:tcPr>
          <w:p w14:paraId="561ABEFB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B1D73E1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7F61" w:rsidRPr="00F065D7" w14:paraId="1BB27489" w14:textId="77777777" w:rsidTr="006D4DFB">
        <w:tc>
          <w:tcPr>
            <w:tcW w:w="3541" w:type="dxa"/>
          </w:tcPr>
          <w:p w14:paraId="7D34ADEC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698" w:type="dxa"/>
          </w:tcPr>
          <w:p w14:paraId="690123FA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BCE27BA" w14:textId="17486A2C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</w:p>
        </w:tc>
        <w:tc>
          <w:tcPr>
            <w:tcW w:w="1359" w:type="dxa"/>
          </w:tcPr>
          <w:p w14:paraId="5ED6F8B7" w14:textId="2414E5E2" w:rsidR="00037F61" w:rsidRPr="00F065D7" w:rsidRDefault="00C819B9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</w:p>
        </w:tc>
        <w:tc>
          <w:tcPr>
            <w:tcW w:w="1255" w:type="dxa"/>
            <w:gridSpan w:val="2"/>
          </w:tcPr>
          <w:p w14:paraId="78105EEA" w14:textId="463031DB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  <w:tc>
          <w:tcPr>
            <w:tcW w:w="1260" w:type="dxa"/>
          </w:tcPr>
          <w:p w14:paraId="2716406E" w14:textId="001864C5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</w:p>
        </w:tc>
      </w:tr>
      <w:tr w:rsidR="00037F61" w:rsidRPr="00F065D7" w14:paraId="4826902E" w14:textId="77777777" w:rsidTr="003413E6">
        <w:trPr>
          <w:trHeight w:val="201"/>
        </w:trPr>
        <w:tc>
          <w:tcPr>
            <w:tcW w:w="3541" w:type="dxa"/>
          </w:tcPr>
          <w:p w14:paraId="282D6491" w14:textId="77777777" w:rsidR="00037F61" w:rsidRPr="003413E6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98" w:type="dxa"/>
          </w:tcPr>
          <w:p w14:paraId="7077DC60" w14:textId="77777777" w:rsidR="00037F61" w:rsidRPr="003413E6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14E3693" w14:textId="77777777" w:rsidR="00037F61" w:rsidRPr="003413E6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9" w:type="dxa"/>
          </w:tcPr>
          <w:p w14:paraId="70908E39" w14:textId="77777777" w:rsidR="00037F61" w:rsidRPr="003413E6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5" w:type="dxa"/>
            <w:gridSpan w:val="2"/>
          </w:tcPr>
          <w:p w14:paraId="74AD2554" w14:textId="77777777" w:rsidR="00037F61" w:rsidRPr="003413E6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317DF4D6" w14:textId="77777777" w:rsidR="00037F61" w:rsidRPr="003413E6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37F61" w:rsidRPr="00F065D7" w14:paraId="2B6C16C2" w14:textId="77777777" w:rsidTr="006D4DFB">
        <w:tc>
          <w:tcPr>
            <w:tcW w:w="3541" w:type="dxa"/>
          </w:tcPr>
          <w:p w14:paraId="0A7617C5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698" w:type="dxa"/>
          </w:tcPr>
          <w:p w14:paraId="6F7A98FC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D4BF322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75BB354B" w14:textId="77777777" w:rsidR="00037F61" w:rsidRPr="00F065D7" w:rsidRDefault="00037F61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29F86533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4F1F2F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61" w:rsidRPr="00F065D7" w14:paraId="38F8E9B6" w14:textId="77777777" w:rsidTr="006D4DFB">
        <w:tc>
          <w:tcPr>
            <w:tcW w:w="3541" w:type="dxa"/>
          </w:tcPr>
          <w:p w14:paraId="6CB1CB4B" w14:textId="77777777" w:rsidR="00037F61" w:rsidRPr="00F065D7" w:rsidRDefault="00037F61" w:rsidP="00EC5A89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F065D7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ส่วนของหนี้สินตามสัญญาเช่าที่ถึงกำหนด</w:t>
            </w:r>
          </w:p>
          <w:p w14:paraId="7BD0ECA3" w14:textId="40B69331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F065D7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ชำระภายในหนึ่งปี</w:t>
            </w:r>
          </w:p>
        </w:tc>
        <w:tc>
          <w:tcPr>
            <w:tcW w:w="698" w:type="dxa"/>
          </w:tcPr>
          <w:p w14:paraId="191314BD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C0F6351" w14:textId="7EBD0DE2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1359" w:type="dxa"/>
          </w:tcPr>
          <w:p w14:paraId="7189C6E8" w14:textId="77777777" w:rsidR="00037F61" w:rsidRPr="00F065D7" w:rsidRDefault="00037F61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61C6EF" w14:textId="4DA0B029" w:rsidR="00881F34" w:rsidRPr="00F065D7" w:rsidRDefault="00881F34" w:rsidP="00FA200F">
            <w:pPr>
              <w:tabs>
                <w:tab w:val="decimal" w:pos="62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5" w:type="dxa"/>
            <w:gridSpan w:val="2"/>
          </w:tcPr>
          <w:p w14:paraId="5319949E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674A6B" w14:textId="44A2EBE9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</w:p>
        </w:tc>
        <w:tc>
          <w:tcPr>
            <w:tcW w:w="1260" w:type="dxa"/>
          </w:tcPr>
          <w:p w14:paraId="709E9640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F71BF9" w14:textId="04C18D08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</w:p>
        </w:tc>
      </w:tr>
      <w:tr w:rsidR="00037F61" w:rsidRPr="00F065D7" w14:paraId="308E94A3" w14:textId="77777777" w:rsidTr="006D4DFB">
        <w:trPr>
          <w:trHeight w:val="74"/>
        </w:trPr>
        <w:tc>
          <w:tcPr>
            <w:tcW w:w="3541" w:type="dxa"/>
          </w:tcPr>
          <w:p w14:paraId="402AC52E" w14:textId="77777777" w:rsidR="00037F61" w:rsidRPr="00F065D7" w:rsidRDefault="00037F61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98" w:type="dxa"/>
          </w:tcPr>
          <w:p w14:paraId="43DB5C4A" w14:textId="77777777" w:rsidR="00037F61" w:rsidRPr="00F065D7" w:rsidRDefault="00037F61" w:rsidP="00BC6363">
            <w:pPr>
              <w:spacing w:line="240" w:lineRule="auto"/>
              <w:ind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51704FE9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9" w:type="dxa"/>
          </w:tcPr>
          <w:p w14:paraId="5CB66CFE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5" w:type="dxa"/>
            <w:gridSpan w:val="2"/>
          </w:tcPr>
          <w:p w14:paraId="5D8033D3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51008B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7F61" w:rsidRPr="00F065D7" w14:paraId="3C7053FD" w14:textId="77777777" w:rsidTr="006D4DFB">
        <w:tc>
          <w:tcPr>
            <w:tcW w:w="3541" w:type="dxa"/>
          </w:tcPr>
          <w:p w14:paraId="68E8F745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698" w:type="dxa"/>
          </w:tcPr>
          <w:p w14:paraId="4C630BE6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ECC5DBC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5134AD58" w14:textId="77777777" w:rsidR="00037F61" w:rsidRPr="00F065D7" w:rsidRDefault="00037F61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6CEADDB6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4879AB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61" w:rsidRPr="00F065D7" w14:paraId="545C0558" w14:textId="77777777" w:rsidTr="006D4DFB">
        <w:tc>
          <w:tcPr>
            <w:tcW w:w="3541" w:type="dxa"/>
          </w:tcPr>
          <w:p w14:paraId="3C52D399" w14:textId="01DE941A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8" w:type="dxa"/>
          </w:tcPr>
          <w:p w14:paraId="508C6162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480CD69" w14:textId="35807B16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</w:p>
        </w:tc>
        <w:tc>
          <w:tcPr>
            <w:tcW w:w="1359" w:type="dxa"/>
          </w:tcPr>
          <w:p w14:paraId="4C5502B2" w14:textId="2892F4BB" w:rsidR="00037F61" w:rsidRPr="00F065D7" w:rsidRDefault="00881F34" w:rsidP="00FA200F">
            <w:pPr>
              <w:tabs>
                <w:tab w:val="decimal" w:pos="62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5" w:type="dxa"/>
            <w:gridSpan w:val="2"/>
          </w:tcPr>
          <w:p w14:paraId="7455406D" w14:textId="23BE3424" w:rsidR="00037F61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</w:p>
        </w:tc>
        <w:tc>
          <w:tcPr>
            <w:tcW w:w="1260" w:type="dxa"/>
          </w:tcPr>
          <w:p w14:paraId="059586AB" w14:textId="77BEDAF8" w:rsidR="00037F61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</w:tr>
      <w:tr w:rsidR="00037F61" w:rsidRPr="00F065D7" w14:paraId="0ED0B601" w14:textId="77777777" w:rsidTr="006D4DFB">
        <w:tc>
          <w:tcPr>
            <w:tcW w:w="3541" w:type="dxa"/>
          </w:tcPr>
          <w:p w14:paraId="6945D5C9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8" w:type="dxa"/>
          </w:tcPr>
          <w:p w14:paraId="37277189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7F3B75B9" w14:textId="242AF1AB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</w:p>
        </w:tc>
        <w:tc>
          <w:tcPr>
            <w:tcW w:w="1359" w:type="dxa"/>
          </w:tcPr>
          <w:p w14:paraId="27203C0F" w14:textId="6A995006" w:rsidR="00037F61" w:rsidRPr="00F065D7" w:rsidRDefault="00C819B9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  <w:tc>
          <w:tcPr>
            <w:tcW w:w="1255" w:type="dxa"/>
            <w:gridSpan w:val="2"/>
          </w:tcPr>
          <w:p w14:paraId="1AACDD0C" w14:textId="0A4DD186" w:rsidR="00037F61" w:rsidRPr="00F065D7" w:rsidRDefault="00514530" w:rsidP="00FA200F">
            <w:pPr>
              <w:tabs>
                <w:tab w:val="decimal" w:pos="62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4A8E7C7" w14:textId="45DE2691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</w:p>
        </w:tc>
      </w:tr>
      <w:tr w:rsidR="00037F61" w:rsidRPr="00F065D7" w14:paraId="24D0800F" w14:textId="77777777" w:rsidTr="00AB2150">
        <w:trPr>
          <w:trHeight w:val="155"/>
        </w:trPr>
        <w:tc>
          <w:tcPr>
            <w:tcW w:w="3541" w:type="dxa"/>
          </w:tcPr>
          <w:p w14:paraId="77E30FD0" w14:textId="1EB976F2" w:rsidR="00037F61" w:rsidRPr="00F065D7" w:rsidRDefault="00037F61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98" w:type="dxa"/>
          </w:tcPr>
          <w:p w14:paraId="5CE29B64" w14:textId="77777777" w:rsidR="00037F61" w:rsidRPr="00F065D7" w:rsidRDefault="00037F61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82" w:type="dxa"/>
            <w:gridSpan w:val="2"/>
          </w:tcPr>
          <w:p w14:paraId="7C703CD7" w14:textId="77777777" w:rsidR="00037F61" w:rsidRPr="00F065D7" w:rsidRDefault="00037F61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9" w:type="dxa"/>
          </w:tcPr>
          <w:p w14:paraId="78DB0B6C" w14:textId="77777777" w:rsidR="00037F61" w:rsidRPr="00F065D7" w:rsidRDefault="00037F61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5" w:type="dxa"/>
            <w:gridSpan w:val="2"/>
          </w:tcPr>
          <w:p w14:paraId="0652303D" w14:textId="77777777" w:rsidR="00037F61" w:rsidRPr="00F065D7" w:rsidRDefault="00037F61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1A114D55" w14:textId="77777777" w:rsidR="00037F61" w:rsidRPr="00F065D7" w:rsidRDefault="00037F61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37F61" w:rsidRPr="00F065D7" w14:paraId="060A8F02" w14:textId="77777777" w:rsidTr="006D4DFB">
        <w:trPr>
          <w:trHeight w:val="236"/>
        </w:trPr>
        <w:tc>
          <w:tcPr>
            <w:tcW w:w="3541" w:type="dxa"/>
          </w:tcPr>
          <w:p w14:paraId="6DCD928B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698" w:type="dxa"/>
          </w:tcPr>
          <w:p w14:paraId="027BC933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61E24FD0" w14:textId="10548F71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1359" w:type="dxa"/>
          </w:tcPr>
          <w:p w14:paraId="421CD7CD" w14:textId="4E4C722B" w:rsidR="00037F61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  <w:tc>
          <w:tcPr>
            <w:tcW w:w="1255" w:type="dxa"/>
            <w:gridSpan w:val="2"/>
          </w:tcPr>
          <w:p w14:paraId="678F99E7" w14:textId="7D1DE0F2" w:rsidR="00037F61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  <w:tc>
          <w:tcPr>
            <w:tcW w:w="1260" w:type="dxa"/>
          </w:tcPr>
          <w:p w14:paraId="0B10293C" w14:textId="5F0BA0A9" w:rsidR="00037F61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</w:tr>
      <w:tr w:rsidR="006D4DFB" w:rsidRPr="00F065D7" w14:paraId="1004334B" w14:textId="77777777" w:rsidTr="00D15B37">
        <w:trPr>
          <w:trHeight w:val="128"/>
        </w:trPr>
        <w:tc>
          <w:tcPr>
            <w:tcW w:w="3541" w:type="dxa"/>
          </w:tcPr>
          <w:p w14:paraId="75375271" w14:textId="73DFDEBF" w:rsidR="006D4DFB" w:rsidRPr="003413E6" w:rsidRDefault="006D4DFB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98" w:type="dxa"/>
          </w:tcPr>
          <w:p w14:paraId="66629CA1" w14:textId="77777777" w:rsidR="006D4DFB" w:rsidRPr="003413E6" w:rsidRDefault="006D4DFB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82" w:type="dxa"/>
            <w:gridSpan w:val="2"/>
          </w:tcPr>
          <w:p w14:paraId="701FB5C3" w14:textId="77777777" w:rsidR="006D4DFB" w:rsidRPr="003413E6" w:rsidRDefault="006D4DFB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9" w:type="dxa"/>
          </w:tcPr>
          <w:p w14:paraId="0B8CDB8D" w14:textId="77777777" w:rsidR="006D4DFB" w:rsidRPr="003413E6" w:rsidRDefault="006D4DFB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5" w:type="dxa"/>
            <w:gridSpan w:val="2"/>
          </w:tcPr>
          <w:p w14:paraId="35CF5E4E" w14:textId="77777777" w:rsidR="006D4DFB" w:rsidRPr="003413E6" w:rsidRDefault="006D4DFB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6F61A502" w14:textId="77777777" w:rsidR="006D4DFB" w:rsidRPr="003413E6" w:rsidRDefault="006D4DFB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A62CD3" w:rsidRPr="00F065D7" w14:paraId="78831345" w14:textId="77777777" w:rsidTr="006D4DFB">
        <w:tc>
          <w:tcPr>
            <w:tcW w:w="3541" w:type="dxa"/>
          </w:tcPr>
          <w:p w14:paraId="0D851D9C" w14:textId="48B42C54" w:rsidR="00A62CD3" w:rsidRPr="00F065D7" w:rsidRDefault="00A62CD3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698" w:type="dxa"/>
          </w:tcPr>
          <w:p w14:paraId="46CDA1F1" w14:textId="77777777" w:rsidR="00A62CD3" w:rsidRPr="00F065D7" w:rsidRDefault="00A62CD3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59CA8433" w14:textId="77777777" w:rsidR="00A62CD3" w:rsidRPr="00F065D7" w:rsidRDefault="00A62CD3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493E76B6" w14:textId="77777777" w:rsidR="00A62CD3" w:rsidRPr="00F065D7" w:rsidRDefault="00A62CD3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7C5D0A51" w14:textId="77777777" w:rsidR="00A62CD3" w:rsidRPr="00F065D7" w:rsidRDefault="00A62CD3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61BC57" w14:textId="77777777" w:rsidR="00A62CD3" w:rsidRPr="00F065D7" w:rsidRDefault="00A62CD3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3628" w:rsidRPr="00F065D7" w14:paraId="74B5B7A2" w14:textId="77777777" w:rsidTr="006D4DFB">
        <w:tc>
          <w:tcPr>
            <w:tcW w:w="3541" w:type="dxa"/>
          </w:tcPr>
          <w:p w14:paraId="2ADA013B" w14:textId="60C45865" w:rsidR="006F3628" w:rsidRPr="00F065D7" w:rsidRDefault="006F3628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065D7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698" w:type="dxa"/>
          </w:tcPr>
          <w:p w14:paraId="086E0762" w14:textId="77777777" w:rsidR="006F3628" w:rsidRPr="00F065D7" w:rsidRDefault="006F3628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001DF101" w14:textId="4E70320E" w:rsidR="006F3628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F3628" w:rsidRPr="00F065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6F3628" w:rsidRPr="00F065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</w:tc>
        <w:tc>
          <w:tcPr>
            <w:tcW w:w="1359" w:type="dxa"/>
          </w:tcPr>
          <w:p w14:paraId="17B361E6" w14:textId="53EA44C4" w:rsidR="006F3628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1255" w:type="dxa"/>
            <w:gridSpan w:val="2"/>
          </w:tcPr>
          <w:p w14:paraId="57BF6050" w14:textId="5C740DE1" w:rsidR="006F3628" w:rsidRPr="00F065D7" w:rsidRDefault="006F3628" w:rsidP="006F3628">
            <w:pPr>
              <w:tabs>
                <w:tab w:val="decimal" w:pos="62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3DEC844" w14:textId="35293890" w:rsidR="006F3628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085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</w:p>
        </w:tc>
      </w:tr>
      <w:tr w:rsidR="00037F61" w:rsidRPr="00F065D7" w14:paraId="7E9F77C4" w14:textId="77777777" w:rsidTr="006D4DFB">
        <w:tc>
          <w:tcPr>
            <w:tcW w:w="3541" w:type="dxa"/>
            <w:shd w:val="clear" w:color="auto" w:fill="auto"/>
          </w:tcPr>
          <w:p w14:paraId="26A1440F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/>
                <w:b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698" w:type="dxa"/>
          </w:tcPr>
          <w:p w14:paraId="13BCCABE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CBAA5F4" w14:textId="7FFF8549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9" w:type="dxa"/>
          </w:tcPr>
          <w:p w14:paraId="2F7D4DB2" w14:textId="7CB5D4C1" w:rsidR="00037F61" w:rsidRPr="00F065D7" w:rsidRDefault="00C819B9" w:rsidP="00C02B46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/>
                <w:sz w:val="28"/>
                <w:szCs w:val="28"/>
                <w:lang w:val="en-US"/>
              </w:rPr>
              <w:t>020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1255" w:type="dxa"/>
            <w:gridSpan w:val="2"/>
          </w:tcPr>
          <w:p w14:paraId="751A6726" w14:textId="138ACAC1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0F41392" w14:textId="06D6F9C7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</w:tr>
      <w:tr w:rsidR="00037F61" w:rsidRPr="00F065D7" w14:paraId="31134514" w14:textId="77777777" w:rsidTr="00C677E0">
        <w:trPr>
          <w:trHeight w:val="74"/>
        </w:trPr>
        <w:tc>
          <w:tcPr>
            <w:tcW w:w="3541" w:type="dxa"/>
          </w:tcPr>
          <w:p w14:paraId="46C28F17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98" w:type="dxa"/>
          </w:tcPr>
          <w:p w14:paraId="30F84CFC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0AE1B0A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9" w:type="dxa"/>
          </w:tcPr>
          <w:p w14:paraId="72503103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5" w:type="dxa"/>
            <w:gridSpan w:val="2"/>
          </w:tcPr>
          <w:p w14:paraId="09752CE4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6F47D069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37F61" w:rsidRPr="00F065D7" w14:paraId="47CDE279" w14:textId="77777777" w:rsidTr="006D4DFB">
        <w:tc>
          <w:tcPr>
            <w:tcW w:w="3541" w:type="dxa"/>
          </w:tcPr>
          <w:p w14:paraId="4B4DF0B3" w14:textId="47CA011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b/>
                <w:sz w:val="28"/>
                <w:szCs w:val="28"/>
                <w:cs/>
              </w:rPr>
            </w:pPr>
            <w:r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รวมส่วนของ</w:t>
            </w:r>
            <w:r w:rsidR="00225BC8" w:rsidRPr="00F065D7">
              <w:rPr>
                <w:rFonts w:asciiTheme="majorBidi" w:eastAsia="Arial Unicode MS" w:hAnsiTheme="majorBidi"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698" w:type="dxa"/>
          </w:tcPr>
          <w:p w14:paraId="0817D41A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1530B174" w14:textId="23EDD545" w:rsidR="00037F61" w:rsidRPr="00F065D7" w:rsidRDefault="00C819B9" w:rsidP="00F4119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9B9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FA200F" w:rsidRPr="00F065D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819B9">
              <w:rPr>
                <w:rFonts w:ascii="Angsana New" w:hAnsi="Angsana New"/>
                <w:sz w:val="28"/>
                <w:szCs w:val="28"/>
                <w:lang w:val="en-US"/>
              </w:rPr>
              <w:t>023</w:t>
            </w:r>
            <w:r w:rsidR="00FA200F" w:rsidRPr="00F065D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819B9">
              <w:rPr>
                <w:rFonts w:ascii="Angsana New" w:hAnsi="Angsana New"/>
                <w:sz w:val="28"/>
                <w:szCs w:val="28"/>
                <w:lang w:val="en-US"/>
              </w:rPr>
              <w:t>145</w:t>
            </w:r>
          </w:p>
        </w:tc>
        <w:tc>
          <w:tcPr>
            <w:tcW w:w="1359" w:type="dxa"/>
          </w:tcPr>
          <w:p w14:paraId="081477FA" w14:textId="26398278" w:rsidR="00037F61" w:rsidRPr="00F065D7" w:rsidRDefault="00C819B9" w:rsidP="00FA200F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1255" w:type="dxa"/>
            <w:gridSpan w:val="2"/>
          </w:tcPr>
          <w:p w14:paraId="144B5437" w14:textId="767FB1DA" w:rsidR="00037F61" w:rsidRPr="00F065D7" w:rsidRDefault="00FA200F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8EA83C5" w14:textId="622292BE" w:rsidR="00037F61" w:rsidRPr="00F065D7" w:rsidRDefault="00C819B9" w:rsidP="00EC5A89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9B9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FA200F" w:rsidRPr="00F065D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819B9">
              <w:rPr>
                <w:rFonts w:ascii="Angsana New" w:hAnsi="Angsana New"/>
                <w:sz w:val="28"/>
                <w:szCs w:val="28"/>
                <w:lang w:val="en-US"/>
              </w:rPr>
              <w:t>053</w:t>
            </w:r>
            <w:r w:rsidR="00FA200F" w:rsidRPr="00F065D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</w:tr>
      <w:tr w:rsidR="00C02B46" w:rsidRPr="00F065D7" w14:paraId="59523D9F" w14:textId="77777777" w:rsidTr="006D4DFB">
        <w:tc>
          <w:tcPr>
            <w:tcW w:w="3541" w:type="dxa"/>
          </w:tcPr>
          <w:p w14:paraId="3F3BECC5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78F715DC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49" w:type="dxa"/>
            <w:gridSpan w:val="5"/>
          </w:tcPr>
          <w:p w14:paraId="3A0E8006" w14:textId="77777777" w:rsidR="00C02B46" w:rsidRPr="00F065D7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065D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02B46" w:rsidRPr="00F065D7" w14:paraId="6B41C52A" w14:textId="77777777" w:rsidTr="006D4DFB">
        <w:tc>
          <w:tcPr>
            <w:tcW w:w="3541" w:type="dxa"/>
          </w:tcPr>
          <w:p w14:paraId="4312D5A0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449A454C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6D615D35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4B41A9F9" w14:textId="77777777" w:rsidR="00C02B46" w:rsidRPr="00F065D7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ผลกระทบของ</w:t>
            </w:r>
          </w:p>
          <w:p w14:paraId="312288B4" w14:textId="77777777" w:rsidR="00C02B46" w:rsidRPr="00F065D7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มาตรฐานการรายงานทางการเงิน</w:t>
            </w:r>
          </w:p>
        </w:tc>
        <w:tc>
          <w:tcPr>
            <w:tcW w:w="1260" w:type="dxa"/>
          </w:tcPr>
          <w:p w14:paraId="14E333AA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2B46" w:rsidRPr="00F065D7" w14:paraId="7FD5797D" w14:textId="77777777" w:rsidTr="006D4DFB">
        <w:tc>
          <w:tcPr>
            <w:tcW w:w="3541" w:type="dxa"/>
            <w:vAlign w:val="bottom"/>
          </w:tcPr>
          <w:p w14:paraId="5535D63D" w14:textId="77777777" w:rsidR="00C02B46" w:rsidRPr="00F065D7" w:rsidRDefault="00C02B46" w:rsidP="00331436">
            <w:pPr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705" w:type="dxa"/>
            <w:gridSpan w:val="2"/>
            <w:vAlign w:val="bottom"/>
          </w:tcPr>
          <w:p w14:paraId="0D68D747" w14:textId="3E70E96E" w:rsidR="00C02B46" w:rsidRPr="00F065D7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A176E9A" w14:textId="309EA5A3" w:rsidR="00C02B46" w:rsidRPr="00F065D7" w:rsidRDefault="00C819B9" w:rsidP="0033143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C819B9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31</w:t>
            </w:r>
            <w:r w:rsidR="00C02B46"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 xml:space="preserve"> ธันวาคม</w:t>
            </w:r>
          </w:p>
          <w:p w14:paraId="3FFAB913" w14:textId="670EDA03" w:rsidR="00C02B46" w:rsidRPr="00F065D7" w:rsidRDefault="00C819B9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9B9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</w:tcBorders>
            <w:vAlign w:val="bottom"/>
          </w:tcPr>
          <w:p w14:paraId="109AF169" w14:textId="77777777" w:rsidR="00C02B46" w:rsidRPr="00F065D7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กลุ่มเครื่องมือทางการเงิน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232C0504" w14:textId="7213092C" w:rsidR="00C02B46" w:rsidRPr="00F065D7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/>
                <w:sz w:val="28"/>
                <w:szCs w:val="28"/>
                <w:cs/>
                <w:lang w:val="en-US"/>
              </w:rPr>
              <w:t>ฉบับที่</w:t>
            </w:r>
            <w:r w:rsidR="003F25A1" w:rsidRPr="00F065D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C819B9" w:rsidRPr="00C819B9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260" w:type="dxa"/>
            <w:vAlign w:val="bottom"/>
          </w:tcPr>
          <w:p w14:paraId="6AC922F2" w14:textId="4C7EDDB6" w:rsidR="00C02B46" w:rsidRPr="00F065D7" w:rsidRDefault="00C819B9" w:rsidP="0033143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C819B9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1</w:t>
            </w:r>
            <w:r w:rsidR="00C02B46"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 xml:space="preserve"> มกราคม</w:t>
            </w:r>
          </w:p>
          <w:p w14:paraId="414E9C78" w14:textId="2B121D89" w:rsidR="00C02B46" w:rsidRPr="00F065D7" w:rsidRDefault="00C819B9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9B9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2563</w:t>
            </w:r>
          </w:p>
        </w:tc>
      </w:tr>
      <w:tr w:rsidR="00C02B46" w:rsidRPr="00F065D7" w14:paraId="737D7634" w14:textId="77777777" w:rsidTr="006D4DFB">
        <w:tc>
          <w:tcPr>
            <w:tcW w:w="3541" w:type="dxa"/>
          </w:tcPr>
          <w:p w14:paraId="3BA29EB5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68AF479D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49" w:type="dxa"/>
            <w:gridSpan w:val="5"/>
          </w:tcPr>
          <w:p w14:paraId="275B4547" w14:textId="77777777" w:rsidR="00C02B46" w:rsidRPr="00F065D7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C02B46" w:rsidRPr="00F065D7" w14:paraId="3F4AA9C3" w14:textId="77777777" w:rsidTr="006D4DFB">
        <w:tc>
          <w:tcPr>
            <w:tcW w:w="3541" w:type="dxa"/>
          </w:tcPr>
          <w:p w14:paraId="2F2C98AF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05" w:type="dxa"/>
            <w:gridSpan w:val="2"/>
          </w:tcPr>
          <w:p w14:paraId="5CEA4BB6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36772AA" w14:textId="77777777" w:rsidR="00C02B46" w:rsidRPr="00F065D7" w:rsidRDefault="00C02B46" w:rsidP="00331436">
            <w:pPr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gridSpan w:val="2"/>
          </w:tcPr>
          <w:p w14:paraId="52A6ACAA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5F3AC57B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CB6E3B6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2B46" w:rsidRPr="00F065D7" w14:paraId="55AC3683" w14:textId="77777777" w:rsidTr="006D4DFB">
        <w:tc>
          <w:tcPr>
            <w:tcW w:w="3541" w:type="dxa"/>
          </w:tcPr>
          <w:p w14:paraId="2E5F865E" w14:textId="62C698E6" w:rsidR="00C02B46" w:rsidRPr="00F065D7" w:rsidRDefault="00AD404C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5" w:type="dxa"/>
            <w:gridSpan w:val="2"/>
          </w:tcPr>
          <w:p w14:paraId="21B28689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8E00D0F" w14:textId="1F78D75C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</w:p>
        </w:tc>
        <w:tc>
          <w:tcPr>
            <w:tcW w:w="1366" w:type="dxa"/>
            <w:gridSpan w:val="2"/>
          </w:tcPr>
          <w:p w14:paraId="2661E9BE" w14:textId="3B335D4D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1248" w:type="dxa"/>
          </w:tcPr>
          <w:p w14:paraId="1550EA14" w14:textId="77777777" w:rsidR="00C02B46" w:rsidRPr="00F065D7" w:rsidRDefault="00C02B46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C30C2C0" w14:textId="59BD0FFF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056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</w:p>
        </w:tc>
      </w:tr>
      <w:tr w:rsidR="00C02B46" w:rsidRPr="00F065D7" w14:paraId="2BB4FC55" w14:textId="77777777" w:rsidTr="006D4DFB">
        <w:tc>
          <w:tcPr>
            <w:tcW w:w="3541" w:type="dxa"/>
          </w:tcPr>
          <w:p w14:paraId="4AB4159B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705" w:type="dxa"/>
            <w:gridSpan w:val="2"/>
          </w:tcPr>
          <w:p w14:paraId="79ADC93A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B0DA1D2" w14:textId="4AF477FA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569</w:t>
            </w:r>
          </w:p>
        </w:tc>
        <w:tc>
          <w:tcPr>
            <w:tcW w:w="1366" w:type="dxa"/>
            <w:gridSpan w:val="2"/>
          </w:tcPr>
          <w:p w14:paraId="7505B08E" w14:textId="77777777" w:rsidR="00C02B46" w:rsidRPr="00F065D7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14:paraId="76532B6C" w14:textId="64807496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  <w:tc>
          <w:tcPr>
            <w:tcW w:w="1260" w:type="dxa"/>
          </w:tcPr>
          <w:p w14:paraId="6FB5C78A" w14:textId="1ABB8FC5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</w:p>
        </w:tc>
      </w:tr>
      <w:tr w:rsidR="00C02B46" w:rsidRPr="00F065D7" w14:paraId="6F41F089" w14:textId="77777777" w:rsidTr="006D4DFB">
        <w:tc>
          <w:tcPr>
            <w:tcW w:w="3541" w:type="dxa"/>
          </w:tcPr>
          <w:p w14:paraId="594124D1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705" w:type="dxa"/>
            <w:gridSpan w:val="2"/>
          </w:tcPr>
          <w:p w14:paraId="332E3AE5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F963C49" w14:textId="0F18BA67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1366" w:type="dxa"/>
            <w:gridSpan w:val="2"/>
          </w:tcPr>
          <w:p w14:paraId="11936EE0" w14:textId="0D59B765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48" w:type="dxa"/>
          </w:tcPr>
          <w:p w14:paraId="60113D3F" w14:textId="77777777" w:rsidR="00C02B46" w:rsidRPr="00F065D7" w:rsidRDefault="00C02B46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678ABB" w14:textId="77777777" w:rsidR="00C02B46" w:rsidRPr="00F065D7" w:rsidRDefault="00C02B46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2B46" w:rsidRPr="00F065D7" w14:paraId="01D11057" w14:textId="77777777" w:rsidTr="006D4DFB">
        <w:tc>
          <w:tcPr>
            <w:tcW w:w="3541" w:type="dxa"/>
          </w:tcPr>
          <w:p w14:paraId="4FB5B859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5" w:type="dxa"/>
            <w:gridSpan w:val="2"/>
          </w:tcPr>
          <w:p w14:paraId="096DFC7C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B7BE5D4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</w:tcPr>
          <w:p w14:paraId="3B2CEC7A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578E4D4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EF710E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F065D7" w14:paraId="1A7323B2" w14:textId="77777777" w:rsidTr="006D4DFB">
        <w:tc>
          <w:tcPr>
            <w:tcW w:w="3541" w:type="dxa"/>
          </w:tcPr>
          <w:p w14:paraId="4C6C7C72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705" w:type="dxa"/>
            <w:gridSpan w:val="2"/>
          </w:tcPr>
          <w:p w14:paraId="78EF0D03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5D316A4" w14:textId="498565D6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  <w:tc>
          <w:tcPr>
            <w:tcW w:w="1366" w:type="dxa"/>
            <w:gridSpan w:val="2"/>
          </w:tcPr>
          <w:p w14:paraId="0E185072" w14:textId="6729D737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</w:p>
        </w:tc>
        <w:tc>
          <w:tcPr>
            <w:tcW w:w="1248" w:type="dxa"/>
          </w:tcPr>
          <w:p w14:paraId="55D2E819" w14:textId="6F9EEB2C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  <w:tc>
          <w:tcPr>
            <w:tcW w:w="1260" w:type="dxa"/>
          </w:tcPr>
          <w:p w14:paraId="171EFA40" w14:textId="1DBC2801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</w:tr>
      <w:tr w:rsidR="00C02B46" w:rsidRPr="00F065D7" w14:paraId="76F0C0A9" w14:textId="77777777" w:rsidTr="006D4DFB">
        <w:tc>
          <w:tcPr>
            <w:tcW w:w="3541" w:type="dxa"/>
          </w:tcPr>
          <w:p w14:paraId="4E2D3137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5" w:type="dxa"/>
            <w:gridSpan w:val="2"/>
          </w:tcPr>
          <w:p w14:paraId="36C5E4BF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0E53E17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558BD5DD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098737F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93C4C7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F065D7" w14:paraId="5EF1E04E" w14:textId="77777777" w:rsidTr="006D4DFB">
        <w:tc>
          <w:tcPr>
            <w:tcW w:w="3541" w:type="dxa"/>
          </w:tcPr>
          <w:p w14:paraId="0D1C0058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05" w:type="dxa"/>
            <w:gridSpan w:val="2"/>
          </w:tcPr>
          <w:p w14:paraId="0645E7A5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2D456D8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67147542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16E3482F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54F96F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F065D7" w14:paraId="267F2546" w14:textId="77777777" w:rsidTr="006D4DFB">
        <w:tc>
          <w:tcPr>
            <w:tcW w:w="3541" w:type="dxa"/>
          </w:tcPr>
          <w:p w14:paraId="0036E708" w14:textId="77777777" w:rsidR="00C02B46" w:rsidRPr="00F065D7" w:rsidRDefault="00C02B46" w:rsidP="00225BC8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  <w:p w14:paraId="5549D773" w14:textId="70476E15" w:rsidR="00C02B46" w:rsidRPr="00F065D7" w:rsidRDefault="00C02B46" w:rsidP="00225BC8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 xml:space="preserve">   </w:t>
            </w:r>
            <w:r w:rsidRPr="00F065D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705" w:type="dxa"/>
            <w:gridSpan w:val="2"/>
          </w:tcPr>
          <w:p w14:paraId="0CDB43CE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2C4DC59" w14:textId="61DF9C6C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1366" w:type="dxa"/>
            <w:gridSpan w:val="2"/>
          </w:tcPr>
          <w:p w14:paraId="65462A1B" w14:textId="77777777" w:rsidR="00C02B46" w:rsidRPr="00F065D7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CA3D9A" w14:textId="77777777" w:rsidR="00C02B46" w:rsidRPr="00F065D7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14:paraId="1CAA1716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446E2D" w14:textId="74762290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  <w:tc>
          <w:tcPr>
            <w:tcW w:w="1260" w:type="dxa"/>
          </w:tcPr>
          <w:p w14:paraId="10437D42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28F657" w14:textId="1DFED5A7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</w:tr>
      <w:tr w:rsidR="00C02B46" w:rsidRPr="00F065D7" w14:paraId="0A2D9631" w14:textId="77777777" w:rsidTr="006D4DFB">
        <w:tc>
          <w:tcPr>
            <w:tcW w:w="3541" w:type="dxa"/>
          </w:tcPr>
          <w:p w14:paraId="76C5B4B6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5" w:type="dxa"/>
            <w:gridSpan w:val="2"/>
          </w:tcPr>
          <w:p w14:paraId="19B2927F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2AAC6A9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1C9427E6" w14:textId="77777777" w:rsidR="00C02B46" w:rsidRPr="00F065D7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ACB689C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792281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F065D7" w14:paraId="31E18655" w14:textId="77777777" w:rsidTr="006D4DFB">
        <w:tc>
          <w:tcPr>
            <w:tcW w:w="3541" w:type="dxa"/>
          </w:tcPr>
          <w:p w14:paraId="11E79BC9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05" w:type="dxa"/>
            <w:gridSpan w:val="2"/>
          </w:tcPr>
          <w:p w14:paraId="7D503A85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9E1EB9E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3B18C412" w14:textId="77777777" w:rsidR="00C02B46" w:rsidRPr="00F065D7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026BECE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72BDA1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F065D7" w14:paraId="3827160E" w14:textId="77777777" w:rsidTr="006D4DFB">
        <w:tc>
          <w:tcPr>
            <w:tcW w:w="3541" w:type="dxa"/>
          </w:tcPr>
          <w:p w14:paraId="33EB313D" w14:textId="0A843157" w:rsidR="00C02B46" w:rsidRPr="00F065D7" w:rsidRDefault="00C22A27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05" w:type="dxa"/>
            <w:gridSpan w:val="2"/>
          </w:tcPr>
          <w:p w14:paraId="60CCBA23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90DCDC6" w14:textId="2D5FE49D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1366" w:type="dxa"/>
            <w:gridSpan w:val="2"/>
          </w:tcPr>
          <w:p w14:paraId="119BDE7A" w14:textId="77777777" w:rsidR="00C02B46" w:rsidRPr="00F065D7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14:paraId="23B2B4FB" w14:textId="0C545F71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  <w:tc>
          <w:tcPr>
            <w:tcW w:w="1260" w:type="dxa"/>
          </w:tcPr>
          <w:p w14:paraId="19D5BFAD" w14:textId="33BA2492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</w:tr>
      <w:tr w:rsidR="00C02B46" w:rsidRPr="00F065D7" w14:paraId="40F8EEFE" w14:textId="77777777" w:rsidTr="006D4DFB">
        <w:tc>
          <w:tcPr>
            <w:tcW w:w="3541" w:type="dxa"/>
          </w:tcPr>
          <w:p w14:paraId="4E85F87E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05" w:type="dxa"/>
            <w:gridSpan w:val="2"/>
          </w:tcPr>
          <w:p w14:paraId="049AD8B6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437876EA" w14:textId="77777777" w:rsidR="00C02B46" w:rsidRPr="00F065D7" w:rsidRDefault="00C02B46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</w:tcPr>
          <w:p w14:paraId="7F76BCB4" w14:textId="024DD47F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  <w:tc>
          <w:tcPr>
            <w:tcW w:w="1248" w:type="dxa"/>
          </w:tcPr>
          <w:p w14:paraId="09325375" w14:textId="3E6E3089" w:rsidR="00C02B46" w:rsidRPr="00F065D7" w:rsidRDefault="00881F34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AB871F7" w14:textId="1929FCF3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</w:tr>
      <w:tr w:rsidR="00C02B46" w:rsidRPr="00F065D7" w14:paraId="79CDCC24" w14:textId="77777777" w:rsidTr="006D4DFB">
        <w:tc>
          <w:tcPr>
            <w:tcW w:w="3541" w:type="dxa"/>
          </w:tcPr>
          <w:p w14:paraId="28F54D15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705" w:type="dxa"/>
            <w:gridSpan w:val="2"/>
          </w:tcPr>
          <w:p w14:paraId="659AEB0E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03385C6B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243E30AA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0DDC1A8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5AF09E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F065D7" w14:paraId="2BBD7BCF" w14:textId="77777777" w:rsidTr="006D4DFB">
        <w:tc>
          <w:tcPr>
            <w:tcW w:w="3541" w:type="dxa"/>
          </w:tcPr>
          <w:p w14:paraId="671D7836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705" w:type="dxa"/>
            <w:gridSpan w:val="2"/>
          </w:tcPr>
          <w:p w14:paraId="7099A8A0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51E6E960" w14:textId="6AE216A3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</w:p>
        </w:tc>
        <w:tc>
          <w:tcPr>
            <w:tcW w:w="1366" w:type="dxa"/>
            <w:gridSpan w:val="2"/>
          </w:tcPr>
          <w:p w14:paraId="2293ED68" w14:textId="0C7195DB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  <w:tc>
          <w:tcPr>
            <w:tcW w:w="1248" w:type="dxa"/>
          </w:tcPr>
          <w:p w14:paraId="200766FB" w14:textId="08F46864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  <w:tc>
          <w:tcPr>
            <w:tcW w:w="1260" w:type="dxa"/>
          </w:tcPr>
          <w:p w14:paraId="57066780" w14:textId="21AC907B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</w:tr>
      <w:tr w:rsidR="00C02B46" w:rsidRPr="00F065D7" w14:paraId="26CA2122" w14:textId="77777777" w:rsidTr="006D4DFB">
        <w:tc>
          <w:tcPr>
            <w:tcW w:w="3541" w:type="dxa"/>
          </w:tcPr>
          <w:p w14:paraId="1F4373AA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5" w:type="dxa"/>
            <w:gridSpan w:val="2"/>
          </w:tcPr>
          <w:p w14:paraId="79B914D3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4C60DB36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3AC68A7F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DBC08D8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AC3716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2CD3" w:rsidRPr="00F065D7" w14:paraId="5F2B9829" w14:textId="77777777" w:rsidTr="006D4DFB">
        <w:tc>
          <w:tcPr>
            <w:tcW w:w="3541" w:type="dxa"/>
          </w:tcPr>
          <w:p w14:paraId="26ADC371" w14:textId="1DAC9CB5" w:rsidR="00A62CD3" w:rsidRPr="00F065D7" w:rsidRDefault="00A62CD3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705" w:type="dxa"/>
            <w:gridSpan w:val="2"/>
          </w:tcPr>
          <w:p w14:paraId="732F940C" w14:textId="77777777" w:rsidR="00A62CD3" w:rsidRPr="00F065D7" w:rsidRDefault="00A62CD3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034F93F0" w14:textId="77777777" w:rsidR="00A62CD3" w:rsidRPr="00F065D7" w:rsidRDefault="00A62CD3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1EEB102B" w14:textId="77777777" w:rsidR="00A62CD3" w:rsidRPr="00F065D7" w:rsidRDefault="00A62CD3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3AD7FB05" w14:textId="77777777" w:rsidR="00A62CD3" w:rsidRPr="00F065D7" w:rsidRDefault="00A62CD3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C5BE8B" w14:textId="77777777" w:rsidR="00A62CD3" w:rsidRPr="00F065D7" w:rsidRDefault="00A62CD3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6B0" w:rsidRPr="00F065D7" w14:paraId="5B575BC8" w14:textId="77777777" w:rsidTr="006D4DFB">
        <w:tc>
          <w:tcPr>
            <w:tcW w:w="3541" w:type="dxa"/>
          </w:tcPr>
          <w:p w14:paraId="61456C5A" w14:textId="1482F6B3" w:rsidR="00A606B0" w:rsidRPr="00F065D7" w:rsidRDefault="00A606B0" w:rsidP="00A606B0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F065D7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705" w:type="dxa"/>
            <w:gridSpan w:val="2"/>
          </w:tcPr>
          <w:p w14:paraId="3F5AADCF" w14:textId="77777777" w:rsidR="00A606B0" w:rsidRPr="00F065D7" w:rsidRDefault="00A606B0" w:rsidP="00A606B0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14CAB45F" w14:textId="2782FFFC" w:rsidR="00A606B0" w:rsidRPr="00F065D7" w:rsidRDefault="00C819B9" w:rsidP="00A606B0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366" w:type="dxa"/>
            <w:gridSpan w:val="2"/>
          </w:tcPr>
          <w:p w14:paraId="3F764FA4" w14:textId="77B0128B" w:rsidR="00A606B0" w:rsidRPr="00F065D7" w:rsidRDefault="00C819B9" w:rsidP="00A606B0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1248" w:type="dxa"/>
          </w:tcPr>
          <w:p w14:paraId="38DA2A15" w14:textId="0BA77107" w:rsidR="00A606B0" w:rsidRPr="00F065D7" w:rsidRDefault="00A606B0" w:rsidP="00A606B0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248D49DD" w14:textId="652F1E46" w:rsidR="00A606B0" w:rsidRPr="00F065D7" w:rsidRDefault="00C819B9" w:rsidP="00A606B0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969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</w:p>
        </w:tc>
      </w:tr>
      <w:tr w:rsidR="00C02B46" w:rsidRPr="00F065D7" w14:paraId="1C654D93" w14:textId="77777777" w:rsidTr="006D4DFB">
        <w:tc>
          <w:tcPr>
            <w:tcW w:w="3541" w:type="dxa"/>
          </w:tcPr>
          <w:p w14:paraId="3365DC89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F065D7">
              <w:rPr>
                <w:rFonts w:asciiTheme="majorBidi" w:eastAsia="Arial Unicode MS" w:hAnsiTheme="majorBidi"/>
                <w:b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705" w:type="dxa"/>
            <w:gridSpan w:val="2"/>
          </w:tcPr>
          <w:p w14:paraId="65CA3CAC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A868893" w14:textId="409733D1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  <w:tc>
          <w:tcPr>
            <w:tcW w:w="1366" w:type="dxa"/>
            <w:gridSpan w:val="2"/>
          </w:tcPr>
          <w:p w14:paraId="36322D12" w14:textId="5B3686BC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19B9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A606B0" w:rsidRPr="00F065D7">
              <w:rPr>
                <w:rFonts w:asciiTheme="majorBidi" w:hAnsi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/>
                <w:sz w:val="28"/>
                <w:szCs w:val="28"/>
                <w:lang w:val="en-US"/>
              </w:rPr>
              <w:t>020</w:t>
            </w:r>
            <w:r w:rsidR="00A606B0" w:rsidRPr="00F065D7">
              <w:rPr>
                <w:rFonts w:asciiTheme="majorBidi" w:hAnsi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1248" w:type="dxa"/>
          </w:tcPr>
          <w:p w14:paraId="3DF7D1D2" w14:textId="2448BFC7" w:rsidR="00C02B46" w:rsidRPr="00F065D7" w:rsidRDefault="00881F34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7394DA9" w14:textId="09049632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048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</w:tr>
      <w:tr w:rsidR="00C02B46" w:rsidRPr="00F065D7" w14:paraId="1D295FE2" w14:textId="77777777" w:rsidTr="006D4DFB">
        <w:tc>
          <w:tcPr>
            <w:tcW w:w="3541" w:type="dxa"/>
          </w:tcPr>
          <w:p w14:paraId="755DB992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b/>
                <w:sz w:val="28"/>
                <w:szCs w:val="28"/>
                <w:cs/>
              </w:rPr>
            </w:pPr>
          </w:p>
        </w:tc>
        <w:tc>
          <w:tcPr>
            <w:tcW w:w="705" w:type="dxa"/>
            <w:gridSpan w:val="2"/>
          </w:tcPr>
          <w:p w14:paraId="27A50695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0FA5561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1EAA1626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E207436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17411A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F065D7" w14:paraId="6A3FB2B3" w14:textId="77777777" w:rsidTr="006D4DFB">
        <w:tc>
          <w:tcPr>
            <w:tcW w:w="3541" w:type="dxa"/>
          </w:tcPr>
          <w:p w14:paraId="575027FC" w14:textId="26F16BCB" w:rsidR="00C02B46" w:rsidRPr="00F065D7" w:rsidRDefault="00C02B46" w:rsidP="00A62CD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รวมส่วนของ</w:t>
            </w:r>
            <w:r w:rsidR="00A62CD3" w:rsidRPr="00F065D7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705" w:type="dxa"/>
            <w:gridSpan w:val="2"/>
          </w:tcPr>
          <w:p w14:paraId="391AC1F1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528F1AC2" w14:textId="4C325BC4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</w:p>
        </w:tc>
        <w:tc>
          <w:tcPr>
            <w:tcW w:w="1366" w:type="dxa"/>
            <w:gridSpan w:val="2"/>
          </w:tcPr>
          <w:p w14:paraId="57026702" w14:textId="25039D81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1248" w:type="dxa"/>
          </w:tcPr>
          <w:p w14:paraId="12368C19" w14:textId="644F30D4" w:rsidR="00C02B46" w:rsidRPr="00F065D7" w:rsidRDefault="00881F34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A962CA" w14:textId="227A1531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</w:p>
        </w:tc>
      </w:tr>
    </w:tbl>
    <w:p w14:paraId="604E8472" w14:textId="77777777" w:rsidR="00C02B46" w:rsidRPr="00F065D7" w:rsidRDefault="00C02B46" w:rsidP="004D2BE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FE85217" w14:textId="19D02EBC" w:rsidR="00C02B46" w:rsidRPr="00F065D7" w:rsidRDefault="00AB2150" w:rsidP="00AB2150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</w:rPr>
        <w:br w:type="page"/>
      </w:r>
    </w:p>
    <w:p w14:paraId="35FD62F7" w14:textId="77777777" w:rsidR="005648BB" w:rsidRPr="00F065D7" w:rsidRDefault="005648BB" w:rsidP="00E07809">
      <w:pPr>
        <w:pStyle w:val="ListParagraph"/>
        <w:numPr>
          <w:ilvl w:val="0"/>
          <w:numId w:val="19"/>
        </w:numPr>
        <w:tabs>
          <w:tab w:val="clear" w:pos="54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right="0"/>
        <w:contextualSpacing/>
        <w:rPr>
          <w:color w:val="000000"/>
          <w:cs/>
        </w:rPr>
      </w:pPr>
      <w:r w:rsidRPr="00F065D7">
        <w:rPr>
          <w:rFonts w:hint="cs"/>
          <w:color w:val="00000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54CA6489" w14:textId="77777777" w:rsidR="005648BB" w:rsidRPr="00F065D7" w:rsidRDefault="005648BB" w:rsidP="005648BB">
      <w:pPr>
        <w:pStyle w:val="BodyText2"/>
        <w:tabs>
          <w:tab w:val="left" w:pos="540"/>
        </w:tabs>
        <w:ind w:left="540"/>
        <w:rPr>
          <w:cs/>
          <w:lang w:val="en-US"/>
        </w:rPr>
      </w:pPr>
    </w:p>
    <w:p w14:paraId="737FCE8F" w14:textId="2FCA1BCA" w:rsidR="005648BB" w:rsidRPr="00F065D7" w:rsidRDefault="005648BB" w:rsidP="00AE681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lang w:val="en-US"/>
        </w:rPr>
      </w:pPr>
      <w:r w:rsidRPr="00F065D7">
        <w:rPr>
          <w:rFonts w:hint="cs"/>
          <w:b w:val="0"/>
          <w:bCs w:val="0"/>
          <w:i w:val="0"/>
          <w:iCs w:val="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225BC8" w:rsidRPr="00F065D7">
        <w:rPr>
          <w:rFonts w:hint="cs"/>
          <w:b w:val="0"/>
          <w:bCs w:val="0"/>
          <w:i w:val="0"/>
          <w:iCs w:val="0"/>
          <w:cs/>
        </w:rPr>
        <w:t>หรือ</w:t>
      </w:r>
      <w:r w:rsidRPr="00F065D7">
        <w:rPr>
          <w:rFonts w:hint="cs"/>
          <w:b w:val="0"/>
          <w:bCs w:val="0"/>
          <w:i w:val="0"/>
          <w:iCs w:val="0"/>
          <w:cs/>
        </w:rPr>
        <w:t>องค์ประกอบอื่นของส่วนของผู้ถือหุ้น</w:t>
      </w:r>
      <w:r w:rsidR="007D72D7" w:rsidRPr="00F065D7">
        <w:rPr>
          <w:rFonts w:hint="cs"/>
          <w:b w:val="0"/>
          <w:bCs w:val="0"/>
          <w:i w:val="0"/>
          <w:iCs w:val="0"/>
          <w:cs/>
        </w:rPr>
        <w:t xml:space="preserve"> ณ วันที่</w:t>
      </w:r>
      <w:r w:rsidR="00A55ABB" w:rsidRPr="00F065D7">
        <w:rPr>
          <w:rFonts w:hint="cs"/>
          <w:b w:val="0"/>
          <w:bCs w:val="0"/>
          <w:i w:val="0"/>
          <w:iCs w:val="0"/>
          <w:cs/>
        </w:rPr>
        <w:t xml:space="preserve"> </w:t>
      </w:r>
      <w:r w:rsidR="00C819B9" w:rsidRPr="00C819B9">
        <w:rPr>
          <w:b w:val="0"/>
          <w:bCs w:val="0"/>
          <w:i w:val="0"/>
          <w:iCs w:val="0"/>
          <w:lang w:val="en-US"/>
        </w:rPr>
        <w:t>1</w:t>
      </w:r>
      <w:r w:rsidR="00A55ABB" w:rsidRPr="00F065D7">
        <w:rPr>
          <w:b w:val="0"/>
          <w:bCs w:val="0"/>
          <w:i w:val="0"/>
          <w:iCs w:val="0"/>
          <w:lang w:val="en-US"/>
        </w:rPr>
        <w:t xml:space="preserve"> </w:t>
      </w:r>
      <w:r w:rsidR="00A55ABB" w:rsidRPr="00F065D7">
        <w:rPr>
          <w:rFonts w:hint="cs"/>
          <w:b w:val="0"/>
          <w:bCs w:val="0"/>
          <w:i w:val="0"/>
          <w:iCs w:val="0"/>
          <w:cs/>
        </w:rPr>
        <w:t xml:space="preserve">มกราคม </w:t>
      </w:r>
      <w:r w:rsidR="00C819B9" w:rsidRPr="00C819B9">
        <w:rPr>
          <w:b w:val="0"/>
          <w:bCs w:val="0"/>
          <w:i w:val="0"/>
          <w:iCs w:val="0"/>
          <w:lang w:val="en-US"/>
        </w:rPr>
        <w:t>2563</w:t>
      </w:r>
      <w:r w:rsidR="00A55ABB" w:rsidRPr="00F065D7">
        <w:rPr>
          <w:b w:val="0"/>
          <w:bCs w:val="0"/>
          <w:i w:val="0"/>
          <w:iCs w:val="0"/>
          <w:lang w:val="en-US"/>
        </w:rPr>
        <w:t xml:space="preserve"> </w:t>
      </w:r>
      <w:r w:rsidRPr="00F065D7">
        <w:rPr>
          <w:rFonts w:hint="cs"/>
          <w:b w:val="0"/>
          <w:bCs w:val="0"/>
          <w:i w:val="0"/>
          <w:iCs w:val="0"/>
          <w:cs/>
        </w:rPr>
        <w:t>ดังนั้น</w:t>
      </w:r>
      <w:r w:rsidRPr="00F065D7">
        <w:rPr>
          <w:rFonts w:hint="cs"/>
          <w:b w:val="0"/>
          <w:bCs w:val="0"/>
          <w:i w:val="0"/>
          <w:iCs w:val="0"/>
          <w:cs/>
        </w:rPr>
        <w:br/>
        <w:t>กลุ่มบริษัทจึงไม่ปรับปรุงข้อมูลที่นำเสนอในปี</w:t>
      </w:r>
      <w:r w:rsidR="00A55ABB" w:rsidRPr="00F065D7">
        <w:rPr>
          <w:rFonts w:hint="cs"/>
          <w:b w:val="0"/>
          <w:bCs w:val="0"/>
          <w:i w:val="0"/>
          <w:iCs w:val="0"/>
          <w:cs/>
        </w:rPr>
        <w:t xml:space="preserve"> </w:t>
      </w:r>
      <w:r w:rsidR="00C819B9" w:rsidRPr="00C819B9">
        <w:rPr>
          <w:b w:val="0"/>
          <w:bCs w:val="0"/>
          <w:i w:val="0"/>
          <w:iCs w:val="0"/>
          <w:lang w:val="en-US"/>
        </w:rPr>
        <w:t>2562</w:t>
      </w:r>
    </w:p>
    <w:p w14:paraId="09242848" w14:textId="77777777" w:rsidR="005648BB" w:rsidRPr="00F065D7" w:rsidRDefault="005648BB" w:rsidP="00AE6818">
      <w:pPr>
        <w:pStyle w:val="BodyText2"/>
        <w:tabs>
          <w:tab w:val="left" w:pos="540"/>
        </w:tabs>
        <w:ind w:left="540"/>
      </w:pPr>
    </w:p>
    <w:p w14:paraId="4B2A0E06" w14:textId="77777777" w:rsidR="005648BB" w:rsidRPr="00F065D7" w:rsidRDefault="005648BB" w:rsidP="00AE681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  <w:r w:rsidRPr="00F065D7">
        <w:rPr>
          <w:rFonts w:hint="cs"/>
          <w:b w:val="0"/>
          <w:bCs w:val="0"/>
          <w:i w:val="0"/>
          <w:iCs w:val="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32DA1B16" w14:textId="77777777" w:rsidR="005648BB" w:rsidRPr="00F065D7" w:rsidRDefault="005648BB" w:rsidP="00AE681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</w:p>
    <w:p w14:paraId="6313E0EA" w14:textId="77777777" w:rsidR="005648BB" w:rsidRPr="00F065D7" w:rsidRDefault="005648BB" w:rsidP="00E07809">
      <w:pPr>
        <w:pStyle w:val="ListParagraph"/>
        <w:numPr>
          <w:ilvl w:val="0"/>
          <w:numId w:val="20"/>
        </w:numPr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s/>
        </w:rPr>
      </w:pPr>
      <w:r w:rsidRPr="00F065D7">
        <w:rPr>
          <w:rFonts w:hint="cs"/>
          <w:b w:val="0"/>
          <w:bCs w:val="0"/>
          <w:i w:val="0"/>
          <w:iCs w:val="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CA86DEB" w14:textId="77777777" w:rsidR="005648BB" w:rsidRPr="00F065D7" w:rsidRDefault="005648BB" w:rsidP="00AE6818">
      <w:pPr>
        <w:pStyle w:val="BodyText2"/>
        <w:tabs>
          <w:tab w:val="left" w:pos="540"/>
        </w:tabs>
        <w:ind w:left="540"/>
        <w:rPr>
          <w:cs/>
        </w:rPr>
      </w:pPr>
    </w:p>
    <w:p w14:paraId="348D7BFB" w14:textId="34BA58A1" w:rsidR="005648BB" w:rsidRPr="00F065D7" w:rsidRDefault="005648BB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lang w:val="en-US"/>
        </w:rPr>
      </w:pPr>
      <w:r w:rsidRPr="00F065D7">
        <w:rPr>
          <w:rFonts w:hint="cs"/>
          <w:b w:val="0"/>
          <w:bCs w:val="0"/>
          <w:i w:val="0"/>
          <w:iCs w:val="0"/>
          <w:cs/>
        </w:rPr>
        <w:t xml:space="preserve">มาตรฐานการรายงานทางการเงิน ฉบับที่ </w:t>
      </w:r>
      <w:r w:rsidR="00C819B9" w:rsidRPr="00C819B9">
        <w:rPr>
          <w:b w:val="0"/>
          <w:bCs w:val="0"/>
          <w:i w:val="0"/>
          <w:iCs w:val="0"/>
          <w:lang w:val="en-US"/>
        </w:rPr>
        <w:t>9</w:t>
      </w:r>
      <w:r w:rsidR="00F41190" w:rsidRPr="00F065D7">
        <w:rPr>
          <w:rFonts w:hint="cs"/>
          <w:b w:val="0"/>
          <w:bCs w:val="0"/>
          <w:i w:val="0"/>
          <w:iCs w:val="0"/>
          <w:cs/>
        </w:rPr>
        <w:t xml:space="preserve"> (TFRS </w:t>
      </w:r>
      <w:r w:rsidR="00C819B9" w:rsidRPr="00C819B9">
        <w:rPr>
          <w:rFonts w:hint="cs"/>
          <w:b w:val="0"/>
          <w:bCs w:val="0"/>
          <w:i w:val="0"/>
          <w:iCs w:val="0"/>
          <w:lang w:val="en-US"/>
        </w:rPr>
        <w:t>9</w:t>
      </w:r>
      <w:r w:rsidRPr="00F065D7">
        <w:rPr>
          <w:rFonts w:hint="cs"/>
          <w:b w:val="0"/>
          <w:bCs w:val="0"/>
          <w:i w:val="0"/>
          <w:iCs w:val="0"/>
          <w:cs/>
        </w:rPr>
        <w:t>) จั</w:t>
      </w:r>
      <w:r w:rsidR="00F41190" w:rsidRPr="00F065D7">
        <w:rPr>
          <w:rFonts w:hint="cs"/>
          <w:b w:val="0"/>
          <w:bCs w:val="0"/>
          <w:i w:val="0"/>
          <w:iCs w:val="0"/>
          <w:cs/>
        </w:rPr>
        <w:t xml:space="preserve">ดประเภทสินทรัพย์ทางการเงินเป็น </w:t>
      </w:r>
      <w:r w:rsidR="00C819B9" w:rsidRPr="00C819B9">
        <w:rPr>
          <w:b w:val="0"/>
          <w:bCs w:val="0"/>
          <w:i w:val="0"/>
          <w:iCs w:val="0"/>
          <w:lang w:val="en-US"/>
        </w:rPr>
        <w:t>3</w:t>
      </w:r>
      <w:r w:rsidRPr="00F065D7">
        <w:rPr>
          <w:rFonts w:hint="cs"/>
          <w:b w:val="0"/>
          <w:bCs w:val="0"/>
          <w:i w:val="0"/>
          <w:iCs w:val="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 (FVOCI) และมูลค่ายุติธรรมผ่านกำไรหรือขาดทุน (FVTPL) โดยการจัดประเภทตาม TFRS </w:t>
      </w:r>
      <w:r w:rsidR="00C819B9" w:rsidRPr="00C819B9">
        <w:rPr>
          <w:rFonts w:hint="cs"/>
          <w:b w:val="0"/>
          <w:bCs w:val="0"/>
          <w:i w:val="0"/>
          <w:iCs w:val="0"/>
          <w:lang w:val="en-US"/>
        </w:rPr>
        <w:t>9</w:t>
      </w:r>
      <w:r w:rsidRPr="00F065D7">
        <w:rPr>
          <w:rFonts w:hint="cs"/>
          <w:b w:val="0"/>
          <w:bCs w:val="0"/>
          <w:i w:val="0"/>
          <w:iCs w:val="0"/>
          <w:cs/>
        </w:rPr>
        <w:t xml:space="preserve"> จะเป็นไปตามลักษณะของกระแสเงินสดของ</w:t>
      </w:r>
      <w:r w:rsidRPr="00F065D7">
        <w:rPr>
          <w:rFonts w:hint="cs"/>
          <w:b w:val="0"/>
          <w:bCs w:val="0"/>
          <w:i w:val="0"/>
          <w:iCs w:val="0"/>
          <w:spacing w:val="-2"/>
          <w:cs/>
        </w:rPr>
        <w:t>สินทรัพย์ทางการเงินและโมเดลธุรกิจของกิจการในการบริหารจัดการสินทรัพย์ท</w:t>
      </w:r>
      <w:r w:rsidR="00F41190" w:rsidRPr="00F065D7">
        <w:rPr>
          <w:rFonts w:hint="cs"/>
          <w:b w:val="0"/>
          <w:bCs w:val="0"/>
          <w:i w:val="0"/>
          <w:iCs w:val="0"/>
          <w:spacing w:val="-2"/>
          <w:cs/>
        </w:rPr>
        <w:t xml:space="preserve">างการเงินนั้น ทั้งนี้ TFRS </w:t>
      </w:r>
      <w:r w:rsidR="00C819B9" w:rsidRPr="00C819B9">
        <w:rPr>
          <w:b w:val="0"/>
          <w:bCs w:val="0"/>
          <w:i w:val="0"/>
          <w:iCs w:val="0"/>
          <w:spacing w:val="-2"/>
          <w:lang w:val="en-US"/>
        </w:rPr>
        <w:t>9</w:t>
      </w:r>
      <w:r w:rsidRPr="00F065D7">
        <w:rPr>
          <w:rFonts w:hint="cs"/>
          <w:b w:val="0"/>
          <w:bCs w:val="0"/>
          <w:i w:val="0"/>
          <w:iCs w:val="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="009D5BE7" w:rsidRPr="00F065D7">
        <w:rPr>
          <w:b w:val="0"/>
          <w:bCs w:val="0"/>
          <w:i w:val="0"/>
          <w:iCs w:val="0"/>
          <w:cs/>
        </w:rPr>
        <w:br/>
      </w:r>
      <w:r w:rsidRPr="00F065D7">
        <w:rPr>
          <w:rFonts w:hint="cs"/>
          <w:b w:val="0"/>
          <w:bCs w:val="0"/>
          <w:i w:val="0"/>
          <w:iCs w:val="0"/>
          <w:cs/>
        </w:rPr>
        <w:t>เงินลงทุนทั่วไปตามที่กำหนดโดยมาตรฐานการบัญชี ฉบับที่</w:t>
      </w:r>
      <w:r w:rsidR="00A55ABB" w:rsidRPr="00F065D7">
        <w:rPr>
          <w:rFonts w:hint="cs"/>
          <w:b w:val="0"/>
          <w:bCs w:val="0"/>
          <w:i w:val="0"/>
          <w:iCs w:val="0"/>
          <w:cs/>
        </w:rPr>
        <w:t xml:space="preserve"> </w:t>
      </w:r>
      <w:r w:rsidR="00C819B9" w:rsidRPr="00C819B9">
        <w:rPr>
          <w:b w:val="0"/>
          <w:bCs w:val="0"/>
          <w:i w:val="0"/>
          <w:iCs w:val="0"/>
          <w:lang w:val="en-US"/>
        </w:rPr>
        <w:t>105</w:t>
      </w:r>
    </w:p>
    <w:p w14:paraId="3017349B" w14:textId="77777777" w:rsidR="00A62CD3" w:rsidRPr="00F065D7" w:rsidRDefault="00A62CD3" w:rsidP="00AE6818">
      <w:pPr>
        <w:spacing w:line="240" w:lineRule="auto"/>
        <w:rPr>
          <w:b/>
          <w:bCs/>
          <w:i/>
          <w:iCs/>
        </w:rPr>
      </w:pPr>
    </w:p>
    <w:p w14:paraId="0549E964" w14:textId="77777777" w:rsidR="00A62CD3" w:rsidRPr="00F065D7" w:rsidRDefault="00A62CD3" w:rsidP="00AE6818">
      <w:pPr>
        <w:spacing w:line="240" w:lineRule="auto"/>
        <w:rPr>
          <w:b/>
          <w:bCs/>
          <w:i/>
          <w:iCs/>
        </w:rPr>
      </w:pPr>
    </w:p>
    <w:p w14:paraId="6D3C287C" w14:textId="77777777" w:rsidR="00A62CD3" w:rsidRPr="00F065D7" w:rsidRDefault="00A62CD3" w:rsidP="00AE6818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F065D7">
        <w:rPr>
          <w:b/>
          <w:bCs/>
          <w:i/>
          <w:iCs/>
          <w:cs/>
        </w:rPr>
        <w:br w:type="page"/>
      </w:r>
    </w:p>
    <w:p w14:paraId="1218629D" w14:textId="16FC65E8" w:rsidR="008A6CC0" w:rsidRPr="00F065D7" w:rsidRDefault="00A62CD3" w:rsidP="00AE681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lang w:val="en-US"/>
        </w:rPr>
      </w:pPr>
      <w:r w:rsidRPr="00F065D7">
        <w:rPr>
          <w:b w:val="0"/>
          <w:bCs w:val="0"/>
          <w:i w:val="0"/>
          <w:iCs w:val="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TFRS </w:t>
      </w:r>
      <w:r w:rsidR="00C819B9" w:rsidRPr="00C819B9">
        <w:rPr>
          <w:b w:val="0"/>
          <w:bCs w:val="0"/>
          <w:i w:val="0"/>
          <w:iCs w:val="0"/>
          <w:lang w:val="en-US"/>
        </w:rPr>
        <w:t>9</w:t>
      </w:r>
      <w:r w:rsidRPr="00F065D7">
        <w:rPr>
          <w:b w:val="0"/>
          <w:bCs w:val="0"/>
          <w:i w:val="0"/>
          <w:iCs w:val="0"/>
          <w:cs/>
        </w:rPr>
        <w:t xml:space="preserve"> 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</w:t>
      </w:r>
      <w:r w:rsidRPr="00F065D7">
        <w:rPr>
          <w:rFonts w:hint="cs"/>
          <w:b w:val="0"/>
          <w:bCs w:val="0"/>
          <w:i w:val="0"/>
          <w:iCs w:val="0"/>
          <w:cs/>
        </w:rPr>
        <w:t xml:space="preserve">                         </w:t>
      </w:r>
      <w:r w:rsidR="00C819B9" w:rsidRPr="00C819B9">
        <w:rPr>
          <w:b w:val="0"/>
          <w:bCs w:val="0"/>
          <w:i w:val="0"/>
          <w:iCs w:val="0"/>
          <w:lang w:val="en-US"/>
        </w:rPr>
        <w:t>1</w:t>
      </w:r>
      <w:r w:rsidRPr="00F065D7">
        <w:rPr>
          <w:b w:val="0"/>
          <w:bCs w:val="0"/>
          <w:i w:val="0"/>
          <w:iCs w:val="0"/>
          <w:cs/>
        </w:rPr>
        <w:t xml:space="preserve"> มกราคม </w:t>
      </w:r>
      <w:r w:rsidR="00C819B9" w:rsidRPr="00C819B9">
        <w:rPr>
          <w:b w:val="0"/>
          <w:bCs w:val="0"/>
          <w:i w:val="0"/>
          <w:iCs w:val="0"/>
          <w:lang w:val="en-US"/>
        </w:rPr>
        <w:t>2563</w:t>
      </w:r>
    </w:p>
    <w:p w14:paraId="0392649B" w14:textId="77777777" w:rsidR="00A62CD3" w:rsidRPr="00F065D7" w:rsidRDefault="00A62CD3" w:rsidP="00AE681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  <w:lang w:val="en-US"/>
        </w:rPr>
      </w:pPr>
    </w:p>
    <w:tbl>
      <w:tblPr>
        <w:tblStyle w:val="TableGrid"/>
        <w:tblW w:w="9412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3"/>
        <w:gridCol w:w="1531"/>
        <w:gridCol w:w="260"/>
        <w:gridCol w:w="1531"/>
        <w:gridCol w:w="236"/>
        <w:gridCol w:w="1531"/>
      </w:tblGrid>
      <w:tr w:rsidR="00E26B11" w:rsidRPr="00F065D7" w14:paraId="4CAE6645" w14:textId="77777777" w:rsidTr="00875547">
        <w:trPr>
          <w:tblHeader/>
        </w:trPr>
        <w:tc>
          <w:tcPr>
            <w:tcW w:w="9412" w:type="dxa"/>
            <w:gridSpan w:val="6"/>
            <w:tcBorders>
              <w:left w:val="nil"/>
              <w:bottom w:val="nil"/>
            </w:tcBorders>
            <w:vAlign w:val="bottom"/>
          </w:tcPr>
          <w:p w14:paraId="620749FD" w14:textId="0E0C27C4" w:rsidR="00E26B11" w:rsidRPr="00F065D7" w:rsidRDefault="00E26B11" w:rsidP="00AE6818">
            <w:pPr>
              <w:pStyle w:val="NoSpacing"/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26B11" w:rsidRPr="00F065D7" w14:paraId="7EB103A3" w14:textId="77777777" w:rsidTr="000105BE">
        <w:trPr>
          <w:tblHeader/>
        </w:trPr>
        <w:tc>
          <w:tcPr>
            <w:tcW w:w="58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861102" w14:textId="77777777" w:rsidR="00704A23" w:rsidRPr="00F065D7" w:rsidRDefault="00E26B11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Theme="majorBidi" w:hAnsiTheme="majorBidi"/>
                <w:sz w:val="28"/>
              </w:rPr>
            </w:pPr>
            <w:r w:rsidRPr="00F065D7">
              <w:rPr>
                <w:rFonts w:asciiTheme="majorBidi" w:hAnsiTheme="majorBidi"/>
                <w:sz w:val="28"/>
                <w:cs/>
              </w:rPr>
              <w:t xml:space="preserve">การจัดประเภทตามมาตรฐานเดิม </w:t>
            </w:r>
          </w:p>
          <w:p w14:paraId="1A2CC546" w14:textId="01018FFD" w:rsidR="00E26B11" w:rsidRPr="00F065D7" w:rsidRDefault="00E26B11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Theme="majorBidi" w:hAnsiTheme="majorBidi"/>
                <w:sz w:val="28"/>
                <w:cs/>
              </w:rPr>
              <w:t xml:space="preserve">ณ วันที่ 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F065D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065D7">
              <w:rPr>
                <w:rFonts w:asciiTheme="majorBidi" w:hAnsiTheme="majorBidi"/>
                <w:sz w:val="28"/>
                <w:cs/>
              </w:rPr>
              <w:t xml:space="preserve">ธันวาคม 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2562</w:t>
            </w:r>
          </w:p>
        </w:tc>
        <w:tc>
          <w:tcPr>
            <w:tcW w:w="260" w:type="dxa"/>
          </w:tcPr>
          <w:p w14:paraId="4298E054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8" w:type="dxa"/>
            <w:gridSpan w:val="3"/>
            <w:tcBorders>
              <w:bottom w:val="single" w:sz="4" w:space="0" w:color="auto"/>
            </w:tcBorders>
            <w:vAlign w:val="bottom"/>
          </w:tcPr>
          <w:p w14:paraId="7DE2BE71" w14:textId="43923A60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 xml:space="preserve">การจัดประเภทตาม </w:t>
            </w:r>
            <w:r w:rsidRPr="00F065D7">
              <w:rPr>
                <w:rFonts w:ascii="Angsana New" w:hAnsi="Angsana New" w:hint="cs"/>
                <w:color w:val="000000"/>
                <w:sz w:val="28"/>
              </w:rPr>
              <w:t xml:space="preserve">TFRS </w:t>
            </w:r>
            <w:r w:rsidR="00C819B9" w:rsidRPr="00C819B9">
              <w:rPr>
                <w:rFonts w:ascii="Angsana New" w:hAnsi="Angsana New" w:hint="cs"/>
                <w:color w:val="000000"/>
                <w:sz w:val="28"/>
                <w:lang w:val="en-US"/>
              </w:rPr>
              <w:t>9</w:t>
            </w:r>
            <w:r w:rsidRPr="00F065D7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="000105BE" w:rsidRPr="00F065D7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="00C819B9" w:rsidRPr="00C819B9">
              <w:rPr>
                <w:rFonts w:ascii="Angsana New" w:hAnsi="Angsana New" w:hint="cs"/>
                <w:color w:val="000000"/>
                <w:sz w:val="28"/>
                <w:lang w:val="en-US"/>
              </w:rPr>
              <w:t>1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</w:t>
            </w:r>
            <w:r w:rsidRPr="00F065D7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="00C819B9" w:rsidRPr="00C819B9">
              <w:rPr>
                <w:rFonts w:ascii="Angsana New" w:hAnsi="Angsana New" w:hint="cs"/>
                <w:color w:val="000000"/>
                <w:sz w:val="28"/>
                <w:lang w:val="en-US"/>
              </w:rPr>
              <w:t>2563</w:t>
            </w:r>
          </w:p>
        </w:tc>
      </w:tr>
      <w:tr w:rsidR="000105BE" w:rsidRPr="00F065D7" w14:paraId="398F92A4" w14:textId="77777777" w:rsidTr="000105BE">
        <w:trPr>
          <w:tblHeader/>
        </w:trPr>
        <w:tc>
          <w:tcPr>
            <w:tcW w:w="4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F2E13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  <w:p w14:paraId="0D378837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6715C75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65F4AA00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  <w:hideMark/>
          </w:tcPr>
          <w:p w14:paraId="57B36DD2" w14:textId="23ECDC06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มูลค่ายุติธรรมผ่าน</w:t>
            </w:r>
          </w:p>
          <w:p w14:paraId="1988F313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E1D4F4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  <w:hideMark/>
          </w:tcPr>
          <w:p w14:paraId="5AEFB8C0" w14:textId="4C7C8D75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ราคาทุน                ตัดจำหน่าย </w:t>
            </w: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  <w:r w:rsidRPr="00F065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สุทธิ</w:t>
            </w:r>
          </w:p>
        </w:tc>
      </w:tr>
      <w:tr w:rsidR="000105BE" w:rsidRPr="00F065D7" w14:paraId="0D292F4E" w14:textId="77777777" w:rsidTr="00875547">
        <w:trPr>
          <w:tblHeader/>
        </w:trPr>
        <w:tc>
          <w:tcPr>
            <w:tcW w:w="4323" w:type="dxa"/>
            <w:tcBorders>
              <w:left w:val="nil"/>
              <w:bottom w:val="nil"/>
              <w:right w:val="nil"/>
            </w:tcBorders>
            <w:vAlign w:val="bottom"/>
          </w:tcPr>
          <w:p w14:paraId="4EC2E984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5089" w:type="dxa"/>
            <w:gridSpan w:val="5"/>
            <w:tcBorders>
              <w:left w:val="nil"/>
              <w:bottom w:val="nil"/>
            </w:tcBorders>
            <w:vAlign w:val="bottom"/>
          </w:tcPr>
          <w:p w14:paraId="11A54A89" w14:textId="31536505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E26B11" w:rsidRPr="00F065D7" w14:paraId="4C1F1296" w14:textId="77777777" w:rsidTr="00B905A6">
        <w:tc>
          <w:tcPr>
            <w:tcW w:w="4323" w:type="dxa"/>
            <w:hideMark/>
          </w:tcPr>
          <w:p w14:paraId="16C2662F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1" w:type="dxa"/>
            <w:vAlign w:val="bottom"/>
            <w:hideMark/>
          </w:tcPr>
          <w:p w14:paraId="3AD6E906" w14:textId="46772116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819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462</w:t>
            </w:r>
          </w:p>
        </w:tc>
        <w:tc>
          <w:tcPr>
            <w:tcW w:w="260" w:type="dxa"/>
          </w:tcPr>
          <w:p w14:paraId="61B65DC0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450DCCDC" w14:textId="77777777" w:rsidR="00E26B11" w:rsidRPr="00F065D7" w:rsidRDefault="00E26B11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3D78E67E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622F500E" w14:textId="39E168E6" w:rsidR="00E26B11" w:rsidRPr="00F065D7" w:rsidRDefault="00C819B9" w:rsidP="00AE6818">
            <w:pPr>
              <w:pStyle w:val="NoSpacing"/>
              <w:tabs>
                <w:tab w:val="decimal" w:pos="115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C819B9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</w:t>
            </w:r>
            <w:r w:rsidR="00E26B11" w:rsidRPr="00F065D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819</w:t>
            </w:r>
            <w:r w:rsidR="00E26B11" w:rsidRPr="00F065D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462</w:t>
            </w:r>
          </w:p>
        </w:tc>
      </w:tr>
      <w:tr w:rsidR="00E26B11" w:rsidRPr="00F065D7" w14:paraId="22BA8522" w14:textId="77777777" w:rsidTr="00B905A6">
        <w:tc>
          <w:tcPr>
            <w:tcW w:w="4323" w:type="dxa"/>
          </w:tcPr>
          <w:p w14:paraId="5481197B" w14:textId="368CFF39" w:rsidR="00E26B11" w:rsidRPr="00F065D7" w:rsidRDefault="00E514AD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1" w:type="dxa"/>
            <w:vAlign w:val="bottom"/>
          </w:tcPr>
          <w:p w14:paraId="77BB78F1" w14:textId="77777777" w:rsidR="00E26B11" w:rsidRPr="00F065D7" w:rsidRDefault="00E26B11" w:rsidP="00AE6818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0" w:type="dxa"/>
          </w:tcPr>
          <w:p w14:paraId="6E1BC004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72B11310" w14:textId="77777777" w:rsidR="00E26B11" w:rsidRPr="00F065D7" w:rsidRDefault="00E26B11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0E3544A0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C9672B0" w14:textId="77777777" w:rsidR="00E26B11" w:rsidRPr="00F065D7" w:rsidRDefault="00E26B11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26B11" w:rsidRPr="00F065D7" w14:paraId="35ECC4C4" w14:textId="77777777" w:rsidTr="00B905A6">
        <w:tc>
          <w:tcPr>
            <w:tcW w:w="4323" w:type="dxa"/>
          </w:tcPr>
          <w:p w14:paraId="2F05AE3F" w14:textId="5599F11A" w:rsidR="00E26B11" w:rsidRPr="00F065D7" w:rsidRDefault="00E26B11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ab/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ตราสารหนี้</w:t>
            </w:r>
            <w:r w:rsidRPr="00F065D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(ในกองทุนส่วนบุคคล)</w:t>
            </w:r>
          </w:p>
        </w:tc>
        <w:tc>
          <w:tcPr>
            <w:tcW w:w="1531" w:type="dxa"/>
            <w:vAlign w:val="bottom"/>
          </w:tcPr>
          <w:p w14:paraId="07FA6EBF" w14:textId="5D2F8F2E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299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386</w:t>
            </w:r>
          </w:p>
        </w:tc>
        <w:tc>
          <w:tcPr>
            <w:tcW w:w="260" w:type="dxa"/>
          </w:tcPr>
          <w:p w14:paraId="2D775048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31117536" w14:textId="2DB26C72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</w:t>
            </w:r>
            <w:r w:rsidR="00E26B11" w:rsidRPr="00F065D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299</w:t>
            </w:r>
            <w:r w:rsidR="00E26B11" w:rsidRPr="00F065D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386</w:t>
            </w:r>
          </w:p>
        </w:tc>
        <w:tc>
          <w:tcPr>
            <w:tcW w:w="236" w:type="dxa"/>
          </w:tcPr>
          <w:p w14:paraId="05CA6F03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2118A20" w14:textId="0F11D9E4" w:rsidR="00E26B11" w:rsidRPr="00F065D7" w:rsidRDefault="00E26B11" w:rsidP="00545560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26B11" w:rsidRPr="00F065D7" w14:paraId="24ACA9EA" w14:textId="77777777" w:rsidTr="00B905A6">
        <w:tc>
          <w:tcPr>
            <w:tcW w:w="4323" w:type="dxa"/>
            <w:hideMark/>
          </w:tcPr>
          <w:p w14:paraId="5F18D4BD" w14:textId="7ECCBC67" w:rsidR="00E26B11" w:rsidRPr="00F065D7" w:rsidRDefault="00E26B11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531" w:type="dxa"/>
            <w:vAlign w:val="bottom"/>
            <w:hideMark/>
          </w:tcPr>
          <w:p w14:paraId="56A6451A" w14:textId="4F448A94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180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134</w:t>
            </w:r>
          </w:p>
        </w:tc>
        <w:tc>
          <w:tcPr>
            <w:tcW w:w="260" w:type="dxa"/>
          </w:tcPr>
          <w:p w14:paraId="43B5EC9B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13402F39" w14:textId="77777777" w:rsidR="00E26B11" w:rsidRPr="00F065D7" w:rsidRDefault="00E26B11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206069C3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2DC61F54" w14:textId="787CDB40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</w:t>
            </w:r>
            <w:r w:rsidR="00E26B11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180</w:t>
            </w:r>
            <w:r w:rsidR="00E26B11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134</w:t>
            </w:r>
          </w:p>
        </w:tc>
      </w:tr>
      <w:tr w:rsidR="00E26B11" w:rsidRPr="00F065D7" w14:paraId="5F16890D" w14:textId="77777777" w:rsidTr="00B905A6">
        <w:tc>
          <w:tcPr>
            <w:tcW w:w="4323" w:type="dxa"/>
          </w:tcPr>
          <w:p w14:paraId="049442B7" w14:textId="0F2FA532" w:rsidR="00E26B11" w:rsidRPr="00F065D7" w:rsidRDefault="00E26B11" w:rsidP="00AE6818">
            <w:pPr>
              <w:pStyle w:val="NoSpacing"/>
              <w:ind w:left="246" w:right="-115" w:hanging="246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  <w:r w:rsidRPr="00F065D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(ไม่รวมค่าใช้จ่ายล่วงหน้าและลูกหนี้กรมสรรพากร)</w:t>
            </w:r>
          </w:p>
        </w:tc>
        <w:tc>
          <w:tcPr>
            <w:tcW w:w="1531" w:type="dxa"/>
            <w:vAlign w:val="bottom"/>
          </w:tcPr>
          <w:p w14:paraId="46D02964" w14:textId="791DC5C4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lang w:val="en-US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214</w:t>
            </w:r>
            <w:r w:rsidR="009B3D1E" w:rsidRPr="00F065D7">
              <w:rPr>
                <w:rFonts w:ascii="Angsana New" w:hAnsi="Angsana New"/>
                <w:color w:val="000000"/>
                <w:sz w:val="28"/>
                <w:lang w:val="en-US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386</w:t>
            </w:r>
          </w:p>
        </w:tc>
        <w:tc>
          <w:tcPr>
            <w:tcW w:w="260" w:type="dxa"/>
          </w:tcPr>
          <w:p w14:paraId="3AD0C309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AC514C5" w14:textId="4589FF37" w:rsidR="00E26B11" w:rsidRPr="00F065D7" w:rsidRDefault="00E26B11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05BAB012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6016898" w14:textId="4DED9FAC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214</w:t>
            </w:r>
            <w:r w:rsidR="009B3D1E" w:rsidRPr="00F065D7">
              <w:rPr>
                <w:rFonts w:ascii="Angsana New" w:hAnsi="Angsana New"/>
                <w:color w:val="000000"/>
                <w:sz w:val="28"/>
                <w:lang w:val="en-US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386</w:t>
            </w:r>
          </w:p>
        </w:tc>
      </w:tr>
      <w:tr w:rsidR="00E26B11" w:rsidRPr="00F065D7" w14:paraId="264711BC" w14:textId="77777777" w:rsidTr="00B905A6">
        <w:tc>
          <w:tcPr>
            <w:tcW w:w="4323" w:type="dxa"/>
            <w:hideMark/>
          </w:tcPr>
          <w:p w14:paraId="3F793279" w14:textId="524ABEE4" w:rsidR="00E26B11" w:rsidRPr="00F065D7" w:rsidRDefault="00E514AD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1" w:type="dxa"/>
            <w:vAlign w:val="bottom"/>
          </w:tcPr>
          <w:p w14:paraId="27921756" w14:textId="77777777" w:rsidR="00E26B11" w:rsidRPr="00F065D7" w:rsidRDefault="00E26B11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2A960DBE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0259B6F" w14:textId="77777777" w:rsidR="00E26B11" w:rsidRPr="00F065D7" w:rsidRDefault="00E26B11" w:rsidP="00AE6818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2DC8BCDA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901D4A2" w14:textId="77777777" w:rsidR="00E26B11" w:rsidRPr="00F065D7" w:rsidRDefault="00E26B11" w:rsidP="00AE6818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26B11" w:rsidRPr="00F065D7" w14:paraId="25952E74" w14:textId="77777777" w:rsidTr="00B905A6">
        <w:tc>
          <w:tcPr>
            <w:tcW w:w="4323" w:type="dxa"/>
            <w:hideMark/>
          </w:tcPr>
          <w:p w14:paraId="01128974" w14:textId="0BD094E5" w:rsidR="00E26B11" w:rsidRPr="00F065D7" w:rsidRDefault="00E26B11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ab/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ตราสารหนี้</w:t>
            </w:r>
            <w:r w:rsidRPr="00F065D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(ในกองทุนส่วนบุคคล)</w:t>
            </w:r>
          </w:p>
        </w:tc>
        <w:tc>
          <w:tcPr>
            <w:tcW w:w="1531" w:type="dxa"/>
            <w:vAlign w:val="bottom"/>
            <w:hideMark/>
          </w:tcPr>
          <w:p w14:paraId="3F2FDDFD" w14:textId="1077C583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723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945</w:t>
            </w:r>
          </w:p>
        </w:tc>
        <w:tc>
          <w:tcPr>
            <w:tcW w:w="260" w:type="dxa"/>
          </w:tcPr>
          <w:p w14:paraId="2A640B41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4DFC4015" w14:textId="1715154B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</w:t>
            </w:r>
            <w:r w:rsidR="00E26B11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723</w:t>
            </w:r>
            <w:r w:rsidR="00E26B11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945</w:t>
            </w:r>
          </w:p>
        </w:tc>
        <w:tc>
          <w:tcPr>
            <w:tcW w:w="236" w:type="dxa"/>
          </w:tcPr>
          <w:p w14:paraId="61334097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0641CE54" w14:textId="12966263" w:rsidR="00E26B11" w:rsidRPr="00F065D7" w:rsidRDefault="00545560" w:rsidP="00545560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E26B11"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E26B11" w:rsidRPr="00F065D7" w14:paraId="3050AA09" w14:textId="77777777" w:rsidTr="00F95319">
        <w:tc>
          <w:tcPr>
            <w:tcW w:w="4323" w:type="dxa"/>
            <w:hideMark/>
          </w:tcPr>
          <w:p w14:paraId="6723EBFC" w14:textId="027E71F3" w:rsidR="00E26B11" w:rsidRPr="00F065D7" w:rsidRDefault="00E26B11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ab/>
              <w:t>ตราสารทุนที่ไม่อยู่ในความต้องการของตลาด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68210633" w14:textId="5A8F2321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43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971</w:t>
            </w:r>
          </w:p>
        </w:tc>
        <w:tc>
          <w:tcPr>
            <w:tcW w:w="260" w:type="dxa"/>
          </w:tcPr>
          <w:p w14:paraId="55F7C2B2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232F31E4" w14:textId="07308023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</w:t>
            </w:r>
            <w:r w:rsidR="00E26B11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332</w:t>
            </w:r>
            <w:r w:rsidR="00E26B11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350</w:t>
            </w:r>
          </w:p>
        </w:tc>
        <w:tc>
          <w:tcPr>
            <w:tcW w:w="236" w:type="dxa"/>
          </w:tcPr>
          <w:p w14:paraId="6499BF3C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794A3E9B" w14:textId="77777777" w:rsidR="00E26B11" w:rsidRPr="00F065D7" w:rsidRDefault="00E26B11" w:rsidP="00545560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F95319" w:rsidRPr="00F065D7" w14:paraId="03DDF0F5" w14:textId="77777777" w:rsidTr="00F95319">
        <w:tc>
          <w:tcPr>
            <w:tcW w:w="4323" w:type="dxa"/>
          </w:tcPr>
          <w:p w14:paraId="63DAE6D5" w14:textId="45B6ACAA" w:rsidR="00F95319" w:rsidRPr="00F065D7" w:rsidRDefault="00F95319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  <w:r w:rsidR="00E514AD" w:rsidRPr="00F065D7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5FD65F34" w14:textId="7AEA5A92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767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916</w:t>
            </w:r>
          </w:p>
        </w:tc>
        <w:tc>
          <w:tcPr>
            <w:tcW w:w="260" w:type="dxa"/>
          </w:tcPr>
          <w:p w14:paraId="3E0F4853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6B566A59" w14:textId="4E69FC6A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4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056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295</w:t>
            </w:r>
          </w:p>
        </w:tc>
        <w:tc>
          <w:tcPr>
            <w:tcW w:w="236" w:type="dxa"/>
          </w:tcPr>
          <w:p w14:paraId="6D3ABC22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01506276" w14:textId="70ADDF71" w:rsidR="00F95319" w:rsidRPr="00F065D7" w:rsidRDefault="00F95319" w:rsidP="00545560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-</w:t>
            </w:r>
          </w:p>
        </w:tc>
      </w:tr>
      <w:tr w:rsidR="00F95319" w:rsidRPr="00F065D7" w14:paraId="547F60EF" w14:textId="77777777" w:rsidTr="00B905A6">
        <w:tc>
          <w:tcPr>
            <w:tcW w:w="4323" w:type="dxa"/>
            <w:hideMark/>
          </w:tcPr>
          <w:p w14:paraId="3BFB287F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4D5A64" w14:textId="4B139D62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10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281</w:t>
            </w:r>
            <w:r w:rsidR="00257E0A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284</w:t>
            </w:r>
          </w:p>
        </w:tc>
        <w:tc>
          <w:tcPr>
            <w:tcW w:w="260" w:type="dxa"/>
          </w:tcPr>
          <w:p w14:paraId="0B918865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836188" w14:textId="1AC0EADB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5</w:t>
            </w:r>
            <w:r w:rsidR="00F95319"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355</w:t>
            </w:r>
            <w:r w:rsidR="00F95319"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681</w:t>
            </w:r>
          </w:p>
        </w:tc>
        <w:tc>
          <w:tcPr>
            <w:tcW w:w="236" w:type="dxa"/>
          </w:tcPr>
          <w:p w14:paraId="7F4184E8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F94A4B5" w14:textId="0C567446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6</w:t>
            </w:r>
            <w:r w:rsidR="00F95319"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213</w:t>
            </w:r>
            <w:r w:rsidR="00257E0A"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982</w:t>
            </w:r>
          </w:p>
        </w:tc>
      </w:tr>
      <w:tr w:rsidR="00F95319" w:rsidRPr="00F065D7" w14:paraId="046CC13B" w14:textId="77777777" w:rsidTr="00B905A6">
        <w:tc>
          <w:tcPr>
            <w:tcW w:w="4323" w:type="dxa"/>
          </w:tcPr>
          <w:p w14:paraId="35B69EF8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FD6A62" w14:textId="77777777" w:rsidR="00F95319" w:rsidRPr="00F065D7" w:rsidRDefault="00F95319" w:rsidP="00AE6818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49E706B8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4C1184" w14:textId="77777777" w:rsidR="00F95319" w:rsidRPr="00F065D7" w:rsidRDefault="00F95319" w:rsidP="00AE6818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5048AC8D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106E86" w14:textId="77777777" w:rsidR="00F95319" w:rsidRPr="00F065D7" w:rsidRDefault="00F95319" w:rsidP="00AE6818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95319" w:rsidRPr="00F065D7" w14:paraId="6BE108BB" w14:textId="77777777" w:rsidTr="00B905A6">
        <w:tc>
          <w:tcPr>
            <w:tcW w:w="4323" w:type="dxa"/>
            <w:hideMark/>
          </w:tcPr>
          <w:p w14:paraId="7BAF8F33" w14:textId="6BE9DD02" w:rsidR="00F95319" w:rsidRPr="00F065D7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cs/>
              </w:rPr>
            </w:pPr>
            <w:r w:rsidRPr="00F065D7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531" w:type="dxa"/>
            <w:vAlign w:val="bottom"/>
          </w:tcPr>
          <w:p w14:paraId="1915A345" w14:textId="57AE2095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243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814</w:t>
            </w:r>
          </w:p>
        </w:tc>
        <w:tc>
          <w:tcPr>
            <w:tcW w:w="260" w:type="dxa"/>
          </w:tcPr>
          <w:p w14:paraId="6E255EC3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54563F1" w14:textId="34910FA8" w:rsidR="00F95319" w:rsidRPr="00F065D7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6217EED6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B328339" w14:textId="752C72B2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243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814</w:t>
            </w:r>
          </w:p>
        </w:tc>
      </w:tr>
      <w:tr w:rsidR="00F95319" w:rsidRPr="00F065D7" w14:paraId="6C94B4CC" w14:textId="77777777" w:rsidTr="00B905A6">
        <w:tc>
          <w:tcPr>
            <w:tcW w:w="4323" w:type="dxa"/>
          </w:tcPr>
          <w:p w14:paraId="25C312B4" w14:textId="71BEBB2C" w:rsidR="00F95319" w:rsidRPr="00F065D7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pacing w:val="-6"/>
                <w:sz w:val="28"/>
                <w:cs/>
              </w:rPr>
            </w:pPr>
            <w:r w:rsidRPr="00F065D7">
              <w:rPr>
                <w:rFonts w:ascii="Angsana New" w:hAnsi="Angsana New" w:hint="cs"/>
                <w:spacing w:val="-6"/>
                <w:sz w:val="28"/>
                <w:cs/>
              </w:rPr>
              <w:t xml:space="preserve">เจ้าหนี้อื่น </w:t>
            </w:r>
            <w:r w:rsidRPr="00F065D7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(ไม่รวมเงินรับล่วงหน้าและเจ้าหนี้กรมสรรพากร)</w:t>
            </w:r>
          </w:p>
        </w:tc>
        <w:tc>
          <w:tcPr>
            <w:tcW w:w="1531" w:type="dxa"/>
            <w:vAlign w:val="bottom"/>
          </w:tcPr>
          <w:p w14:paraId="47B15B82" w14:textId="7F9BC76B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424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023</w:t>
            </w:r>
          </w:p>
        </w:tc>
        <w:tc>
          <w:tcPr>
            <w:tcW w:w="260" w:type="dxa"/>
          </w:tcPr>
          <w:p w14:paraId="7A106094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15607E6" w14:textId="3C12759A" w:rsidR="00F95319" w:rsidRPr="00F065D7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3C79DF64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A7BDB31" w14:textId="38D594D9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424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023</w:t>
            </w:r>
          </w:p>
        </w:tc>
      </w:tr>
      <w:tr w:rsidR="00F95319" w:rsidRPr="00F065D7" w14:paraId="55595A0E" w14:textId="77777777" w:rsidTr="00B905A6">
        <w:tc>
          <w:tcPr>
            <w:tcW w:w="4323" w:type="dxa"/>
          </w:tcPr>
          <w:p w14:paraId="5A853D42" w14:textId="44332DD5" w:rsidR="00F95319" w:rsidRPr="00F065D7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cs/>
              </w:rPr>
            </w:pPr>
            <w:r w:rsidRPr="00F065D7"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1" w:type="dxa"/>
            <w:vAlign w:val="bottom"/>
          </w:tcPr>
          <w:p w14:paraId="448BF4AD" w14:textId="35FC04C4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120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865</w:t>
            </w:r>
          </w:p>
        </w:tc>
        <w:tc>
          <w:tcPr>
            <w:tcW w:w="260" w:type="dxa"/>
          </w:tcPr>
          <w:p w14:paraId="483679AC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CE699BE" w14:textId="2B36590F" w:rsidR="00F95319" w:rsidRPr="00F065D7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65A4FB31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54579AB" w14:textId="27EB5BFE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120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865</w:t>
            </w:r>
          </w:p>
        </w:tc>
      </w:tr>
      <w:tr w:rsidR="00F95319" w:rsidRPr="00F065D7" w14:paraId="388F336B" w14:textId="77777777" w:rsidTr="00B905A6">
        <w:tc>
          <w:tcPr>
            <w:tcW w:w="4323" w:type="dxa"/>
            <w:hideMark/>
          </w:tcPr>
          <w:p w14:paraId="39FA63B4" w14:textId="2DFF83D2" w:rsidR="00F95319" w:rsidRPr="00F065D7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cs/>
              </w:rPr>
            </w:pPr>
            <w:r w:rsidRPr="00F065D7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vAlign w:val="bottom"/>
          </w:tcPr>
          <w:p w14:paraId="55CFD086" w14:textId="0A2040E4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381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337</w:t>
            </w:r>
          </w:p>
        </w:tc>
        <w:tc>
          <w:tcPr>
            <w:tcW w:w="260" w:type="dxa"/>
          </w:tcPr>
          <w:p w14:paraId="207F803F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8E3C4FB" w14:textId="5F034C32" w:rsidR="00F95319" w:rsidRPr="00F065D7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3508B6CA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A59228D" w14:textId="74DBAE87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381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337</w:t>
            </w:r>
          </w:p>
        </w:tc>
      </w:tr>
      <w:tr w:rsidR="00F95319" w:rsidRPr="00F065D7" w14:paraId="02EE24B6" w14:textId="77777777" w:rsidTr="00B905A6">
        <w:tc>
          <w:tcPr>
            <w:tcW w:w="4323" w:type="dxa"/>
            <w:hideMark/>
          </w:tcPr>
          <w:p w14:paraId="731715E6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AFFED5" w14:textId="7651D6A5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5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170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039</w:t>
            </w:r>
          </w:p>
        </w:tc>
        <w:tc>
          <w:tcPr>
            <w:tcW w:w="260" w:type="dxa"/>
          </w:tcPr>
          <w:p w14:paraId="15D008F9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47A0A8" w14:textId="1C8EF967" w:rsidR="00F95319" w:rsidRPr="00F065D7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5DEB1C14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11D4F" w14:textId="0AB38B70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5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170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039</w:t>
            </w:r>
          </w:p>
        </w:tc>
      </w:tr>
    </w:tbl>
    <w:p w14:paraId="4C8BDB67" w14:textId="6AF7B317" w:rsidR="000105BE" w:rsidRPr="00F065D7" w:rsidRDefault="000105BE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</w:p>
    <w:p w14:paraId="3B9E7BA8" w14:textId="77777777" w:rsidR="000105BE" w:rsidRPr="00F065D7" w:rsidRDefault="000105BE" w:rsidP="00AE6818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F065D7">
        <w:rPr>
          <w:b/>
          <w:bCs/>
          <w:i/>
          <w:iCs/>
          <w:cs/>
        </w:rPr>
        <w:br w:type="page"/>
      </w:r>
    </w:p>
    <w:tbl>
      <w:tblPr>
        <w:tblStyle w:val="TableGrid"/>
        <w:tblW w:w="9412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3"/>
        <w:gridCol w:w="1531"/>
        <w:gridCol w:w="260"/>
        <w:gridCol w:w="1531"/>
        <w:gridCol w:w="236"/>
        <w:gridCol w:w="1531"/>
      </w:tblGrid>
      <w:tr w:rsidR="000105BE" w:rsidRPr="00F065D7" w14:paraId="04AC77B4" w14:textId="77777777" w:rsidTr="00875547">
        <w:trPr>
          <w:tblHeader/>
        </w:trPr>
        <w:tc>
          <w:tcPr>
            <w:tcW w:w="9412" w:type="dxa"/>
            <w:gridSpan w:val="6"/>
            <w:tcBorders>
              <w:left w:val="nil"/>
              <w:bottom w:val="nil"/>
            </w:tcBorders>
            <w:vAlign w:val="bottom"/>
          </w:tcPr>
          <w:p w14:paraId="42384B45" w14:textId="0987E6ED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lastRenderedPageBreak/>
              <w:t>งบการเงินเฉพาะกิจการ</w:t>
            </w:r>
          </w:p>
        </w:tc>
      </w:tr>
      <w:tr w:rsidR="000105BE" w:rsidRPr="00F065D7" w14:paraId="3479817B" w14:textId="77777777" w:rsidTr="00875547">
        <w:trPr>
          <w:tblHeader/>
        </w:trPr>
        <w:tc>
          <w:tcPr>
            <w:tcW w:w="58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07A8FC" w14:textId="77777777" w:rsidR="0077503C" w:rsidRPr="00F065D7" w:rsidRDefault="000105BE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Theme="majorBidi" w:hAnsiTheme="majorBidi"/>
                <w:sz w:val="28"/>
              </w:rPr>
            </w:pPr>
            <w:r w:rsidRPr="00F065D7">
              <w:rPr>
                <w:rFonts w:asciiTheme="majorBidi" w:hAnsiTheme="majorBidi"/>
                <w:sz w:val="28"/>
                <w:cs/>
              </w:rPr>
              <w:t xml:space="preserve">การจัดประเภทตามมาตรฐานเดิม </w:t>
            </w:r>
          </w:p>
          <w:p w14:paraId="6778DB80" w14:textId="45E86EB6" w:rsidR="000105BE" w:rsidRPr="00F065D7" w:rsidRDefault="000105BE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Theme="majorBidi" w:hAnsiTheme="majorBidi"/>
                <w:sz w:val="28"/>
                <w:cs/>
              </w:rPr>
              <w:t xml:space="preserve">ณ วันที่ 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F065D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065D7">
              <w:rPr>
                <w:rFonts w:asciiTheme="majorBidi" w:hAnsiTheme="majorBidi"/>
                <w:sz w:val="28"/>
                <w:cs/>
              </w:rPr>
              <w:t xml:space="preserve">ธันวาคม 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2562</w:t>
            </w:r>
          </w:p>
        </w:tc>
        <w:tc>
          <w:tcPr>
            <w:tcW w:w="260" w:type="dxa"/>
          </w:tcPr>
          <w:p w14:paraId="2289B6A9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8" w:type="dxa"/>
            <w:gridSpan w:val="3"/>
            <w:tcBorders>
              <w:bottom w:val="single" w:sz="4" w:space="0" w:color="auto"/>
            </w:tcBorders>
            <w:vAlign w:val="bottom"/>
          </w:tcPr>
          <w:p w14:paraId="18314039" w14:textId="7CC00356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 xml:space="preserve">การจัดประเภทตาม </w:t>
            </w:r>
            <w:r w:rsidRPr="00F065D7">
              <w:rPr>
                <w:rFonts w:ascii="Angsana New" w:hAnsi="Angsana New" w:hint="cs"/>
                <w:color w:val="000000"/>
                <w:sz w:val="28"/>
              </w:rPr>
              <w:t xml:space="preserve">TFRS </w:t>
            </w:r>
            <w:r w:rsidR="00C819B9" w:rsidRPr="00C819B9">
              <w:rPr>
                <w:rFonts w:ascii="Angsana New" w:hAnsi="Angsana New" w:hint="cs"/>
                <w:color w:val="000000"/>
                <w:sz w:val="28"/>
                <w:lang w:val="en-US"/>
              </w:rPr>
              <w:t>9</w:t>
            </w:r>
            <w:r w:rsidRPr="00F065D7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ณ วันที่ </w:t>
            </w:r>
            <w:r w:rsidR="00C819B9" w:rsidRPr="00C819B9">
              <w:rPr>
                <w:rFonts w:ascii="Angsana New" w:hAnsi="Angsana New" w:hint="cs"/>
                <w:color w:val="000000"/>
                <w:sz w:val="28"/>
                <w:lang w:val="en-US"/>
              </w:rPr>
              <w:t>1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</w:t>
            </w:r>
            <w:r w:rsidRPr="00F065D7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="00C819B9" w:rsidRPr="00C819B9">
              <w:rPr>
                <w:rFonts w:ascii="Angsana New" w:hAnsi="Angsana New" w:hint="cs"/>
                <w:color w:val="000000"/>
                <w:sz w:val="28"/>
                <w:lang w:val="en-US"/>
              </w:rPr>
              <w:t>2563</w:t>
            </w:r>
          </w:p>
        </w:tc>
      </w:tr>
      <w:tr w:rsidR="000105BE" w:rsidRPr="00F065D7" w14:paraId="2068FE8C" w14:textId="77777777" w:rsidTr="00875547">
        <w:trPr>
          <w:tblHeader/>
        </w:trPr>
        <w:tc>
          <w:tcPr>
            <w:tcW w:w="4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691D0F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  <w:p w14:paraId="3F8C85F7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FC3371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424E404E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  <w:hideMark/>
          </w:tcPr>
          <w:p w14:paraId="4F05CA66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มูลค่ายุติธรรมผ่าน</w:t>
            </w:r>
          </w:p>
          <w:p w14:paraId="2C3291A2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B09C0E1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  <w:hideMark/>
          </w:tcPr>
          <w:p w14:paraId="30394717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ราคาทุน                ตัดจำหน่าย </w:t>
            </w: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  <w:r w:rsidRPr="00F065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สุทธิ</w:t>
            </w:r>
          </w:p>
        </w:tc>
      </w:tr>
      <w:tr w:rsidR="000105BE" w:rsidRPr="00F065D7" w14:paraId="4B7CACDE" w14:textId="77777777" w:rsidTr="00875547">
        <w:trPr>
          <w:tblHeader/>
        </w:trPr>
        <w:tc>
          <w:tcPr>
            <w:tcW w:w="4323" w:type="dxa"/>
            <w:tcBorders>
              <w:left w:val="nil"/>
              <w:bottom w:val="nil"/>
              <w:right w:val="nil"/>
            </w:tcBorders>
            <w:vAlign w:val="bottom"/>
          </w:tcPr>
          <w:p w14:paraId="76F9F562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5089" w:type="dxa"/>
            <w:gridSpan w:val="5"/>
            <w:tcBorders>
              <w:left w:val="nil"/>
              <w:bottom w:val="nil"/>
            </w:tcBorders>
            <w:vAlign w:val="bottom"/>
          </w:tcPr>
          <w:p w14:paraId="6E47971A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0105BE" w:rsidRPr="00F065D7" w14:paraId="09D5F1AF" w14:textId="77777777" w:rsidTr="00875547">
        <w:tc>
          <w:tcPr>
            <w:tcW w:w="4323" w:type="dxa"/>
            <w:hideMark/>
          </w:tcPr>
          <w:p w14:paraId="09009432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1" w:type="dxa"/>
            <w:vAlign w:val="bottom"/>
            <w:hideMark/>
          </w:tcPr>
          <w:p w14:paraId="764209F1" w14:textId="7E926FFF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235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200</w:t>
            </w:r>
          </w:p>
        </w:tc>
        <w:tc>
          <w:tcPr>
            <w:tcW w:w="260" w:type="dxa"/>
          </w:tcPr>
          <w:p w14:paraId="5E846333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17DE9716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5156EE9F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0F0D3C7B" w14:textId="63591EA1" w:rsidR="000105BE" w:rsidRPr="00F065D7" w:rsidRDefault="00C819B9" w:rsidP="00AE6818">
            <w:pPr>
              <w:pStyle w:val="NoSpacing"/>
              <w:tabs>
                <w:tab w:val="decimal" w:pos="115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C819B9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</w:t>
            </w:r>
            <w:r w:rsidR="000105BE" w:rsidRPr="00F065D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235</w:t>
            </w:r>
            <w:r w:rsidR="000105BE" w:rsidRPr="00F065D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200</w:t>
            </w:r>
          </w:p>
        </w:tc>
      </w:tr>
      <w:tr w:rsidR="000105BE" w:rsidRPr="00F065D7" w14:paraId="76E8F0EF" w14:textId="77777777" w:rsidTr="00875547">
        <w:tc>
          <w:tcPr>
            <w:tcW w:w="4323" w:type="dxa"/>
          </w:tcPr>
          <w:p w14:paraId="6FA5867C" w14:textId="09829272" w:rsidR="000105BE" w:rsidRPr="00F065D7" w:rsidRDefault="00E514AD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1" w:type="dxa"/>
            <w:vAlign w:val="bottom"/>
          </w:tcPr>
          <w:p w14:paraId="3C2540ED" w14:textId="77777777" w:rsidR="000105BE" w:rsidRPr="00F065D7" w:rsidRDefault="000105BE" w:rsidP="00AE6818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0" w:type="dxa"/>
          </w:tcPr>
          <w:p w14:paraId="7C38A3ED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23F5C784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26F3D5B7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35AA13F" w14:textId="77777777" w:rsidR="000105BE" w:rsidRPr="00F065D7" w:rsidRDefault="000105BE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105BE" w:rsidRPr="00F065D7" w14:paraId="1ED37C82" w14:textId="77777777" w:rsidTr="00875547">
        <w:tc>
          <w:tcPr>
            <w:tcW w:w="4323" w:type="dxa"/>
          </w:tcPr>
          <w:p w14:paraId="616FF530" w14:textId="77777777" w:rsidR="000105BE" w:rsidRPr="00F065D7" w:rsidRDefault="000105BE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ab/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ตราสารหนี้</w:t>
            </w:r>
            <w:r w:rsidRPr="00F065D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(ในกองทุนส่วนบุคคล)</w:t>
            </w:r>
          </w:p>
        </w:tc>
        <w:tc>
          <w:tcPr>
            <w:tcW w:w="1531" w:type="dxa"/>
            <w:vAlign w:val="bottom"/>
          </w:tcPr>
          <w:p w14:paraId="1F1E0FBA" w14:textId="2090E4B2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299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386</w:t>
            </w:r>
          </w:p>
        </w:tc>
        <w:tc>
          <w:tcPr>
            <w:tcW w:w="260" w:type="dxa"/>
          </w:tcPr>
          <w:p w14:paraId="5F4E0B84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01CA297" w14:textId="031E991F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</w:t>
            </w:r>
            <w:r w:rsidR="000105BE" w:rsidRPr="00F065D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299</w:t>
            </w:r>
            <w:r w:rsidR="000105BE" w:rsidRPr="00F065D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386</w:t>
            </w:r>
          </w:p>
        </w:tc>
        <w:tc>
          <w:tcPr>
            <w:tcW w:w="236" w:type="dxa"/>
          </w:tcPr>
          <w:p w14:paraId="75965A50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41398A3" w14:textId="77777777" w:rsidR="000105BE" w:rsidRPr="00F065D7" w:rsidRDefault="000105BE" w:rsidP="00FF31EB">
            <w:pPr>
              <w:pStyle w:val="NoSpacing"/>
              <w:tabs>
                <w:tab w:val="decimal" w:pos="83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105BE" w:rsidRPr="00F065D7" w14:paraId="7269F42A" w14:textId="77777777" w:rsidTr="00875547">
        <w:tc>
          <w:tcPr>
            <w:tcW w:w="4323" w:type="dxa"/>
            <w:hideMark/>
          </w:tcPr>
          <w:p w14:paraId="325C5228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531" w:type="dxa"/>
            <w:vAlign w:val="bottom"/>
            <w:hideMark/>
          </w:tcPr>
          <w:p w14:paraId="1AC89496" w14:textId="632D98D8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099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303</w:t>
            </w:r>
          </w:p>
        </w:tc>
        <w:tc>
          <w:tcPr>
            <w:tcW w:w="260" w:type="dxa"/>
          </w:tcPr>
          <w:p w14:paraId="1BF8FFFB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3A811095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0465FA27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573A4B5C" w14:textId="66832876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</w:t>
            </w:r>
            <w:r w:rsidR="000105BE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099</w:t>
            </w:r>
            <w:r w:rsidR="000105BE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303</w:t>
            </w:r>
          </w:p>
        </w:tc>
      </w:tr>
      <w:tr w:rsidR="000105BE" w:rsidRPr="00F065D7" w14:paraId="23B5C997" w14:textId="77777777" w:rsidTr="00875547">
        <w:tc>
          <w:tcPr>
            <w:tcW w:w="4323" w:type="dxa"/>
          </w:tcPr>
          <w:p w14:paraId="65C8F71A" w14:textId="0DE19EE9" w:rsidR="000105BE" w:rsidRPr="00F065D7" w:rsidRDefault="000105BE" w:rsidP="00AE6818">
            <w:pPr>
              <w:pStyle w:val="NoSpacing"/>
              <w:ind w:left="246" w:right="-115" w:hanging="246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  <w:r w:rsidRPr="00F065D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(ไม่รวมค่าใช้จ่ายล่วงหน้าและลูกหนี้กรมสรรพากร)</w:t>
            </w:r>
          </w:p>
        </w:tc>
        <w:tc>
          <w:tcPr>
            <w:tcW w:w="1531" w:type="dxa"/>
            <w:vAlign w:val="bottom"/>
          </w:tcPr>
          <w:p w14:paraId="69BC866C" w14:textId="27D7B715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160</w:t>
            </w:r>
            <w:r w:rsidR="009B3D1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986</w:t>
            </w:r>
          </w:p>
        </w:tc>
        <w:tc>
          <w:tcPr>
            <w:tcW w:w="260" w:type="dxa"/>
          </w:tcPr>
          <w:p w14:paraId="007DBF3F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31E777A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72DA67DF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FCFD89D" w14:textId="5FC7075B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160</w:t>
            </w:r>
            <w:r w:rsidR="009B3D1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986</w:t>
            </w:r>
          </w:p>
        </w:tc>
      </w:tr>
      <w:tr w:rsidR="000105BE" w:rsidRPr="00F065D7" w14:paraId="7D742124" w14:textId="77777777" w:rsidTr="00875547">
        <w:tc>
          <w:tcPr>
            <w:tcW w:w="4323" w:type="dxa"/>
          </w:tcPr>
          <w:p w14:paraId="04BEF124" w14:textId="292035FF" w:rsidR="000105BE" w:rsidRPr="00F065D7" w:rsidRDefault="000105BE" w:rsidP="00AE6818">
            <w:pPr>
              <w:pStyle w:val="NoSpacing"/>
              <w:ind w:left="246" w:right="-115" w:hanging="246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/>
                <w:color w:val="000000"/>
                <w:sz w:val="28"/>
                <w:cs/>
              </w:rPr>
              <w:t>เงินให้กู้ยืม</w:t>
            </w:r>
            <w:r w:rsidR="00F41190" w:rsidRPr="00F065D7">
              <w:rPr>
                <w:rFonts w:ascii="Angsana New" w:hAnsi="Angsana New" w:hint="cs"/>
                <w:color w:val="000000"/>
                <w:sz w:val="28"/>
                <w:cs/>
              </w:rPr>
              <w:t>ระยะสั้น</w:t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แก่กิจการที่เกี่ยวข้องกัน</w:t>
            </w:r>
          </w:p>
        </w:tc>
        <w:tc>
          <w:tcPr>
            <w:tcW w:w="1531" w:type="dxa"/>
            <w:vAlign w:val="bottom"/>
          </w:tcPr>
          <w:p w14:paraId="2C35AE9F" w14:textId="404F4116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029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333</w:t>
            </w:r>
          </w:p>
        </w:tc>
        <w:tc>
          <w:tcPr>
            <w:tcW w:w="260" w:type="dxa"/>
          </w:tcPr>
          <w:p w14:paraId="2278DA9D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1676C24" w14:textId="131E5C05" w:rsidR="000105BE" w:rsidRPr="00F065D7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47AC4FE8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8826547" w14:textId="564930D8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029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333</w:t>
            </w:r>
          </w:p>
        </w:tc>
      </w:tr>
      <w:tr w:rsidR="000105BE" w:rsidRPr="00F065D7" w14:paraId="654A4B77" w14:textId="77777777" w:rsidTr="00875547">
        <w:tc>
          <w:tcPr>
            <w:tcW w:w="4323" w:type="dxa"/>
            <w:hideMark/>
          </w:tcPr>
          <w:p w14:paraId="1003756F" w14:textId="2CE81C07" w:rsidR="000105BE" w:rsidRPr="00F065D7" w:rsidRDefault="00E514AD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1" w:type="dxa"/>
            <w:vAlign w:val="bottom"/>
          </w:tcPr>
          <w:p w14:paraId="6FBCD30D" w14:textId="77777777" w:rsidR="000105BE" w:rsidRPr="00F065D7" w:rsidRDefault="000105BE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39F98E9D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5E0DE4C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0EBCEB78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0A2169E" w14:textId="77777777" w:rsidR="000105BE" w:rsidRPr="00F065D7" w:rsidRDefault="000105BE" w:rsidP="00AE6818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105BE" w:rsidRPr="00F065D7" w14:paraId="4733F6C0" w14:textId="77777777" w:rsidTr="00875547">
        <w:tc>
          <w:tcPr>
            <w:tcW w:w="4323" w:type="dxa"/>
            <w:hideMark/>
          </w:tcPr>
          <w:p w14:paraId="6E3E0A8A" w14:textId="77777777" w:rsidR="000105BE" w:rsidRPr="00F065D7" w:rsidRDefault="000105BE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ab/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ตราสารหนี้</w:t>
            </w:r>
            <w:r w:rsidRPr="00F065D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(ในกองทุนส่วนบุคคล)</w:t>
            </w:r>
          </w:p>
        </w:tc>
        <w:tc>
          <w:tcPr>
            <w:tcW w:w="1531" w:type="dxa"/>
            <w:vAlign w:val="bottom"/>
            <w:hideMark/>
          </w:tcPr>
          <w:p w14:paraId="5D275488" w14:textId="47C57B7E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723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945</w:t>
            </w:r>
          </w:p>
        </w:tc>
        <w:tc>
          <w:tcPr>
            <w:tcW w:w="260" w:type="dxa"/>
          </w:tcPr>
          <w:p w14:paraId="48E2BDBF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3D962825" w14:textId="17974BB5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</w:t>
            </w:r>
            <w:r w:rsidR="000105BE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723</w:t>
            </w:r>
            <w:r w:rsidR="000105BE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945</w:t>
            </w:r>
          </w:p>
        </w:tc>
        <w:tc>
          <w:tcPr>
            <w:tcW w:w="236" w:type="dxa"/>
          </w:tcPr>
          <w:p w14:paraId="448EF287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3AFAEBC7" w14:textId="77777777" w:rsidR="000105BE" w:rsidRPr="00F065D7" w:rsidRDefault="000105BE" w:rsidP="00FF31EB">
            <w:pPr>
              <w:pStyle w:val="NoSpacing"/>
              <w:tabs>
                <w:tab w:val="decimal" w:pos="83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0105BE" w:rsidRPr="00F065D7" w14:paraId="02FCDA1D" w14:textId="77777777" w:rsidTr="00F95319">
        <w:tc>
          <w:tcPr>
            <w:tcW w:w="4323" w:type="dxa"/>
            <w:hideMark/>
          </w:tcPr>
          <w:p w14:paraId="2F8E0C34" w14:textId="77777777" w:rsidR="000105BE" w:rsidRPr="00F065D7" w:rsidRDefault="000105BE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ab/>
              <w:t>ตราสารทุนที่ไม่อยู่ในความต้องการของตลาด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7776E24E" w14:textId="12160FEF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43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971</w:t>
            </w:r>
          </w:p>
        </w:tc>
        <w:tc>
          <w:tcPr>
            <w:tcW w:w="260" w:type="dxa"/>
          </w:tcPr>
          <w:p w14:paraId="26D4CC1D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4CA73F17" w14:textId="35387CC8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</w:t>
            </w:r>
            <w:r w:rsidR="000105BE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332</w:t>
            </w:r>
            <w:r w:rsidR="000105BE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350</w:t>
            </w:r>
          </w:p>
        </w:tc>
        <w:tc>
          <w:tcPr>
            <w:tcW w:w="236" w:type="dxa"/>
          </w:tcPr>
          <w:p w14:paraId="472C24EE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0391948F" w14:textId="77777777" w:rsidR="000105BE" w:rsidRPr="00F065D7" w:rsidRDefault="000105BE" w:rsidP="00FF31EB">
            <w:pPr>
              <w:pStyle w:val="NoSpacing"/>
              <w:tabs>
                <w:tab w:val="decimal" w:pos="83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F95319" w:rsidRPr="00F065D7" w14:paraId="7DA0B051" w14:textId="77777777" w:rsidTr="00F95319">
        <w:tc>
          <w:tcPr>
            <w:tcW w:w="4323" w:type="dxa"/>
          </w:tcPr>
          <w:p w14:paraId="612CB106" w14:textId="7E1FBA58" w:rsidR="00F95319" w:rsidRPr="00F065D7" w:rsidRDefault="00F95319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  <w:r w:rsidR="00E514AD" w:rsidRPr="00F065D7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0A902FB7" w14:textId="5B61E5E7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767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916</w:t>
            </w:r>
          </w:p>
        </w:tc>
        <w:tc>
          <w:tcPr>
            <w:tcW w:w="260" w:type="dxa"/>
          </w:tcPr>
          <w:p w14:paraId="58832E9C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B9FFA2D" w14:textId="6BD1402D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4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056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295</w:t>
            </w:r>
          </w:p>
        </w:tc>
        <w:tc>
          <w:tcPr>
            <w:tcW w:w="236" w:type="dxa"/>
          </w:tcPr>
          <w:p w14:paraId="034D7295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D3176A0" w14:textId="5CED7D81" w:rsidR="00F95319" w:rsidRPr="00F065D7" w:rsidRDefault="00F95319" w:rsidP="00FF31EB">
            <w:pPr>
              <w:pStyle w:val="NoSpacing"/>
              <w:tabs>
                <w:tab w:val="decimal" w:pos="83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-</w:t>
            </w:r>
          </w:p>
        </w:tc>
      </w:tr>
      <w:tr w:rsidR="000105BE" w:rsidRPr="00F065D7" w14:paraId="7B9EE93D" w14:textId="77777777" w:rsidTr="00875547">
        <w:tc>
          <w:tcPr>
            <w:tcW w:w="4323" w:type="dxa"/>
            <w:hideMark/>
          </w:tcPr>
          <w:p w14:paraId="39484BCC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590B2F8" w14:textId="3FF99C68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8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592</w:t>
            </w:r>
            <w:r w:rsidR="00D25D35" w:rsidRPr="00F065D7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124</w:t>
            </w:r>
          </w:p>
        </w:tc>
        <w:tc>
          <w:tcPr>
            <w:tcW w:w="260" w:type="dxa"/>
          </w:tcPr>
          <w:p w14:paraId="3B2EA71D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CDE745" w14:textId="58876B6F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5</w:t>
            </w:r>
            <w:r w:rsidR="00F95319"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355</w:t>
            </w:r>
            <w:r w:rsidR="00F95319"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681</w:t>
            </w:r>
          </w:p>
        </w:tc>
        <w:tc>
          <w:tcPr>
            <w:tcW w:w="236" w:type="dxa"/>
          </w:tcPr>
          <w:p w14:paraId="012DEC7B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9D5D6D1" w14:textId="27915FC6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4</w:t>
            </w:r>
            <w:r w:rsidR="00F95319"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524</w:t>
            </w:r>
            <w:r w:rsidR="00D25D35"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822</w:t>
            </w:r>
          </w:p>
        </w:tc>
      </w:tr>
      <w:tr w:rsidR="000105BE" w:rsidRPr="00F065D7" w14:paraId="56AE940F" w14:textId="77777777" w:rsidTr="00875547">
        <w:tc>
          <w:tcPr>
            <w:tcW w:w="4323" w:type="dxa"/>
          </w:tcPr>
          <w:p w14:paraId="1A66C23F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36B2BD" w14:textId="77777777" w:rsidR="000105BE" w:rsidRPr="00F065D7" w:rsidRDefault="000105BE" w:rsidP="00AE6818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14740449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D50F4E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25B8F250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34ABC6" w14:textId="77777777" w:rsidR="000105BE" w:rsidRPr="00F065D7" w:rsidRDefault="000105BE" w:rsidP="00AE6818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105BE" w:rsidRPr="00F065D7" w14:paraId="19D9BC1D" w14:textId="77777777" w:rsidTr="00875547">
        <w:tc>
          <w:tcPr>
            <w:tcW w:w="4323" w:type="dxa"/>
            <w:hideMark/>
          </w:tcPr>
          <w:p w14:paraId="0272E815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cs/>
              </w:rPr>
            </w:pPr>
            <w:r w:rsidRPr="00F065D7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531" w:type="dxa"/>
            <w:vAlign w:val="bottom"/>
          </w:tcPr>
          <w:p w14:paraId="0D3E1EEF" w14:textId="0618C419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480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768</w:t>
            </w:r>
          </w:p>
        </w:tc>
        <w:tc>
          <w:tcPr>
            <w:tcW w:w="260" w:type="dxa"/>
          </w:tcPr>
          <w:p w14:paraId="23357E3C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638923D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534EFF92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8AF5843" w14:textId="49619C9D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480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768</w:t>
            </w:r>
          </w:p>
        </w:tc>
      </w:tr>
      <w:tr w:rsidR="000105BE" w:rsidRPr="00F065D7" w14:paraId="2A8C5418" w14:textId="77777777" w:rsidTr="00875547">
        <w:tc>
          <w:tcPr>
            <w:tcW w:w="4323" w:type="dxa"/>
          </w:tcPr>
          <w:p w14:paraId="511259BC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pacing w:val="-6"/>
                <w:sz w:val="28"/>
                <w:cs/>
              </w:rPr>
            </w:pPr>
            <w:r w:rsidRPr="00F065D7">
              <w:rPr>
                <w:rFonts w:ascii="Angsana New" w:hAnsi="Angsana New" w:hint="cs"/>
                <w:spacing w:val="-6"/>
                <w:sz w:val="28"/>
                <w:cs/>
              </w:rPr>
              <w:t xml:space="preserve">เจ้าหนี้อื่น </w:t>
            </w:r>
            <w:r w:rsidRPr="00F065D7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(ไม่รวมเงินรับล่วงหน้าและเจ้าหนี้กรมสรรพากร)</w:t>
            </w:r>
          </w:p>
        </w:tc>
        <w:tc>
          <w:tcPr>
            <w:tcW w:w="1531" w:type="dxa"/>
            <w:vAlign w:val="bottom"/>
          </w:tcPr>
          <w:p w14:paraId="480959C9" w14:textId="1405648C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396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196</w:t>
            </w:r>
          </w:p>
        </w:tc>
        <w:tc>
          <w:tcPr>
            <w:tcW w:w="260" w:type="dxa"/>
          </w:tcPr>
          <w:p w14:paraId="29C661B7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A9F8053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140AB7A3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A33A6A0" w14:textId="2E64630F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396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196</w:t>
            </w:r>
          </w:p>
        </w:tc>
      </w:tr>
      <w:tr w:rsidR="000105BE" w:rsidRPr="00F065D7" w14:paraId="6A773438" w14:textId="77777777" w:rsidTr="00875547">
        <w:tc>
          <w:tcPr>
            <w:tcW w:w="4323" w:type="dxa"/>
          </w:tcPr>
          <w:p w14:paraId="1243C5B9" w14:textId="2CC44F03" w:rsidR="000105BE" w:rsidRPr="00F065D7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pacing w:val="-6"/>
                <w:sz w:val="28"/>
                <w:cs/>
              </w:rPr>
            </w:pPr>
            <w:r w:rsidRPr="00F065D7">
              <w:rPr>
                <w:rFonts w:ascii="Angsana New" w:hAnsi="Angsana New"/>
                <w:spacing w:val="-6"/>
                <w:sz w:val="28"/>
                <w:cs/>
              </w:rPr>
              <w:t>เงินกู้ยืม</w:t>
            </w:r>
            <w:r w:rsidR="00F41190" w:rsidRPr="00F065D7">
              <w:rPr>
                <w:rFonts w:ascii="Angsana New" w:hAnsi="Angsana New" w:hint="cs"/>
                <w:spacing w:val="-6"/>
                <w:sz w:val="28"/>
                <w:cs/>
              </w:rPr>
              <w:t>ระยะสั้น</w:t>
            </w:r>
            <w:r w:rsidRPr="00F065D7">
              <w:rPr>
                <w:rFonts w:ascii="Angsana New" w:hAnsi="Angsana New"/>
                <w:spacing w:val="-6"/>
                <w:sz w:val="28"/>
                <w:cs/>
              </w:rPr>
              <w:t>จากกิจการที่เกี่ยวข้องกัน</w:t>
            </w:r>
          </w:p>
        </w:tc>
        <w:tc>
          <w:tcPr>
            <w:tcW w:w="1531" w:type="dxa"/>
            <w:vAlign w:val="bottom"/>
          </w:tcPr>
          <w:p w14:paraId="4D04F7EA" w14:textId="148614CF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893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830</w:t>
            </w:r>
          </w:p>
        </w:tc>
        <w:tc>
          <w:tcPr>
            <w:tcW w:w="260" w:type="dxa"/>
          </w:tcPr>
          <w:p w14:paraId="52A79E34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36D14B3" w14:textId="4B338912" w:rsidR="000105BE" w:rsidRPr="00F065D7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0ABFC869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A780C27" w14:textId="7CA772EC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893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830</w:t>
            </w:r>
          </w:p>
        </w:tc>
      </w:tr>
      <w:tr w:rsidR="000105BE" w:rsidRPr="00F065D7" w14:paraId="6EEE0D41" w14:textId="77777777" w:rsidTr="00875547">
        <w:tc>
          <w:tcPr>
            <w:tcW w:w="4323" w:type="dxa"/>
            <w:hideMark/>
          </w:tcPr>
          <w:p w14:paraId="3DBE7967" w14:textId="0F497175" w:rsidR="000105BE" w:rsidRPr="00F065D7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cs/>
              </w:rPr>
            </w:pPr>
            <w:r w:rsidRPr="00F065D7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vAlign w:val="bottom"/>
          </w:tcPr>
          <w:p w14:paraId="4F443C88" w14:textId="77FEAA56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39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709</w:t>
            </w:r>
          </w:p>
        </w:tc>
        <w:tc>
          <w:tcPr>
            <w:tcW w:w="260" w:type="dxa"/>
          </w:tcPr>
          <w:p w14:paraId="07D31EA0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94AA535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4FB0CE3A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CE45718" w14:textId="762CA2F9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39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709</w:t>
            </w:r>
          </w:p>
        </w:tc>
      </w:tr>
      <w:tr w:rsidR="000105BE" w:rsidRPr="00F065D7" w14:paraId="7CB43D41" w14:textId="77777777" w:rsidTr="00875547">
        <w:tc>
          <w:tcPr>
            <w:tcW w:w="4323" w:type="dxa"/>
            <w:hideMark/>
          </w:tcPr>
          <w:p w14:paraId="3D7F7924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571DBD" w14:textId="49FC4076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3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810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503</w:t>
            </w:r>
          </w:p>
        </w:tc>
        <w:tc>
          <w:tcPr>
            <w:tcW w:w="260" w:type="dxa"/>
          </w:tcPr>
          <w:p w14:paraId="4F1CB653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8B5FC0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4CE51B2C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03956" w14:textId="12417C76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3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810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503</w:t>
            </w:r>
          </w:p>
        </w:tc>
      </w:tr>
    </w:tbl>
    <w:p w14:paraId="1B12FB1D" w14:textId="77777777" w:rsidR="000105BE" w:rsidRPr="00F065D7" w:rsidRDefault="000105BE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900" w:firstLine="0"/>
        <w:rPr>
          <w:rFonts w:eastAsia="Calibri"/>
          <w:b w:val="0"/>
          <w:bCs w:val="0"/>
          <w:i w:val="0"/>
          <w:iCs w:val="0"/>
          <w:shd w:val="clear" w:color="auto" w:fill="D9D9D9" w:themeFill="background1" w:themeFillShade="D9"/>
          <w:lang w:val="en-GB"/>
        </w:rPr>
      </w:pPr>
    </w:p>
    <w:p w14:paraId="62D99E9F" w14:textId="15F51A68" w:rsidR="005648BB" w:rsidRPr="00F065D7" w:rsidRDefault="005648BB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  <w:r w:rsidRPr="00F065D7">
        <w:rPr>
          <w:rFonts w:eastAsia="Calibri" w:hint="cs"/>
          <w:b w:val="0"/>
          <w:bCs w:val="0"/>
          <w:i w:val="0"/>
          <w:iCs w:val="0"/>
          <w:cs/>
          <w:lang w:val="en-GB"/>
        </w:rPr>
        <w:t>กลุ่มบริษัท</w:t>
      </w:r>
      <w:r w:rsidRPr="00F065D7">
        <w:rPr>
          <w:rFonts w:hint="cs"/>
          <w:b w:val="0"/>
          <w:bCs w:val="0"/>
          <w:i w:val="0"/>
          <w:iCs w:val="0"/>
          <w:cs/>
        </w:rPr>
        <w:t>ตั้งใจจะถือตราสารทุนที่ไม่อยู่ในความต้องการของตลาดจำนวน</w:t>
      </w:r>
      <w:r w:rsidR="00A55ABB" w:rsidRPr="00F065D7">
        <w:rPr>
          <w:rFonts w:hint="cs"/>
          <w:b w:val="0"/>
          <w:bCs w:val="0"/>
          <w:i w:val="0"/>
          <w:iCs w:val="0"/>
          <w:cs/>
        </w:rPr>
        <w:t xml:space="preserve"> </w:t>
      </w:r>
      <w:r w:rsidR="00C819B9" w:rsidRPr="00C819B9">
        <w:rPr>
          <w:b w:val="0"/>
          <w:bCs w:val="0"/>
          <w:i w:val="0"/>
          <w:iCs w:val="0"/>
          <w:lang w:val="en-US"/>
        </w:rPr>
        <w:t>1</w:t>
      </w:r>
      <w:r w:rsidR="00A55ABB" w:rsidRPr="00F065D7">
        <w:rPr>
          <w:b w:val="0"/>
          <w:bCs w:val="0"/>
          <w:i w:val="0"/>
          <w:iCs w:val="0"/>
          <w:lang w:val="en-US"/>
        </w:rPr>
        <w:t>,</w:t>
      </w:r>
      <w:r w:rsidR="00C819B9" w:rsidRPr="00C819B9">
        <w:rPr>
          <w:b w:val="0"/>
          <w:bCs w:val="0"/>
          <w:i w:val="0"/>
          <w:iCs w:val="0"/>
          <w:lang w:val="en-US"/>
        </w:rPr>
        <w:t>332</w:t>
      </w:r>
      <w:r w:rsidR="00A55ABB" w:rsidRPr="00F065D7">
        <w:rPr>
          <w:b w:val="0"/>
          <w:bCs w:val="0"/>
          <w:i w:val="0"/>
          <w:iCs w:val="0"/>
          <w:lang w:val="en-US"/>
        </w:rPr>
        <w:t xml:space="preserve"> </w:t>
      </w:r>
      <w:r w:rsidRPr="00F065D7">
        <w:rPr>
          <w:rFonts w:hint="cs"/>
          <w:b w:val="0"/>
          <w:bCs w:val="0"/>
          <w:i w:val="0"/>
          <w:iCs w:val="0"/>
          <w:cs/>
        </w:rPr>
        <w:t>ล้านบาท 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</w:t>
      </w:r>
      <w:r w:rsidR="00875547" w:rsidRPr="00F065D7">
        <w:rPr>
          <w:rFonts w:hint="cs"/>
          <w:b w:val="0"/>
          <w:bCs w:val="0"/>
          <w:i w:val="0"/>
          <w:iCs w:val="0"/>
          <w:cs/>
        </w:rPr>
        <w:t>ร็จอื่น ทั้งนี้ ผลกำไร</w:t>
      </w:r>
      <w:r w:rsidRPr="00F065D7">
        <w:rPr>
          <w:rFonts w:hint="cs"/>
          <w:b w:val="0"/>
          <w:bCs w:val="0"/>
          <w:i w:val="0"/>
          <w:iCs w:val="0"/>
          <w:cs/>
        </w:rPr>
        <w:t>สะสมจากการวัดมูลค่ายุติธรรมของเงินลงทุนดังกล่าวจะ</w:t>
      </w:r>
      <w:r w:rsidR="00B26D1D" w:rsidRPr="00F065D7">
        <w:rPr>
          <w:rFonts w:hint="cs"/>
          <w:b w:val="0"/>
          <w:bCs w:val="0"/>
          <w:i w:val="0"/>
          <w:iCs w:val="0"/>
          <w:cs/>
        </w:rPr>
        <w:br/>
      </w:r>
      <w:r w:rsidRPr="00F065D7">
        <w:rPr>
          <w:rFonts w:hint="cs"/>
          <w:b w:val="0"/>
          <w:bCs w:val="0"/>
          <w:i w:val="0"/>
          <w:iCs w:val="0"/>
          <w:cs/>
        </w:rPr>
        <w:t>ไม่ถูกจัดประเภทไ</w:t>
      </w:r>
      <w:r w:rsidR="00875547" w:rsidRPr="00F065D7">
        <w:rPr>
          <w:rFonts w:hint="cs"/>
          <w:b w:val="0"/>
          <w:bCs w:val="0"/>
          <w:i w:val="0"/>
          <w:iCs w:val="0"/>
          <w:cs/>
        </w:rPr>
        <w:t>ปยังกำไร</w:t>
      </w:r>
      <w:r w:rsidRPr="00F065D7">
        <w:rPr>
          <w:rFonts w:hint="cs"/>
          <w:b w:val="0"/>
          <w:bCs w:val="0"/>
          <w:i w:val="0"/>
          <w:iCs w:val="0"/>
          <w:cs/>
        </w:rPr>
        <w:t>ในภายหลัง</w:t>
      </w:r>
    </w:p>
    <w:p w14:paraId="40BA0414" w14:textId="4F3DD44F" w:rsidR="00F95319" w:rsidRPr="00F065D7" w:rsidRDefault="00F95319" w:rsidP="00AE6818">
      <w:pPr>
        <w:spacing w:line="240" w:lineRule="auto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br w:type="page"/>
      </w:r>
    </w:p>
    <w:p w14:paraId="47B1CF34" w14:textId="4E8BABB0" w:rsidR="005648BB" w:rsidRPr="00F065D7" w:rsidRDefault="005648BB" w:rsidP="00E07809">
      <w:pPr>
        <w:pStyle w:val="ListParagraph"/>
        <w:numPr>
          <w:ilvl w:val="0"/>
          <w:numId w:val="20"/>
        </w:numPr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contextualSpacing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0B66DC74" w14:textId="77777777" w:rsidR="005648BB" w:rsidRPr="00F065D7" w:rsidRDefault="005648BB" w:rsidP="00AE6818">
      <w:pPr>
        <w:pStyle w:val="ListParagraph"/>
        <w:autoSpaceDE w:val="0"/>
        <w:autoSpaceDN w:val="0"/>
        <w:adjustRightInd w:val="0"/>
        <w:ind w:left="1260"/>
        <w:rPr>
          <w:rFonts w:asciiTheme="majorBidi" w:hAnsiTheme="majorBidi"/>
          <w:b w:val="0"/>
          <w:bCs w:val="0"/>
          <w:i w:val="0"/>
          <w:iCs w:val="0"/>
          <w:cs/>
        </w:rPr>
      </w:pPr>
    </w:p>
    <w:p w14:paraId="04240A76" w14:textId="4F6B1CB5" w:rsidR="005648BB" w:rsidRPr="00F065D7" w:rsidRDefault="005648BB" w:rsidP="009B3D1E">
      <w:pPr>
        <w:pStyle w:val="ListParagraph"/>
        <w:autoSpaceDE w:val="0"/>
        <w:autoSpaceDN w:val="0"/>
        <w:adjustRightInd w:val="0"/>
        <w:ind w:left="126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F065D7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TFRS </w:t>
      </w:r>
      <w:r w:rsidR="00C819B9" w:rsidRPr="00C819B9">
        <w:rPr>
          <w:rFonts w:asciiTheme="majorBidi" w:hAnsiTheme="majorBidi" w:hint="cs"/>
          <w:b w:val="0"/>
          <w:bCs w:val="0"/>
          <w:i w:val="0"/>
          <w:iCs w:val="0"/>
          <w:lang w:val="en-US"/>
        </w:rPr>
        <w:t>9</w:t>
      </w:r>
      <w:r w:rsidRPr="00F065D7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</w:t>
      </w:r>
      <w:r w:rsidRPr="00F065D7">
        <w:rPr>
          <w:rFonts w:asciiTheme="majorBidi" w:hAnsiTheme="majorBidi"/>
          <w:b w:val="0"/>
          <w:bCs w:val="0"/>
          <w:i w:val="0"/>
          <w:iCs w:val="0"/>
          <w:cs/>
        </w:rPr>
        <w:t>กลุ่มบริษัท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F065D7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TFRS </w:t>
      </w:r>
      <w:r w:rsidR="00C819B9" w:rsidRPr="00C819B9">
        <w:rPr>
          <w:rFonts w:asciiTheme="majorBidi" w:hAnsiTheme="majorBidi" w:hint="cs"/>
          <w:b w:val="0"/>
          <w:bCs w:val="0"/>
          <w:i w:val="0"/>
          <w:iCs w:val="0"/>
          <w:lang w:val="en-US"/>
        </w:rPr>
        <w:t>9</w:t>
      </w:r>
      <w:r w:rsidRPr="00F065D7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</w:t>
      </w:r>
      <w:r w:rsidR="009B3D1E" w:rsidRPr="00F065D7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การเงินที่วัดมูลค่าด้วยวิธีราคาทุนตัดจำหน่าย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4"/>
          <w:cs/>
        </w:rPr>
        <w:t xml:space="preserve">ด้วยมูลค่ายุติธรรมผ่านกำไรขาดทุนเบ็ดเสร็จอื่น </w:t>
      </w:r>
      <w:r w:rsidR="00AE6818"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4"/>
          <w:cs/>
        </w:rPr>
        <w:t>และ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4"/>
          <w:cs/>
        </w:rPr>
        <w:t>ลูกหนี้ตามสัญญาเช่า ซึ่งไม่รวมเงินลงทุนใน</w:t>
      </w:r>
      <w:r w:rsidR="009B3D1E" w:rsidRPr="00F065D7">
        <w:rPr>
          <w:rFonts w:asciiTheme="majorBidi" w:hAnsiTheme="majorBidi" w:cstheme="majorBidi"/>
          <w:b w:val="0"/>
          <w:bCs w:val="0"/>
          <w:i w:val="0"/>
          <w:iCs w:val="0"/>
          <w:spacing w:val="-4"/>
          <w:cs/>
        </w:rPr>
        <w:br/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4"/>
          <w:cs/>
        </w:rPr>
        <w:t>ตราสารทุน</w:t>
      </w:r>
    </w:p>
    <w:p w14:paraId="75B20CCF" w14:textId="77777777" w:rsidR="005648BB" w:rsidRPr="00F065D7" w:rsidRDefault="005648BB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1260"/>
        <w:rPr>
          <w:b w:val="0"/>
          <w:bCs w:val="0"/>
          <w:i w:val="0"/>
          <w:iCs w:val="0"/>
          <w:cs/>
        </w:rPr>
      </w:pPr>
    </w:p>
    <w:p w14:paraId="4AA24707" w14:textId="3CAB8FA3" w:rsidR="005648BB" w:rsidRPr="00F065D7" w:rsidRDefault="005648BB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1260" w:hanging="9"/>
        <w:rPr>
          <w:rFonts w:asciiTheme="majorBidi" w:hAnsiTheme="majorBidi"/>
          <w:b w:val="0"/>
          <w:bCs w:val="0"/>
          <w:i w:val="0"/>
          <w:iCs w:val="0"/>
          <w:spacing w:val="-2"/>
          <w:shd w:val="clear" w:color="auto" w:fill="D9D9D9" w:themeFill="background1" w:themeFillShade="D9"/>
          <w:cs/>
        </w:rPr>
      </w:pPr>
      <w:r w:rsidRPr="00F065D7">
        <w:rPr>
          <w:rFonts w:asciiTheme="majorBidi" w:hAnsiTheme="majorBidi"/>
          <w:b w:val="0"/>
          <w:bCs w:val="0"/>
          <w:i w:val="0"/>
          <w:iCs w:val="0"/>
          <w:spacing w:val="-2"/>
          <w:cs/>
        </w:rPr>
        <w:t>กลุ่มบริษัท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 xml:space="preserve">ได้ประเมินการด้อยค่าตาม </w:t>
      </w:r>
      <w:r w:rsidRPr="00F065D7">
        <w:rPr>
          <w:rFonts w:asciiTheme="majorBidi" w:hAnsiTheme="majorBidi" w:hint="cs"/>
          <w:b w:val="0"/>
          <w:bCs w:val="0"/>
          <w:i w:val="0"/>
          <w:iCs w:val="0"/>
          <w:spacing w:val="-2"/>
          <w:cs/>
        </w:rPr>
        <w:t xml:space="preserve">TFRS </w:t>
      </w:r>
      <w:r w:rsidR="00C819B9" w:rsidRPr="00C819B9">
        <w:rPr>
          <w:rFonts w:asciiTheme="majorBidi" w:hAnsiTheme="majorBidi" w:hint="cs"/>
          <w:b w:val="0"/>
          <w:bCs w:val="0"/>
          <w:i w:val="0"/>
          <w:iCs w:val="0"/>
          <w:spacing w:val="-2"/>
          <w:lang w:val="en-US"/>
        </w:rPr>
        <w:t>9</w:t>
      </w:r>
      <w:r w:rsidRPr="00F065D7">
        <w:rPr>
          <w:rFonts w:asciiTheme="majorBidi" w:hAnsiTheme="majorBidi" w:hint="cs"/>
          <w:b w:val="0"/>
          <w:bCs w:val="0"/>
          <w:i w:val="0"/>
          <w:iCs w:val="0"/>
          <w:spacing w:val="-2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>ณ วันที่</w:t>
      </w:r>
      <w:r w:rsidR="001F74EC"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 xml:space="preserve"> </w:t>
      </w:r>
      <w:r w:rsidR="00C819B9" w:rsidRPr="00C819B9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1</w:t>
      </w:r>
      <w:r w:rsidR="001F74EC" w:rsidRPr="00F065D7">
        <w:rPr>
          <w:rFonts w:asciiTheme="majorBidi" w:hAnsiTheme="majorBidi" w:cstheme="majorBidi"/>
          <w:b w:val="0"/>
          <w:bCs w:val="0"/>
          <w:i w:val="0"/>
          <w:iCs w:val="0"/>
          <w:lang w:val="en-GB"/>
        </w:rPr>
        <w:t xml:space="preserve"> </w:t>
      </w:r>
      <w:r w:rsidR="001F74EC"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GB"/>
        </w:rPr>
        <w:t xml:space="preserve">มกราคม </w:t>
      </w:r>
      <w:r w:rsidR="00C819B9" w:rsidRPr="00C819B9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2563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 xml:space="preserve"> </w:t>
      </w:r>
      <w:r w:rsidR="00225BC8"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>พบว่า</w:t>
      </w:r>
      <w:r w:rsidR="00331436"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>ไม่มีผลกระทบจาก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>การด้อยค่า</w:t>
      </w:r>
    </w:p>
    <w:p w14:paraId="0F9AFB92" w14:textId="77777777" w:rsidR="005648BB" w:rsidRPr="00F065D7" w:rsidRDefault="005648BB" w:rsidP="00AE6818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76DB286" w14:textId="05148D56" w:rsidR="005648BB" w:rsidRPr="00F065D7" w:rsidRDefault="007A74A7" w:rsidP="00E07809">
      <w:pPr>
        <w:pStyle w:val="ListParagraph"/>
        <w:numPr>
          <w:ilvl w:val="0"/>
          <w:numId w:val="19"/>
        </w:numPr>
        <w:tabs>
          <w:tab w:val="clear" w:pos="54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right="0"/>
        <w:contextualSpacing/>
        <w:rPr>
          <w:color w:val="000000"/>
          <w:cs/>
        </w:rPr>
      </w:pPr>
      <w:r w:rsidRPr="00F065D7">
        <w:rPr>
          <w:color w:val="000000"/>
          <w:cs/>
        </w:rPr>
        <w:t xml:space="preserve">มาตรฐานการรายงานทางการเงิน ฉบับที่ </w:t>
      </w:r>
      <w:r w:rsidR="00C819B9" w:rsidRPr="00C819B9">
        <w:rPr>
          <w:color w:val="000000"/>
          <w:lang w:val="en-US"/>
        </w:rPr>
        <w:t>16</w:t>
      </w:r>
      <w:r w:rsidRPr="00F065D7">
        <w:rPr>
          <w:color w:val="000000"/>
          <w:cs/>
        </w:rPr>
        <w:t xml:space="preserve"> </w:t>
      </w:r>
      <w:r w:rsidR="005648BB" w:rsidRPr="00F065D7">
        <w:rPr>
          <w:rFonts w:hint="cs"/>
          <w:color w:val="000000"/>
          <w:cs/>
        </w:rPr>
        <w:t>สัญญาเช่า</w:t>
      </w:r>
      <w:r w:rsidRPr="00F065D7">
        <w:rPr>
          <w:rFonts w:hint="cs"/>
          <w:color w:val="000000"/>
          <w:cs/>
        </w:rPr>
        <w:t xml:space="preserve"> (TFRS </w:t>
      </w:r>
      <w:r w:rsidR="00C819B9" w:rsidRPr="00C819B9">
        <w:rPr>
          <w:rFonts w:hint="cs"/>
          <w:color w:val="000000"/>
          <w:lang w:val="en-US"/>
        </w:rPr>
        <w:t>16</w:t>
      </w:r>
      <w:r w:rsidRPr="00F065D7">
        <w:rPr>
          <w:rFonts w:hint="cs"/>
          <w:color w:val="000000"/>
          <w:cs/>
        </w:rPr>
        <w:t>)</w:t>
      </w:r>
    </w:p>
    <w:p w14:paraId="6666717B" w14:textId="77777777" w:rsidR="005648BB" w:rsidRPr="00F065D7" w:rsidRDefault="005648BB" w:rsidP="00AE6818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31C5B5F" w14:textId="5802D0AF" w:rsidR="005648BB" w:rsidRPr="00F065D7" w:rsidRDefault="005648BB" w:rsidP="00AE6818">
      <w:pPr>
        <w:pStyle w:val="BodyText"/>
        <w:tabs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C819B9" w:rsidRPr="00C819B9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C819B9" w:rsidRPr="00C819B9">
        <w:rPr>
          <w:rFonts w:asciiTheme="majorBidi" w:hAnsiTheme="majorBidi" w:cstheme="majorBidi" w:hint="cs"/>
          <w:sz w:val="30"/>
          <w:szCs w:val="30"/>
          <w:lang w:val="en-US"/>
        </w:rPr>
        <w:t>2563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</w:rPr>
        <w:t>กลุ่มบริษัท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ถือปฏิบัติตาม 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TFRS </w:t>
      </w:r>
      <w:r w:rsidR="00C819B9" w:rsidRPr="00C819B9">
        <w:rPr>
          <w:rFonts w:asciiTheme="majorBidi" w:hAnsiTheme="majorBidi" w:cstheme="majorBidi" w:hint="cs"/>
          <w:sz w:val="30"/>
          <w:szCs w:val="30"/>
          <w:lang w:val="en-US"/>
        </w:rPr>
        <w:t>16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C819B9" w:rsidRPr="00C819B9">
        <w:rPr>
          <w:rFonts w:asciiTheme="majorBidi" w:hAnsiTheme="majorBidi" w:cstheme="majorBidi" w:hint="cs"/>
          <w:sz w:val="30"/>
          <w:szCs w:val="30"/>
          <w:lang w:val="en-US"/>
        </w:rPr>
        <w:t>17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065D7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(TAS </w:t>
      </w:r>
      <w:r w:rsidR="00C819B9" w:rsidRPr="00C819B9">
        <w:rPr>
          <w:rFonts w:asciiTheme="majorBidi" w:hAnsiTheme="majorBidi" w:cstheme="majorBidi" w:hint="cs"/>
          <w:sz w:val="30"/>
          <w:szCs w:val="30"/>
          <w:lang w:val="en-US"/>
        </w:rPr>
        <w:t>17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C819B9" w:rsidRPr="00C819B9">
        <w:rPr>
          <w:rFonts w:asciiTheme="majorBidi" w:hAnsiTheme="majorBidi" w:cstheme="majorBidi" w:hint="cs"/>
          <w:sz w:val="30"/>
          <w:szCs w:val="30"/>
          <w:lang w:val="en-US"/>
        </w:rPr>
        <w:t>4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065D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(TFRIC </w:t>
      </w:r>
      <w:r w:rsidR="00C819B9" w:rsidRPr="00C819B9">
        <w:rPr>
          <w:rFonts w:asciiTheme="majorBidi" w:hAnsiTheme="majorBidi" w:cstheme="majorBidi" w:hint="cs"/>
          <w:sz w:val="30"/>
          <w:szCs w:val="30"/>
          <w:lang w:val="en-US"/>
        </w:rPr>
        <w:t>4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F065D7">
        <w:rPr>
          <w:rFonts w:asciiTheme="majorBidi" w:hAnsiTheme="majorBidi" w:cstheme="majorBidi" w:hint="cs"/>
          <w:sz w:val="30"/>
          <w:szCs w:val="30"/>
        </w:rPr>
        <w:t>(Modified retrospective approach)</w:t>
      </w:r>
    </w:p>
    <w:p w14:paraId="71E9FD43" w14:textId="77777777" w:rsidR="005648BB" w:rsidRPr="00F065D7" w:rsidRDefault="005648BB" w:rsidP="00AE6818">
      <w:pPr>
        <w:pStyle w:val="BodyText"/>
        <w:tabs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8A5E48F" w14:textId="28D46140" w:rsidR="005648BB" w:rsidRPr="00F065D7" w:rsidRDefault="005648BB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900" w:firstLine="0"/>
        <w:rPr>
          <w:rFonts w:asciiTheme="majorBidi" w:eastAsia="Calibri" w:hAnsiTheme="majorBidi"/>
          <w:b w:val="0"/>
          <w:bCs w:val="0"/>
          <w:i w:val="0"/>
          <w:iCs w:val="0"/>
          <w:cs/>
        </w:rPr>
      </w:pPr>
      <w:r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เดิม</w:t>
      </w:r>
      <w:r w:rsidRPr="00F065D7">
        <w:rPr>
          <w:rFonts w:asciiTheme="majorBidi" w:eastAsia="Calibri" w:hAnsiTheme="majorBidi"/>
          <w:b w:val="0"/>
          <w:bCs w:val="0"/>
          <w:i w:val="0"/>
          <w:iCs w:val="0"/>
          <w:cs/>
        </w:rPr>
        <w:t>กลุ่มบริษัท</w:t>
      </w:r>
      <w:r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F065D7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 xml:space="preserve"> TFRS</w:t>
      </w:r>
      <w:r w:rsidR="00D25D35" w:rsidRPr="00F065D7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 xml:space="preserve"> </w:t>
      </w:r>
      <w:r w:rsidR="00C819B9" w:rsidRPr="00C819B9">
        <w:rPr>
          <w:rFonts w:asciiTheme="majorBidi" w:eastAsia="Calibri" w:hAnsiTheme="majorBidi"/>
          <w:b w:val="0"/>
          <w:bCs w:val="0"/>
          <w:i w:val="0"/>
          <w:iCs w:val="0"/>
          <w:lang w:val="en-US"/>
        </w:rPr>
        <w:t>16</w:t>
      </w:r>
      <w:r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 </w:t>
      </w:r>
      <w:r w:rsidR="002B3564" w:rsidRPr="00F065D7">
        <w:rPr>
          <w:rFonts w:asciiTheme="majorBidi" w:eastAsia="Calibri" w:hAnsiTheme="majorBidi"/>
          <w:b w:val="0"/>
          <w:bCs w:val="0"/>
          <w:i w:val="0"/>
          <w:iCs w:val="0"/>
          <w:cs/>
        </w:rPr>
        <w:t>กลุ่มบริษัท</w:t>
      </w:r>
      <w:r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Pr="00F065D7">
        <w:rPr>
          <w:rFonts w:asciiTheme="majorBidi" w:eastAsia="Calibri" w:hAnsiTheme="majorBidi"/>
          <w:b w:val="0"/>
          <w:bCs w:val="0"/>
          <w:i w:val="0"/>
          <w:iCs w:val="0"/>
          <w:cs/>
        </w:rPr>
        <w:t>กลุ่มบริษัท</w:t>
      </w:r>
      <w:r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จะปันส่วนสิ่งตอบแทนที่ต้องจ่ายตามราคาขายที่เป็นเอกเทศ </w:t>
      </w:r>
      <w:r w:rsidRPr="00F065D7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 xml:space="preserve">(Transaction price) </w:t>
      </w:r>
      <w:r w:rsidR="00A93D27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 xml:space="preserve">      </w:t>
      </w:r>
      <w:r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ณ 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วันที่</w:t>
      </w:r>
      <w:r w:rsidRPr="00F065D7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="00C819B9" w:rsidRPr="00C819B9">
        <w:rPr>
          <w:rFonts w:asciiTheme="majorBidi" w:hAnsiTheme="majorBidi" w:hint="cs"/>
          <w:b w:val="0"/>
          <w:bCs w:val="0"/>
          <w:i w:val="0"/>
          <w:iCs w:val="0"/>
          <w:lang w:val="en-US"/>
        </w:rPr>
        <w:t>1</w:t>
      </w:r>
      <w:r w:rsidR="001F74EC" w:rsidRPr="00F065D7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="001F74EC"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มกราคม </w:t>
      </w:r>
      <w:r w:rsidR="00C819B9" w:rsidRPr="00C819B9">
        <w:rPr>
          <w:rFonts w:asciiTheme="majorBidi" w:hAnsiTheme="majorBidi" w:hint="cs"/>
          <w:b w:val="0"/>
          <w:bCs w:val="0"/>
          <w:i w:val="0"/>
          <w:iCs w:val="0"/>
          <w:lang w:val="en-US"/>
        </w:rPr>
        <w:t>2563</w:t>
      </w:r>
      <w:r w:rsidR="001F74EC" w:rsidRPr="00F065D7">
        <w:rPr>
          <w:rFonts w:asciiTheme="majorBidi" w:hAnsiTheme="majorBidi" w:hint="cs"/>
          <w:cs/>
        </w:rPr>
        <w:t xml:space="preserve"> </w:t>
      </w:r>
      <w:r w:rsidRPr="00F065D7">
        <w:rPr>
          <w:rFonts w:asciiTheme="majorBidi" w:eastAsia="Calibri" w:hAnsiTheme="majorBidi"/>
          <w:b w:val="0"/>
          <w:bCs w:val="0"/>
          <w:i w:val="0"/>
          <w:iCs w:val="0"/>
          <w:cs/>
        </w:rPr>
        <w:t>กลุ่มบริษัท</w:t>
      </w:r>
      <w:r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</w:t>
      </w:r>
      <w:r w:rsidR="00AE6818"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จากการที่</w:t>
      </w:r>
      <w:r w:rsidRPr="00F065D7">
        <w:rPr>
          <w:rFonts w:asciiTheme="majorBidi" w:eastAsia="Calibri" w:hAnsiTheme="majorBidi"/>
          <w:b w:val="0"/>
          <w:bCs w:val="0"/>
          <w:i w:val="0"/>
          <w:iCs w:val="0"/>
          <w:cs/>
        </w:rPr>
        <w:t>กลุ่มบริษัท</w:t>
      </w:r>
      <w:r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4F3E1E09" w14:textId="28E3C5CE" w:rsidR="00F95319" w:rsidRPr="00C873CA" w:rsidRDefault="00F95319" w:rsidP="00AE6818">
      <w:pPr>
        <w:spacing w:line="240" w:lineRule="auto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F065D7">
        <w:rPr>
          <w:rFonts w:asciiTheme="majorBidi" w:hAnsiTheme="majorBidi" w:cstheme="majorBidi"/>
          <w:color w:val="0000FF"/>
          <w:sz w:val="30"/>
          <w:szCs w:val="30"/>
        </w:rPr>
        <w:br w:type="page"/>
      </w:r>
    </w:p>
    <w:p w14:paraId="1D13222D" w14:textId="77777777" w:rsidR="005648BB" w:rsidRPr="00F065D7" w:rsidRDefault="005648BB" w:rsidP="00AE6818">
      <w:pPr>
        <w:tabs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</w:rPr>
      </w:pPr>
      <w:r w:rsidRPr="00F065D7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</w:t>
      </w:r>
      <w:r w:rsidRPr="00F065D7">
        <w:rPr>
          <w:rFonts w:asciiTheme="majorBidi" w:eastAsia="Calibri" w:hAnsiTheme="majorBidi"/>
          <w:sz w:val="30"/>
          <w:szCs w:val="30"/>
          <w:cs/>
        </w:rPr>
        <w:t>กลุ่มบริษัท</w:t>
      </w:r>
      <w:r w:rsidRPr="00F065D7">
        <w:rPr>
          <w:rFonts w:asciiTheme="majorBidi" w:hAnsiTheme="majorBidi" w:cstheme="majorBidi" w:hint="cs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0212E933" w14:textId="77777777" w:rsidR="005648BB" w:rsidRPr="00F065D7" w:rsidRDefault="005648BB" w:rsidP="00AE6818">
      <w:pPr>
        <w:tabs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  <w:cs/>
        </w:rPr>
      </w:pPr>
    </w:p>
    <w:p w14:paraId="2A88FCA1" w14:textId="4A921BD4" w:rsidR="005648BB" w:rsidRPr="00F065D7" w:rsidRDefault="005648BB" w:rsidP="00E07809">
      <w:pPr>
        <w:pStyle w:val="ListParagraph"/>
        <w:numPr>
          <w:ilvl w:val="0"/>
          <w:numId w:val="21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spacing w:val="-6"/>
          <w:shd w:val="clear" w:color="auto" w:fill="CCCCCC"/>
          <w:cs/>
        </w:rPr>
      </w:pP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6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A55ABB"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6"/>
          <w:cs/>
        </w:rPr>
        <w:t xml:space="preserve"> </w:t>
      </w:r>
      <w:r w:rsidR="00C819B9" w:rsidRPr="00C819B9">
        <w:rPr>
          <w:rFonts w:asciiTheme="majorBidi" w:hAnsiTheme="majorBidi" w:cstheme="majorBidi"/>
          <w:b w:val="0"/>
          <w:bCs w:val="0"/>
          <w:i w:val="0"/>
          <w:iCs w:val="0"/>
          <w:spacing w:val="-6"/>
          <w:lang w:val="en-US"/>
        </w:rPr>
        <w:t>12</w:t>
      </w:r>
      <w:r w:rsidRPr="00F065D7">
        <w:rPr>
          <w:rFonts w:asciiTheme="majorBidi" w:hAnsiTheme="majorBidi" w:hint="cs"/>
          <w:b w:val="0"/>
          <w:bCs w:val="0"/>
          <w:i w:val="0"/>
          <w:iCs w:val="0"/>
          <w:spacing w:val="-6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6"/>
          <w:cs/>
        </w:rPr>
        <w:t>เดือน</w:t>
      </w:r>
    </w:p>
    <w:p w14:paraId="645081AF" w14:textId="77777777" w:rsidR="005648BB" w:rsidRPr="00F065D7" w:rsidRDefault="005648BB" w:rsidP="00E07809">
      <w:pPr>
        <w:pStyle w:val="ListParagraph"/>
        <w:numPr>
          <w:ilvl w:val="0"/>
          <w:numId w:val="21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ใช้ข้อเท็จจริงที่ทราบภายหลังในการกำหนดอายุสัญญาเช่า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hd w:val="clear" w:color="auto" w:fill="CCCCCC"/>
          <w:cs/>
        </w:rPr>
        <w:t xml:space="preserve">  </w:t>
      </w:r>
    </w:p>
    <w:p w14:paraId="7F8BF535" w14:textId="77777777" w:rsidR="005648BB" w:rsidRPr="00F065D7" w:rsidRDefault="005648BB" w:rsidP="00E07809">
      <w:pPr>
        <w:pStyle w:val="ListParagraph"/>
        <w:numPr>
          <w:ilvl w:val="0"/>
          <w:numId w:val="21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hd w:val="clear" w:color="auto" w:fill="CCCCCC"/>
          <w:cs/>
        </w:rPr>
        <w:t xml:space="preserve">  </w:t>
      </w:r>
    </w:p>
    <w:p w14:paraId="374ADBE7" w14:textId="181AA4ED" w:rsidR="005648BB" w:rsidRPr="00F065D7" w:rsidRDefault="005648BB" w:rsidP="00E07809">
      <w:pPr>
        <w:pStyle w:val="ListParagraph"/>
        <w:numPr>
          <w:ilvl w:val="0"/>
          <w:numId w:val="21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เพื่อเป็นทางเลือกในการทบทวนการด้อยค่าและ</w:t>
      </w:r>
    </w:p>
    <w:p w14:paraId="4DE30B41" w14:textId="77777777" w:rsidR="005648BB" w:rsidRPr="00F065D7" w:rsidRDefault="005648BB" w:rsidP="00E07809">
      <w:pPr>
        <w:pStyle w:val="ListParagraph"/>
        <w:numPr>
          <w:ilvl w:val="0"/>
          <w:numId w:val="21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ไม่รวมต้นทุนทางตรงเริ่มแรกในการวัดมูลค่าสินทรัพย์สิทธิการใช้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olor w:val="0000FF"/>
          <w:shd w:val="clear" w:color="auto" w:fill="CCCCCC"/>
          <w:cs/>
        </w:rPr>
        <w:t xml:space="preserve"> </w:t>
      </w:r>
    </w:p>
    <w:p w14:paraId="27EC4956" w14:textId="77777777" w:rsidR="00037F61" w:rsidRPr="00F065D7" w:rsidRDefault="00037F61" w:rsidP="00AE6818">
      <w:pPr>
        <w:autoSpaceDE w:val="0"/>
        <w:autoSpaceDN w:val="0"/>
        <w:adjustRightInd w:val="0"/>
        <w:contextualSpacing/>
        <w:rPr>
          <w:rFonts w:asciiTheme="majorBidi" w:hAnsiTheme="majorBidi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350"/>
        <w:gridCol w:w="180"/>
        <w:gridCol w:w="1350"/>
      </w:tblGrid>
      <w:tr w:rsidR="00037F61" w:rsidRPr="00F065D7" w14:paraId="721D3BC4" w14:textId="77777777" w:rsidTr="00331436">
        <w:trPr>
          <w:cantSplit/>
          <w:trHeight w:val="20"/>
          <w:tblHeader/>
        </w:trPr>
        <w:tc>
          <w:tcPr>
            <w:tcW w:w="5670" w:type="dxa"/>
            <w:vAlign w:val="bottom"/>
            <w:hideMark/>
          </w:tcPr>
          <w:p w14:paraId="05AE5F24" w14:textId="77777777" w:rsidR="00037F61" w:rsidRPr="00F065D7" w:rsidRDefault="00037F61" w:rsidP="00331436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  <w:hideMark/>
          </w:tcPr>
          <w:p w14:paraId="0D84AE11" w14:textId="569F130E" w:rsidR="00037F61" w:rsidRPr="00F065D7" w:rsidRDefault="00037F61" w:rsidP="0033143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065D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6166851" w14:textId="77777777" w:rsidR="00037F61" w:rsidRPr="00F065D7" w:rsidRDefault="00037F61" w:rsidP="0033143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4ACB05D" w14:textId="77777777" w:rsidR="00037F61" w:rsidRPr="00F065D7" w:rsidRDefault="00037F61" w:rsidP="0033143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FF69775" w14:textId="4B6848E3" w:rsidR="00037F61" w:rsidRPr="00F065D7" w:rsidRDefault="00037F61" w:rsidP="0033143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37F61" w:rsidRPr="00F065D7" w14:paraId="52F479EE" w14:textId="77777777" w:rsidTr="00331436">
        <w:trPr>
          <w:cantSplit/>
          <w:trHeight w:val="20"/>
          <w:tblHeader/>
        </w:trPr>
        <w:tc>
          <w:tcPr>
            <w:tcW w:w="5670" w:type="dxa"/>
          </w:tcPr>
          <w:p w14:paraId="668ACD5B" w14:textId="77777777" w:rsidR="00037F61" w:rsidRPr="00F065D7" w:rsidRDefault="00037F61" w:rsidP="003314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hideMark/>
          </w:tcPr>
          <w:p w14:paraId="75F4FF56" w14:textId="77777777" w:rsidR="00037F61" w:rsidRPr="00F065D7" w:rsidRDefault="00037F61" w:rsidP="003314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065D7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037F61" w:rsidRPr="00F065D7" w14:paraId="553E7F2B" w14:textId="77777777" w:rsidTr="00331436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07F68AB0" w14:textId="333DEA96" w:rsidR="00037F61" w:rsidRPr="00F065D7" w:rsidRDefault="00037F61" w:rsidP="00331436">
            <w:pPr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C819B9" w:rsidRPr="00C819B9">
              <w:rPr>
                <w:rFonts w:asciiTheme="majorBidi" w:hAnsiTheme="majorBidi" w:cstheme="majorBidi" w:hint="cs"/>
                <w:spacing w:val="-2"/>
                <w:sz w:val="28"/>
                <w:szCs w:val="28"/>
                <w:lang w:val="en-US"/>
              </w:rPr>
              <w:t>31</w:t>
            </w:r>
            <w:r w:rsidRPr="00F065D7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="00C819B9" w:rsidRPr="00C819B9">
              <w:rPr>
                <w:rFonts w:asciiTheme="majorBidi" w:hAnsiTheme="majorBidi" w:cstheme="majorBidi" w:hint="cs"/>
                <w:spacing w:val="-2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3332A5" w14:textId="574670E1" w:rsidR="00037F61" w:rsidRPr="00F065D7" w:rsidRDefault="00C819B9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83</w:t>
            </w:r>
            <w:r w:rsidR="007244AB" w:rsidRPr="00F065D7">
              <w:rPr>
                <w:rFonts w:asciiTheme="majorBidi" w:hAnsiTheme="majorBidi" w:cstheme="majorBidi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899</w:t>
            </w:r>
          </w:p>
        </w:tc>
        <w:tc>
          <w:tcPr>
            <w:tcW w:w="180" w:type="dxa"/>
            <w:vAlign w:val="bottom"/>
          </w:tcPr>
          <w:p w14:paraId="7F2A99F6" w14:textId="77777777" w:rsidR="00037F61" w:rsidRPr="00F065D7" w:rsidRDefault="00037F61" w:rsidP="003314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617126" w14:textId="1AA56136" w:rsidR="00037F61" w:rsidRPr="00F065D7" w:rsidRDefault="00C819B9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51</w:t>
            </w:r>
            <w:r w:rsidR="007244AB" w:rsidRPr="00F065D7">
              <w:rPr>
                <w:rFonts w:asciiTheme="majorBidi" w:hAnsiTheme="majorBidi" w:cstheme="majorBidi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433</w:t>
            </w:r>
          </w:p>
        </w:tc>
      </w:tr>
      <w:tr w:rsidR="00037F61" w:rsidRPr="00F065D7" w14:paraId="3DBD9592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59A16F95" w14:textId="39CC0ED3" w:rsidR="00037F61" w:rsidRPr="00F065D7" w:rsidRDefault="00037F61" w:rsidP="00331436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C819B9" w:rsidRPr="00C819B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F065D7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C819B9" w:rsidRPr="00C819B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2563</w:t>
            </w: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42949A" w14:textId="0A824D88" w:rsidR="00037F61" w:rsidRPr="00F065D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F065D7">
              <w:rPr>
                <w:rFonts w:asciiTheme="majorBidi" w:hAnsiTheme="majorBidi" w:cstheme="majorBidi"/>
                <w:sz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56</w:t>
            </w:r>
            <w:r w:rsidRPr="00F065D7">
              <w:rPr>
                <w:rFonts w:asciiTheme="majorBidi" w:hAnsiTheme="majorBidi" w:cstheme="majorBidi"/>
                <w:sz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215</w:t>
            </w:r>
            <w:r w:rsidRPr="00F065D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24B99E3" w14:textId="77777777" w:rsidR="00037F61" w:rsidRPr="00F065D7" w:rsidRDefault="00037F61" w:rsidP="003314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5B46F1" w14:textId="7E351E0B" w:rsidR="00037F61" w:rsidRPr="00F065D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F065D7">
              <w:rPr>
                <w:rFonts w:asciiTheme="majorBidi" w:hAnsiTheme="majorBidi" w:cstheme="majorBidi"/>
                <w:sz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6</w:t>
            </w:r>
            <w:r w:rsidRPr="00F065D7">
              <w:rPr>
                <w:rFonts w:asciiTheme="majorBidi" w:hAnsiTheme="majorBidi" w:cstheme="majorBidi"/>
                <w:sz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419</w:t>
            </w:r>
            <w:r w:rsidRPr="00F065D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37F61" w:rsidRPr="00F065D7" w14:paraId="503BFE29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2D1FCBFF" w14:textId="60827CC1" w:rsidR="00037F61" w:rsidRPr="00F065D7" w:rsidRDefault="00037F61" w:rsidP="00331436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="00C819B9" w:rsidRPr="00C819B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</w:t>
            </w:r>
            <w:r w:rsidRPr="00F065D7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C819B9" w:rsidRPr="00C819B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hideMark/>
          </w:tcPr>
          <w:p w14:paraId="37E1B3D4" w14:textId="39E1F43F" w:rsidR="00037F61" w:rsidRPr="00F065D7" w:rsidRDefault="00C819B9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381</w:t>
            </w:r>
            <w:r w:rsidR="007244AB" w:rsidRPr="00F065D7">
              <w:rPr>
                <w:rFonts w:asciiTheme="majorBidi" w:hAnsiTheme="majorBidi" w:cstheme="majorBidi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337</w:t>
            </w:r>
          </w:p>
        </w:tc>
        <w:tc>
          <w:tcPr>
            <w:tcW w:w="180" w:type="dxa"/>
          </w:tcPr>
          <w:p w14:paraId="68BC9CB6" w14:textId="77777777" w:rsidR="00037F61" w:rsidRPr="00F065D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6D4E403" w14:textId="27B9C609" w:rsidR="00037F61" w:rsidRPr="00F065D7" w:rsidRDefault="00C819B9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39</w:t>
            </w:r>
            <w:r w:rsidR="007244AB" w:rsidRPr="00F065D7">
              <w:rPr>
                <w:rFonts w:asciiTheme="majorBidi" w:hAnsiTheme="majorBidi" w:cstheme="majorBidi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709</w:t>
            </w:r>
          </w:p>
        </w:tc>
      </w:tr>
      <w:tr w:rsidR="00037F61" w:rsidRPr="00F065D7" w14:paraId="639FF4C0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28925824" w14:textId="77777777" w:rsidR="00037F61" w:rsidRPr="00F065D7" w:rsidRDefault="00037F61" w:rsidP="00331436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hideMark/>
          </w:tcPr>
          <w:p w14:paraId="114C307A" w14:textId="1ADEF77A" w:rsidR="00037F61" w:rsidRPr="00F065D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F065D7">
              <w:rPr>
                <w:rFonts w:asciiTheme="majorBidi" w:hAnsiTheme="majorBidi" w:cstheme="majorBidi"/>
                <w:sz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18</w:t>
            </w:r>
            <w:r w:rsidRPr="00F065D7">
              <w:rPr>
                <w:rFonts w:asciiTheme="majorBidi" w:hAnsiTheme="majorBidi" w:cstheme="majorBidi"/>
                <w:sz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940</w:t>
            </w:r>
            <w:r w:rsidRPr="00F065D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32EC722B" w14:textId="77777777" w:rsidR="00037F61" w:rsidRPr="00F065D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3E497CA" w14:textId="5AE70E60" w:rsidR="00037F61" w:rsidRPr="00F065D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F065D7">
              <w:rPr>
                <w:rFonts w:asciiTheme="majorBidi" w:hAnsiTheme="majorBidi" w:cstheme="majorBidi"/>
                <w:sz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  <w:r w:rsidRPr="00F065D7">
              <w:rPr>
                <w:rFonts w:asciiTheme="majorBidi" w:hAnsiTheme="majorBidi" w:cstheme="majorBidi"/>
                <w:sz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185</w:t>
            </w:r>
            <w:r w:rsidRPr="00F065D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37F61" w:rsidRPr="00F065D7" w14:paraId="7ACD639A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0A7D57D3" w14:textId="77777777" w:rsidR="00037F61" w:rsidRPr="00F065D7" w:rsidRDefault="00037F61" w:rsidP="00331436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  <w:hideMark/>
          </w:tcPr>
          <w:p w14:paraId="059EE69D" w14:textId="32EC65CF" w:rsidR="00037F61" w:rsidRPr="00F065D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F065D7">
              <w:rPr>
                <w:rFonts w:asciiTheme="majorBidi" w:hAnsiTheme="majorBidi" w:cstheme="majorBidi"/>
                <w:sz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14</w:t>
            </w:r>
            <w:r w:rsidRPr="00F065D7">
              <w:rPr>
                <w:rFonts w:asciiTheme="majorBidi" w:hAnsiTheme="majorBidi" w:cstheme="majorBidi"/>
                <w:sz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050</w:t>
            </w:r>
            <w:r w:rsidRPr="00F065D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3C01C7E9" w14:textId="77777777" w:rsidR="00037F61" w:rsidRPr="00F065D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B5F1C4C" w14:textId="119FEDAB" w:rsidR="00037F61" w:rsidRPr="00F065D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F065D7">
              <w:rPr>
                <w:rFonts w:asciiTheme="majorBidi" w:hAnsiTheme="majorBidi" w:cstheme="majorBidi"/>
                <w:sz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12</w:t>
            </w:r>
            <w:r w:rsidRPr="00F065D7">
              <w:rPr>
                <w:rFonts w:asciiTheme="majorBidi" w:hAnsiTheme="majorBidi" w:cstheme="majorBidi"/>
                <w:sz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819</w:t>
            </w:r>
            <w:r w:rsidRPr="00F065D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37F61" w:rsidRPr="00F065D7" w14:paraId="19801923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3472FC8A" w14:textId="77777777" w:rsidR="00037F61" w:rsidRPr="00F065D7" w:rsidRDefault="00037F61" w:rsidP="00331436">
            <w:pPr>
              <w:tabs>
                <w:tab w:val="left" w:pos="720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14:paraId="3A4EFBB2" w14:textId="77777777" w:rsidR="00037F61" w:rsidRPr="00F065D7" w:rsidRDefault="00037F61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</w:p>
          <w:p w14:paraId="031AB309" w14:textId="62314F2B" w:rsidR="00037F61" w:rsidRPr="00F065D7" w:rsidRDefault="00C819B9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122</w:t>
            </w:r>
            <w:r w:rsidR="007244AB" w:rsidRPr="00F065D7">
              <w:rPr>
                <w:rFonts w:asciiTheme="majorBidi" w:hAnsiTheme="majorBidi" w:cstheme="majorBidi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279</w:t>
            </w:r>
          </w:p>
        </w:tc>
        <w:tc>
          <w:tcPr>
            <w:tcW w:w="180" w:type="dxa"/>
          </w:tcPr>
          <w:p w14:paraId="32530BCE" w14:textId="77777777" w:rsidR="00037F61" w:rsidRPr="00F065D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F8A5C5" w14:textId="77777777" w:rsidR="00037F61" w:rsidRPr="00F065D7" w:rsidRDefault="00037F61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</w:p>
          <w:p w14:paraId="7BFC4F6E" w14:textId="4FD72A11" w:rsidR="00037F61" w:rsidRPr="00F065D7" w:rsidRDefault="00C819B9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35</w:t>
            </w:r>
            <w:r w:rsidR="007244AB" w:rsidRPr="00F065D7">
              <w:rPr>
                <w:rFonts w:asciiTheme="majorBidi" w:hAnsiTheme="majorBidi" w:cstheme="majorBidi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136</w:t>
            </w:r>
          </w:p>
        </w:tc>
      </w:tr>
      <w:tr w:rsidR="00037F61" w:rsidRPr="00F065D7" w14:paraId="359B9B9F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37131896" w14:textId="77777777" w:rsidR="00037F61" w:rsidRPr="00F065D7" w:rsidRDefault="00037F61" w:rsidP="003314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มูลค่าคงเหลือที่ได้รับการประกัน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A2FE64" w14:textId="425AA35D" w:rsidR="00037F61" w:rsidRPr="00F065D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F065D7">
              <w:rPr>
                <w:rFonts w:asciiTheme="majorBidi" w:hAnsiTheme="majorBidi" w:cstheme="majorBidi"/>
                <w:sz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1</w:t>
            </w:r>
            <w:r w:rsidRPr="00F065D7">
              <w:rPr>
                <w:rFonts w:asciiTheme="majorBidi" w:hAnsiTheme="majorBidi" w:cstheme="majorBidi"/>
                <w:sz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093</w:t>
            </w:r>
            <w:r w:rsidRPr="00F065D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7206429A" w14:textId="77777777" w:rsidR="00037F61" w:rsidRPr="00F065D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60CF2" w14:textId="1F0ABDE0" w:rsidR="00037F61" w:rsidRPr="00F065D7" w:rsidRDefault="007244AB" w:rsidP="007244AB">
            <w:pPr>
              <w:pStyle w:val="NoSpacing"/>
              <w:tabs>
                <w:tab w:val="decimal" w:pos="803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F0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37F61" w:rsidRPr="00F065D7" w14:paraId="491261C3" w14:textId="77777777" w:rsidTr="00331436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2DADF868" w14:textId="19062FC4" w:rsidR="00037F61" w:rsidRPr="00F065D7" w:rsidRDefault="00037F61" w:rsidP="0033143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C819B9" w:rsidRPr="00C819B9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 w:rsidRPr="00F065D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819B9" w:rsidRPr="00C819B9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61F78DD" w14:textId="0CE39B10" w:rsidR="00037F61" w:rsidRPr="00F065D7" w:rsidRDefault="00C819B9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497</w:t>
            </w:r>
            <w:r w:rsidR="007244AB" w:rsidRPr="00F065D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217</w:t>
            </w:r>
          </w:p>
        </w:tc>
        <w:tc>
          <w:tcPr>
            <w:tcW w:w="180" w:type="dxa"/>
          </w:tcPr>
          <w:p w14:paraId="006C69EA" w14:textId="77777777" w:rsidR="00037F61" w:rsidRPr="00F065D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27EF40" w14:textId="787F46CC" w:rsidR="00037F61" w:rsidRPr="00F065D7" w:rsidRDefault="00C819B9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96</w:t>
            </w:r>
            <w:r w:rsidR="007244AB" w:rsidRPr="00F065D7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855</w:t>
            </w:r>
          </w:p>
        </w:tc>
      </w:tr>
      <w:tr w:rsidR="00037F61" w:rsidRPr="00F065D7" w14:paraId="003818B5" w14:textId="77777777" w:rsidTr="00331436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613D5047" w14:textId="77777777" w:rsidR="00037F61" w:rsidRPr="00F065D7" w:rsidRDefault="00037F61" w:rsidP="003314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F065D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83D96DA" w14:textId="386E5CE2" w:rsidR="00037F61" w:rsidRPr="00F065D7" w:rsidRDefault="00C819B9" w:rsidP="009B3D1E">
            <w:pPr>
              <w:pStyle w:val="NoSpacing"/>
              <w:tabs>
                <w:tab w:val="decimal" w:pos="1058"/>
              </w:tabs>
              <w:spacing w:line="260" w:lineRule="atLeast"/>
              <w:ind w:left="-110" w:right="132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4</w:t>
            </w:r>
            <w:r w:rsidR="007244AB" w:rsidRPr="00F065D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 xml:space="preserve"> -</w:t>
            </w:r>
            <w:r w:rsidR="00D25D35" w:rsidRPr="00F065D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 xml:space="preserve"> </w:t>
            </w:r>
            <w:r w:rsidRPr="00C819B9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13</w:t>
            </w:r>
          </w:p>
        </w:tc>
        <w:tc>
          <w:tcPr>
            <w:tcW w:w="180" w:type="dxa"/>
          </w:tcPr>
          <w:p w14:paraId="3DD0E19E" w14:textId="77777777" w:rsidR="00037F61" w:rsidRPr="00F065D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16C3BA0" w14:textId="56644C0B" w:rsidR="00037F61" w:rsidRPr="00F065D7" w:rsidRDefault="00C819B9" w:rsidP="009B3D1E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19B9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4</w:t>
            </w:r>
          </w:p>
        </w:tc>
      </w:tr>
    </w:tbl>
    <w:p w14:paraId="2EC63A11" w14:textId="77777777" w:rsidR="00037F61" w:rsidRPr="00F065D7" w:rsidRDefault="00037F61" w:rsidP="00037F61">
      <w:pPr>
        <w:autoSpaceDE w:val="0"/>
        <w:autoSpaceDN w:val="0"/>
        <w:adjustRightInd w:val="0"/>
        <w:contextualSpacing/>
        <w:rPr>
          <w:rFonts w:asciiTheme="majorBidi" w:hAnsiTheme="majorBidi"/>
          <w:cs/>
        </w:rPr>
      </w:pPr>
    </w:p>
    <w:p w14:paraId="102D9BAD" w14:textId="77777777" w:rsidR="005648BB" w:rsidRPr="00F065D7" w:rsidRDefault="005648BB" w:rsidP="004D2BE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754601D" w14:textId="63658FF1" w:rsidR="006D0686" w:rsidRPr="00F065D7" w:rsidRDefault="006D0686" w:rsidP="004D2BE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A4FF6D4" w14:textId="77777777" w:rsidR="006D0686" w:rsidRPr="00F065D7" w:rsidRDefault="006D068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F065D7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05A5AE08" w14:textId="7D804222" w:rsidR="00B6375E" w:rsidRPr="00F065D7" w:rsidRDefault="00B6375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9F4397B" w14:textId="77777777" w:rsidR="00DD11C1" w:rsidRPr="00014DE2" w:rsidRDefault="00DD11C1" w:rsidP="00BA5455">
      <w:pPr>
        <w:pStyle w:val="BodyText2"/>
        <w:ind w:left="540" w:right="18"/>
        <w:rPr>
          <w:sz w:val="12"/>
          <w:szCs w:val="12"/>
        </w:rPr>
      </w:pPr>
    </w:p>
    <w:p w14:paraId="594E0BD5" w14:textId="4D3600DA" w:rsidR="00A222B0" w:rsidRPr="00F065D7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F065D7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F065D7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ษัทร่วมและการร่วมค้า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ได้เปิดเผยในหมายเหตุข้อ</w:t>
      </w:r>
      <w:r w:rsidR="00D05BB4" w:rsidRPr="00F065D7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C819B9" w:rsidRPr="00C819B9">
        <w:rPr>
          <w:b w:val="0"/>
          <w:bCs w:val="0"/>
          <w:i w:val="0"/>
          <w:iCs w:val="0"/>
          <w:lang w:val="en-US"/>
        </w:rPr>
        <w:t>7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="00C819B9" w:rsidRPr="00C819B9">
        <w:rPr>
          <w:b w:val="0"/>
          <w:bCs w:val="0"/>
          <w:i w:val="0"/>
          <w:iCs w:val="0"/>
          <w:lang w:val="en-US"/>
        </w:rPr>
        <w:t>8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B6617F" w:rsidRPr="00F065D7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ผู้บริหารสำคัญและบุคคลหรือกิจการที่เกี่ยวข้องกันอื่นไม่ได้มีการเปลี่ยนแปลงอย่างมีสาระสำคัญ</w:t>
      </w:r>
    </w:p>
    <w:p w14:paraId="2228D6A7" w14:textId="77777777" w:rsidR="00A86765" w:rsidRPr="00014DE2" w:rsidRDefault="00A86765">
      <w:pPr>
        <w:spacing w:line="240" w:lineRule="auto"/>
        <w:rPr>
          <w:rFonts w:ascii="Angsana New" w:hAnsi="Angsana New"/>
          <w:sz w:val="14"/>
          <w:szCs w:val="14"/>
        </w:rPr>
      </w:pPr>
    </w:p>
    <w:p w14:paraId="13BF8A34" w14:textId="23CDE2E3" w:rsidR="00B6617F" w:rsidRPr="00F065D7" w:rsidRDefault="00B6617F" w:rsidP="00B6617F">
      <w:pPr>
        <w:pStyle w:val="BodyText2"/>
        <w:ind w:left="540" w:right="18"/>
        <w:rPr>
          <w:lang w:val="en-US"/>
        </w:rPr>
      </w:pPr>
      <w:r w:rsidRPr="00F065D7">
        <w:rPr>
          <w:b/>
          <w:cs/>
        </w:rPr>
        <w:t>นโยบายการกำหนดราคาที่มีการเปลี่ยนแปลงอย่างมี</w:t>
      </w:r>
      <w:r w:rsidRPr="00F065D7">
        <w:rPr>
          <w:rFonts w:hint="cs"/>
          <w:b/>
          <w:cs/>
        </w:rPr>
        <w:t>สาระ</w:t>
      </w:r>
      <w:r w:rsidRPr="00F065D7">
        <w:rPr>
          <w:b/>
          <w:cs/>
        </w:rPr>
        <w:t>สำคัญ</w:t>
      </w:r>
      <w:r w:rsidRPr="00F065D7">
        <w:rPr>
          <w:rFonts w:hint="cs"/>
          <w:b/>
          <w:cs/>
        </w:rPr>
        <w:t>ใน</w:t>
      </w:r>
      <w:r w:rsidRPr="00F065D7">
        <w:rPr>
          <w:b/>
          <w:cs/>
        </w:rPr>
        <w:t>ระหว่างงวด</w:t>
      </w:r>
      <w:r w:rsidR="00EE0B5D">
        <w:rPr>
          <w:rFonts w:hint="cs"/>
          <w:b/>
          <w:cs/>
          <w:lang w:val="en-US"/>
        </w:rPr>
        <w:t>เก้า</w:t>
      </w:r>
      <w:r w:rsidRPr="00F065D7">
        <w:rPr>
          <w:b/>
          <w:cs/>
          <w:lang w:val="en-US"/>
        </w:rPr>
        <w:t xml:space="preserve">เดือนสิ้นสุดวันที่ </w:t>
      </w:r>
      <w:r w:rsidR="00C819B9" w:rsidRPr="00C819B9">
        <w:rPr>
          <w:bCs/>
          <w:lang w:val="en-US"/>
        </w:rPr>
        <w:t>30</w:t>
      </w:r>
      <w:r w:rsidRPr="00F065D7">
        <w:rPr>
          <w:b/>
          <w:lang w:val="en-US"/>
        </w:rPr>
        <w:t xml:space="preserve"> </w:t>
      </w:r>
      <w:r w:rsidR="00EE0B5D">
        <w:rPr>
          <w:rFonts w:hint="cs"/>
          <w:b/>
          <w:cs/>
          <w:lang w:val="en-US"/>
        </w:rPr>
        <w:t>กันยายน</w:t>
      </w:r>
      <w:r w:rsidR="0016520E" w:rsidRPr="00F065D7">
        <w:rPr>
          <w:rFonts w:hint="cs"/>
          <w:b/>
          <w:cs/>
          <w:lang w:val="en-US"/>
        </w:rPr>
        <w:t xml:space="preserve"> </w:t>
      </w:r>
      <w:r w:rsidR="00C819B9" w:rsidRPr="00C819B9">
        <w:rPr>
          <w:bCs/>
          <w:lang w:val="en-US"/>
        </w:rPr>
        <w:t>2563</w:t>
      </w:r>
      <w:r w:rsidRPr="00F065D7">
        <w:rPr>
          <w:b/>
          <w:lang w:val="en-US"/>
        </w:rPr>
        <w:t xml:space="preserve"> </w:t>
      </w:r>
      <w:r w:rsidRPr="00F065D7">
        <w:rPr>
          <w:b/>
          <w:cs/>
          <w:lang w:val="en-US"/>
        </w:rPr>
        <w:t>มี</w:t>
      </w:r>
      <w:r w:rsidRPr="00F065D7">
        <w:rPr>
          <w:b/>
          <w:cs/>
        </w:rPr>
        <w:t>ดังต่อไปนี้</w:t>
      </w:r>
    </w:p>
    <w:p w14:paraId="3625B5F2" w14:textId="77777777" w:rsidR="00B6617F" w:rsidRPr="00014DE2" w:rsidRDefault="00B6617F" w:rsidP="00B6617F">
      <w:pPr>
        <w:pStyle w:val="NoSpacing"/>
        <w:rPr>
          <w:sz w:val="16"/>
          <w:szCs w:val="16"/>
        </w:rPr>
      </w:pPr>
    </w:p>
    <w:p w14:paraId="5FC1E293" w14:textId="77777777" w:rsidR="00B6617F" w:rsidRPr="00F065D7" w:rsidRDefault="00B6617F" w:rsidP="00B6617F">
      <w:pPr>
        <w:pStyle w:val="ListParagraph"/>
        <w:ind w:left="540" w:firstLine="0"/>
        <w:rPr>
          <w:b w:val="0"/>
          <w:bCs w:val="0"/>
          <w:i w:val="0"/>
          <w:iCs w:val="0"/>
          <w:sz w:val="2"/>
          <w:szCs w:val="2"/>
          <w:lang w:val="en-GB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2790"/>
        <w:gridCol w:w="6453"/>
      </w:tblGrid>
      <w:tr w:rsidR="00B6617F" w:rsidRPr="00F065D7" w14:paraId="784457B5" w14:textId="77777777" w:rsidTr="00D5777C">
        <w:trPr>
          <w:tblHeader/>
        </w:trPr>
        <w:tc>
          <w:tcPr>
            <w:tcW w:w="2790" w:type="dxa"/>
          </w:tcPr>
          <w:p w14:paraId="2C1DFD31" w14:textId="77777777" w:rsidR="00B6617F" w:rsidRPr="00F065D7" w:rsidRDefault="00B6617F" w:rsidP="00A14E1A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453" w:type="dxa"/>
          </w:tcPr>
          <w:p w14:paraId="158707D6" w14:textId="77777777" w:rsidR="00B6617F" w:rsidRPr="00F065D7" w:rsidRDefault="00B6617F" w:rsidP="00A14E1A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D6536F" w:rsidRPr="00F065D7" w14:paraId="78A7C28C" w14:textId="77777777" w:rsidTr="00D5777C">
        <w:trPr>
          <w:trHeight w:val="704"/>
          <w:tblHeader/>
        </w:trPr>
        <w:tc>
          <w:tcPr>
            <w:tcW w:w="2790" w:type="dxa"/>
          </w:tcPr>
          <w:p w14:paraId="1428D37B" w14:textId="54644687" w:rsidR="00D6536F" w:rsidRPr="00F065D7" w:rsidRDefault="00D6536F" w:rsidP="00A14E1A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453" w:type="dxa"/>
          </w:tcPr>
          <w:p w14:paraId="7D45C51C" w14:textId="7A4D2EC8" w:rsidR="00D6536F" w:rsidRPr="00F065D7" w:rsidRDefault="00D5777C" w:rsidP="00D5777C">
            <w:pPr>
              <w:pStyle w:val="block"/>
              <w:spacing w:after="0"/>
              <w:ind w:left="165" w:right="-45" w:hanging="16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65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อัตราดอกเบี้ยเงินฝากประจำ</w:t>
            </w:r>
            <w:r w:rsidR="00394AF1" w:rsidRPr="00F065D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819B9"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065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ปีจากธนาคารพาณิชย์เฉลี่ยบวกร้อย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ละ</w:t>
            </w:r>
            <w:r w:rsidR="00394AF1" w:rsidRPr="00F06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94AF1" w:rsidRPr="00F06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94AF1" w:rsidRPr="00F065D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F065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หรืออัตราดอกเบี้ยเงินกู้ยืมเฉลี่ยที่ต้องชำระคืนเมื่อทวงถามบวกร้อยละ</w:t>
            </w:r>
            <w:r w:rsidR="00394AF1" w:rsidRPr="00F065D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819B9" w:rsidRPr="00C819B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  <w:r w:rsidR="00394AF1" w:rsidRPr="00F065D7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.</w:t>
            </w:r>
            <w:r w:rsidR="00C819B9" w:rsidRPr="00C819B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B6617F" w:rsidRPr="00F065D7" w14:paraId="5D6D6C19" w14:textId="77777777" w:rsidTr="00D5777C">
        <w:tc>
          <w:tcPr>
            <w:tcW w:w="2790" w:type="dxa"/>
          </w:tcPr>
          <w:p w14:paraId="22C428F8" w14:textId="77777777" w:rsidR="00B6617F" w:rsidRPr="00F065D7" w:rsidRDefault="00B6617F" w:rsidP="00A14E1A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65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6453" w:type="dxa"/>
          </w:tcPr>
          <w:p w14:paraId="5A6485CA" w14:textId="0B71F16D" w:rsidR="00B6617F" w:rsidRPr="00F065D7" w:rsidRDefault="00D5777C" w:rsidP="00F92BA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65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อัตราดอกเบี้ยเงินฝากประจำ</w:t>
            </w:r>
            <w:r w:rsidR="00394AF1" w:rsidRPr="00F065D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819B9"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94AF1" w:rsidRPr="00F065D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F065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เดือนหรือ</w:t>
            </w:r>
            <w:r w:rsidR="00394AF1" w:rsidRPr="00F065D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819B9"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94AF1" w:rsidRPr="00F065D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F065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ปีจากธนาคารพาณิชย์</w:t>
            </w:r>
          </w:p>
        </w:tc>
      </w:tr>
    </w:tbl>
    <w:p w14:paraId="49D8F37E" w14:textId="77777777" w:rsidR="00BB479B" w:rsidRPr="00F065D7" w:rsidRDefault="00BB479B" w:rsidP="00BA5455">
      <w:pPr>
        <w:pStyle w:val="ListParagraph"/>
        <w:ind w:left="540" w:firstLine="0"/>
        <w:rPr>
          <w:b w:val="0"/>
          <w:bCs w:val="0"/>
          <w:i w:val="0"/>
          <w:iCs w:val="0"/>
          <w:sz w:val="2"/>
          <w:szCs w:val="2"/>
          <w:lang w:val="en-GB"/>
        </w:rPr>
      </w:pPr>
    </w:p>
    <w:p w14:paraId="0AC8BDB4" w14:textId="429239D2" w:rsidR="00A86765" w:rsidRPr="00014DE2" w:rsidRDefault="00A86765">
      <w:pPr>
        <w:spacing w:line="240" w:lineRule="auto"/>
        <w:rPr>
          <w:rFonts w:ascii="Angsana New" w:hAnsi="Angsana New"/>
          <w:sz w:val="16"/>
          <w:szCs w:val="16"/>
          <w:cs/>
        </w:rPr>
      </w:pPr>
    </w:p>
    <w:p w14:paraId="1E92B990" w14:textId="29408618" w:rsidR="0059601A" w:rsidRPr="00F065D7" w:rsidRDefault="00F51EBA" w:rsidP="00435CBD">
      <w:pPr>
        <w:pStyle w:val="BodyText2"/>
        <w:ind w:left="540" w:right="18"/>
      </w:pPr>
      <w:r w:rsidRPr="00F065D7">
        <w:rPr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1F74EC" w:rsidRPr="00F065D7">
        <w:rPr>
          <w:rFonts w:hint="cs"/>
          <w:cs/>
        </w:rPr>
        <w:t>และ</w:t>
      </w:r>
      <w:r w:rsidR="00391E62">
        <w:rPr>
          <w:rFonts w:hint="cs"/>
          <w:cs/>
        </w:rPr>
        <w:t>เก้า</w:t>
      </w:r>
      <w:r w:rsidR="001F74EC" w:rsidRPr="00F065D7">
        <w:rPr>
          <w:rFonts w:hint="cs"/>
          <w:cs/>
        </w:rPr>
        <w:t>เดือน</w:t>
      </w:r>
      <w:r w:rsidRPr="00F065D7">
        <w:rPr>
          <w:cs/>
        </w:rPr>
        <w:t xml:space="preserve">สิ้นสุดวันที่ </w:t>
      </w:r>
      <w:r w:rsidR="00C819B9" w:rsidRPr="00C819B9">
        <w:rPr>
          <w:lang w:val="en-US"/>
        </w:rPr>
        <w:t>30</w:t>
      </w:r>
      <w:r w:rsidRPr="00F065D7">
        <w:t xml:space="preserve"> </w:t>
      </w:r>
      <w:r w:rsidR="00391E62">
        <w:rPr>
          <w:rFonts w:hint="cs"/>
          <w:cs/>
        </w:rPr>
        <w:t>กันยายน</w:t>
      </w:r>
      <w:r w:rsidR="00A437A5" w:rsidRPr="00F065D7">
        <w:rPr>
          <w:rFonts w:hint="cs"/>
          <w:cs/>
        </w:rPr>
        <w:t xml:space="preserve"> </w:t>
      </w:r>
      <w:r w:rsidR="001F74EC" w:rsidRPr="00F065D7">
        <w:rPr>
          <w:cs/>
        </w:rPr>
        <w:br/>
      </w:r>
      <w:r w:rsidRPr="00F065D7">
        <w:rPr>
          <w:cs/>
        </w:rPr>
        <w:t>สรุปได้ดังนี้</w:t>
      </w:r>
      <w:r w:rsidR="00BB479B" w:rsidRPr="00F065D7">
        <w:rPr>
          <w:cs/>
        </w:rPr>
        <w:t xml:space="preserve">   </w:t>
      </w:r>
    </w:p>
    <w:p w14:paraId="7DE596EF" w14:textId="77777777" w:rsidR="00346BB0" w:rsidRPr="00F065D7" w:rsidRDefault="00346BB0" w:rsidP="0078581D">
      <w:pPr>
        <w:pStyle w:val="BodyText2"/>
        <w:ind w:left="450" w:right="18"/>
        <w:rPr>
          <w:sz w:val="8"/>
          <w:szCs w:val="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72"/>
        <w:gridCol w:w="268"/>
        <w:gridCol w:w="1172"/>
        <w:gridCol w:w="268"/>
        <w:gridCol w:w="1170"/>
        <w:gridCol w:w="272"/>
        <w:gridCol w:w="1077"/>
      </w:tblGrid>
      <w:tr w:rsidR="00F51EBA" w:rsidRPr="00F065D7" w14:paraId="32BFA453" w14:textId="77777777" w:rsidTr="00B6617F">
        <w:trPr>
          <w:tblHeader/>
        </w:trPr>
        <w:tc>
          <w:tcPr>
            <w:tcW w:w="2143" w:type="pct"/>
          </w:tcPr>
          <w:p w14:paraId="6BDC55EB" w14:textId="77777777" w:rsidR="00F51EBA" w:rsidRPr="00F065D7" w:rsidRDefault="00F51EBA" w:rsidP="00F51EB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2" w:type="pct"/>
            <w:gridSpan w:val="3"/>
          </w:tcPr>
          <w:p w14:paraId="7ED90563" w14:textId="77777777" w:rsidR="00F51EBA" w:rsidRPr="00F065D7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6B0B241" w14:textId="77777777" w:rsidR="00F51EBA" w:rsidRPr="00F065D7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23B35B3B" w14:textId="77777777" w:rsidR="00F51EBA" w:rsidRPr="00F065D7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17F" w:rsidRPr="00F065D7" w14:paraId="1E29D988" w14:textId="77777777" w:rsidTr="00B6617F">
        <w:trPr>
          <w:tblHeader/>
        </w:trPr>
        <w:tc>
          <w:tcPr>
            <w:tcW w:w="2143" w:type="pct"/>
          </w:tcPr>
          <w:p w14:paraId="7D0FDF56" w14:textId="164E2398" w:rsidR="00B6617F" w:rsidRPr="00F065D7" w:rsidRDefault="00B6617F" w:rsidP="00B6617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="00C819B9" w:rsidRPr="00C81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68213E"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EE0B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20" w:type="pct"/>
          </w:tcPr>
          <w:p w14:paraId="64F7E89E" w14:textId="75C0FDEB" w:rsidR="00B6617F" w:rsidRPr="00F065D7" w:rsidRDefault="00C819B9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2" w:type="pct"/>
          </w:tcPr>
          <w:p w14:paraId="15A3D157" w14:textId="77777777" w:rsidR="00B6617F" w:rsidRPr="00F065D7" w:rsidRDefault="00B6617F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48A2A536" w14:textId="543D8EE0" w:rsidR="00B6617F" w:rsidRPr="00F065D7" w:rsidRDefault="00C819B9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</w:tcPr>
          <w:p w14:paraId="22A8E1B6" w14:textId="77777777" w:rsidR="00B6617F" w:rsidRPr="00F065D7" w:rsidRDefault="00B6617F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3E7B578" w14:textId="683D7E4C" w:rsidR="00B6617F" w:rsidRPr="00F065D7" w:rsidRDefault="00C819B9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" w:type="pct"/>
          </w:tcPr>
          <w:p w14:paraId="2B2998D5" w14:textId="77777777" w:rsidR="00B6617F" w:rsidRPr="00F065D7" w:rsidRDefault="00B6617F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75D8EDDB" w14:textId="4CA7002E" w:rsidR="00B6617F" w:rsidRPr="00F065D7" w:rsidRDefault="00C819B9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ED1460" w:rsidRPr="00F065D7" w14:paraId="46D684AA" w14:textId="77777777" w:rsidTr="005C3273">
        <w:trPr>
          <w:tblHeader/>
        </w:trPr>
        <w:tc>
          <w:tcPr>
            <w:tcW w:w="2143" w:type="pct"/>
          </w:tcPr>
          <w:p w14:paraId="468AEA55" w14:textId="77777777" w:rsidR="00ED1460" w:rsidRPr="00F065D7" w:rsidRDefault="00ED1460" w:rsidP="00ED146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7"/>
          </w:tcPr>
          <w:p w14:paraId="5A4C93FF" w14:textId="77777777" w:rsidR="00ED1460" w:rsidRPr="00F065D7" w:rsidRDefault="00ED1460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3273" w:rsidRPr="00F065D7" w14:paraId="2AA1AEEC" w14:textId="77777777" w:rsidTr="00B6617F">
        <w:tc>
          <w:tcPr>
            <w:tcW w:w="2143" w:type="pct"/>
          </w:tcPr>
          <w:p w14:paraId="2EAC3E3B" w14:textId="77777777" w:rsidR="00C12577" w:rsidRPr="00F065D7" w:rsidRDefault="00C12577" w:rsidP="00ED14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20DC3A6C" w14:textId="77777777" w:rsidR="00C12577" w:rsidRPr="00F065D7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BBA04AC" w14:textId="77777777" w:rsidR="00C12577" w:rsidRPr="00F065D7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A52003E" w14:textId="77777777" w:rsidR="00C12577" w:rsidRPr="00F065D7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6E0287B" w14:textId="77777777" w:rsidR="00C12577" w:rsidRPr="00F065D7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07DEE58" w14:textId="77777777" w:rsidR="00C12577" w:rsidRPr="00F065D7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A2D82E1" w14:textId="77777777" w:rsidR="00C12577" w:rsidRPr="00F065D7" w:rsidRDefault="00C12577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F02D491" w14:textId="77777777" w:rsidR="00C12577" w:rsidRPr="00F065D7" w:rsidRDefault="00C12577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7C60" w:rsidRPr="00F065D7" w14:paraId="58B1CADF" w14:textId="77777777" w:rsidTr="00B6617F">
        <w:tc>
          <w:tcPr>
            <w:tcW w:w="2143" w:type="pct"/>
          </w:tcPr>
          <w:p w14:paraId="17C04B1C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470E2D90" w14:textId="058FA3AA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5F6D697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9931A32" w14:textId="6F2211A9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B60EAF9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0232121" w14:textId="7AC9557C" w:rsidR="00C57C60" w:rsidRPr="00F065D7" w:rsidRDefault="002B1224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B1224">
              <w:rPr>
                <w:rFonts w:ascii="Angsana New" w:hAnsi="Angsana New"/>
                <w:sz w:val="30"/>
                <w:szCs w:val="30"/>
                <w:cs/>
                <w:lang w:val="en-US"/>
              </w:rPr>
              <w:t>822</w:t>
            </w: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B1224">
              <w:rPr>
                <w:rFonts w:ascii="Angsana New" w:hAnsi="Angsana New"/>
                <w:sz w:val="30"/>
                <w:szCs w:val="30"/>
                <w:cs/>
                <w:lang w:val="en-US"/>
              </w:rPr>
              <w:t>033</w:t>
            </w:r>
          </w:p>
        </w:tc>
        <w:tc>
          <w:tcPr>
            <w:tcW w:w="144" w:type="pct"/>
          </w:tcPr>
          <w:p w14:paraId="3EBAE48D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2DECED7" w14:textId="5CA2560D" w:rsidR="00C57C60" w:rsidRPr="00F065D7" w:rsidRDefault="00CC3F23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3F23">
              <w:rPr>
                <w:rFonts w:ascii="Angsana New" w:hAnsi="Angsana New"/>
                <w:sz w:val="30"/>
                <w:szCs w:val="30"/>
                <w:lang w:val="en-US"/>
              </w:rPr>
              <w:t>2,911,829</w:t>
            </w:r>
          </w:p>
        </w:tc>
      </w:tr>
      <w:tr w:rsidR="00CC3F23" w:rsidRPr="00F065D7" w14:paraId="02BEC746" w14:textId="77777777" w:rsidTr="00B6617F">
        <w:tc>
          <w:tcPr>
            <w:tcW w:w="2143" w:type="pct"/>
          </w:tcPr>
          <w:p w14:paraId="37C0B2C4" w14:textId="77777777" w:rsidR="00CC3F23" w:rsidRPr="00F065D7" w:rsidRDefault="00CC3F23" w:rsidP="00CC3F2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7696D64D" w14:textId="7286765D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3A844A8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395E9E19" w14:textId="090C616E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DE40057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EEE12F3" w14:textId="0B17EDA9" w:rsidR="00CC3F23" w:rsidRPr="00F065D7" w:rsidRDefault="002B1224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B1224">
              <w:rPr>
                <w:rFonts w:ascii="Angsana New" w:hAnsi="Angsana New"/>
                <w:sz w:val="30"/>
                <w:szCs w:val="30"/>
                <w:cs/>
                <w:lang w:val="en-US"/>
              </w:rPr>
              <w:t>489</w:t>
            </w: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B1224">
              <w:rPr>
                <w:rFonts w:ascii="Angsana New" w:hAnsi="Angsana New"/>
                <w:sz w:val="30"/>
                <w:szCs w:val="30"/>
                <w:cs/>
                <w:lang w:val="en-US"/>
              </w:rPr>
              <w:t>578</w:t>
            </w:r>
          </w:p>
        </w:tc>
        <w:tc>
          <w:tcPr>
            <w:tcW w:w="144" w:type="pct"/>
          </w:tcPr>
          <w:p w14:paraId="7E59CC2A" w14:textId="77777777" w:rsidR="00CC3F23" w:rsidRPr="00F065D7" w:rsidRDefault="00CC3F23" w:rsidP="00CC3F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FA69EF" w14:textId="53831CBD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  <w:lang w:val="en-US"/>
              </w:rPr>
              <w:t>1,121,643</w:t>
            </w:r>
          </w:p>
        </w:tc>
      </w:tr>
      <w:tr w:rsidR="00CC3F23" w:rsidRPr="00F065D7" w14:paraId="3BF5B3DC" w14:textId="77777777" w:rsidTr="00B6617F">
        <w:tc>
          <w:tcPr>
            <w:tcW w:w="2143" w:type="pct"/>
          </w:tcPr>
          <w:p w14:paraId="06EB9F21" w14:textId="595A09D2" w:rsidR="00CC3F23" w:rsidRPr="00F065D7" w:rsidRDefault="00CC3F23" w:rsidP="00CC3F23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20" w:type="pct"/>
          </w:tcPr>
          <w:p w14:paraId="184461F3" w14:textId="6E37A044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126E5A28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2E8570D2" w14:textId="670C4EE1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045FC48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7EC47C0" w14:textId="300516BB" w:rsidR="00CC3F23" w:rsidRPr="00F065D7" w:rsidRDefault="002B1224" w:rsidP="002B122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E895250" w14:textId="77777777" w:rsidR="00CC3F23" w:rsidRPr="00F065D7" w:rsidRDefault="00CC3F23" w:rsidP="00CC3F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5279E6D" w14:textId="563FE36C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  <w:lang w:val="en-US"/>
              </w:rPr>
              <w:t>528,897</w:t>
            </w:r>
          </w:p>
        </w:tc>
      </w:tr>
      <w:tr w:rsidR="00CC3F23" w:rsidRPr="00F065D7" w14:paraId="45A33587" w14:textId="77777777" w:rsidTr="00B6617F">
        <w:tc>
          <w:tcPr>
            <w:tcW w:w="2143" w:type="pct"/>
          </w:tcPr>
          <w:p w14:paraId="52EB1BA3" w14:textId="77777777" w:rsidR="00CC3F23" w:rsidRPr="00F065D7" w:rsidRDefault="00CC3F23" w:rsidP="00CC3F2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0" w:type="pct"/>
          </w:tcPr>
          <w:p w14:paraId="2090183B" w14:textId="2B77C42C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2FE4502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FAA32B1" w14:textId="3B027521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F67AFC1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7CE57E8" w14:textId="0841B1EF" w:rsidR="00CC3F23" w:rsidRPr="00F065D7" w:rsidRDefault="002B1224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40,866</w:t>
            </w:r>
          </w:p>
        </w:tc>
        <w:tc>
          <w:tcPr>
            <w:tcW w:w="144" w:type="pct"/>
          </w:tcPr>
          <w:p w14:paraId="120F1C20" w14:textId="77777777" w:rsidR="00CC3F23" w:rsidRPr="00F065D7" w:rsidRDefault="00CC3F23" w:rsidP="00CC3F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8B6BDFB" w14:textId="059DB477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  <w:lang w:val="en-US"/>
              </w:rPr>
              <w:t>26,361</w:t>
            </w:r>
          </w:p>
        </w:tc>
      </w:tr>
      <w:tr w:rsidR="00CC3F23" w:rsidRPr="00F065D7" w14:paraId="6C78F24C" w14:textId="77777777" w:rsidTr="00B6617F">
        <w:tc>
          <w:tcPr>
            <w:tcW w:w="2143" w:type="pct"/>
          </w:tcPr>
          <w:p w14:paraId="214952BD" w14:textId="77777777" w:rsidR="00CC3F23" w:rsidRPr="00F065D7" w:rsidRDefault="00CC3F23" w:rsidP="00CC3F2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14F7D635" w14:textId="2CADA586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E175EA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E755080" w14:textId="6854475B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59E04B7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A278C29" w14:textId="6A8A31D4" w:rsidR="00CC3F23" w:rsidRPr="00F065D7" w:rsidRDefault="002B1224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4,542</w:t>
            </w:r>
          </w:p>
        </w:tc>
        <w:tc>
          <w:tcPr>
            <w:tcW w:w="144" w:type="pct"/>
          </w:tcPr>
          <w:p w14:paraId="0A38FD21" w14:textId="77777777" w:rsidR="00CC3F23" w:rsidRPr="00F065D7" w:rsidRDefault="00CC3F23" w:rsidP="00CC3F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753949C" w14:textId="1DF80684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  <w:lang w:val="en-US"/>
              </w:rPr>
              <w:t>2,985</w:t>
            </w:r>
          </w:p>
        </w:tc>
      </w:tr>
      <w:tr w:rsidR="00CC3F23" w:rsidRPr="00F065D7" w14:paraId="6DAEEE6D" w14:textId="77777777" w:rsidTr="00B6617F">
        <w:tc>
          <w:tcPr>
            <w:tcW w:w="2143" w:type="pct"/>
          </w:tcPr>
          <w:p w14:paraId="76F42E57" w14:textId="77777777" w:rsidR="00CC3F23" w:rsidRPr="00F065D7" w:rsidRDefault="00CC3F23" w:rsidP="00CC3F2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10A2ACA1" w14:textId="1CB3E1D8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BC55B0E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D42F542" w14:textId="04425C22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C7E8A0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C342182" w14:textId="75CFCAAA" w:rsidR="00CC3F23" w:rsidRPr="00F065D7" w:rsidRDefault="002B1224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19,114</w:t>
            </w:r>
          </w:p>
        </w:tc>
        <w:tc>
          <w:tcPr>
            <w:tcW w:w="144" w:type="pct"/>
          </w:tcPr>
          <w:p w14:paraId="56F65AD5" w14:textId="77777777" w:rsidR="00CC3F23" w:rsidRPr="00F065D7" w:rsidRDefault="00CC3F23" w:rsidP="00CC3F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0778B7" w14:textId="6B197BCC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B36663">
              <w:rPr>
                <w:rFonts w:ascii="Angsana New" w:hAnsi="Angsana New"/>
                <w:sz w:val="30"/>
                <w:szCs w:val="30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</w:rPr>
              <w:t>279</w:t>
            </w:r>
          </w:p>
        </w:tc>
      </w:tr>
      <w:tr w:rsidR="00CC3F23" w:rsidRPr="00F065D7" w14:paraId="02FC864C" w14:textId="77777777" w:rsidTr="00B6617F">
        <w:tc>
          <w:tcPr>
            <w:tcW w:w="2143" w:type="pct"/>
          </w:tcPr>
          <w:p w14:paraId="6AFDC5A7" w14:textId="77777777" w:rsidR="00CC3F23" w:rsidRPr="00F065D7" w:rsidRDefault="00CC3F23" w:rsidP="00CC3F2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20" w:type="pct"/>
          </w:tcPr>
          <w:p w14:paraId="249493D3" w14:textId="3BEBDEFB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F7DEBD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2A28F7BD" w14:textId="00D53150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0B4E9E7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77DE709" w14:textId="20D48053" w:rsidR="00CC3F23" w:rsidRPr="00F065D7" w:rsidRDefault="002B1224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64,643</w:t>
            </w:r>
          </w:p>
        </w:tc>
        <w:tc>
          <w:tcPr>
            <w:tcW w:w="144" w:type="pct"/>
          </w:tcPr>
          <w:p w14:paraId="74150CE0" w14:textId="77777777" w:rsidR="00CC3F23" w:rsidRPr="00F065D7" w:rsidRDefault="00CC3F23" w:rsidP="00CC3F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69BD30D" w14:textId="1A3350CD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</w:rPr>
              <w:t>59</w:t>
            </w:r>
            <w:r w:rsidRPr="00B36663">
              <w:rPr>
                <w:rFonts w:ascii="Angsana New" w:hAnsi="Angsana New"/>
                <w:sz w:val="30"/>
                <w:szCs w:val="30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</w:rPr>
              <w:t>600</w:t>
            </w:r>
          </w:p>
        </w:tc>
      </w:tr>
      <w:tr w:rsidR="00CC3F23" w:rsidRPr="00F065D7" w14:paraId="59B86042" w14:textId="77777777" w:rsidTr="00B6617F">
        <w:tc>
          <w:tcPr>
            <w:tcW w:w="2143" w:type="pct"/>
          </w:tcPr>
          <w:p w14:paraId="2CB8CCA8" w14:textId="77777777" w:rsidR="00CC3F23" w:rsidRPr="00F065D7" w:rsidRDefault="00CC3F23" w:rsidP="00CC3F2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20" w:type="pct"/>
          </w:tcPr>
          <w:p w14:paraId="4890019B" w14:textId="229C3106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79A671B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97261CE" w14:textId="0DD17CF1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41F045D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4F7262D" w14:textId="58D8A5A5" w:rsidR="00CC3F23" w:rsidRPr="00F065D7" w:rsidRDefault="002B1224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33,078</w:t>
            </w:r>
          </w:p>
        </w:tc>
        <w:tc>
          <w:tcPr>
            <w:tcW w:w="144" w:type="pct"/>
          </w:tcPr>
          <w:p w14:paraId="18803D47" w14:textId="77777777" w:rsidR="00CC3F23" w:rsidRPr="00F065D7" w:rsidRDefault="00CC3F23" w:rsidP="00CC3F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ABB97BA" w14:textId="0F94D211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B36663">
              <w:rPr>
                <w:rFonts w:ascii="Angsana New" w:hAnsi="Angsana New"/>
                <w:sz w:val="30"/>
                <w:szCs w:val="30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</w:rPr>
              <w:t>440</w:t>
            </w:r>
          </w:p>
        </w:tc>
      </w:tr>
      <w:tr w:rsidR="00C57C60" w:rsidRPr="00F065D7" w14:paraId="745AC82D" w14:textId="77777777" w:rsidTr="00B6617F">
        <w:tc>
          <w:tcPr>
            <w:tcW w:w="2143" w:type="pct"/>
          </w:tcPr>
          <w:p w14:paraId="13FA175C" w14:textId="2096609B" w:rsidR="00C57C60" w:rsidRPr="00F065D7" w:rsidRDefault="00C57C60" w:rsidP="00C57C6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20" w:type="pct"/>
          </w:tcPr>
          <w:p w14:paraId="7C5ED4F9" w14:textId="033F62CE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1D4945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790BCCC" w14:textId="4487F5D7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6A7CB0F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E25B5F9" w14:textId="40C7129F" w:rsidR="00C57C60" w:rsidRPr="00F065D7" w:rsidRDefault="002B1224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5,323</w:t>
            </w:r>
          </w:p>
        </w:tc>
        <w:tc>
          <w:tcPr>
            <w:tcW w:w="144" w:type="pct"/>
          </w:tcPr>
          <w:p w14:paraId="47C2DBC9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9768F0E" w14:textId="13769D32" w:rsidR="00C57C60" w:rsidRPr="00F065D7" w:rsidRDefault="003A7AD8" w:rsidP="00AD404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2,554</w:t>
            </w:r>
          </w:p>
        </w:tc>
      </w:tr>
      <w:tr w:rsidR="00CC3F23" w:rsidRPr="00F065D7" w14:paraId="18CA2145" w14:textId="77777777" w:rsidTr="00B6617F">
        <w:tc>
          <w:tcPr>
            <w:tcW w:w="2143" w:type="pct"/>
          </w:tcPr>
          <w:p w14:paraId="77F5D8A0" w14:textId="77777777" w:rsidR="00CC3F23" w:rsidRPr="00F065D7" w:rsidRDefault="00CC3F23" w:rsidP="00CC3F2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2D846CB6" w14:textId="31BE335B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C4B3BE3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D454F06" w14:textId="2EEF1412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6F59808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6D658AC" w14:textId="4836BEAA" w:rsidR="00CC3F23" w:rsidRPr="00F065D7" w:rsidRDefault="002B1224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4,929</w:t>
            </w:r>
          </w:p>
        </w:tc>
        <w:tc>
          <w:tcPr>
            <w:tcW w:w="144" w:type="pct"/>
          </w:tcPr>
          <w:p w14:paraId="1814C2A9" w14:textId="77777777" w:rsidR="00CC3F23" w:rsidRPr="00F065D7" w:rsidRDefault="00CC3F23" w:rsidP="00CC3F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7C90C1" w14:textId="1A243CCF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B36663">
              <w:rPr>
                <w:rFonts w:ascii="Angsana New" w:hAnsi="Angsana New"/>
                <w:sz w:val="30"/>
                <w:szCs w:val="30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</w:rPr>
              <w:t>222</w:t>
            </w:r>
          </w:p>
        </w:tc>
      </w:tr>
      <w:tr w:rsidR="00CC3F23" w:rsidRPr="00F065D7" w14:paraId="59AF5433" w14:textId="77777777" w:rsidTr="00B6617F">
        <w:tc>
          <w:tcPr>
            <w:tcW w:w="2143" w:type="pct"/>
          </w:tcPr>
          <w:p w14:paraId="1D6B0FF0" w14:textId="77777777" w:rsidR="00CC3F23" w:rsidRPr="00F065D7" w:rsidRDefault="00CC3F23" w:rsidP="00CC3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2F4F22AF" w14:textId="68C4FE94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F26BC5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341D1007" w14:textId="24E1BDA6" w:rsidR="00CC3F23" w:rsidRPr="00F065D7" w:rsidRDefault="00CC3F23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9FC9D81" w14:textId="77777777" w:rsidR="00CC3F23" w:rsidRPr="00F065D7" w:rsidRDefault="00CC3F23" w:rsidP="00CC3F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B334A36" w14:textId="49BC273A" w:rsidR="00CC3F23" w:rsidRPr="00F065D7" w:rsidRDefault="002B1224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144" w:type="pct"/>
          </w:tcPr>
          <w:p w14:paraId="09B2C61F" w14:textId="77777777" w:rsidR="00CC3F23" w:rsidRPr="00F065D7" w:rsidRDefault="00CC3F23" w:rsidP="00CC3F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A675833" w14:textId="02C70AA2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36663">
              <w:rPr>
                <w:rFonts w:ascii="Angsana New" w:hAnsi="Angsana New"/>
                <w:sz w:val="30"/>
                <w:szCs w:val="30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</w:rPr>
              <w:t>299</w:t>
            </w:r>
          </w:p>
        </w:tc>
      </w:tr>
      <w:tr w:rsidR="00C57C60" w:rsidRPr="00F065D7" w14:paraId="5602CE2E" w14:textId="77777777" w:rsidTr="00B6617F">
        <w:tc>
          <w:tcPr>
            <w:tcW w:w="2143" w:type="pct"/>
          </w:tcPr>
          <w:p w14:paraId="66913554" w14:textId="144189CF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0" w:type="pct"/>
          </w:tcPr>
          <w:p w14:paraId="6BB7B613" w14:textId="3A61A4A6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1D0D996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4380B83" w14:textId="03354B3F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51E6707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A633821" w14:textId="18EF0141" w:rsidR="00C57C60" w:rsidRPr="00F065D7" w:rsidRDefault="002B1224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1,847</w:t>
            </w:r>
          </w:p>
        </w:tc>
        <w:tc>
          <w:tcPr>
            <w:tcW w:w="144" w:type="pct"/>
          </w:tcPr>
          <w:p w14:paraId="7B6D39DA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85167AB" w14:textId="487934DF" w:rsidR="00C57C60" w:rsidRPr="00F065D7" w:rsidRDefault="003A7AD8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932</w:t>
            </w:r>
          </w:p>
        </w:tc>
      </w:tr>
      <w:tr w:rsidR="00C57C60" w:rsidRPr="00F065D7" w14:paraId="25896045" w14:textId="77777777" w:rsidTr="00B6617F">
        <w:tc>
          <w:tcPr>
            <w:tcW w:w="2143" w:type="pct"/>
          </w:tcPr>
          <w:p w14:paraId="44ACAA5B" w14:textId="79A6EFDE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2F103143" w14:textId="7F72FED3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1B3EA6C4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D90755C" w14:textId="4BB1CF85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9F32131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F4D1550" w14:textId="01C70906" w:rsidR="00C57C60" w:rsidRPr="002B1224" w:rsidRDefault="00C57C60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" w:type="pct"/>
          </w:tcPr>
          <w:p w14:paraId="0B3786F7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C417098" w14:textId="261B5635" w:rsidR="00C57C60" w:rsidRPr="00F065D7" w:rsidRDefault="00C57C60" w:rsidP="00CC3F23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4DE2" w:rsidRPr="00F065D7" w14:paraId="2E88295F" w14:textId="77777777" w:rsidTr="00B6617F">
        <w:tc>
          <w:tcPr>
            <w:tcW w:w="2143" w:type="pct"/>
          </w:tcPr>
          <w:p w14:paraId="0838D4C4" w14:textId="580F11F0" w:rsidR="00014DE2" w:rsidRPr="00F065D7" w:rsidRDefault="00014DE2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07471556" w14:textId="6BC3F807" w:rsidR="00014DE2" w:rsidRPr="00014DE2" w:rsidRDefault="00014DE2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D0A32DE" w14:textId="77777777" w:rsidR="00014DE2" w:rsidRPr="00F065D7" w:rsidRDefault="00014DE2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B4E3FE4" w14:textId="3F1D8D56" w:rsidR="00014DE2" w:rsidRPr="00F065D7" w:rsidRDefault="00014DE2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3F5DBE8" w14:textId="77777777" w:rsidR="00014DE2" w:rsidRPr="00F065D7" w:rsidRDefault="00014DE2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A021119" w14:textId="69AD7991" w:rsidR="00014DE2" w:rsidRPr="002B1224" w:rsidRDefault="00014DE2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" w:type="pct"/>
          </w:tcPr>
          <w:p w14:paraId="2C56C04E" w14:textId="77777777" w:rsidR="00014DE2" w:rsidRPr="00F065D7" w:rsidRDefault="00014DE2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71C2A1C" w14:textId="144D045F" w:rsidR="00014DE2" w:rsidRPr="00F065D7" w:rsidRDefault="00014DE2" w:rsidP="00014DE2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916BB" w:rsidRPr="00F065D7" w14:paraId="23B6E50B" w14:textId="77777777" w:rsidTr="00B6617F">
        <w:tc>
          <w:tcPr>
            <w:tcW w:w="2143" w:type="pct"/>
          </w:tcPr>
          <w:p w14:paraId="6891B4C5" w14:textId="77777777" w:rsidR="005916BB" w:rsidRPr="00F065D7" w:rsidRDefault="005916BB" w:rsidP="005916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20" w:type="pct"/>
          </w:tcPr>
          <w:p w14:paraId="38D0E918" w14:textId="77777777" w:rsidR="005916BB" w:rsidRPr="00F065D7" w:rsidRDefault="005916BB" w:rsidP="005916B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18B1D67" w14:textId="77777777" w:rsidR="005916BB" w:rsidRPr="00F065D7" w:rsidRDefault="005916BB" w:rsidP="005916B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0F3D089" w14:textId="77777777" w:rsidR="005916BB" w:rsidRPr="00F065D7" w:rsidRDefault="005916BB" w:rsidP="005916B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493E29F" w14:textId="77777777" w:rsidR="005916BB" w:rsidRPr="00F065D7" w:rsidRDefault="005916BB" w:rsidP="005916B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869D935" w14:textId="77777777" w:rsidR="005916BB" w:rsidRPr="00F065D7" w:rsidRDefault="005916BB" w:rsidP="005916B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FBEB260" w14:textId="77777777" w:rsidR="005916BB" w:rsidRPr="00F065D7" w:rsidRDefault="005916BB" w:rsidP="005916B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1CDEAD7" w14:textId="77777777" w:rsidR="005916BB" w:rsidRPr="00F065D7" w:rsidRDefault="005916BB" w:rsidP="005916B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3F23" w:rsidRPr="00F065D7" w14:paraId="669351A8" w14:textId="77777777" w:rsidTr="00B6617F">
        <w:tc>
          <w:tcPr>
            <w:tcW w:w="2143" w:type="pct"/>
          </w:tcPr>
          <w:p w14:paraId="3A7D8D8B" w14:textId="77777777" w:rsidR="00CC3F23" w:rsidRPr="00F065D7" w:rsidRDefault="00CC3F23" w:rsidP="00CC3F2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7DABF053" w14:textId="04CF8CD0" w:rsidR="00CC3F23" w:rsidRPr="00F065D7" w:rsidRDefault="002B1224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224,195</w:t>
            </w:r>
          </w:p>
        </w:tc>
        <w:tc>
          <w:tcPr>
            <w:tcW w:w="142" w:type="pct"/>
          </w:tcPr>
          <w:p w14:paraId="482F9065" w14:textId="77777777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3C3506D" w14:textId="73BC27BD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  <w:lang w:val="en-US"/>
              </w:rPr>
              <w:t>150</w:t>
            </w:r>
            <w:r w:rsidRPr="00B366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  <w:lang w:val="en-US"/>
              </w:rPr>
              <w:t>376</w:t>
            </w:r>
          </w:p>
        </w:tc>
        <w:tc>
          <w:tcPr>
            <w:tcW w:w="142" w:type="pct"/>
          </w:tcPr>
          <w:p w14:paraId="56F1485A" w14:textId="77777777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1718DF9" w14:textId="16197220" w:rsidR="00CC3F23" w:rsidRPr="00F065D7" w:rsidRDefault="002B1224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1,239,510</w:t>
            </w:r>
          </w:p>
        </w:tc>
        <w:tc>
          <w:tcPr>
            <w:tcW w:w="144" w:type="pct"/>
          </w:tcPr>
          <w:p w14:paraId="7C6044CC" w14:textId="77777777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3C40EC" w14:textId="10DC95F2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</w:rPr>
              <w:t>921</w:t>
            </w:r>
            <w:r w:rsidRPr="00B36663">
              <w:rPr>
                <w:rFonts w:ascii="Angsana New" w:hAnsi="Angsana New"/>
                <w:sz w:val="30"/>
                <w:szCs w:val="30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</w:rPr>
              <w:t>214</w:t>
            </w:r>
          </w:p>
        </w:tc>
      </w:tr>
      <w:tr w:rsidR="00CC3F23" w:rsidRPr="00F065D7" w14:paraId="05E18E24" w14:textId="77777777" w:rsidTr="00B6617F">
        <w:tc>
          <w:tcPr>
            <w:tcW w:w="2143" w:type="pct"/>
          </w:tcPr>
          <w:p w14:paraId="3CB09583" w14:textId="77777777" w:rsidR="00CC3F23" w:rsidRPr="00F065D7" w:rsidRDefault="00CC3F23" w:rsidP="00CC3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5D64A99D" w14:textId="08045A85" w:rsidR="00CC3F23" w:rsidRPr="009C5375" w:rsidRDefault="002B1224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592,306</w:t>
            </w:r>
          </w:p>
        </w:tc>
        <w:tc>
          <w:tcPr>
            <w:tcW w:w="142" w:type="pct"/>
          </w:tcPr>
          <w:p w14:paraId="79CBE2DE" w14:textId="77777777" w:rsidR="00CC3F23" w:rsidRPr="00F065D7" w:rsidRDefault="00CC3F23" w:rsidP="00CC3F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DCB6200" w14:textId="78C8FCB9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458,879</w:t>
            </w:r>
          </w:p>
        </w:tc>
        <w:tc>
          <w:tcPr>
            <w:tcW w:w="142" w:type="pct"/>
          </w:tcPr>
          <w:p w14:paraId="1E7B5D83" w14:textId="77777777" w:rsidR="00CC3F23" w:rsidRPr="00F065D7" w:rsidRDefault="00CC3F23" w:rsidP="00CC3F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DBF3750" w14:textId="4ADFE895" w:rsidR="00CC3F23" w:rsidRPr="00F065D7" w:rsidRDefault="002B1224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133,293</w:t>
            </w:r>
          </w:p>
        </w:tc>
        <w:tc>
          <w:tcPr>
            <w:tcW w:w="144" w:type="pct"/>
          </w:tcPr>
          <w:p w14:paraId="2BB9F844" w14:textId="77777777" w:rsidR="00CC3F23" w:rsidRPr="00F065D7" w:rsidRDefault="00CC3F23" w:rsidP="00CC3F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8761A74" w14:textId="051A4AFA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</w:rPr>
              <w:t>108</w:t>
            </w:r>
            <w:r w:rsidRPr="00B36663">
              <w:rPr>
                <w:rFonts w:ascii="Angsana New" w:hAnsi="Angsana New"/>
                <w:sz w:val="30"/>
                <w:szCs w:val="30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</w:rPr>
              <w:t>558</w:t>
            </w:r>
          </w:p>
        </w:tc>
      </w:tr>
      <w:tr w:rsidR="00CC3F23" w:rsidRPr="00F065D7" w14:paraId="6F54ECC4" w14:textId="77777777" w:rsidTr="00B6617F">
        <w:tc>
          <w:tcPr>
            <w:tcW w:w="2143" w:type="pct"/>
          </w:tcPr>
          <w:p w14:paraId="4AFDE876" w14:textId="4EC1BCE1" w:rsidR="00CC3F23" w:rsidRPr="00F065D7" w:rsidRDefault="00CC3F23" w:rsidP="00CC3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14:paraId="09CBE278" w14:textId="2A115059" w:rsidR="00CC3F23" w:rsidRPr="00F065D7" w:rsidRDefault="002B1224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DBBC2C6" w14:textId="77777777" w:rsidR="00CC3F23" w:rsidRPr="00F065D7" w:rsidRDefault="00CC3F23" w:rsidP="00CC3F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572C1413" w14:textId="3F2C4AFE" w:rsidR="00CC3F23" w:rsidRPr="00F065D7" w:rsidRDefault="00CC3F23" w:rsidP="00CC3F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10AF757" w14:textId="77777777" w:rsidR="00CC3F23" w:rsidRPr="00F065D7" w:rsidRDefault="00CC3F23" w:rsidP="00CC3F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2CBFA7AA" w14:textId="6C459B3D" w:rsidR="00CC3F23" w:rsidRPr="00F065D7" w:rsidRDefault="002B1224" w:rsidP="002B122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F8FDD2E" w14:textId="77777777" w:rsidR="00CC3F23" w:rsidRPr="00F065D7" w:rsidRDefault="00CC3F23" w:rsidP="00CC3F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D24FEEF" w14:textId="0C2D2FCE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73,430</w:t>
            </w:r>
          </w:p>
        </w:tc>
      </w:tr>
      <w:tr w:rsidR="00CC3F23" w:rsidRPr="00F065D7" w14:paraId="6E4DD920" w14:textId="77777777" w:rsidTr="00B6617F">
        <w:tc>
          <w:tcPr>
            <w:tcW w:w="2143" w:type="pct"/>
          </w:tcPr>
          <w:p w14:paraId="39169ED2" w14:textId="77777777" w:rsidR="00CC3F23" w:rsidRPr="00F065D7" w:rsidRDefault="00CC3F23" w:rsidP="00CC3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33D7AA6B" w14:textId="75442A5D" w:rsidR="00CC3F23" w:rsidRPr="00F065D7" w:rsidRDefault="002B1224" w:rsidP="00CC3F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3B19353" w14:textId="77777777" w:rsidR="00CC3F23" w:rsidRPr="00F065D7" w:rsidRDefault="00CC3F23" w:rsidP="00CC3F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7E6DC9CA" w14:textId="0FAB4F94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42" w:type="pct"/>
          </w:tcPr>
          <w:p w14:paraId="54E3474A" w14:textId="77777777" w:rsidR="00CC3F23" w:rsidRPr="00F065D7" w:rsidRDefault="00CC3F23" w:rsidP="00CC3F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2E32B3EE" w14:textId="45616547" w:rsidR="00CC3F23" w:rsidRPr="00F065D7" w:rsidRDefault="002B1224" w:rsidP="00CC3F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2D8754" w14:textId="77777777" w:rsidR="00CC3F23" w:rsidRPr="00F065D7" w:rsidRDefault="00CC3F23" w:rsidP="00CC3F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AD817F" w14:textId="6FB9E93B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CC3F23" w:rsidRPr="00F065D7" w14:paraId="7B6C7396" w14:textId="77777777" w:rsidTr="00B6617F">
        <w:tc>
          <w:tcPr>
            <w:tcW w:w="2143" w:type="pct"/>
          </w:tcPr>
          <w:p w14:paraId="3B8F815C" w14:textId="77777777" w:rsidR="00CC3F23" w:rsidRPr="00F065D7" w:rsidRDefault="00CC3F23" w:rsidP="00CC3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0B626D15" w14:textId="19289C36" w:rsidR="00CC3F23" w:rsidRPr="00F065D7" w:rsidRDefault="002B1224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2,944</w:t>
            </w:r>
          </w:p>
        </w:tc>
        <w:tc>
          <w:tcPr>
            <w:tcW w:w="142" w:type="pct"/>
          </w:tcPr>
          <w:p w14:paraId="59FF7D1E" w14:textId="77777777" w:rsidR="00CC3F23" w:rsidRPr="00F065D7" w:rsidRDefault="00CC3F23" w:rsidP="00CC3F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96FD478" w14:textId="5D12B3A6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4,878</w:t>
            </w:r>
          </w:p>
        </w:tc>
        <w:tc>
          <w:tcPr>
            <w:tcW w:w="142" w:type="pct"/>
          </w:tcPr>
          <w:p w14:paraId="1236E101" w14:textId="77777777" w:rsidR="00CC3F23" w:rsidRPr="00F065D7" w:rsidRDefault="00CC3F23" w:rsidP="00CC3F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E629BEF" w14:textId="40DCA8D4" w:rsidR="00CC3F23" w:rsidRPr="00FD1DFE" w:rsidRDefault="002B1224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2,902</w:t>
            </w:r>
          </w:p>
        </w:tc>
        <w:tc>
          <w:tcPr>
            <w:tcW w:w="144" w:type="pct"/>
          </w:tcPr>
          <w:p w14:paraId="0804FEFD" w14:textId="77777777" w:rsidR="00CC3F23" w:rsidRPr="00F065D7" w:rsidRDefault="00CC3F23" w:rsidP="00CC3F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2B6D73F" w14:textId="7CF07984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2,765</w:t>
            </w:r>
          </w:p>
        </w:tc>
      </w:tr>
      <w:tr w:rsidR="00CC3F23" w:rsidRPr="00F065D7" w14:paraId="26A30D4B" w14:textId="77777777" w:rsidTr="00B6617F">
        <w:tc>
          <w:tcPr>
            <w:tcW w:w="2143" w:type="pct"/>
          </w:tcPr>
          <w:p w14:paraId="6E05E840" w14:textId="30515181" w:rsidR="00CC3F23" w:rsidRPr="00F065D7" w:rsidRDefault="00CC3F23" w:rsidP="00CC3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0" w:type="pct"/>
          </w:tcPr>
          <w:p w14:paraId="73ABDD34" w14:textId="45FD7CA3" w:rsidR="00CC3F23" w:rsidRPr="002B1224" w:rsidRDefault="002B1224" w:rsidP="002B122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2351FAC5" w14:textId="77777777" w:rsidR="00CC3F23" w:rsidRPr="00F065D7" w:rsidRDefault="00CC3F23" w:rsidP="00CC3F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B0E1A2E" w14:textId="037CF47C" w:rsidR="00CC3F23" w:rsidRPr="00F065D7" w:rsidRDefault="00CC3F23" w:rsidP="00CC3F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070F1C8C" w14:textId="77777777" w:rsidR="00CC3F23" w:rsidRPr="00F065D7" w:rsidRDefault="00CC3F23" w:rsidP="00CC3F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9C6E56C" w14:textId="4717A830" w:rsidR="00CC3F23" w:rsidRPr="00F065D7" w:rsidRDefault="002B1224" w:rsidP="00CC3F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5C53C7" w14:textId="77777777" w:rsidR="00CC3F23" w:rsidRPr="00F065D7" w:rsidRDefault="00CC3F23" w:rsidP="00CC3F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706B038" w14:textId="3BE6A3D4" w:rsidR="00CC3F23" w:rsidRPr="00F065D7" w:rsidRDefault="00CC3F23" w:rsidP="00CC3F23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599F" w:rsidRPr="00F065D7" w14:paraId="5DD0ABEC" w14:textId="77777777" w:rsidTr="00B6617F">
        <w:tc>
          <w:tcPr>
            <w:tcW w:w="2143" w:type="pct"/>
          </w:tcPr>
          <w:p w14:paraId="60F64835" w14:textId="77777777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633D0DD7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3848E339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5F41CDAF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7A7C9374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1831C407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4839EFD3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71B23CBA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599F" w:rsidRPr="00F065D7" w14:paraId="4722660B" w14:textId="77777777" w:rsidTr="00B6617F">
        <w:tc>
          <w:tcPr>
            <w:tcW w:w="2143" w:type="pct"/>
            <w:shd w:val="clear" w:color="auto" w:fill="FFFFFF"/>
          </w:tcPr>
          <w:p w14:paraId="0F95EAF6" w14:textId="77777777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</w:tcPr>
          <w:p w14:paraId="05638642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56224FDE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7D5ED2D5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9CB37C1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4426C30D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E159EB2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E75C564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99F" w:rsidRPr="00F065D7" w14:paraId="6E6B5BD0" w14:textId="77777777" w:rsidTr="00B6617F">
        <w:tc>
          <w:tcPr>
            <w:tcW w:w="2143" w:type="pct"/>
            <w:shd w:val="clear" w:color="auto" w:fill="FFFFFF"/>
          </w:tcPr>
          <w:p w14:paraId="0DB1903C" w14:textId="1FE921B5" w:rsidR="0058599F" w:rsidRPr="00F065D7" w:rsidRDefault="00795E9B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จ่ายภาระค่าเช่า</w:t>
            </w:r>
            <w:r w:rsidR="0058599F"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599F" w:rsidRPr="00F065D7">
              <w:rPr>
                <w:rFonts w:ascii="Angsana New" w:hAnsi="Angsana New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620" w:type="pct"/>
          </w:tcPr>
          <w:p w14:paraId="6FF71846" w14:textId="47531374" w:rsidR="0058599F" w:rsidRPr="00F065D7" w:rsidRDefault="002B1224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2,700</w:t>
            </w:r>
          </w:p>
        </w:tc>
        <w:tc>
          <w:tcPr>
            <w:tcW w:w="142" w:type="pct"/>
          </w:tcPr>
          <w:p w14:paraId="756B2465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A603758" w14:textId="59C7AAD6" w:rsidR="0058599F" w:rsidRPr="00550B06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0B0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8599F" w:rsidRPr="00550B0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496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550B06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42" w:type="pct"/>
          </w:tcPr>
          <w:p w14:paraId="48380029" w14:textId="77777777" w:rsidR="0058599F" w:rsidRPr="00550B06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76B12E4" w14:textId="5ED44912" w:rsidR="0058599F" w:rsidRPr="00550B06" w:rsidRDefault="002B1224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50B06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  <w:tc>
          <w:tcPr>
            <w:tcW w:w="144" w:type="pct"/>
          </w:tcPr>
          <w:p w14:paraId="51C0812E" w14:textId="77777777" w:rsidR="0058599F" w:rsidRPr="00550B06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289F12" w14:textId="60FEE5E9" w:rsidR="0058599F" w:rsidRPr="00550B06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550B0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8599F" w:rsidRPr="00550B06">
              <w:rPr>
                <w:rFonts w:ascii="Angsana New" w:hAnsi="Angsana New"/>
                <w:sz w:val="30"/>
                <w:szCs w:val="30"/>
              </w:rPr>
              <w:t>,</w:t>
            </w:r>
            <w:r w:rsidR="00C74966">
              <w:rPr>
                <w:rFonts w:ascii="Angsana New" w:hAnsi="Angsana New"/>
                <w:sz w:val="30"/>
                <w:szCs w:val="30"/>
              </w:rPr>
              <w:t>4</w:t>
            </w:r>
            <w:r w:rsidRPr="00550B06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58599F" w:rsidRPr="00F065D7" w14:paraId="3DCD3D8E" w14:textId="77777777" w:rsidTr="00B6617F">
        <w:tc>
          <w:tcPr>
            <w:tcW w:w="2143" w:type="pct"/>
            <w:shd w:val="clear" w:color="auto" w:fill="FFFFFF"/>
          </w:tcPr>
          <w:p w14:paraId="277D7803" w14:textId="77777777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</w:tcPr>
          <w:p w14:paraId="1371E254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3046C9C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BC76A13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C3D26BB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103A6E0" w14:textId="77777777" w:rsidR="0058599F" w:rsidRPr="00F065D7" w:rsidRDefault="0058599F" w:rsidP="0058599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425E280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C6F1D8C" w14:textId="77777777" w:rsidR="0058599F" w:rsidRPr="00F065D7" w:rsidRDefault="0058599F" w:rsidP="0058599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92D" w:rsidRPr="00F065D7" w14:paraId="5EEF0554" w14:textId="77777777" w:rsidTr="00B6617F">
        <w:tc>
          <w:tcPr>
            <w:tcW w:w="2143" w:type="pct"/>
            <w:shd w:val="clear" w:color="auto" w:fill="FFFFFF"/>
          </w:tcPr>
          <w:p w14:paraId="05BF452F" w14:textId="77777777" w:rsidR="007F192D" w:rsidRPr="00F065D7" w:rsidRDefault="007F192D" w:rsidP="007F192D">
            <w:pPr>
              <w:ind w:left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0" w:type="pct"/>
          </w:tcPr>
          <w:p w14:paraId="15CDD253" w14:textId="7E8014CE" w:rsidR="007F192D" w:rsidRPr="007F192D" w:rsidRDefault="00246491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246491">
              <w:rPr>
                <w:rFonts w:ascii="Angsana New" w:hAnsi="Angsana New"/>
                <w:sz w:val="30"/>
                <w:szCs w:val="30"/>
                <w:lang w:val="en-US"/>
              </w:rPr>
              <w:t>46,260</w:t>
            </w:r>
          </w:p>
        </w:tc>
        <w:tc>
          <w:tcPr>
            <w:tcW w:w="142" w:type="pct"/>
          </w:tcPr>
          <w:p w14:paraId="140A811D" w14:textId="77777777" w:rsidR="007F192D" w:rsidRPr="00F065D7" w:rsidRDefault="007F192D" w:rsidP="007F192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7207E988" w14:textId="428037C6" w:rsidR="007F192D" w:rsidRPr="00F065D7" w:rsidRDefault="007F192D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6337">
              <w:rPr>
                <w:rFonts w:ascii="Angsana New" w:hAnsi="Angsana New"/>
                <w:sz w:val="30"/>
                <w:szCs w:val="30"/>
                <w:lang w:val="en-US"/>
              </w:rPr>
              <w:t>42,485</w:t>
            </w:r>
          </w:p>
        </w:tc>
        <w:tc>
          <w:tcPr>
            <w:tcW w:w="142" w:type="pct"/>
          </w:tcPr>
          <w:p w14:paraId="349708DC" w14:textId="77777777" w:rsidR="007F192D" w:rsidRPr="00F065D7" w:rsidRDefault="007F192D" w:rsidP="007F192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13B9C8B" w14:textId="3D31C492" w:rsidR="007F192D" w:rsidRPr="007F192D" w:rsidRDefault="00246491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46491">
              <w:rPr>
                <w:rFonts w:ascii="Angsana New" w:hAnsi="Angsana New"/>
                <w:sz w:val="30"/>
                <w:szCs w:val="30"/>
              </w:rPr>
              <w:t>40,431</w:t>
            </w:r>
          </w:p>
        </w:tc>
        <w:tc>
          <w:tcPr>
            <w:tcW w:w="144" w:type="pct"/>
          </w:tcPr>
          <w:p w14:paraId="06F131F4" w14:textId="77777777" w:rsidR="007F192D" w:rsidRPr="00F065D7" w:rsidRDefault="007F192D" w:rsidP="007F192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160C9E" w14:textId="5783DA5F" w:rsidR="007F192D" w:rsidRPr="00F065D7" w:rsidRDefault="007F192D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6337">
              <w:rPr>
                <w:rFonts w:ascii="Angsana New" w:hAnsi="Angsana New"/>
                <w:sz w:val="30"/>
                <w:szCs w:val="30"/>
                <w:lang w:val="en-US"/>
              </w:rPr>
              <w:t>37,455</w:t>
            </w:r>
          </w:p>
        </w:tc>
      </w:tr>
      <w:tr w:rsidR="007F192D" w:rsidRPr="00F065D7" w14:paraId="5ADCBC04" w14:textId="77777777" w:rsidTr="00B6617F">
        <w:tc>
          <w:tcPr>
            <w:tcW w:w="2143" w:type="pct"/>
            <w:shd w:val="clear" w:color="auto" w:fill="FFFFFF"/>
          </w:tcPr>
          <w:p w14:paraId="12AC5224" w14:textId="77777777" w:rsidR="007F192D" w:rsidRPr="00F065D7" w:rsidRDefault="007F192D" w:rsidP="007F192D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</w:tcPr>
          <w:p w14:paraId="77D7F4C2" w14:textId="3A52A9DF" w:rsidR="007F192D" w:rsidRPr="007F192D" w:rsidRDefault="00246491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246491">
              <w:rPr>
                <w:rFonts w:ascii="Angsana New" w:hAnsi="Angsana New"/>
                <w:sz w:val="30"/>
                <w:szCs w:val="30"/>
                <w:lang w:val="en-US"/>
              </w:rPr>
              <w:t>2,581</w:t>
            </w:r>
          </w:p>
        </w:tc>
        <w:tc>
          <w:tcPr>
            <w:tcW w:w="142" w:type="pct"/>
          </w:tcPr>
          <w:p w14:paraId="32D5B3D5" w14:textId="77777777" w:rsidR="007F192D" w:rsidRPr="00F065D7" w:rsidRDefault="007F192D" w:rsidP="007F192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4B60C7DF" w14:textId="32E2C8C1" w:rsidR="007F192D" w:rsidRPr="00F065D7" w:rsidRDefault="007F192D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6337">
              <w:rPr>
                <w:rFonts w:ascii="Angsana New" w:hAnsi="Angsana New"/>
                <w:sz w:val="30"/>
                <w:szCs w:val="30"/>
                <w:lang w:val="en-US"/>
              </w:rPr>
              <w:t>2,921</w:t>
            </w:r>
          </w:p>
        </w:tc>
        <w:tc>
          <w:tcPr>
            <w:tcW w:w="142" w:type="pct"/>
          </w:tcPr>
          <w:p w14:paraId="5AE09984" w14:textId="77777777" w:rsidR="007F192D" w:rsidRPr="00F065D7" w:rsidRDefault="007F192D" w:rsidP="007F192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56E3F2E" w14:textId="43DE36E0" w:rsidR="007F192D" w:rsidRPr="007F192D" w:rsidRDefault="007F192D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46491">
              <w:rPr>
                <w:rFonts w:ascii="Angsana New" w:hAnsi="Angsana New"/>
                <w:sz w:val="30"/>
                <w:szCs w:val="30"/>
              </w:rPr>
              <w:t>2,133</w:t>
            </w:r>
          </w:p>
        </w:tc>
        <w:tc>
          <w:tcPr>
            <w:tcW w:w="144" w:type="pct"/>
          </w:tcPr>
          <w:p w14:paraId="217ACCF0" w14:textId="77777777" w:rsidR="007F192D" w:rsidRPr="00F065D7" w:rsidRDefault="007F192D" w:rsidP="007F192D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F14C529" w14:textId="30E0B183" w:rsidR="007F192D" w:rsidRPr="00F065D7" w:rsidRDefault="007F192D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6337">
              <w:rPr>
                <w:rFonts w:ascii="Angsana New" w:hAnsi="Angsana New"/>
                <w:sz w:val="30"/>
                <w:szCs w:val="30"/>
                <w:lang w:val="en-US"/>
              </w:rPr>
              <w:t>2,717</w:t>
            </w:r>
          </w:p>
        </w:tc>
      </w:tr>
      <w:tr w:rsidR="007F192D" w:rsidRPr="00F065D7" w14:paraId="0B7D2727" w14:textId="77777777" w:rsidTr="00B6617F">
        <w:tc>
          <w:tcPr>
            <w:tcW w:w="2143" w:type="pct"/>
            <w:shd w:val="clear" w:color="auto" w:fill="FFFFFF"/>
          </w:tcPr>
          <w:p w14:paraId="6125C4AF" w14:textId="77777777" w:rsidR="007F192D" w:rsidRPr="00F065D7" w:rsidRDefault="007F192D" w:rsidP="007F192D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0F7689C" w14:textId="6B1F8B1B" w:rsidR="007F192D" w:rsidRPr="007F192D" w:rsidRDefault="00246491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464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48,841</w:t>
            </w:r>
          </w:p>
        </w:tc>
        <w:tc>
          <w:tcPr>
            <w:tcW w:w="142" w:type="pct"/>
          </w:tcPr>
          <w:p w14:paraId="2E74E5E4" w14:textId="77777777" w:rsidR="007F192D" w:rsidRPr="00F065D7" w:rsidRDefault="007F192D" w:rsidP="007F192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5A41EAA" w14:textId="642EC43A" w:rsidR="007F192D" w:rsidRPr="00F065D7" w:rsidRDefault="007F192D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63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45,406</w:t>
            </w:r>
          </w:p>
        </w:tc>
        <w:tc>
          <w:tcPr>
            <w:tcW w:w="142" w:type="pct"/>
          </w:tcPr>
          <w:p w14:paraId="14394600" w14:textId="77777777" w:rsidR="007F192D" w:rsidRPr="00F065D7" w:rsidRDefault="007F192D" w:rsidP="007F192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43F2EE3" w14:textId="0CC68546" w:rsidR="007F192D" w:rsidRPr="007F192D" w:rsidRDefault="00246491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246491">
              <w:rPr>
                <w:rFonts w:ascii="Angsana New" w:hAnsi="Angsana New"/>
                <w:b/>
                <w:bCs/>
                <w:sz w:val="30"/>
                <w:szCs w:val="30"/>
              </w:rPr>
              <w:t>42,564</w:t>
            </w:r>
          </w:p>
        </w:tc>
        <w:tc>
          <w:tcPr>
            <w:tcW w:w="144" w:type="pct"/>
          </w:tcPr>
          <w:p w14:paraId="36F69FD8" w14:textId="77777777" w:rsidR="007F192D" w:rsidRPr="00F065D7" w:rsidRDefault="007F192D" w:rsidP="007F192D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E5EF22B" w14:textId="51DC7251" w:rsidR="007F192D" w:rsidRPr="00F065D7" w:rsidRDefault="007F192D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63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40,172</w:t>
            </w:r>
          </w:p>
        </w:tc>
      </w:tr>
      <w:tr w:rsidR="0058599F" w:rsidRPr="00F065D7" w14:paraId="0CEDD017" w14:textId="77777777" w:rsidTr="00DE36D2">
        <w:trPr>
          <w:trHeight w:val="314"/>
        </w:trPr>
        <w:tc>
          <w:tcPr>
            <w:tcW w:w="2143" w:type="pct"/>
          </w:tcPr>
          <w:p w14:paraId="16D6CCAA" w14:textId="77777777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49764CAE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5A688E85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78305FF3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72DDF319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47C3EFCE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42D39710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4A5729DD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599F" w:rsidRPr="00F065D7" w14:paraId="119A1A8F" w14:textId="77777777" w:rsidTr="0012096D">
        <w:tc>
          <w:tcPr>
            <w:tcW w:w="5000" w:type="pct"/>
            <w:gridSpan w:val="8"/>
          </w:tcPr>
          <w:p w14:paraId="29E6AD7B" w14:textId="7C92ACB5" w:rsidR="0058599F" w:rsidRPr="00F065D7" w:rsidRDefault="0058599F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(*)</w:t>
            </w:r>
            <w:r w:rsidRPr="00F065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="00C819B9" w:rsidRPr="00C819B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F065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="00C819B9" w:rsidRPr="00C819B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  <w:r w:rsidRPr="00F065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บริษัทบันทึกสัญญาเช่านี้ตาม </w:t>
            </w:r>
            <w:r w:rsidRPr="00F065D7">
              <w:rPr>
                <w:rFonts w:ascii="Angsana New" w:hAnsi="Angsana New"/>
                <w:sz w:val="26"/>
                <w:szCs w:val="26"/>
                <w:lang w:val="en-US"/>
              </w:rPr>
              <w:t xml:space="preserve">TFRS </w:t>
            </w:r>
            <w:r w:rsidR="00C819B9" w:rsidRPr="00C819B9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</w:tr>
      <w:tr w:rsidR="0058599F" w:rsidRPr="00F065D7" w14:paraId="4F19705C" w14:textId="77777777" w:rsidTr="006D4DFB">
        <w:trPr>
          <w:trHeight w:val="227"/>
        </w:trPr>
        <w:tc>
          <w:tcPr>
            <w:tcW w:w="5000" w:type="pct"/>
            <w:gridSpan w:val="8"/>
          </w:tcPr>
          <w:p w14:paraId="03FE5542" w14:textId="77777777" w:rsidR="0058599F" w:rsidRPr="00F065D7" w:rsidRDefault="0058599F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</w:pPr>
          </w:p>
        </w:tc>
      </w:tr>
      <w:tr w:rsidR="0058599F" w:rsidRPr="00F065D7" w14:paraId="1BD8F2B7" w14:textId="77777777" w:rsidTr="00B6617F">
        <w:tc>
          <w:tcPr>
            <w:tcW w:w="2143" w:type="pct"/>
          </w:tcPr>
          <w:p w14:paraId="47A50148" w14:textId="77777777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14:paraId="202F0C50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7F814C8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3420D95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80FC732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059C09A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E3E9BF3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F1A878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99F" w:rsidRPr="00F065D7" w14:paraId="1B6CF30C" w14:textId="77777777" w:rsidTr="00B6617F">
        <w:tc>
          <w:tcPr>
            <w:tcW w:w="2143" w:type="pct"/>
          </w:tcPr>
          <w:p w14:paraId="6CE41844" w14:textId="77777777" w:rsidR="0058599F" w:rsidRPr="00F065D7" w:rsidRDefault="0058599F" w:rsidP="005859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  <w:shd w:val="clear" w:color="auto" w:fill="auto"/>
          </w:tcPr>
          <w:p w14:paraId="0583D4FA" w14:textId="642AEBD2" w:rsidR="0058599F" w:rsidRPr="009B57D1" w:rsidRDefault="002B1224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57D1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142" w:type="pct"/>
          </w:tcPr>
          <w:p w14:paraId="2D8E406E" w14:textId="77777777" w:rsidR="0058599F" w:rsidRPr="00F065D7" w:rsidRDefault="0058599F" w:rsidP="0058599F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54A8BFC" w14:textId="0757E1EE" w:rsidR="0058599F" w:rsidRPr="00F065D7" w:rsidRDefault="00454084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142" w:type="pct"/>
          </w:tcPr>
          <w:p w14:paraId="57E91C16" w14:textId="77777777" w:rsidR="0058599F" w:rsidRPr="00F065D7" w:rsidRDefault="0058599F" w:rsidP="0058599F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4E75428" w14:textId="4995E2DD" w:rsidR="0058599F" w:rsidRPr="00FD1DFE" w:rsidRDefault="002B1224" w:rsidP="00FD1DFE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994460A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284FE0B9" w14:textId="796ED6B5" w:rsidR="0058599F" w:rsidRPr="00F065D7" w:rsidRDefault="00454084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58599F" w:rsidRPr="00F065D7" w14:paraId="74F6F2D3" w14:textId="77777777" w:rsidTr="00B6617F">
        <w:tc>
          <w:tcPr>
            <w:tcW w:w="2143" w:type="pct"/>
          </w:tcPr>
          <w:p w14:paraId="28985B32" w14:textId="3150816C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0" w:type="pct"/>
          </w:tcPr>
          <w:p w14:paraId="77EF4655" w14:textId="07321F3A" w:rsidR="0058599F" w:rsidRPr="009B57D1" w:rsidRDefault="004959BD" w:rsidP="001C210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7D1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126B04" w:rsidRPr="009B57D1">
              <w:rPr>
                <w:rFonts w:ascii="Angsana New" w:hAnsi="Angsana New"/>
                <w:sz w:val="30"/>
                <w:szCs w:val="30"/>
                <w:lang w:val="en-US"/>
              </w:rPr>
              <w:t>694</w:t>
            </w:r>
          </w:p>
        </w:tc>
        <w:tc>
          <w:tcPr>
            <w:tcW w:w="142" w:type="pct"/>
          </w:tcPr>
          <w:p w14:paraId="316A1B6C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4EAAD17B" w14:textId="4E49CBAD" w:rsidR="0058599F" w:rsidRPr="00F065D7" w:rsidRDefault="00454084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1,832</w:t>
            </w:r>
          </w:p>
        </w:tc>
        <w:tc>
          <w:tcPr>
            <w:tcW w:w="142" w:type="pct"/>
          </w:tcPr>
          <w:p w14:paraId="0A332DF5" w14:textId="77777777" w:rsidR="0058599F" w:rsidRPr="00F065D7" w:rsidRDefault="0058599F" w:rsidP="0058599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876D469" w14:textId="3A181978" w:rsidR="0058599F" w:rsidRPr="00F065D7" w:rsidRDefault="002B1224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1,365</w:t>
            </w:r>
          </w:p>
        </w:tc>
        <w:tc>
          <w:tcPr>
            <w:tcW w:w="144" w:type="pct"/>
          </w:tcPr>
          <w:p w14:paraId="31BFBA21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35452BD" w14:textId="7B9DE682" w:rsidR="0058599F" w:rsidRPr="00F065D7" w:rsidRDefault="00454084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1,798</w:t>
            </w:r>
          </w:p>
        </w:tc>
      </w:tr>
      <w:tr w:rsidR="0058599F" w:rsidRPr="00F065D7" w14:paraId="528E3ACE" w14:textId="77777777" w:rsidTr="00B6617F">
        <w:tc>
          <w:tcPr>
            <w:tcW w:w="2143" w:type="pct"/>
          </w:tcPr>
          <w:p w14:paraId="40CE8482" w14:textId="77777777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14:paraId="4DBE52CE" w14:textId="62708175" w:rsidR="0058599F" w:rsidRPr="00F065D7" w:rsidRDefault="004959BD" w:rsidP="0058599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197B920A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349E3E02" w14:textId="6AFB5174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5408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42" w:type="pct"/>
          </w:tcPr>
          <w:p w14:paraId="35BDAB4B" w14:textId="77777777" w:rsidR="0058599F" w:rsidRPr="00F065D7" w:rsidRDefault="0058599F" w:rsidP="0058599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8612A8C" w14:textId="5CA6CA11" w:rsidR="0058599F" w:rsidRPr="00F065D7" w:rsidRDefault="002B1224" w:rsidP="0058599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2AA0F94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248EFC" w14:textId="04C1B7FD" w:rsidR="0058599F" w:rsidRPr="00F065D7" w:rsidRDefault="00454084" w:rsidP="0045408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F6FCAE8" w14:textId="78979B24" w:rsidR="003422EF" w:rsidRPr="00F065D7" w:rsidRDefault="00DF732E" w:rsidP="003422EF">
      <w:pPr>
        <w:pStyle w:val="BodyText2"/>
        <w:tabs>
          <w:tab w:val="left" w:pos="540"/>
        </w:tabs>
        <w:ind w:right="18"/>
        <w:rPr>
          <w:cs/>
        </w:rPr>
      </w:pPr>
      <w:r w:rsidRPr="00F065D7">
        <w:rPr>
          <w:cs/>
        </w:rPr>
        <w:tab/>
      </w:r>
    </w:p>
    <w:p w14:paraId="272CB139" w14:textId="6A39A28F" w:rsidR="00786D50" w:rsidRPr="00F065D7" w:rsidRDefault="003422EF" w:rsidP="003422EF">
      <w:pPr>
        <w:spacing w:line="240" w:lineRule="auto"/>
      </w:pPr>
      <w:r w:rsidRPr="00F065D7">
        <w:rPr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72"/>
        <w:gridCol w:w="268"/>
        <w:gridCol w:w="1172"/>
        <w:gridCol w:w="268"/>
        <w:gridCol w:w="1170"/>
        <w:gridCol w:w="272"/>
        <w:gridCol w:w="1077"/>
      </w:tblGrid>
      <w:tr w:rsidR="00786D50" w:rsidRPr="00F065D7" w14:paraId="492BEED4" w14:textId="77777777" w:rsidTr="001F74EC">
        <w:trPr>
          <w:tblHeader/>
        </w:trPr>
        <w:tc>
          <w:tcPr>
            <w:tcW w:w="2143" w:type="pct"/>
          </w:tcPr>
          <w:p w14:paraId="7EC82F2C" w14:textId="77777777" w:rsidR="00786D50" w:rsidRPr="00F065D7" w:rsidRDefault="00786D50" w:rsidP="001F74E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2" w:type="pct"/>
            <w:gridSpan w:val="3"/>
          </w:tcPr>
          <w:p w14:paraId="60C6A5CA" w14:textId="77777777" w:rsidR="00786D50" w:rsidRPr="00F065D7" w:rsidRDefault="00786D50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FD32B7F" w14:textId="77777777" w:rsidR="00786D50" w:rsidRPr="00F065D7" w:rsidRDefault="00786D50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23387D4E" w14:textId="77777777" w:rsidR="00786D50" w:rsidRPr="00F065D7" w:rsidRDefault="00786D50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D50" w:rsidRPr="00F065D7" w14:paraId="3AD97613" w14:textId="77777777" w:rsidTr="001F74EC">
        <w:trPr>
          <w:tblHeader/>
        </w:trPr>
        <w:tc>
          <w:tcPr>
            <w:tcW w:w="2143" w:type="pct"/>
          </w:tcPr>
          <w:p w14:paraId="35761E85" w14:textId="42E1AE95" w:rsidR="00786D50" w:rsidRPr="00F065D7" w:rsidRDefault="00786D50" w:rsidP="001F74E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540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="00C819B9" w:rsidRPr="00C81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540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0" w:type="pct"/>
          </w:tcPr>
          <w:p w14:paraId="0F7DB68D" w14:textId="072348D0" w:rsidR="00786D50" w:rsidRPr="00F065D7" w:rsidRDefault="00C819B9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2" w:type="pct"/>
          </w:tcPr>
          <w:p w14:paraId="64D0F7B7" w14:textId="77777777" w:rsidR="00786D50" w:rsidRPr="00F065D7" w:rsidRDefault="00786D50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3FBC2609" w14:textId="5941FB57" w:rsidR="00786D50" w:rsidRPr="00F065D7" w:rsidRDefault="00C819B9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</w:tcPr>
          <w:p w14:paraId="300BF918" w14:textId="77777777" w:rsidR="00786D50" w:rsidRPr="00F065D7" w:rsidRDefault="00786D50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65FCEAE" w14:textId="5FC6BDDF" w:rsidR="00786D50" w:rsidRPr="00F065D7" w:rsidRDefault="00C819B9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" w:type="pct"/>
          </w:tcPr>
          <w:p w14:paraId="3488D58F" w14:textId="77777777" w:rsidR="00786D50" w:rsidRPr="00F065D7" w:rsidRDefault="00786D50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00759B75" w14:textId="4B3CB81F" w:rsidR="00786D50" w:rsidRPr="00F065D7" w:rsidRDefault="00C819B9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786D50" w:rsidRPr="00F065D7" w14:paraId="2B6E6E25" w14:textId="77777777" w:rsidTr="001F74EC">
        <w:trPr>
          <w:tblHeader/>
        </w:trPr>
        <w:tc>
          <w:tcPr>
            <w:tcW w:w="2143" w:type="pct"/>
          </w:tcPr>
          <w:p w14:paraId="439394F0" w14:textId="77777777" w:rsidR="00786D50" w:rsidRPr="00F065D7" w:rsidRDefault="00786D50" w:rsidP="001F74E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7"/>
          </w:tcPr>
          <w:p w14:paraId="0FC59EEC" w14:textId="77777777" w:rsidR="00786D50" w:rsidRPr="00F065D7" w:rsidRDefault="00786D50" w:rsidP="001F74EC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D50" w:rsidRPr="00F065D7" w14:paraId="181144B9" w14:textId="77777777" w:rsidTr="001F74EC">
        <w:tc>
          <w:tcPr>
            <w:tcW w:w="2143" w:type="pct"/>
          </w:tcPr>
          <w:p w14:paraId="468453F0" w14:textId="77777777" w:rsidR="00786D50" w:rsidRPr="00F065D7" w:rsidRDefault="00786D50" w:rsidP="001F74E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5D94F780" w14:textId="77777777" w:rsidR="00786D50" w:rsidRPr="00F065D7" w:rsidRDefault="00786D50" w:rsidP="001F74E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6E7D71F" w14:textId="77777777" w:rsidR="00786D50" w:rsidRPr="00F065D7" w:rsidRDefault="00786D50" w:rsidP="001F74E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7349022" w14:textId="77777777" w:rsidR="00786D50" w:rsidRPr="00F065D7" w:rsidRDefault="00786D50" w:rsidP="001F74E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68A5A52" w14:textId="77777777" w:rsidR="00786D50" w:rsidRPr="00F065D7" w:rsidRDefault="00786D50" w:rsidP="001F74E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4B7B9E7" w14:textId="77777777" w:rsidR="00786D50" w:rsidRPr="00F065D7" w:rsidRDefault="00786D50" w:rsidP="001F74E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763C303" w14:textId="77777777" w:rsidR="00786D50" w:rsidRPr="00F065D7" w:rsidRDefault="00786D50" w:rsidP="001F74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93D19BD" w14:textId="77777777" w:rsidR="00786D50" w:rsidRPr="00F065D7" w:rsidRDefault="00786D50" w:rsidP="001F74EC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4084" w:rsidRPr="00F065D7" w14:paraId="23DAA89F" w14:textId="77777777" w:rsidTr="001F74EC">
        <w:tc>
          <w:tcPr>
            <w:tcW w:w="2143" w:type="pct"/>
          </w:tcPr>
          <w:p w14:paraId="6986379C" w14:textId="77777777" w:rsidR="00454084" w:rsidRPr="00F065D7" w:rsidRDefault="00454084" w:rsidP="004540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5D1043AC" w14:textId="41C5DAF1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400FBD1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4C97511" w14:textId="5A1F8A15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F9CD57A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EB6B463" w14:textId="7BA8AD59" w:rsidR="00454084" w:rsidRPr="00F065D7" w:rsidRDefault="002B122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8,513,926</w:t>
            </w:r>
          </w:p>
        </w:tc>
        <w:tc>
          <w:tcPr>
            <w:tcW w:w="144" w:type="pct"/>
          </w:tcPr>
          <w:p w14:paraId="0233189A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D438F3A" w14:textId="4106F2D3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E006C">
              <w:rPr>
                <w:rFonts w:ascii="Angsana New" w:hAnsi="Angsana New"/>
                <w:sz w:val="30"/>
                <w:szCs w:val="30"/>
                <w:cs/>
                <w:lang w:val="en-US"/>
              </w:rPr>
              <w:t>512</w:t>
            </w: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E006C">
              <w:rPr>
                <w:rFonts w:ascii="Angsana New" w:hAnsi="Angsana New"/>
                <w:sz w:val="30"/>
                <w:szCs w:val="30"/>
                <w:cs/>
                <w:lang w:val="en-US"/>
              </w:rPr>
              <w:t>865</w:t>
            </w:r>
          </w:p>
        </w:tc>
      </w:tr>
      <w:tr w:rsidR="00454084" w:rsidRPr="00F065D7" w14:paraId="3220025D" w14:textId="77777777" w:rsidTr="001F74EC">
        <w:tc>
          <w:tcPr>
            <w:tcW w:w="2143" w:type="pct"/>
          </w:tcPr>
          <w:p w14:paraId="1683B29B" w14:textId="77777777" w:rsidR="00454084" w:rsidRPr="00F065D7" w:rsidRDefault="00454084" w:rsidP="004540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5567ABCA" w14:textId="5E6D274A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536492A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EA18F80" w14:textId="0701382D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70AE0AA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759B852" w14:textId="4196F3E2" w:rsidR="00454084" w:rsidRPr="00F065D7" w:rsidRDefault="002B122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4,128,630</w:t>
            </w:r>
          </w:p>
        </w:tc>
        <w:tc>
          <w:tcPr>
            <w:tcW w:w="144" w:type="pct"/>
          </w:tcPr>
          <w:p w14:paraId="3800DE1B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55941E" w14:textId="50FBD008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3,487,456</w:t>
            </w:r>
          </w:p>
        </w:tc>
      </w:tr>
      <w:tr w:rsidR="00454084" w:rsidRPr="00F065D7" w14:paraId="06310C60" w14:textId="77777777" w:rsidTr="001F74EC">
        <w:tc>
          <w:tcPr>
            <w:tcW w:w="2143" w:type="pct"/>
          </w:tcPr>
          <w:p w14:paraId="3E578F06" w14:textId="0BB0D0E9" w:rsidR="00454084" w:rsidRPr="00F065D7" w:rsidRDefault="00454084" w:rsidP="004540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14:paraId="4016B6FE" w14:textId="194B26DB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4276FD19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9D88537" w14:textId="731E597A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7B86B8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7EBFE5C" w14:textId="5BB79A44" w:rsidR="00454084" w:rsidRPr="00F065D7" w:rsidRDefault="002B122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696,061</w:t>
            </w:r>
          </w:p>
        </w:tc>
        <w:tc>
          <w:tcPr>
            <w:tcW w:w="144" w:type="pct"/>
          </w:tcPr>
          <w:p w14:paraId="4389EE22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D81589C" w14:textId="341B5402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528,897</w:t>
            </w:r>
          </w:p>
        </w:tc>
      </w:tr>
      <w:tr w:rsidR="00454084" w:rsidRPr="00F065D7" w14:paraId="49826D9E" w14:textId="77777777" w:rsidTr="001F74EC">
        <w:tc>
          <w:tcPr>
            <w:tcW w:w="2143" w:type="pct"/>
          </w:tcPr>
          <w:p w14:paraId="11077DDC" w14:textId="77777777" w:rsidR="00454084" w:rsidRPr="00F065D7" w:rsidRDefault="00454084" w:rsidP="0045408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0" w:type="pct"/>
          </w:tcPr>
          <w:p w14:paraId="67740CC1" w14:textId="1C8936A0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A1A2BEA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913AE1E" w14:textId="54D4C314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0B5CE9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5F83055" w14:textId="298CD661" w:rsidR="00454084" w:rsidRPr="00F065D7" w:rsidRDefault="002B122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122,291</w:t>
            </w:r>
          </w:p>
        </w:tc>
        <w:tc>
          <w:tcPr>
            <w:tcW w:w="144" w:type="pct"/>
          </w:tcPr>
          <w:p w14:paraId="4D6316FA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D755673" w14:textId="21F87187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79,083</w:t>
            </w:r>
          </w:p>
        </w:tc>
      </w:tr>
      <w:tr w:rsidR="00454084" w:rsidRPr="00F065D7" w14:paraId="3C5BCD55" w14:textId="77777777" w:rsidTr="001F74EC">
        <w:tc>
          <w:tcPr>
            <w:tcW w:w="2143" w:type="pct"/>
          </w:tcPr>
          <w:p w14:paraId="2BB41958" w14:textId="77777777" w:rsidR="00454084" w:rsidRPr="00F065D7" w:rsidRDefault="00454084" w:rsidP="0045408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373D21BB" w14:textId="57014B73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F43D7D4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28BBB224" w14:textId="014CC0F8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3ADC58D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C808E15" w14:textId="3423AA50" w:rsidR="00454084" w:rsidRPr="00F065D7" w:rsidRDefault="002B122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11,630</w:t>
            </w:r>
          </w:p>
        </w:tc>
        <w:tc>
          <w:tcPr>
            <w:tcW w:w="144" w:type="pct"/>
          </w:tcPr>
          <w:p w14:paraId="6AD7AFFE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87808E" w14:textId="4119A148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8,955</w:t>
            </w:r>
          </w:p>
        </w:tc>
      </w:tr>
      <w:tr w:rsidR="00454084" w:rsidRPr="00F065D7" w14:paraId="02A2D34A" w14:textId="77777777" w:rsidTr="001F74EC">
        <w:tc>
          <w:tcPr>
            <w:tcW w:w="2143" w:type="pct"/>
          </w:tcPr>
          <w:p w14:paraId="28E11890" w14:textId="77777777" w:rsidR="00454084" w:rsidRPr="00F065D7" w:rsidRDefault="00454084" w:rsidP="0045408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5E780841" w14:textId="67B864E0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DE18B71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0AF4220" w14:textId="78939061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E887176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375794F" w14:textId="0F6D8CED" w:rsidR="00454084" w:rsidRPr="00F065D7" w:rsidRDefault="002B122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34,555</w:t>
            </w:r>
          </w:p>
        </w:tc>
        <w:tc>
          <w:tcPr>
            <w:tcW w:w="144" w:type="pct"/>
          </w:tcPr>
          <w:p w14:paraId="0CBBA372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579F46E" w14:textId="1AAD42B2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14,010</w:t>
            </w:r>
          </w:p>
        </w:tc>
      </w:tr>
      <w:tr w:rsidR="00454084" w:rsidRPr="00F065D7" w14:paraId="1124E8D6" w14:textId="77777777" w:rsidTr="001F74EC">
        <w:tc>
          <w:tcPr>
            <w:tcW w:w="2143" w:type="pct"/>
          </w:tcPr>
          <w:p w14:paraId="3B90819E" w14:textId="77777777" w:rsidR="00454084" w:rsidRPr="00F065D7" w:rsidRDefault="00454084" w:rsidP="0045408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20" w:type="pct"/>
          </w:tcPr>
          <w:p w14:paraId="31C96C09" w14:textId="2802C702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7425363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685C6B1" w14:textId="5016D279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5246A50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10F5C1F" w14:textId="68F1F8F2" w:rsidR="00454084" w:rsidRPr="00F065D7" w:rsidRDefault="002B122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191,280</w:t>
            </w:r>
          </w:p>
        </w:tc>
        <w:tc>
          <w:tcPr>
            <w:tcW w:w="144" w:type="pct"/>
          </w:tcPr>
          <w:p w14:paraId="554E0207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CB0AE8C" w14:textId="69D32F37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178,968</w:t>
            </w:r>
          </w:p>
        </w:tc>
      </w:tr>
      <w:tr w:rsidR="00454084" w:rsidRPr="00F065D7" w14:paraId="190BA690" w14:textId="77777777" w:rsidTr="001F74EC">
        <w:tc>
          <w:tcPr>
            <w:tcW w:w="2143" w:type="pct"/>
          </w:tcPr>
          <w:p w14:paraId="50050127" w14:textId="77777777" w:rsidR="00454084" w:rsidRPr="00F065D7" w:rsidRDefault="00454084" w:rsidP="0045408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20" w:type="pct"/>
          </w:tcPr>
          <w:p w14:paraId="6B0A23D6" w14:textId="0D996535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F0DAD71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AC3CD0C" w14:textId="16954D4B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49E2F15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3811DC8" w14:textId="29A9CA55" w:rsidR="00454084" w:rsidRPr="00F065D7" w:rsidRDefault="002B122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112,680</w:t>
            </w:r>
          </w:p>
        </w:tc>
        <w:tc>
          <w:tcPr>
            <w:tcW w:w="144" w:type="pct"/>
          </w:tcPr>
          <w:p w14:paraId="1B6063BD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BDF1A95" w14:textId="26D3742B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96,593</w:t>
            </w:r>
          </w:p>
        </w:tc>
      </w:tr>
      <w:tr w:rsidR="00C57C60" w:rsidRPr="00F065D7" w14:paraId="2D018A1C" w14:textId="77777777" w:rsidTr="001F74EC">
        <w:tc>
          <w:tcPr>
            <w:tcW w:w="2143" w:type="pct"/>
          </w:tcPr>
          <w:p w14:paraId="33369505" w14:textId="77777777" w:rsidR="00C57C60" w:rsidRPr="00F065D7" w:rsidRDefault="00C57C60" w:rsidP="00C57C6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20" w:type="pct"/>
          </w:tcPr>
          <w:p w14:paraId="4FFFB3E9" w14:textId="48F384C3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FA5DC58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3902E89F" w14:textId="137FF8E5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FA2EEA2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8A992A4" w14:textId="3D27B208" w:rsidR="00C57C60" w:rsidRPr="00F065D7" w:rsidRDefault="002B1224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14,152</w:t>
            </w:r>
          </w:p>
        </w:tc>
        <w:tc>
          <w:tcPr>
            <w:tcW w:w="144" w:type="pct"/>
          </w:tcPr>
          <w:p w14:paraId="4C6B9CF5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7134C0" w14:textId="2BACC5FB" w:rsidR="00C57C60" w:rsidRPr="00F065D7" w:rsidRDefault="002B5F8A" w:rsidP="00AD404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5F8A">
              <w:rPr>
                <w:rFonts w:ascii="Angsana New" w:hAnsi="Angsana New"/>
                <w:sz w:val="30"/>
                <w:szCs w:val="30"/>
                <w:lang w:val="en-US"/>
              </w:rPr>
              <w:t>7,255</w:t>
            </w:r>
          </w:p>
        </w:tc>
      </w:tr>
      <w:tr w:rsidR="00454084" w:rsidRPr="00F065D7" w14:paraId="356CBAEB" w14:textId="77777777" w:rsidTr="001F74EC">
        <w:tc>
          <w:tcPr>
            <w:tcW w:w="2143" w:type="pct"/>
          </w:tcPr>
          <w:p w14:paraId="2F1C1E47" w14:textId="77777777" w:rsidR="00454084" w:rsidRPr="00F065D7" w:rsidRDefault="00454084" w:rsidP="004540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64C255EB" w14:textId="71F7C8FC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E670732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218BAF14" w14:textId="2F7C1EB1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6C868A9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163DF6E" w14:textId="00A68559" w:rsidR="00454084" w:rsidRPr="00F065D7" w:rsidRDefault="002B122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14,992</w:t>
            </w:r>
          </w:p>
        </w:tc>
        <w:tc>
          <w:tcPr>
            <w:tcW w:w="144" w:type="pct"/>
          </w:tcPr>
          <w:p w14:paraId="7F7F5619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31706CD" w14:textId="6373220D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35,258</w:t>
            </w:r>
          </w:p>
        </w:tc>
      </w:tr>
      <w:tr w:rsidR="00454084" w:rsidRPr="00F065D7" w14:paraId="10063983" w14:textId="77777777" w:rsidTr="001F74EC">
        <w:tc>
          <w:tcPr>
            <w:tcW w:w="2143" w:type="pct"/>
          </w:tcPr>
          <w:p w14:paraId="274B980C" w14:textId="77777777" w:rsidR="00454084" w:rsidRPr="00F065D7" w:rsidRDefault="00454084" w:rsidP="004540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1A14D390" w14:textId="49E66BF9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C04EE91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440ED71" w14:textId="47B23A4D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9E1EDCD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B6CC4F0" w14:textId="4D2E5A0A" w:rsidR="00454084" w:rsidRPr="00F065D7" w:rsidRDefault="002B122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3,534</w:t>
            </w:r>
          </w:p>
        </w:tc>
        <w:tc>
          <w:tcPr>
            <w:tcW w:w="144" w:type="pct"/>
          </w:tcPr>
          <w:p w14:paraId="26CC0182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B62954A" w14:textId="15D99182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7,072</w:t>
            </w:r>
          </w:p>
        </w:tc>
      </w:tr>
      <w:tr w:rsidR="00C57C60" w:rsidRPr="00F065D7" w14:paraId="345702F4" w14:textId="77777777" w:rsidTr="001F74EC">
        <w:tc>
          <w:tcPr>
            <w:tcW w:w="2143" w:type="pct"/>
          </w:tcPr>
          <w:p w14:paraId="59D9135B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0" w:type="pct"/>
          </w:tcPr>
          <w:p w14:paraId="77C86FCF" w14:textId="27C9162F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F764BAA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8418F26" w14:textId="1B737930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61D8F33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70B9509" w14:textId="7726673E" w:rsidR="00C57C60" w:rsidRPr="00F065D7" w:rsidRDefault="002B1224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224">
              <w:rPr>
                <w:rFonts w:ascii="Angsana New" w:hAnsi="Angsana New"/>
                <w:sz w:val="30"/>
                <w:szCs w:val="30"/>
                <w:lang w:val="en-US"/>
              </w:rPr>
              <w:t>7,209</w:t>
            </w:r>
          </w:p>
        </w:tc>
        <w:tc>
          <w:tcPr>
            <w:tcW w:w="144" w:type="pct"/>
          </w:tcPr>
          <w:p w14:paraId="32613743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691D9A2" w14:textId="028A4F08" w:rsidR="00C57C60" w:rsidRPr="00F065D7" w:rsidRDefault="002B5F8A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5F8A">
              <w:rPr>
                <w:rFonts w:ascii="Angsana New" w:hAnsi="Angsana New"/>
                <w:sz w:val="30"/>
                <w:szCs w:val="30"/>
                <w:lang w:val="en-US"/>
              </w:rPr>
              <w:t>1,249</w:t>
            </w:r>
          </w:p>
        </w:tc>
      </w:tr>
      <w:tr w:rsidR="00C57C60" w:rsidRPr="00F065D7" w14:paraId="65C8C43F" w14:textId="77777777" w:rsidTr="001F74EC">
        <w:tc>
          <w:tcPr>
            <w:tcW w:w="2143" w:type="pct"/>
          </w:tcPr>
          <w:p w14:paraId="09192216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20" w:type="pct"/>
          </w:tcPr>
          <w:p w14:paraId="243D587F" w14:textId="6864E409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78C3F2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4020384" w14:textId="37FCD86A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C4DA84F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A3EB1DF" w14:textId="0A3EC8B4" w:rsidR="00C57C60" w:rsidRPr="00F96471" w:rsidRDefault="002B1224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471">
              <w:rPr>
                <w:rFonts w:ascii="Angsana New" w:hAnsi="Angsana New"/>
                <w:sz w:val="30"/>
                <w:szCs w:val="30"/>
                <w:lang w:val="en-US"/>
              </w:rPr>
              <w:t>158,710</w:t>
            </w:r>
          </w:p>
        </w:tc>
        <w:tc>
          <w:tcPr>
            <w:tcW w:w="144" w:type="pct"/>
          </w:tcPr>
          <w:p w14:paraId="123A8351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9CC82F4" w14:textId="6C0F79CB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D5095A" w:rsidRPr="00F065D7" w14:paraId="7AA4B17E" w14:textId="77777777" w:rsidTr="001F74EC">
        <w:tc>
          <w:tcPr>
            <w:tcW w:w="2143" w:type="pct"/>
          </w:tcPr>
          <w:p w14:paraId="67DE290C" w14:textId="646F0199" w:rsidR="00D5095A" w:rsidRPr="00F065D7" w:rsidRDefault="00D5095A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14:paraId="50D9AD97" w14:textId="34BCF212" w:rsidR="00D5095A" w:rsidRPr="00F065D7" w:rsidRDefault="00E27B6B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9E559D7" w14:textId="77777777" w:rsidR="00D5095A" w:rsidRPr="00F065D7" w:rsidRDefault="00D5095A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EB45ABA" w14:textId="4F9F7301" w:rsidR="00D5095A" w:rsidRPr="00F065D7" w:rsidRDefault="00E27B6B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80998AA" w14:textId="77777777" w:rsidR="00D5095A" w:rsidRPr="00F065D7" w:rsidRDefault="00D5095A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3329EC7" w14:textId="00F3364A" w:rsidR="00D5095A" w:rsidRPr="00F96471" w:rsidRDefault="002B1224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471">
              <w:rPr>
                <w:rFonts w:ascii="Angsana New" w:hAnsi="Angsana New"/>
                <w:sz w:val="30"/>
                <w:szCs w:val="30"/>
                <w:lang w:val="en-US"/>
              </w:rPr>
              <w:t>1,181</w:t>
            </w:r>
          </w:p>
        </w:tc>
        <w:tc>
          <w:tcPr>
            <w:tcW w:w="144" w:type="pct"/>
          </w:tcPr>
          <w:p w14:paraId="58021D25" w14:textId="77777777" w:rsidR="00D5095A" w:rsidRPr="00F065D7" w:rsidRDefault="00D5095A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4250103" w14:textId="5600C418" w:rsidR="00D5095A" w:rsidRPr="00F065D7" w:rsidRDefault="00D5095A" w:rsidP="00D5095A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7C60" w:rsidRPr="00F065D7" w14:paraId="7C4579A8" w14:textId="77777777" w:rsidTr="001F74EC">
        <w:tc>
          <w:tcPr>
            <w:tcW w:w="2143" w:type="pct"/>
          </w:tcPr>
          <w:p w14:paraId="1322ECE5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3DE6B8A6" w14:textId="77777777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7469FA1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B66CFD6" w14:textId="77777777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40113F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EE262D2" w14:textId="77777777" w:rsidR="00C57C60" w:rsidRPr="00F065D7" w:rsidRDefault="00C57C60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DF5F053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1786C" w14:textId="77777777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7C60" w:rsidRPr="00F065D7" w14:paraId="7B3420E2" w14:textId="77777777" w:rsidTr="001F74EC">
        <w:tc>
          <w:tcPr>
            <w:tcW w:w="2143" w:type="pct"/>
          </w:tcPr>
          <w:p w14:paraId="10592B9A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</w:tcPr>
          <w:p w14:paraId="47EA794E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93C6E52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E60F01E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7E88ECF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FBB61DB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2A5F369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77EFB8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4084" w:rsidRPr="00F065D7" w14:paraId="13059207" w14:textId="77777777" w:rsidTr="001F74EC">
        <w:tc>
          <w:tcPr>
            <w:tcW w:w="2143" w:type="pct"/>
          </w:tcPr>
          <w:p w14:paraId="19DE8367" w14:textId="77777777" w:rsidR="00454084" w:rsidRPr="00F065D7" w:rsidRDefault="00454084" w:rsidP="0045408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0863BF4B" w14:textId="186C33E4" w:rsidR="00454084" w:rsidRPr="00F065D7" w:rsidRDefault="004959BD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9BD">
              <w:rPr>
                <w:rFonts w:ascii="Angsana New" w:hAnsi="Angsana New"/>
                <w:sz w:val="30"/>
                <w:szCs w:val="30"/>
                <w:lang w:val="en-US"/>
              </w:rPr>
              <w:t>535,146</w:t>
            </w:r>
          </w:p>
        </w:tc>
        <w:tc>
          <w:tcPr>
            <w:tcW w:w="142" w:type="pct"/>
          </w:tcPr>
          <w:p w14:paraId="75AE4E8D" w14:textId="77777777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B085ACE" w14:textId="3064C7A3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425,817</w:t>
            </w:r>
          </w:p>
        </w:tc>
        <w:tc>
          <w:tcPr>
            <w:tcW w:w="142" w:type="pct"/>
          </w:tcPr>
          <w:p w14:paraId="4A9053BF" w14:textId="77777777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DE9A818" w14:textId="33EF2A09" w:rsidR="00454084" w:rsidRPr="00F065D7" w:rsidRDefault="002B122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3,355,011</w:t>
            </w:r>
          </w:p>
        </w:tc>
        <w:tc>
          <w:tcPr>
            <w:tcW w:w="144" w:type="pct"/>
          </w:tcPr>
          <w:p w14:paraId="27E2752A" w14:textId="77777777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B59AEF" w14:textId="4FFDB375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2,637,057</w:t>
            </w:r>
          </w:p>
        </w:tc>
      </w:tr>
      <w:tr w:rsidR="00454084" w:rsidRPr="00F065D7" w14:paraId="0E8FDDFE" w14:textId="77777777" w:rsidTr="001F74EC">
        <w:tc>
          <w:tcPr>
            <w:tcW w:w="2143" w:type="pct"/>
          </w:tcPr>
          <w:p w14:paraId="57BFC9CB" w14:textId="77777777" w:rsidR="00454084" w:rsidRPr="00F065D7" w:rsidRDefault="00454084" w:rsidP="004540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73AD53E0" w14:textId="0D0F106E" w:rsidR="00454084" w:rsidRPr="00F065D7" w:rsidRDefault="004959BD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959BD">
              <w:rPr>
                <w:rFonts w:ascii="Angsana New" w:hAnsi="Angsana New"/>
                <w:sz w:val="30"/>
                <w:szCs w:val="30"/>
              </w:rPr>
              <w:t>1,422,069</w:t>
            </w:r>
          </w:p>
        </w:tc>
        <w:tc>
          <w:tcPr>
            <w:tcW w:w="142" w:type="pct"/>
          </w:tcPr>
          <w:p w14:paraId="5B779E20" w14:textId="77777777" w:rsidR="00454084" w:rsidRPr="00F065D7" w:rsidRDefault="00454084" w:rsidP="0045408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6FA253E" w14:textId="5EDE7861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1,083,326</w:t>
            </w:r>
          </w:p>
        </w:tc>
        <w:tc>
          <w:tcPr>
            <w:tcW w:w="142" w:type="pct"/>
          </w:tcPr>
          <w:p w14:paraId="1573796B" w14:textId="77777777" w:rsidR="00454084" w:rsidRPr="00F065D7" w:rsidRDefault="00454084" w:rsidP="0045408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0A05B2B3" w14:textId="658D6068" w:rsidR="00454084" w:rsidRPr="00F065D7" w:rsidRDefault="002B122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372,606</w:t>
            </w:r>
          </w:p>
        </w:tc>
        <w:tc>
          <w:tcPr>
            <w:tcW w:w="144" w:type="pct"/>
          </w:tcPr>
          <w:p w14:paraId="17A532AE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795F2C9" w14:textId="22EF352D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273,106</w:t>
            </w:r>
          </w:p>
        </w:tc>
      </w:tr>
      <w:tr w:rsidR="00454084" w:rsidRPr="00F065D7" w14:paraId="1CBAB526" w14:textId="77777777" w:rsidTr="001F74EC">
        <w:tc>
          <w:tcPr>
            <w:tcW w:w="2143" w:type="pct"/>
          </w:tcPr>
          <w:p w14:paraId="6DDD9788" w14:textId="2F3ACDFE" w:rsidR="00454084" w:rsidRPr="00F065D7" w:rsidRDefault="00454084" w:rsidP="004540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14:paraId="690B3BEF" w14:textId="33161026" w:rsidR="00454084" w:rsidRPr="00F065D7" w:rsidRDefault="004959BD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F071FA8" w14:textId="77777777" w:rsidR="00454084" w:rsidRPr="00F065D7" w:rsidRDefault="00454084" w:rsidP="0045408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7F565614" w14:textId="47F34032" w:rsidR="00454084" w:rsidRPr="00F065D7" w:rsidRDefault="00454084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E314CC1" w14:textId="77777777" w:rsidR="00454084" w:rsidRPr="00F065D7" w:rsidRDefault="00454084" w:rsidP="0045408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345A5BF6" w14:textId="13291C8B" w:rsidR="00454084" w:rsidRPr="00F065D7" w:rsidRDefault="002B122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115,052</w:t>
            </w:r>
          </w:p>
        </w:tc>
        <w:tc>
          <w:tcPr>
            <w:tcW w:w="144" w:type="pct"/>
          </w:tcPr>
          <w:p w14:paraId="0986A9AA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E278234" w14:textId="67B1D1C9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73,430</w:t>
            </w:r>
          </w:p>
        </w:tc>
      </w:tr>
      <w:tr w:rsidR="00454084" w:rsidRPr="00F065D7" w14:paraId="7E76C43B" w14:textId="77777777" w:rsidTr="001F74EC">
        <w:tc>
          <w:tcPr>
            <w:tcW w:w="2143" w:type="pct"/>
          </w:tcPr>
          <w:p w14:paraId="6BA7815F" w14:textId="77777777" w:rsidR="00454084" w:rsidRPr="00F065D7" w:rsidRDefault="00454084" w:rsidP="004540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141B1C0A" w14:textId="4393CFA9" w:rsidR="00454084" w:rsidRPr="00F065D7" w:rsidRDefault="004959BD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959BD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42" w:type="pct"/>
          </w:tcPr>
          <w:p w14:paraId="6F0F6F4A" w14:textId="77777777" w:rsidR="00454084" w:rsidRPr="00F065D7" w:rsidRDefault="00454084" w:rsidP="0045408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3E2D6AE9" w14:textId="4BE92296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142" w:type="pct"/>
          </w:tcPr>
          <w:p w14:paraId="6F6B3E64" w14:textId="77777777" w:rsidR="00454084" w:rsidRPr="00F065D7" w:rsidRDefault="00454084" w:rsidP="0045408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004562B1" w14:textId="22312A44" w:rsidR="00454084" w:rsidRPr="00F065D7" w:rsidRDefault="002B122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44" w:type="pct"/>
          </w:tcPr>
          <w:p w14:paraId="00E7C432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65E65DD" w14:textId="00AE3F1C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1,215</w:t>
            </w:r>
          </w:p>
        </w:tc>
      </w:tr>
      <w:tr w:rsidR="00454084" w:rsidRPr="00F065D7" w14:paraId="390AFA3D" w14:textId="77777777" w:rsidTr="001F74EC">
        <w:tc>
          <w:tcPr>
            <w:tcW w:w="2143" w:type="pct"/>
          </w:tcPr>
          <w:p w14:paraId="2D531501" w14:textId="77777777" w:rsidR="00454084" w:rsidRPr="00F065D7" w:rsidRDefault="00454084" w:rsidP="004540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67598DB8" w14:textId="1E941C80" w:rsidR="00454084" w:rsidRPr="00F065D7" w:rsidRDefault="004959BD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959BD">
              <w:rPr>
                <w:rFonts w:ascii="Angsana New" w:hAnsi="Angsana New"/>
                <w:sz w:val="30"/>
                <w:szCs w:val="30"/>
              </w:rPr>
              <w:t>11,651</w:t>
            </w:r>
          </w:p>
        </w:tc>
        <w:tc>
          <w:tcPr>
            <w:tcW w:w="142" w:type="pct"/>
          </w:tcPr>
          <w:p w14:paraId="719EBB2F" w14:textId="77777777" w:rsidR="00454084" w:rsidRPr="00F065D7" w:rsidRDefault="00454084" w:rsidP="0045408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17FF720" w14:textId="4A7E90B5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23,511</w:t>
            </w:r>
          </w:p>
        </w:tc>
        <w:tc>
          <w:tcPr>
            <w:tcW w:w="142" w:type="pct"/>
          </w:tcPr>
          <w:p w14:paraId="55388CF8" w14:textId="77777777" w:rsidR="00454084" w:rsidRPr="00F065D7" w:rsidRDefault="00454084" w:rsidP="0045408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584FA28" w14:textId="1D893353" w:rsidR="00454084" w:rsidRPr="00F065D7" w:rsidRDefault="002B122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11,560</w:t>
            </w:r>
          </w:p>
        </w:tc>
        <w:tc>
          <w:tcPr>
            <w:tcW w:w="144" w:type="pct"/>
          </w:tcPr>
          <w:p w14:paraId="097DB83C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7119842" w14:textId="1E26B62C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14,211</w:t>
            </w:r>
          </w:p>
        </w:tc>
      </w:tr>
      <w:tr w:rsidR="00454084" w:rsidRPr="00F065D7" w14:paraId="43CF93C7" w14:textId="77777777" w:rsidTr="001F74EC">
        <w:tc>
          <w:tcPr>
            <w:tcW w:w="2143" w:type="pct"/>
          </w:tcPr>
          <w:p w14:paraId="752EBCF7" w14:textId="77777777" w:rsidR="00454084" w:rsidRPr="00F065D7" w:rsidRDefault="00454084" w:rsidP="004540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0" w:type="pct"/>
          </w:tcPr>
          <w:p w14:paraId="1D144286" w14:textId="7D7D41FD" w:rsidR="00454084" w:rsidRPr="00F065D7" w:rsidRDefault="004959BD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4959BD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142" w:type="pct"/>
          </w:tcPr>
          <w:p w14:paraId="2D48CCA6" w14:textId="77777777" w:rsidR="00454084" w:rsidRPr="00F065D7" w:rsidRDefault="00454084" w:rsidP="0045408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CDFB819" w14:textId="45CC9833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2" w:type="pct"/>
          </w:tcPr>
          <w:p w14:paraId="0DA66EFA" w14:textId="77777777" w:rsidR="00454084" w:rsidRPr="00F065D7" w:rsidRDefault="00454084" w:rsidP="0045408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4FC22C5" w14:textId="3382BD83" w:rsidR="00454084" w:rsidRPr="00F065D7" w:rsidRDefault="002B1224" w:rsidP="0045408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7CEB104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69AAEF" w14:textId="5D1356DA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C57C60" w:rsidRPr="00F065D7" w14:paraId="76AB6C8D" w14:textId="77777777" w:rsidTr="001F74EC">
        <w:tc>
          <w:tcPr>
            <w:tcW w:w="2143" w:type="pct"/>
          </w:tcPr>
          <w:p w14:paraId="0D650400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77572B25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661F1EA7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52E7E261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24E48ACB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6EAD4245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07D43792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7364A218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7C60" w:rsidRPr="00F065D7" w14:paraId="3EE5BAF3" w14:textId="77777777" w:rsidTr="001F74EC">
        <w:tc>
          <w:tcPr>
            <w:tcW w:w="2143" w:type="pct"/>
          </w:tcPr>
          <w:p w14:paraId="354418FF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107FBE37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0FB0F3B7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12825BA5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2E028A35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327CCEC0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791457C4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1C77E700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7C60" w:rsidRPr="00F065D7" w14:paraId="45C9C8D8" w14:textId="77777777" w:rsidTr="001F74EC">
        <w:tc>
          <w:tcPr>
            <w:tcW w:w="2143" w:type="pct"/>
          </w:tcPr>
          <w:p w14:paraId="3549C4D5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6A10F28C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2735D687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5773C193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0ED5F7A7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418A6D94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769A8B2C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21DA10F8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7C60" w:rsidRPr="00F065D7" w14:paraId="471D0AB2" w14:textId="77777777" w:rsidTr="001F74EC">
        <w:tc>
          <w:tcPr>
            <w:tcW w:w="2143" w:type="pct"/>
          </w:tcPr>
          <w:p w14:paraId="63D77AB3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C8B02B0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5BF2F5B9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12C9A79B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5D2FA047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07249BC3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227844C2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7AF293CD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64AC" w:rsidRPr="00F065D7" w14:paraId="538F79BC" w14:textId="77777777" w:rsidTr="001F74EC">
        <w:tc>
          <w:tcPr>
            <w:tcW w:w="2143" w:type="pct"/>
          </w:tcPr>
          <w:p w14:paraId="1B252B68" w14:textId="77777777" w:rsidR="001464AC" w:rsidRPr="00F065D7" w:rsidRDefault="001464AC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7BFEE495" w14:textId="77777777" w:rsidR="001464AC" w:rsidRPr="00F065D7" w:rsidRDefault="001464AC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7C9423FB" w14:textId="77777777" w:rsidR="001464AC" w:rsidRPr="00F065D7" w:rsidRDefault="001464AC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5A355E20" w14:textId="77777777" w:rsidR="001464AC" w:rsidRPr="00F065D7" w:rsidRDefault="001464AC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4C68DAE6" w14:textId="77777777" w:rsidR="001464AC" w:rsidRPr="00F065D7" w:rsidRDefault="001464AC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6DA28B42" w14:textId="77777777" w:rsidR="001464AC" w:rsidRPr="00F065D7" w:rsidRDefault="001464AC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0FC55DCA" w14:textId="77777777" w:rsidR="001464AC" w:rsidRPr="00F065D7" w:rsidRDefault="001464AC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21ABB6C5" w14:textId="77777777" w:rsidR="001464AC" w:rsidRPr="00F065D7" w:rsidRDefault="001464AC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7C60" w:rsidRPr="00F065D7" w14:paraId="2D042605" w14:textId="77777777" w:rsidTr="001F74EC">
        <w:tc>
          <w:tcPr>
            <w:tcW w:w="2143" w:type="pct"/>
            <w:shd w:val="clear" w:color="auto" w:fill="FFFFFF"/>
          </w:tcPr>
          <w:p w14:paraId="2970448D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20" w:type="pct"/>
          </w:tcPr>
          <w:p w14:paraId="53029B48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260BECA1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32819D4D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17C7162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0E169159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D2C785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B3CF808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7C60" w:rsidRPr="00F065D7" w14:paraId="2B034205" w14:textId="77777777" w:rsidTr="001F74EC">
        <w:tc>
          <w:tcPr>
            <w:tcW w:w="2143" w:type="pct"/>
            <w:shd w:val="clear" w:color="auto" w:fill="FFFFFF"/>
          </w:tcPr>
          <w:p w14:paraId="133362DD" w14:textId="5468F3A0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จ่ายภาระค่าเช่า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620" w:type="pct"/>
          </w:tcPr>
          <w:p w14:paraId="356471FB" w14:textId="498627A0" w:rsidR="00C57C60" w:rsidRPr="00F065D7" w:rsidRDefault="004959BD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9BD">
              <w:rPr>
                <w:rFonts w:ascii="Angsana New" w:hAnsi="Angsana New"/>
                <w:sz w:val="30"/>
                <w:szCs w:val="30"/>
                <w:lang w:val="en-US"/>
              </w:rPr>
              <w:t>8,100</w:t>
            </w:r>
          </w:p>
        </w:tc>
        <w:tc>
          <w:tcPr>
            <w:tcW w:w="142" w:type="pct"/>
          </w:tcPr>
          <w:p w14:paraId="69757EC7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B8D74E7" w14:textId="49EBCC5C" w:rsidR="00C57C60" w:rsidRPr="00550B06" w:rsidRDefault="002B5F8A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0B06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="00C7496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819B9" w:rsidRPr="00550B06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42" w:type="pct"/>
          </w:tcPr>
          <w:p w14:paraId="5CCAAF3D" w14:textId="77777777" w:rsidR="00C57C60" w:rsidRPr="00550B06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6B19186" w14:textId="5D438517" w:rsidR="00C57C60" w:rsidRPr="00550B06" w:rsidRDefault="002B1224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50B06">
              <w:rPr>
                <w:rFonts w:ascii="Angsana New" w:hAnsi="Angsana New"/>
                <w:sz w:val="30"/>
                <w:szCs w:val="30"/>
              </w:rPr>
              <w:t>8,100</w:t>
            </w:r>
          </w:p>
        </w:tc>
        <w:tc>
          <w:tcPr>
            <w:tcW w:w="144" w:type="pct"/>
          </w:tcPr>
          <w:p w14:paraId="45289DC4" w14:textId="77777777" w:rsidR="00C57C60" w:rsidRPr="00550B06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2394B1C" w14:textId="39E0B418" w:rsidR="00C57C60" w:rsidRPr="00550B06" w:rsidRDefault="002B5F8A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50B06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="00C7496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819B9" w:rsidRPr="00550B06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C57C60" w:rsidRPr="00F065D7" w14:paraId="7A9CE417" w14:textId="77777777" w:rsidTr="001F74EC">
        <w:tc>
          <w:tcPr>
            <w:tcW w:w="2143" w:type="pct"/>
            <w:shd w:val="clear" w:color="auto" w:fill="FFFFFF"/>
          </w:tcPr>
          <w:p w14:paraId="37089348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5F070659" w14:textId="2051FC4D" w:rsidR="00C57C60" w:rsidRPr="00F065D7" w:rsidRDefault="004959BD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9BD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2" w:type="pct"/>
          </w:tcPr>
          <w:p w14:paraId="2B8B7254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FADCCDF" w14:textId="46ADA17C" w:rsidR="00C57C60" w:rsidRPr="00F065D7" w:rsidRDefault="00C57C60" w:rsidP="00C57C6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9993E02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6ECB901" w14:textId="0255B76C" w:rsidR="00C57C60" w:rsidRPr="00F065D7" w:rsidRDefault="002B1224" w:rsidP="00C57C6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328232E1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7E6C192" w14:textId="608DEA38" w:rsidR="00C57C60" w:rsidRPr="00F065D7" w:rsidRDefault="00C57C60" w:rsidP="0088384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7B6B" w:rsidRPr="00F065D7" w14:paraId="66C28724" w14:textId="77777777" w:rsidTr="001F74EC">
        <w:tc>
          <w:tcPr>
            <w:tcW w:w="2143" w:type="pct"/>
            <w:shd w:val="clear" w:color="auto" w:fill="FFFFFF"/>
          </w:tcPr>
          <w:p w14:paraId="6FE72F54" w14:textId="77777777" w:rsidR="00E27B6B" w:rsidRPr="00F065D7" w:rsidRDefault="00E27B6B" w:rsidP="00E27B6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</w:tcPr>
          <w:p w14:paraId="130F95CA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7F22BFD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08E7F4D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5B66025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0936DF7" w14:textId="77777777" w:rsidR="00E27B6B" w:rsidRPr="00F065D7" w:rsidRDefault="00E27B6B" w:rsidP="00E27B6B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EE9224" w14:textId="77777777" w:rsidR="00E27B6B" w:rsidRPr="00F065D7" w:rsidRDefault="00E27B6B" w:rsidP="00E27B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5696131" w14:textId="77777777" w:rsidR="00E27B6B" w:rsidRPr="00F065D7" w:rsidRDefault="00E27B6B" w:rsidP="00E27B6B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92D" w:rsidRPr="00F065D7" w14:paraId="0B47B5D0" w14:textId="77777777" w:rsidTr="001F74EC">
        <w:tc>
          <w:tcPr>
            <w:tcW w:w="2143" w:type="pct"/>
            <w:shd w:val="clear" w:color="auto" w:fill="FFFFFF"/>
          </w:tcPr>
          <w:p w14:paraId="4FC7511C" w14:textId="77777777" w:rsidR="007F192D" w:rsidRPr="00F065D7" w:rsidRDefault="007F192D" w:rsidP="007F192D">
            <w:pPr>
              <w:ind w:left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0" w:type="pct"/>
          </w:tcPr>
          <w:p w14:paraId="2C7F81A1" w14:textId="07806891" w:rsidR="007F192D" w:rsidRPr="007F192D" w:rsidRDefault="00246491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246491">
              <w:rPr>
                <w:rFonts w:ascii="Angsana New" w:hAnsi="Angsana New"/>
                <w:sz w:val="30"/>
                <w:szCs w:val="30"/>
                <w:lang w:val="en-US"/>
              </w:rPr>
              <w:t>191,742</w:t>
            </w:r>
          </w:p>
        </w:tc>
        <w:tc>
          <w:tcPr>
            <w:tcW w:w="142" w:type="pct"/>
          </w:tcPr>
          <w:p w14:paraId="329CCAE4" w14:textId="77777777" w:rsidR="007F192D" w:rsidRPr="00F065D7" w:rsidRDefault="007F192D" w:rsidP="007F192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442058A8" w14:textId="2F54AE02" w:rsidR="007F192D" w:rsidRPr="00F065D7" w:rsidRDefault="007F192D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6337">
              <w:rPr>
                <w:rFonts w:ascii="Angsana New" w:hAnsi="Angsana New"/>
                <w:sz w:val="30"/>
                <w:szCs w:val="30"/>
                <w:lang w:val="en-US"/>
              </w:rPr>
              <w:t>194,001</w:t>
            </w:r>
          </w:p>
        </w:tc>
        <w:tc>
          <w:tcPr>
            <w:tcW w:w="142" w:type="pct"/>
          </w:tcPr>
          <w:p w14:paraId="27F5F7FB" w14:textId="77777777" w:rsidR="007F192D" w:rsidRPr="00F065D7" w:rsidRDefault="007F192D" w:rsidP="007F192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2370E95" w14:textId="060DEA92" w:rsidR="007F192D" w:rsidRPr="007F192D" w:rsidRDefault="00246491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46491">
              <w:rPr>
                <w:rFonts w:ascii="Angsana New" w:hAnsi="Angsana New"/>
                <w:sz w:val="30"/>
                <w:szCs w:val="30"/>
              </w:rPr>
              <w:t>169,327</w:t>
            </w:r>
          </w:p>
        </w:tc>
        <w:tc>
          <w:tcPr>
            <w:tcW w:w="144" w:type="pct"/>
          </w:tcPr>
          <w:p w14:paraId="35373F06" w14:textId="77777777" w:rsidR="007F192D" w:rsidRPr="00F065D7" w:rsidRDefault="007F192D" w:rsidP="007F192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3799B4E" w14:textId="5B0D4690" w:rsidR="007F192D" w:rsidRPr="00F065D7" w:rsidRDefault="007F192D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6337">
              <w:rPr>
                <w:rFonts w:ascii="Angsana New" w:hAnsi="Angsana New"/>
                <w:sz w:val="30"/>
                <w:szCs w:val="30"/>
                <w:lang w:val="en-US"/>
              </w:rPr>
              <w:t>176,027</w:t>
            </w:r>
          </w:p>
        </w:tc>
      </w:tr>
      <w:tr w:rsidR="007F192D" w:rsidRPr="00F065D7" w14:paraId="7E2CB7A8" w14:textId="77777777" w:rsidTr="001F74EC">
        <w:tc>
          <w:tcPr>
            <w:tcW w:w="2143" w:type="pct"/>
            <w:shd w:val="clear" w:color="auto" w:fill="FFFFFF"/>
          </w:tcPr>
          <w:p w14:paraId="5916A20F" w14:textId="77777777" w:rsidR="007F192D" w:rsidRPr="00F065D7" w:rsidRDefault="007F192D" w:rsidP="007F192D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</w:tcPr>
          <w:p w14:paraId="54540DD0" w14:textId="08179BB6" w:rsidR="007F192D" w:rsidRPr="007F192D" w:rsidRDefault="00246491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246491">
              <w:rPr>
                <w:rFonts w:ascii="Angsana New" w:hAnsi="Angsana New"/>
                <w:sz w:val="30"/>
                <w:szCs w:val="30"/>
                <w:lang w:val="en-US"/>
              </w:rPr>
              <w:t>7,744</w:t>
            </w:r>
          </w:p>
        </w:tc>
        <w:tc>
          <w:tcPr>
            <w:tcW w:w="142" w:type="pct"/>
          </w:tcPr>
          <w:p w14:paraId="37A2C1C6" w14:textId="77777777" w:rsidR="007F192D" w:rsidRPr="00F065D7" w:rsidRDefault="007F192D" w:rsidP="007F192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79F0A144" w14:textId="6171C481" w:rsidR="007F192D" w:rsidRPr="00F065D7" w:rsidRDefault="007F192D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6337">
              <w:rPr>
                <w:rFonts w:ascii="Angsana New" w:hAnsi="Angsana New"/>
                <w:sz w:val="30"/>
                <w:szCs w:val="30"/>
                <w:lang w:val="en-US"/>
              </w:rPr>
              <w:t>8,764</w:t>
            </w:r>
          </w:p>
        </w:tc>
        <w:tc>
          <w:tcPr>
            <w:tcW w:w="142" w:type="pct"/>
          </w:tcPr>
          <w:p w14:paraId="1F67B3D4" w14:textId="77777777" w:rsidR="007F192D" w:rsidRPr="00F065D7" w:rsidRDefault="007F192D" w:rsidP="007F192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686A84E2" w14:textId="4640B6B0" w:rsidR="007F192D" w:rsidRPr="007F192D" w:rsidRDefault="00246491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46491"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  <w:tc>
          <w:tcPr>
            <w:tcW w:w="144" w:type="pct"/>
          </w:tcPr>
          <w:p w14:paraId="5978CD22" w14:textId="77777777" w:rsidR="007F192D" w:rsidRPr="00F065D7" w:rsidRDefault="007F192D" w:rsidP="007F192D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A6274EF" w14:textId="19051EB1" w:rsidR="007F192D" w:rsidRPr="00F065D7" w:rsidRDefault="007F192D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6337">
              <w:rPr>
                <w:rFonts w:ascii="Angsana New" w:hAnsi="Angsana New"/>
                <w:sz w:val="30"/>
                <w:szCs w:val="30"/>
                <w:lang w:val="en-US"/>
              </w:rPr>
              <w:t>8,152</w:t>
            </w:r>
          </w:p>
        </w:tc>
      </w:tr>
      <w:tr w:rsidR="007F192D" w:rsidRPr="00F065D7" w14:paraId="69FBA4A7" w14:textId="77777777" w:rsidTr="00F96471">
        <w:tc>
          <w:tcPr>
            <w:tcW w:w="2143" w:type="pct"/>
            <w:shd w:val="clear" w:color="auto" w:fill="FFFFFF"/>
          </w:tcPr>
          <w:p w14:paraId="148EA923" w14:textId="77777777" w:rsidR="007F192D" w:rsidRPr="00F065D7" w:rsidRDefault="007F192D" w:rsidP="007F192D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B55FE" w14:textId="29913ECC" w:rsidR="007F192D" w:rsidRPr="007F192D" w:rsidRDefault="00246491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464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199,486</w:t>
            </w:r>
          </w:p>
        </w:tc>
        <w:tc>
          <w:tcPr>
            <w:tcW w:w="142" w:type="pct"/>
          </w:tcPr>
          <w:p w14:paraId="281EC68B" w14:textId="77777777" w:rsidR="007F192D" w:rsidRPr="00F065D7" w:rsidRDefault="007F192D" w:rsidP="007F192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FB39119" w14:textId="7931DF5E" w:rsidR="007F192D" w:rsidRPr="00F065D7" w:rsidRDefault="007F192D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63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202,765</w:t>
            </w:r>
          </w:p>
        </w:tc>
        <w:tc>
          <w:tcPr>
            <w:tcW w:w="142" w:type="pct"/>
          </w:tcPr>
          <w:p w14:paraId="66D23450" w14:textId="77777777" w:rsidR="007F192D" w:rsidRPr="00F065D7" w:rsidRDefault="007F192D" w:rsidP="007F192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DBECD" w14:textId="272C5B79" w:rsidR="007F192D" w:rsidRPr="007F192D" w:rsidRDefault="00246491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246491">
              <w:rPr>
                <w:rFonts w:ascii="Angsana New" w:hAnsi="Angsana New"/>
                <w:b/>
                <w:bCs/>
                <w:sz w:val="30"/>
                <w:szCs w:val="30"/>
              </w:rPr>
              <w:t>175,725</w:t>
            </w:r>
          </w:p>
        </w:tc>
        <w:tc>
          <w:tcPr>
            <w:tcW w:w="144" w:type="pct"/>
          </w:tcPr>
          <w:p w14:paraId="5AFD7ADD" w14:textId="77777777" w:rsidR="007F192D" w:rsidRPr="00F065D7" w:rsidRDefault="007F192D" w:rsidP="007F192D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95F598F" w14:textId="1D6914A9" w:rsidR="007F192D" w:rsidRPr="00F065D7" w:rsidRDefault="007F192D" w:rsidP="007F192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63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184,179</w:t>
            </w:r>
          </w:p>
        </w:tc>
      </w:tr>
      <w:tr w:rsidR="00E27B6B" w:rsidRPr="00F065D7" w14:paraId="14F67472" w14:textId="77777777" w:rsidTr="001F74EC">
        <w:trPr>
          <w:trHeight w:val="314"/>
        </w:trPr>
        <w:tc>
          <w:tcPr>
            <w:tcW w:w="2143" w:type="pct"/>
          </w:tcPr>
          <w:p w14:paraId="75E89579" w14:textId="77777777" w:rsidR="00E27B6B" w:rsidRPr="00F065D7" w:rsidRDefault="00E27B6B" w:rsidP="00E27B6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76BB37FE" w14:textId="77777777" w:rsidR="00E27B6B" w:rsidRPr="00F065D7" w:rsidRDefault="00E27B6B" w:rsidP="00E27B6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076000FD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0912AB2D" w14:textId="77777777" w:rsidR="00E27B6B" w:rsidRPr="00F065D7" w:rsidRDefault="00E27B6B" w:rsidP="00E27B6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2C3D98D8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521D527C" w14:textId="77777777" w:rsidR="00E27B6B" w:rsidRPr="00F065D7" w:rsidRDefault="00E27B6B" w:rsidP="00E27B6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49F24BD8" w14:textId="77777777" w:rsidR="00E27B6B" w:rsidRPr="00F065D7" w:rsidRDefault="00E27B6B" w:rsidP="00E27B6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6F546D6A" w14:textId="77777777" w:rsidR="00E27B6B" w:rsidRPr="00F065D7" w:rsidRDefault="00E27B6B" w:rsidP="00E27B6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7B6B" w:rsidRPr="00F065D7" w14:paraId="56D2AD1E" w14:textId="77777777" w:rsidTr="001F74EC">
        <w:tc>
          <w:tcPr>
            <w:tcW w:w="5000" w:type="pct"/>
            <w:gridSpan w:val="8"/>
          </w:tcPr>
          <w:p w14:paraId="4DDDF37C" w14:textId="2A6DC7C4" w:rsidR="00E27B6B" w:rsidRPr="00F065D7" w:rsidRDefault="00E27B6B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(*)</w:t>
            </w:r>
            <w:r w:rsidRPr="00F065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="00C819B9" w:rsidRPr="00C819B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F065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="00C819B9" w:rsidRPr="00C819B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  <w:r w:rsidRPr="00F065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บริษัทบันทึกสัญญาเช่านี้ตาม </w:t>
            </w:r>
            <w:r w:rsidRPr="00F065D7">
              <w:rPr>
                <w:rFonts w:ascii="Angsana New" w:hAnsi="Angsana New"/>
                <w:sz w:val="26"/>
                <w:szCs w:val="26"/>
                <w:lang w:val="en-US"/>
              </w:rPr>
              <w:t xml:space="preserve">TFRS </w:t>
            </w:r>
            <w:r w:rsidR="00C819B9" w:rsidRPr="00C819B9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</w:tr>
      <w:tr w:rsidR="00E27B6B" w:rsidRPr="00F065D7" w14:paraId="4EBC8DE5" w14:textId="77777777" w:rsidTr="001F74EC">
        <w:tc>
          <w:tcPr>
            <w:tcW w:w="5000" w:type="pct"/>
            <w:gridSpan w:val="8"/>
          </w:tcPr>
          <w:p w14:paraId="6B484644" w14:textId="77777777" w:rsidR="00E27B6B" w:rsidRPr="00F065D7" w:rsidRDefault="00E27B6B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</w:pPr>
          </w:p>
        </w:tc>
      </w:tr>
      <w:tr w:rsidR="00E27B6B" w:rsidRPr="00F065D7" w14:paraId="6E361621" w14:textId="77777777" w:rsidTr="001F74EC">
        <w:tc>
          <w:tcPr>
            <w:tcW w:w="2143" w:type="pct"/>
          </w:tcPr>
          <w:p w14:paraId="329C7950" w14:textId="77777777" w:rsidR="00E27B6B" w:rsidRPr="00F065D7" w:rsidRDefault="00E27B6B" w:rsidP="00E27B6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14:paraId="37E6B3DA" w14:textId="77777777" w:rsidR="00E27B6B" w:rsidRPr="00F065D7" w:rsidRDefault="00E27B6B" w:rsidP="00E27B6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88E781B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CA26957" w14:textId="77777777" w:rsidR="00E27B6B" w:rsidRPr="00F065D7" w:rsidRDefault="00E27B6B" w:rsidP="00E27B6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DB01E05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87CA9EA" w14:textId="77777777" w:rsidR="00E27B6B" w:rsidRPr="00F065D7" w:rsidRDefault="00E27B6B" w:rsidP="00E27B6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18F58D7" w14:textId="77777777" w:rsidR="00E27B6B" w:rsidRPr="00F065D7" w:rsidRDefault="00E27B6B" w:rsidP="00E27B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34FF9FC" w14:textId="77777777" w:rsidR="00E27B6B" w:rsidRPr="00F065D7" w:rsidRDefault="00E27B6B" w:rsidP="00E27B6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7B6B" w:rsidRPr="00F065D7" w14:paraId="51442D01" w14:textId="77777777" w:rsidTr="001F74EC">
        <w:tc>
          <w:tcPr>
            <w:tcW w:w="2143" w:type="pct"/>
          </w:tcPr>
          <w:p w14:paraId="2BFBEB2C" w14:textId="77777777" w:rsidR="00E27B6B" w:rsidRPr="00F065D7" w:rsidRDefault="00E27B6B" w:rsidP="00E27B6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  <w:shd w:val="clear" w:color="auto" w:fill="auto"/>
          </w:tcPr>
          <w:p w14:paraId="7A79C222" w14:textId="7D66B2EE" w:rsidR="00E27B6B" w:rsidRPr="00F065D7" w:rsidRDefault="004959BD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9BD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142" w:type="pct"/>
          </w:tcPr>
          <w:p w14:paraId="2C1999AC" w14:textId="77777777" w:rsidR="00E27B6B" w:rsidRPr="00F065D7" w:rsidRDefault="00E27B6B" w:rsidP="00E27B6B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D29371F" w14:textId="6391FD69" w:rsidR="00E27B6B" w:rsidRPr="00F065D7" w:rsidRDefault="00454084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</w:p>
        </w:tc>
        <w:tc>
          <w:tcPr>
            <w:tcW w:w="142" w:type="pct"/>
          </w:tcPr>
          <w:p w14:paraId="61347FB8" w14:textId="77777777" w:rsidR="00E27B6B" w:rsidRPr="00F065D7" w:rsidRDefault="00E27B6B" w:rsidP="00E27B6B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6149F92" w14:textId="36A27C78" w:rsidR="00E27B6B" w:rsidRPr="00F065D7" w:rsidRDefault="002B1224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4" w:type="pct"/>
          </w:tcPr>
          <w:p w14:paraId="503A62D4" w14:textId="77777777" w:rsidR="00E27B6B" w:rsidRPr="00F065D7" w:rsidRDefault="00E27B6B" w:rsidP="00E27B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6AEE4118" w14:textId="21BDE000" w:rsidR="00E27B6B" w:rsidRPr="00F065D7" w:rsidRDefault="00454084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454084" w:rsidRPr="00F065D7" w14:paraId="7F68BC55" w14:textId="77777777" w:rsidTr="001F74EC">
        <w:tc>
          <w:tcPr>
            <w:tcW w:w="2143" w:type="pct"/>
          </w:tcPr>
          <w:p w14:paraId="3F7F5FCC" w14:textId="77777777" w:rsidR="00454084" w:rsidRPr="00F065D7" w:rsidRDefault="00454084" w:rsidP="004540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  <w:shd w:val="clear" w:color="auto" w:fill="auto"/>
          </w:tcPr>
          <w:p w14:paraId="148AE62F" w14:textId="604653EC" w:rsidR="00454084" w:rsidRPr="009B57D1" w:rsidRDefault="004959BD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7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2FAD6115" w14:textId="77777777" w:rsidR="00454084" w:rsidRPr="00F065D7" w:rsidRDefault="00454084" w:rsidP="00454084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9722B76" w14:textId="58D7BD79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42" w:type="pct"/>
          </w:tcPr>
          <w:p w14:paraId="1BFA16A0" w14:textId="77777777" w:rsidR="00454084" w:rsidRPr="00F065D7" w:rsidRDefault="00454084" w:rsidP="00454084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442B9E9" w14:textId="482878C9" w:rsidR="00454084" w:rsidRPr="00F065D7" w:rsidRDefault="002B1224" w:rsidP="0045408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E30BEA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74CFBE8" w14:textId="01519B5C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</w:tr>
      <w:tr w:rsidR="00454084" w:rsidRPr="00F065D7" w14:paraId="60D76486" w14:textId="77777777" w:rsidTr="001F74EC">
        <w:tc>
          <w:tcPr>
            <w:tcW w:w="2143" w:type="pct"/>
          </w:tcPr>
          <w:p w14:paraId="700E0CE6" w14:textId="77777777" w:rsidR="00454084" w:rsidRPr="00F065D7" w:rsidRDefault="00454084" w:rsidP="00454084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0" w:type="pct"/>
          </w:tcPr>
          <w:p w14:paraId="6611D5DA" w14:textId="39AF6C58" w:rsidR="00454084" w:rsidRPr="009B57D1" w:rsidRDefault="00126B0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7D1">
              <w:rPr>
                <w:rFonts w:ascii="Angsana New" w:hAnsi="Angsana New"/>
                <w:sz w:val="30"/>
                <w:szCs w:val="30"/>
                <w:lang w:val="en-US"/>
              </w:rPr>
              <w:t>4,054</w:t>
            </w:r>
          </w:p>
        </w:tc>
        <w:tc>
          <w:tcPr>
            <w:tcW w:w="142" w:type="pct"/>
          </w:tcPr>
          <w:p w14:paraId="5546079A" w14:textId="77777777" w:rsidR="00454084" w:rsidRPr="00F065D7" w:rsidRDefault="00454084" w:rsidP="0045408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7A9E7F00" w14:textId="1DB70873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86911">
              <w:rPr>
                <w:rFonts w:ascii="Angsana New" w:hAnsi="Angsana New"/>
                <w:sz w:val="30"/>
                <w:szCs w:val="30"/>
              </w:rPr>
              <w:t>3,832</w:t>
            </w:r>
          </w:p>
        </w:tc>
        <w:tc>
          <w:tcPr>
            <w:tcW w:w="142" w:type="pct"/>
          </w:tcPr>
          <w:p w14:paraId="2D7B1DF5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7391CB0" w14:textId="39172663" w:rsidR="00454084" w:rsidRPr="00F065D7" w:rsidRDefault="002B122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B1224">
              <w:rPr>
                <w:rFonts w:ascii="Angsana New" w:hAnsi="Angsana New"/>
                <w:sz w:val="30"/>
                <w:szCs w:val="30"/>
              </w:rPr>
              <w:t>3,725</w:t>
            </w:r>
          </w:p>
        </w:tc>
        <w:tc>
          <w:tcPr>
            <w:tcW w:w="144" w:type="pct"/>
          </w:tcPr>
          <w:p w14:paraId="150E803B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85A0750" w14:textId="212764D0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86911">
              <w:rPr>
                <w:rFonts w:ascii="Angsana New" w:hAnsi="Angsana New"/>
                <w:sz w:val="30"/>
                <w:szCs w:val="30"/>
              </w:rPr>
              <w:t>3,602</w:t>
            </w:r>
          </w:p>
        </w:tc>
      </w:tr>
      <w:tr w:rsidR="00454084" w:rsidRPr="00F065D7" w14:paraId="5EE5EDD8" w14:textId="77777777" w:rsidTr="001F74EC">
        <w:tc>
          <w:tcPr>
            <w:tcW w:w="2143" w:type="pct"/>
          </w:tcPr>
          <w:p w14:paraId="42384810" w14:textId="77777777" w:rsidR="00454084" w:rsidRPr="00F065D7" w:rsidRDefault="00454084" w:rsidP="004540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14:paraId="0431706C" w14:textId="050E762E" w:rsidR="00454084" w:rsidRPr="00F065D7" w:rsidRDefault="004959BD" w:rsidP="0045408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77B29435" w14:textId="77777777" w:rsidR="00454084" w:rsidRPr="00F065D7" w:rsidRDefault="00454084" w:rsidP="0045408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18EC9F35" w14:textId="57EA7DCC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2,678</w:t>
            </w:r>
          </w:p>
        </w:tc>
        <w:tc>
          <w:tcPr>
            <w:tcW w:w="142" w:type="pct"/>
          </w:tcPr>
          <w:p w14:paraId="48A461BC" w14:textId="77777777" w:rsidR="00454084" w:rsidRPr="00F065D7" w:rsidRDefault="00454084" w:rsidP="0045408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5464CF3" w14:textId="53AE822C" w:rsidR="00454084" w:rsidRPr="00F065D7" w:rsidRDefault="002B1224" w:rsidP="0045408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02F672" w14:textId="77777777" w:rsidR="00454084" w:rsidRPr="00F065D7" w:rsidRDefault="00454084" w:rsidP="004540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DB54A07" w14:textId="391B72CD" w:rsidR="00454084" w:rsidRPr="00F065D7" w:rsidRDefault="00454084" w:rsidP="0045408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776F13">
              <w:rPr>
                <w:rFonts w:ascii="Angsana New" w:hAnsi="Angsana New"/>
                <w:sz w:val="30"/>
                <w:szCs w:val="30"/>
              </w:rPr>
              <w:t>518</w:t>
            </w:r>
          </w:p>
        </w:tc>
      </w:tr>
    </w:tbl>
    <w:p w14:paraId="4C302632" w14:textId="43594094" w:rsidR="00D6536F" w:rsidRPr="00F065D7" w:rsidRDefault="00D6536F" w:rsidP="00981FD1">
      <w:pPr>
        <w:spacing w:line="240" w:lineRule="auto"/>
        <w:rPr>
          <w:sz w:val="28"/>
          <w:szCs w:val="28"/>
          <w:lang w:val="en-US"/>
        </w:rPr>
      </w:pPr>
    </w:p>
    <w:p w14:paraId="243C014A" w14:textId="0DB03C6D" w:rsidR="00B67D8D" w:rsidRPr="00F065D7" w:rsidRDefault="005B5A24" w:rsidP="00F8469A">
      <w:pPr>
        <w:pStyle w:val="BodyText2"/>
        <w:tabs>
          <w:tab w:val="left" w:pos="540"/>
        </w:tabs>
        <w:ind w:right="18"/>
      </w:pPr>
      <w:r w:rsidRPr="00F065D7">
        <w:rPr>
          <w:cs/>
        </w:rPr>
        <w:tab/>
      </w:r>
      <w:r w:rsidR="00B67D8D" w:rsidRPr="00F065D7">
        <w:rPr>
          <w:cs/>
        </w:rPr>
        <w:t>ยอดคงเหลือกับบุคคลหรือกิจการที่เกี่ยวข้องกัน ณ วันที่</w:t>
      </w:r>
      <w:r w:rsidR="00B67D8D" w:rsidRPr="00F065D7">
        <w:t xml:space="preserve"> </w:t>
      </w:r>
      <w:r w:rsidR="00C819B9" w:rsidRPr="00C819B9">
        <w:rPr>
          <w:lang w:val="en-US"/>
        </w:rPr>
        <w:t>30</w:t>
      </w:r>
      <w:r w:rsidR="00F51EBA" w:rsidRPr="00F065D7">
        <w:t xml:space="preserve"> </w:t>
      </w:r>
      <w:r w:rsidR="00454084">
        <w:rPr>
          <w:rFonts w:hint="cs"/>
          <w:cs/>
        </w:rPr>
        <w:t>กันยายน</w:t>
      </w:r>
      <w:r w:rsidR="007E304D" w:rsidRPr="00F065D7">
        <w:rPr>
          <w:rFonts w:hint="cs"/>
          <w:cs/>
        </w:rPr>
        <w:t xml:space="preserve"> </w:t>
      </w:r>
      <w:r w:rsidR="00C819B9" w:rsidRPr="00C819B9">
        <w:rPr>
          <w:lang w:val="en-US"/>
        </w:rPr>
        <w:t>2563</w:t>
      </w:r>
      <w:r w:rsidR="00CF709A" w:rsidRPr="00F065D7">
        <w:t xml:space="preserve"> </w:t>
      </w:r>
      <w:r w:rsidR="00F51EBA" w:rsidRPr="00F065D7">
        <w:rPr>
          <w:cs/>
        </w:rPr>
        <w:t>และ</w:t>
      </w:r>
      <w:r w:rsidR="00F51EBA" w:rsidRPr="00F065D7">
        <w:t xml:space="preserve"> </w:t>
      </w:r>
      <w:r w:rsidR="00C819B9" w:rsidRPr="00C819B9">
        <w:rPr>
          <w:lang w:val="en-US"/>
        </w:rPr>
        <w:t>31</w:t>
      </w:r>
      <w:r w:rsidR="00F51EBA" w:rsidRPr="00F065D7">
        <w:t xml:space="preserve"> </w:t>
      </w:r>
      <w:r w:rsidR="00F51EBA" w:rsidRPr="00F065D7">
        <w:rPr>
          <w:cs/>
        </w:rPr>
        <w:t xml:space="preserve">ธันวาคม </w:t>
      </w:r>
      <w:r w:rsidR="00C819B9" w:rsidRPr="00C819B9">
        <w:rPr>
          <w:lang w:val="en-US"/>
        </w:rPr>
        <w:t>2562</w:t>
      </w:r>
      <w:r w:rsidR="00CF709A" w:rsidRPr="00F065D7">
        <w:t xml:space="preserve"> </w:t>
      </w:r>
      <w:r w:rsidR="00B67D8D" w:rsidRPr="00F065D7">
        <w:rPr>
          <w:cs/>
        </w:rPr>
        <w:t>มีดังนี้</w:t>
      </w:r>
    </w:p>
    <w:p w14:paraId="2D0A2EC7" w14:textId="77777777" w:rsidR="00A56FEF" w:rsidRPr="00F065D7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  <w:lang w:val="en-US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167"/>
        <w:gridCol w:w="276"/>
        <w:gridCol w:w="1177"/>
        <w:gridCol w:w="26"/>
        <w:gridCol w:w="7"/>
        <w:gridCol w:w="242"/>
        <w:gridCol w:w="34"/>
        <w:gridCol w:w="1152"/>
        <w:gridCol w:w="242"/>
        <w:gridCol w:w="1088"/>
      </w:tblGrid>
      <w:tr w:rsidR="000549AA" w:rsidRPr="00F065D7" w14:paraId="20BDE06B" w14:textId="77777777" w:rsidTr="00374E07">
        <w:tc>
          <w:tcPr>
            <w:tcW w:w="2140" w:type="pct"/>
          </w:tcPr>
          <w:p w14:paraId="7AB1594A" w14:textId="77777777" w:rsidR="000549AA" w:rsidRPr="00F065D7" w:rsidRDefault="000549AA" w:rsidP="00742FF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0" w:name="OLE_LINK7"/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85" w:type="pct"/>
            <w:gridSpan w:val="3"/>
          </w:tcPr>
          <w:p w14:paraId="00BB534A" w14:textId="77777777" w:rsidR="000549AA" w:rsidRPr="00F065D7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1" w:type="pct"/>
            <w:gridSpan w:val="3"/>
          </w:tcPr>
          <w:p w14:paraId="2D76E479" w14:textId="77777777" w:rsidR="000549AA" w:rsidRPr="00F065D7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pct"/>
            <w:gridSpan w:val="4"/>
          </w:tcPr>
          <w:p w14:paraId="4527BE57" w14:textId="77777777" w:rsidR="000549AA" w:rsidRPr="00F065D7" w:rsidRDefault="000549AA" w:rsidP="00742FF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5E4E" w:rsidRPr="00F065D7" w14:paraId="4FE43EDE" w14:textId="77777777" w:rsidTr="00374E07">
        <w:tc>
          <w:tcPr>
            <w:tcW w:w="2140" w:type="pct"/>
          </w:tcPr>
          <w:p w14:paraId="2F572BB5" w14:textId="77777777" w:rsidR="00F45E4E" w:rsidRPr="00F065D7" w:rsidRDefault="00F45E4E" w:rsidP="00F45E4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3E34997E" w14:textId="4B75C5CF" w:rsidR="00F45E4E" w:rsidRPr="00F065D7" w:rsidRDefault="00C819B9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F45E4E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5408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2F14F58" w14:textId="77777777" w:rsidR="00F45E4E" w:rsidRPr="00F065D7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E7D8AE7" w14:textId="0E5646DA" w:rsidR="00F45E4E" w:rsidRPr="00F065D7" w:rsidRDefault="00C819B9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45E4E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5E4E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  <w:gridSpan w:val="2"/>
          </w:tcPr>
          <w:p w14:paraId="3146B901" w14:textId="77777777" w:rsidR="00F45E4E" w:rsidRPr="00F065D7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1343A4D" w14:textId="6FBD3256" w:rsidR="00F45E4E" w:rsidRPr="00F065D7" w:rsidRDefault="00454084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4BAD54C5" w14:textId="77777777" w:rsidR="00F45E4E" w:rsidRPr="00F065D7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399D744" w14:textId="4BDA417A" w:rsidR="00F45E4E" w:rsidRPr="00F065D7" w:rsidRDefault="00C819B9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45E4E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5E4E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45E4E" w:rsidRPr="00F065D7" w14:paraId="09DE6684" w14:textId="77777777" w:rsidTr="00374E07">
        <w:tc>
          <w:tcPr>
            <w:tcW w:w="2140" w:type="pct"/>
          </w:tcPr>
          <w:p w14:paraId="024CAB76" w14:textId="77777777" w:rsidR="00F45E4E" w:rsidRPr="00F065D7" w:rsidRDefault="00F45E4E" w:rsidP="00F45E4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525A750E" w14:textId="13ED5D93" w:rsidR="00F45E4E" w:rsidRPr="00F065D7" w:rsidRDefault="00C819B9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</w:tcPr>
          <w:p w14:paraId="734973D9" w14:textId="77777777" w:rsidR="00F45E4E" w:rsidRPr="00F065D7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3EE53E6" w14:textId="6712A204" w:rsidR="00F45E4E" w:rsidRPr="00F065D7" w:rsidRDefault="00C819B9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1" w:type="pct"/>
            <w:gridSpan w:val="2"/>
          </w:tcPr>
          <w:p w14:paraId="4915995D" w14:textId="77777777" w:rsidR="00F45E4E" w:rsidRPr="00F065D7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CA95375" w14:textId="7F8F36A4" w:rsidR="00F45E4E" w:rsidRPr="00F065D7" w:rsidRDefault="00C819B9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8" w:type="pct"/>
          </w:tcPr>
          <w:p w14:paraId="66F3A510" w14:textId="77777777" w:rsidR="00F45E4E" w:rsidRPr="00F065D7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1056CB" w14:textId="384BB378" w:rsidR="00F45E4E" w:rsidRPr="00F065D7" w:rsidRDefault="00C819B9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ED1460" w:rsidRPr="00F065D7" w14:paraId="5B4B6EDB" w14:textId="77777777" w:rsidTr="000626D0">
        <w:tc>
          <w:tcPr>
            <w:tcW w:w="2140" w:type="pct"/>
          </w:tcPr>
          <w:p w14:paraId="340F9558" w14:textId="77777777" w:rsidR="00ED1460" w:rsidRPr="00F065D7" w:rsidRDefault="00ED1460" w:rsidP="00ED1460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10"/>
          </w:tcPr>
          <w:p w14:paraId="54E11E12" w14:textId="77777777" w:rsidR="00ED1460" w:rsidRPr="00F065D7" w:rsidRDefault="00ED1460" w:rsidP="00ED1460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F065D7" w14:paraId="3A98BC01" w14:textId="77777777" w:rsidTr="00374E07">
        <w:tc>
          <w:tcPr>
            <w:tcW w:w="2140" w:type="pct"/>
          </w:tcPr>
          <w:p w14:paraId="77E8AAFC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7" w:type="pct"/>
          </w:tcPr>
          <w:p w14:paraId="33F4872D" w14:textId="6F6C9AC8" w:rsidR="00290CDC" w:rsidRPr="00480D0F" w:rsidRDefault="00480D0F" w:rsidP="007E3DD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46F2861D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10FEC49" w14:textId="77777777" w:rsidR="00290CDC" w:rsidRPr="00F065D7" w:rsidRDefault="00290CDC" w:rsidP="007109AD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3AE89FFC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94E5CDE" w14:textId="2EB31DE6" w:rsidR="00290CDC" w:rsidRPr="00F065D7" w:rsidRDefault="004959BD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426,999</w:t>
            </w:r>
          </w:p>
        </w:tc>
        <w:tc>
          <w:tcPr>
            <w:tcW w:w="128" w:type="pct"/>
          </w:tcPr>
          <w:p w14:paraId="1E4D6DB8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B76E0BF" w14:textId="76395725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</w:tr>
      <w:tr w:rsidR="00290CDC" w:rsidRPr="00F065D7" w14:paraId="0425BE7B" w14:textId="77777777" w:rsidTr="00374E07">
        <w:tc>
          <w:tcPr>
            <w:tcW w:w="2140" w:type="pct"/>
          </w:tcPr>
          <w:p w14:paraId="10714A2F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7" w:type="pct"/>
          </w:tcPr>
          <w:p w14:paraId="65379C0D" w14:textId="658F6E4F" w:rsidR="00290CDC" w:rsidRPr="00F065D7" w:rsidRDefault="004959BD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791,516</w:t>
            </w:r>
          </w:p>
        </w:tc>
        <w:tc>
          <w:tcPr>
            <w:tcW w:w="143" w:type="pct"/>
          </w:tcPr>
          <w:p w14:paraId="216A9AA8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1BBE325" w14:textId="1126DDA9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  <w:r w:rsidR="00F45E4E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131" w:type="pct"/>
            <w:gridSpan w:val="2"/>
          </w:tcPr>
          <w:p w14:paraId="7005BA2F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6C4A2AC" w14:textId="76D31778" w:rsidR="00290CDC" w:rsidRPr="00F065D7" w:rsidRDefault="004959BD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785,345</w:t>
            </w:r>
          </w:p>
        </w:tc>
        <w:tc>
          <w:tcPr>
            <w:tcW w:w="128" w:type="pct"/>
          </w:tcPr>
          <w:p w14:paraId="60A1753A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D1B1C9F" w14:textId="3CCD0B0C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</w:p>
        </w:tc>
      </w:tr>
      <w:tr w:rsidR="00290CDC" w:rsidRPr="00F065D7" w14:paraId="60E86695" w14:textId="77777777" w:rsidTr="00374E07">
        <w:tc>
          <w:tcPr>
            <w:tcW w:w="2140" w:type="pct"/>
          </w:tcPr>
          <w:p w14:paraId="3709296F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5875C5D" w14:textId="4A87BE5D" w:rsidR="00290CDC" w:rsidRPr="00F065D7" w:rsidRDefault="004959BD" w:rsidP="004959BD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4EF6234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4E975FFF" w14:textId="4491CD29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131" w:type="pct"/>
            <w:gridSpan w:val="2"/>
          </w:tcPr>
          <w:p w14:paraId="204AA430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14:paraId="6A898426" w14:textId="288EDE24" w:rsidR="00290CDC" w:rsidRPr="00F065D7" w:rsidRDefault="004959BD" w:rsidP="007E3DD7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89FA748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FE14A33" w14:textId="6B9D9595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290CDC" w:rsidRPr="00F065D7" w14:paraId="40996158" w14:textId="77777777" w:rsidTr="00374E07">
        <w:tc>
          <w:tcPr>
            <w:tcW w:w="2140" w:type="pct"/>
          </w:tcPr>
          <w:p w14:paraId="4EB45D16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7863F19A" w14:textId="57586A6E" w:rsidR="00290CDC" w:rsidRPr="00F065D7" w:rsidRDefault="004959BD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9B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791</w:t>
            </w:r>
            <w:r w:rsidRPr="00495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59B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516</w:t>
            </w:r>
          </w:p>
        </w:tc>
        <w:tc>
          <w:tcPr>
            <w:tcW w:w="143" w:type="pct"/>
          </w:tcPr>
          <w:p w14:paraId="2D388E44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DB6A124" w14:textId="7D7F5C29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</w:t>
            </w:r>
            <w:r w:rsidR="00F45E4E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</w:p>
        </w:tc>
        <w:tc>
          <w:tcPr>
            <w:tcW w:w="131" w:type="pct"/>
            <w:gridSpan w:val="2"/>
          </w:tcPr>
          <w:p w14:paraId="1250C523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FA78849" w14:textId="11410B8E" w:rsidR="00290CDC" w:rsidRPr="00F065D7" w:rsidRDefault="004959BD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1,212,344</w:t>
            </w:r>
          </w:p>
        </w:tc>
        <w:tc>
          <w:tcPr>
            <w:tcW w:w="128" w:type="pct"/>
          </w:tcPr>
          <w:p w14:paraId="192437AE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D78DBEA" w14:textId="5820201D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A18C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="001A18C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146</w:t>
            </w:r>
          </w:p>
        </w:tc>
      </w:tr>
      <w:tr w:rsidR="00290CDC" w:rsidRPr="00F065D7" w14:paraId="7BB87C2C" w14:textId="77777777" w:rsidTr="00374E07">
        <w:tc>
          <w:tcPr>
            <w:tcW w:w="2140" w:type="pct"/>
          </w:tcPr>
          <w:p w14:paraId="573855CB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27402B02" w14:textId="4935698D" w:rsidR="00290CDC" w:rsidRPr="00F065D7" w:rsidRDefault="00480D0F" w:rsidP="007E3DD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3BEB288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25D3FE33" w14:textId="77777777" w:rsidR="00290CDC" w:rsidRPr="00F065D7" w:rsidRDefault="00290CDC" w:rsidP="00290CDC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50CBA87E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14:paraId="300BCBEE" w14:textId="7D6F4F38" w:rsidR="00290CDC" w:rsidRPr="00F065D7" w:rsidRDefault="00480D0F" w:rsidP="00480D0F">
            <w:pPr>
              <w:pStyle w:val="BodyText"/>
              <w:tabs>
                <w:tab w:val="decimal" w:pos="1329"/>
              </w:tabs>
              <w:spacing w:after="0"/>
              <w:ind w:left="-108" w:right="2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F9B415A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226F603" w14:textId="346166CC" w:rsidR="00290CDC" w:rsidRPr="00F065D7" w:rsidRDefault="001A18C7" w:rsidP="005B3544">
            <w:pPr>
              <w:pStyle w:val="BodyText"/>
              <w:tabs>
                <w:tab w:val="decimal" w:pos="1244"/>
              </w:tabs>
              <w:spacing w:after="0"/>
              <w:ind w:left="-108" w:right="-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5016C" w:rsidRPr="00F065D7" w14:paraId="6E38FD83" w14:textId="77777777" w:rsidTr="00374E07">
        <w:tc>
          <w:tcPr>
            <w:tcW w:w="2140" w:type="pct"/>
          </w:tcPr>
          <w:p w14:paraId="2027C576" w14:textId="3169ADE7" w:rsidR="00F5016C" w:rsidRPr="00F065D7" w:rsidRDefault="00F5016C" w:rsidP="00F5016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30CF0C39" w14:textId="2081EDF2" w:rsidR="00F5016C" w:rsidRPr="00F065D7" w:rsidRDefault="004959BD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9B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791</w:t>
            </w:r>
            <w:r w:rsidRPr="00495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59B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516</w:t>
            </w:r>
          </w:p>
        </w:tc>
        <w:tc>
          <w:tcPr>
            <w:tcW w:w="143" w:type="pct"/>
          </w:tcPr>
          <w:p w14:paraId="1214B4B6" w14:textId="77777777" w:rsidR="00F5016C" w:rsidRPr="00F065D7" w:rsidRDefault="00F5016C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6560F7" w14:textId="38FFD689" w:rsidR="00F5016C" w:rsidRPr="00F065D7" w:rsidRDefault="00C819B9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</w:t>
            </w:r>
            <w:r w:rsidR="00F5016C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</w:p>
        </w:tc>
        <w:tc>
          <w:tcPr>
            <w:tcW w:w="131" w:type="pct"/>
            <w:gridSpan w:val="2"/>
          </w:tcPr>
          <w:p w14:paraId="2F45BC13" w14:textId="77777777" w:rsidR="00F5016C" w:rsidRPr="00F065D7" w:rsidRDefault="00F5016C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4CDE4D" w14:textId="442FF4E3" w:rsidR="00F5016C" w:rsidRPr="00F065D7" w:rsidRDefault="004959BD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1,212,344</w:t>
            </w:r>
          </w:p>
        </w:tc>
        <w:tc>
          <w:tcPr>
            <w:tcW w:w="128" w:type="pct"/>
          </w:tcPr>
          <w:p w14:paraId="1CF8E8B2" w14:textId="77777777" w:rsidR="00F5016C" w:rsidRPr="00F065D7" w:rsidRDefault="00F5016C" w:rsidP="00F5016C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403BB66" w14:textId="566B520D" w:rsidR="00F5016C" w:rsidRPr="00F065D7" w:rsidRDefault="00C819B9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5016C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  <w:r w:rsidR="00F5016C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</w:p>
        </w:tc>
      </w:tr>
      <w:tr w:rsidR="003413E6" w:rsidRPr="00F065D7" w14:paraId="368F8BB5" w14:textId="77777777" w:rsidTr="00374E07">
        <w:tc>
          <w:tcPr>
            <w:tcW w:w="2140" w:type="pct"/>
          </w:tcPr>
          <w:p w14:paraId="55216333" w14:textId="77777777" w:rsidR="003413E6" w:rsidRPr="00F065D7" w:rsidRDefault="003413E6" w:rsidP="00F5016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7CE77DAE" w14:textId="77777777" w:rsidR="003413E6" w:rsidRPr="00480D0F" w:rsidRDefault="003413E6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7CD7A77" w14:textId="77777777" w:rsidR="003413E6" w:rsidRPr="00F065D7" w:rsidRDefault="003413E6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</w:tcPr>
          <w:p w14:paraId="00E0039F" w14:textId="77777777" w:rsidR="003413E6" w:rsidRPr="00F065D7" w:rsidRDefault="003413E6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gridSpan w:val="2"/>
          </w:tcPr>
          <w:p w14:paraId="2CF79CD1" w14:textId="77777777" w:rsidR="003413E6" w:rsidRPr="00F065D7" w:rsidRDefault="003413E6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</w:tcBorders>
          </w:tcPr>
          <w:p w14:paraId="3247BE4B" w14:textId="77777777" w:rsidR="003413E6" w:rsidRPr="00480D0F" w:rsidRDefault="003413E6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55C035A" w14:textId="77777777" w:rsidR="003413E6" w:rsidRPr="00F065D7" w:rsidRDefault="003413E6" w:rsidP="00F5016C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5F94317" w14:textId="77777777" w:rsidR="003413E6" w:rsidRPr="00F065D7" w:rsidRDefault="003413E6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31E19" w:rsidRPr="00F065D7" w14:paraId="35C7BFF1" w14:textId="77777777" w:rsidTr="00374E07">
        <w:tc>
          <w:tcPr>
            <w:tcW w:w="2137" w:type="pct"/>
            <w:vAlign w:val="center"/>
          </w:tcPr>
          <w:p w14:paraId="050A23F3" w14:textId="380AAAE6" w:rsidR="00631E19" w:rsidRPr="00F065D7" w:rsidRDefault="00631E19" w:rsidP="00FB5B7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99" w:type="pct"/>
            <w:gridSpan w:val="4"/>
          </w:tcPr>
          <w:p w14:paraId="7111E250" w14:textId="77777777" w:rsidR="00631E19" w:rsidRPr="00F065D7" w:rsidRDefault="00631E19" w:rsidP="00FB5B7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9" w:type="pct"/>
            <w:gridSpan w:val="3"/>
          </w:tcPr>
          <w:p w14:paraId="56240A60" w14:textId="77777777" w:rsidR="00631E19" w:rsidRPr="00F065D7" w:rsidRDefault="00631E19" w:rsidP="00FB5B7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6" w:type="pct"/>
            <w:gridSpan w:val="3"/>
          </w:tcPr>
          <w:p w14:paraId="3FAEF3B2" w14:textId="77777777" w:rsidR="00631E19" w:rsidRPr="00F065D7" w:rsidRDefault="00631E19" w:rsidP="00FB5B7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1E19" w:rsidRPr="00F065D7" w14:paraId="06804DB4" w14:textId="77777777" w:rsidTr="00374E07">
        <w:tc>
          <w:tcPr>
            <w:tcW w:w="2137" w:type="pct"/>
          </w:tcPr>
          <w:p w14:paraId="1306D9CB" w14:textId="77777777" w:rsidR="00631E19" w:rsidRPr="00F065D7" w:rsidRDefault="00631E19" w:rsidP="00FB5B7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08DDF87F" w14:textId="77777777" w:rsidR="00631E19" w:rsidRPr="00F065D7" w:rsidRDefault="00631E19" w:rsidP="00FB5B7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4692D902" w14:textId="77777777" w:rsidR="00631E19" w:rsidRPr="00F065D7" w:rsidRDefault="00631E19" w:rsidP="00FB5B7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A9BF666" w14:textId="77777777" w:rsidR="00631E19" w:rsidRPr="00F065D7" w:rsidRDefault="00631E19" w:rsidP="00FB5B7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9" w:type="pct"/>
            <w:gridSpan w:val="3"/>
          </w:tcPr>
          <w:p w14:paraId="1C486446" w14:textId="77777777" w:rsidR="00631E19" w:rsidRPr="00F065D7" w:rsidRDefault="00631E19" w:rsidP="00FB5B7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03B9445" w14:textId="77777777" w:rsidR="00631E19" w:rsidRPr="00F065D7" w:rsidRDefault="00631E19" w:rsidP="00FB5B7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8" w:type="pct"/>
          </w:tcPr>
          <w:p w14:paraId="28B3CF71" w14:textId="77777777" w:rsidR="00631E19" w:rsidRPr="00F065D7" w:rsidRDefault="00631E19" w:rsidP="00FB5B7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29FA9E" w14:textId="77777777" w:rsidR="00631E19" w:rsidRPr="00F065D7" w:rsidRDefault="00631E19" w:rsidP="00FB5B7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31E19" w:rsidRPr="00F065D7" w14:paraId="29C56292" w14:textId="77777777" w:rsidTr="000626D0">
        <w:tc>
          <w:tcPr>
            <w:tcW w:w="2137" w:type="pct"/>
          </w:tcPr>
          <w:p w14:paraId="03319EC1" w14:textId="77777777" w:rsidR="00631E19" w:rsidRPr="00F065D7" w:rsidRDefault="00631E19" w:rsidP="00FB5B7C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3" w:type="pct"/>
            <w:gridSpan w:val="10"/>
          </w:tcPr>
          <w:p w14:paraId="21A3F39C" w14:textId="77777777" w:rsidR="00631E19" w:rsidRPr="00F065D7" w:rsidRDefault="00631E19" w:rsidP="00FB5B7C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E19" w:rsidRPr="00F065D7" w14:paraId="61CE371A" w14:textId="77777777" w:rsidTr="00374E07">
        <w:tc>
          <w:tcPr>
            <w:tcW w:w="2754" w:type="pct"/>
            <w:gridSpan w:val="2"/>
          </w:tcPr>
          <w:p w14:paraId="5E2A93BE" w14:textId="77777777" w:rsidR="00631E19" w:rsidRPr="0014724D" w:rsidRDefault="00631E19" w:rsidP="00FB5B7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72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Pr="0014724D">
              <w:rPr>
                <w:sz w:val="30"/>
                <w:szCs w:val="30"/>
                <w:cs/>
              </w:rPr>
              <w:t>หนี้สูญและหนี้สงสัยจะสูญ</w:t>
            </w:r>
            <w:r w:rsidRPr="001472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4724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46" w:type="pct"/>
            <w:vAlign w:val="bottom"/>
          </w:tcPr>
          <w:p w14:paraId="2272B61E" w14:textId="77777777" w:rsidR="00631E19" w:rsidRPr="0014724D" w:rsidRDefault="00631E19" w:rsidP="00FB5B7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9" w:type="pct"/>
            <w:gridSpan w:val="3"/>
            <w:vAlign w:val="bottom"/>
          </w:tcPr>
          <w:p w14:paraId="25C16B6D" w14:textId="77777777" w:rsidR="00631E19" w:rsidRPr="0014724D" w:rsidRDefault="00631E19" w:rsidP="00FB5B7C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0842F5DD" w14:textId="77777777" w:rsidR="00631E19" w:rsidRPr="0014724D" w:rsidRDefault="00631E19" w:rsidP="00FB5B7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0BDEDAC8" w14:textId="77777777" w:rsidR="00631E19" w:rsidRPr="0014724D" w:rsidRDefault="00631E19" w:rsidP="00FB5B7C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F7BE6AC" w14:textId="77777777" w:rsidR="00631E19" w:rsidRPr="0014724D" w:rsidRDefault="00631E19" w:rsidP="00FB5B7C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4F4D4148" w14:textId="77777777" w:rsidR="00631E19" w:rsidRPr="0014724D" w:rsidRDefault="00631E19" w:rsidP="00FB5B7C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1E19" w:rsidRPr="00F065D7" w14:paraId="7A2CF367" w14:textId="77777777" w:rsidTr="00374E07">
        <w:tc>
          <w:tcPr>
            <w:tcW w:w="2137" w:type="pct"/>
          </w:tcPr>
          <w:p w14:paraId="6F286BD1" w14:textId="77777777" w:rsidR="00631E19" w:rsidRPr="0014724D" w:rsidRDefault="00631E19" w:rsidP="00FB5B7C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724D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4724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7" w:type="pct"/>
            <w:tcBorders>
              <w:bottom w:val="double" w:sz="4" w:space="0" w:color="auto"/>
            </w:tcBorders>
            <w:vAlign w:val="bottom"/>
          </w:tcPr>
          <w:p w14:paraId="7CBD1EB1" w14:textId="77777777" w:rsidR="00631E19" w:rsidRPr="0014724D" w:rsidRDefault="00631E19" w:rsidP="00FB5B7C">
            <w:pPr>
              <w:pStyle w:val="BodyText"/>
              <w:spacing w:after="0"/>
              <w:ind w:left="-108" w:right="-3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7E4F708C" w14:textId="77777777" w:rsidR="00631E19" w:rsidRPr="0014724D" w:rsidRDefault="00631E19" w:rsidP="00FB5B7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9" w:type="pct"/>
            <w:gridSpan w:val="3"/>
            <w:tcBorders>
              <w:bottom w:val="double" w:sz="4" w:space="0" w:color="auto"/>
            </w:tcBorders>
          </w:tcPr>
          <w:p w14:paraId="489D9BA0" w14:textId="77777777" w:rsidR="00631E19" w:rsidRPr="0014724D" w:rsidRDefault="00631E19" w:rsidP="00FB5B7C">
            <w:pPr>
              <w:pStyle w:val="BodyText"/>
              <w:spacing w:after="0"/>
              <w:ind w:left="-108" w:right="2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61683133" w14:textId="77777777" w:rsidR="00631E19" w:rsidRPr="0014724D" w:rsidRDefault="00631E19" w:rsidP="00FB5B7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14:paraId="753456D4" w14:textId="74B64422" w:rsidR="00631E19" w:rsidRPr="0014724D" w:rsidRDefault="005B3544" w:rsidP="005B354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650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73F3F308" w14:textId="77777777" w:rsidR="00631E19" w:rsidRPr="0014724D" w:rsidRDefault="00631E19" w:rsidP="00FB5B7C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70BF6906" w14:textId="77777777" w:rsidR="00631E19" w:rsidRPr="0014724D" w:rsidRDefault="00631E19" w:rsidP="00FB5B7C">
            <w:pPr>
              <w:pStyle w:val="BodyText"/>
              <w:spacing w:after="0"/>
              <w:ind w:left="-108" w:right="-2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31E19" w:rsidRPr="00374E07" w14:paraId="30D3FC9F" w14:textId="77777777" w:rsidTr="00374E07">
        <w:tc>
          <w:tcPr>
            <w:tcW w:w="2137" w:type="pct"/>
            <w:vAlign w:val="center"/>
          </w:tcPr>
          <w:p w14:paraId="337DF4B7" w14:textId="77777777" w:rsidR="00631E19" w:rsidRPr="00374E07" w:rsidRDefault="00631E19" w:rsidP="00290CD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99" w:type="pct"/>
            <w:gridSpan w:val="4"/>
          </w:tcPr>
          <w:p w14:paraId="0221D50B" w14:textId="77777777" w:rsidR="00631E19" w:rsidRPr="00374E07" w:rsidRDefault="00631E19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149" w:type="pct"/>
            <w:gridSpan w:val="3"/>
          </w:tcPr>
          <w:p w14:paraId="66F6C230" w14:textId="77777777" w:rsidR="00631E19" w:rsidRPr="00374E07" w:rsidRDefault="00631E19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1316" w:type="pct"/>
            <w:gridSpan w:val="3"/>
          </w:tcPr>
          <w:p w14:paraId="23849850" w14:textId="77777777" w:rsidR="00631E19" w:rsidRPr="00374E07" w:rsidRDefault="00631E19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</w:tr>
      <w:tr w:rsidR="00290CDC" w:rsidRPr="00F065D7" w14:paraId="1848F1F6" w14:textId="77777777" w:rsidTr="00374E07">
        <w:tc>
          <w:tcPr>
            <w:tcW w:w="2137" w:type="pct"/>
            <w:vAlign w:val="center"/>
          </w:tcPr>
          <w:p w14:paraId="4FF97D5A" w14:textId="77777777" w:rsidR="00290CDC" w:rsidRPr="00F065D7" w:rsidRDefault="00290CDC" w:rsidP="00290CD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99" w:type="pct"/>
            <w:gridSpan w:val="4"/>
          </w:tcPr>
          <w:p w14:paraId="314AD770" w14:textId="77777777" w:rsidR="00290CDC" w:rsidRPr="00F065D7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9" w:type="pct"/>
            <w:gridSpan w:val="3"/>
          </w:tcPr>
          <w:p w14:paraId="1F37B330" w14:textId="77777777" w:rsidR="00290CDC" w:rsidRPr="00F065D7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6" w:type="pct"/>
            <w:gridSpan w:val="3"/>
          </w:tcPr>
          <w:p w14:paraId="36E20790" w14:textId="77777777" w:rsidR="00290CDC" w:rsidRPr="00F065D7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CDC" w:rsidRPr="00F065D7" w14:paraId="2C2F7715" w14:textId="77777777" w:rsidTr="00374E07">
        <w:tc>
          <w:tcPr>
            <w:tcW w:w="2137" w:type="pct"/>
            <w:vAlign w:val="center"/>
          </w:tcPr>
          <w:p w14:paraId="41772B41" w14:textId="77777777" w:rsidR="00290CDC" w:rsidRPr="00F065D7" w:rsidRDefault="00290CDC" w:rsidP="0054021C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17" w:type="pct"/>
          </w:tcPr>
          <w:p w14:paraId="13C341FF" w14:textId="02ADA02A" w:rsidR="00290CDC" w:rsidRPr="00F065D7" w:rsidRDefault="00454084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44C77DE5" w14:textId="77777777" w:rsidR="00290CDC" w:rsidRPr="00F065D7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435A51D" w14:textId="3762836C" w:rsidR="00290CDC" w:rsidRPr="00F065D7" w:rsidRDefault="00C819B9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  <w:gridSpan w:val="3"/>
          </w:tcPr>
          <w:p w14:paraId="090C2B18" w14:textId="77777777" w:rsidR="00290CDC" w:rsidRPr="00F065D7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2DDFE3A" w14:textId="6D2FF8B8" w:rsidR="00290CDC" w:rsidRPr="00F065D7" w:rsidRDefault="00454084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096ECDFE" w14:textId="77777777" w:rsidR="00290CDC" w:rsidRPr="00F065D7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AE1315B" w14:textId="2DA47CDB" w:rsidR="00290CDC" w:rsidRPr="00F065D7" w:rsidRDefault="00C819B9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A18C7" w:rsidRPr="00F065D7" w14:paraId="4BEC6840" w14:textId="77777777" w:rsidTr="00374E07">
        <w:tc>
          <w:tcPr>
            <w:tcW w:w="2137" w:type="pct"/>
          </w:tcPr>
          <w:p w14:paraId="33F82065" w14:textId="77777777" w:rsidR="001A18C7" w:rsidRPr="00F065D7" w:rsidRDefault="001A18C7" w:rsidP="001A18C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50FF8C45" w14:textId="39293A5D" w:rsidR="001A18C7" w:rsidRPr="00F065D7" w:rsidRDefault="00C819B9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76B51B24" w14:textId="77777777" w:rsidR="001A18C7" w:rsidRPr="00F065D7" w:rsidRDefault="001A18C7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CDF1962" w14:textId="06508A81" w:rsidR="001A18C7" w:rsidRPr="00F065D7" w:rsidRDefault="00C819B9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9" w:type="pct"/>
            <w:gridSpan w:val="3"/>
          </w:tcPr>
          <w:p w14:paraId="35DD8E42" w14:textId="77777777" w:rsidR="001A18C7" w:rsidRPr="00F065D7" w:rsidRDefault="001A18C7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FA742A9" w14:textId="1AA5FF47" w:rsidR="001A18C7" w:rsidRPr="00F065D7" w:rsidRDefault="00C819B9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8" w:type="pct"/>
          </w:tcPr>
          <w:p w14:paraId="1EB50837" w14:textId="77777777" w:rsidR="001A18C7" w:rsidRPr="00F065D7" w:rsidRDefault="001A18C7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208F003" w14:textId="2475B658" w:rsidR="001A18C7" w:rsidRPr="00F065D7" w:rsidRDefault="00C819B9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290CDC" w:rsidRPr="00F065D7" w14:paraId="25492449" w14:textId="77777777" w:rsidTr="000626D0">
        <w:tc>
          <w:tcPr>
            <w:tcW w:w="2137" w:type="pct"/>
          </w:tcPr>
          <w:p w14:paraId="47682BD4" w14:textId="77777777" w:rsidR="00290CDC" w:rsidRPr="00F065D7" w:rsidRDefault="00290CDC" w:rsidP="00290CDC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3" w:type="pct"/>
            <w:gridSpan w:val="10"/>
          </w:tcPr>
          <w:p w14:paraId="02662FEC" w14:textId="77777777" w:rsidR="00290CDC" w:rsidRPr="00F065D7" w:rsidRDefault="00290CDC" w:rsidP="00290CDC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F065D7" w14:paraId="0ABDCB65" w14:textId="77777777" w:rsidTr="00374E07">
        <w:tc>
          <w:tcPr>
            <w:tcW w:w="2137" w:type="pct"/>
          </w:tcPr>
          <w:p w14:paraId="0201DD2B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7" w:type="pct"/>
          </w:tcPr>
          <w:p w14:paraId="1C8E5A2B" w14:textId="370F505B" w:rsidR="00290CDC" w:rsidRPr="00F065D7" w:rsidRDefault="00480D0F" w:rsidP="00D96274">
            <w:pPr>
              <w:pStyle w:val="BodyText"/>
              <w:tabs>
                <w:tab w:val="decimal" w:pos="62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C25E929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56E8396" w14:textId="77777777" w:rsidR="00290CDC" w:rsidRPr="00F065D7" w:rsidRDefault="00290CDC" w:rsidP="00D96274">
            <w:pPr>
              <w:pStyle w:val="BodyText"/>
              <w:tabs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3"/>
          </w:tcPr>
          <w:p w14:paraId="2BBB0C73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1D97477" w14:textId="2C1D4BE6" w:rsidR="00290CDC" w:rsidRPr="00F065D7" w:rsidRDefault="004959BD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197,996</w:t>
            </w:r>
          </w:p>
        </w:tc>
        <w:tc>
          <w:tcPr>
            <w:tcW w:w="128" w:type="pct"/>
          </w:tcPr>
          <w:p w14:paraId="4E55C728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BC61FC6" w14:textId="73330FCA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</w:p>
        </w:tc>
      </w:tr>
      <w:tr w:rsidR="00290CDC" w:rsidRPr="00F065D7" w14:paraId="2183F83F" w14:textId="77777777" w:rsidTr="00374E07">
        <w:tc>
          <w:tcPr>
            <w:tcW w:w="2137" w:type="pct"/>
          </w:tcPr>
          <w:p w14:paraId="2E309AB7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7" w:type="pct"/>
          </w:tcPr>
          <w:p w14:paraId="19AC1ABA" w14:textId="2F177D5B" w:rsidR="00290CDC" w:rsidRPr="004959BD" w:rsidRDefault="004959BD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151,878</w:t>
            </w:r>
          </w:p>
        </w:tc>
        <w:tc>
          <w:tcPr>
            <w:tcW w:w="146" w:type="pct"/>
          </w:tcPr>
          <w:p w14:paraId="7A8A068B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C29EC72" w14:textId="37CDF7A8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</w:p>
        </w:tc>
        <w:tc>
          <w:tcPr>
            <w:tcW w:w="149" w:type="pct"/>
            <w:gridSpan w:val="3"/>
          </w:tcPr>
          <w:p w14:paraId="0F60A543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9B0B8A3" w14:textId="121694A2" w:rsidR="00290CDC" w:rsidRPr="00F065D7" w:rsidRDefault="004959BD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11,163</w:t>
            </w:r>
          </w:p>
        </w:tc>
        <w:tc>
          <w:tcPr>
            <w:tcW w:w="128" w:type="pct"/>
          </w:tcPr>
          <w:p w14:paraId="5BA7E8A8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3954BA6" w14:textId="45F179D0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</w:tr>
      <w:tr w:rsidR="00290CDC" w:rsidRPr="00F065D7" w14:paraId="0D1EFE72" w14:textId="77777777" w:rsidTr="00374E07">
        <w:tc>
          <w:tcPr>
            <w:tcW w:w="2137" w:type="pct"/>
          </w:tcPr>
          <w:p w14:paraId="5ED753AA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05B1853E" w14:textId="669586BD" w:rsidR="00290CDC" w:rsidRPr="00F065D7" w:rsidRDefault="004959BD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151,878</w:t>
            </w:r>
          </w:p>
        </w:tc>
        <w:tc>
          <w:tcPr>
            <w:tcW w:w="146" w:type="pct"/>
          </w:tcPr>
          <w:p w14:paraId="06513EE5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75E68079" w14:textId="7B54CC9F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  <w:r w:rsidR="001A18C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819</w:t>
            </w:r>
          </w:p>
        </w:tc>
        <w:tc>
          <w:tcPr>
            <w:tcW w:w="149" w:type="pct"/>
            <w:gridSpan w:val="3"/>
          </w:tcPr>
          <w:p w14:paraId="26DBA562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53646B28" w14:textId="7DC60F85" w:rsidR="00290CDC" w:rsidRPr="00F065D7" w:rsidRDefault="004959BD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209,159</w:t>
            </w:r>
          </w:p>
        </w:tc>
        <w:tc>
          <w:tcPr>
            <w:tcW w:w="128" w:type="pct"/>
          </w:tcPr>
          <w:p w14:paraId="4E6FAD1B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2D50BAE7" w14:textId="223DC572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138</w:t>
            </w:r>
            <w:r w:rsidR="001A18C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901</w:t>
            </w:r>
          </w:p>
        </w:tc>
      </w:tr>
      <w:tr w:rsidR="00290CDC" w:rsidRPr="00F065D7" w14:paraId="426B2CED" w14:textId="77777777" w:rsidTr="00374E07">
        <w:tc>
          <w:tcPr>
            <w:tcW w:w="2137" w:type="pct"/>
          </w:tcPr>
          <w:p w14:paraId="79141CAC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139CFAB5" w14:textId="76C530A7" w:rsidR="00290CDC" w:rsidRPr="00F065D7" w:rsidRDefault="004959BD" w:rsidP="00917BC0">
            <w:pPr>
              <w:pStyle w:val="BodyText"/>
              <w:tabs>
                <w:tab w:val="decimal" w:pos="1244"/>
              </w:tabs>
              <w:spacing w:after="0"/>
              <w:ind w:left="-108" w:right="-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(20,447)</w:t>
            </w:r>
          </w:p>
        </w:tc>
        <w:tc>
          <w:tcPr>
            <w:tcW w:w="146" w:type="pct"/>
          </w:tcPr>
          <w:p w14:paraId="084AADED" w14:textId="77777777" w:rsidR="00290CDC" w:rsidRPr="00F065D7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33FF0B1B" w14:textId="03612DD3" w:rsidR="00290CDC" w:rsidRPr="00F065D7" w:rsidRDefault="001A18C7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  <w:gridSpan w:val="3"/>
          </w:tcPr>
          <w:p w14:paraId="5A59D284" w14:textId="77777777" w:rsidR="00290CDC" w:rsidRPr="00F065D7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2EDE546" w14:textId="78E61342" w:rsidR="00290CDC" w:rsidRPr="00F065D7" w:rsidRDefault="00790995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(12,078</w:t>
            </w:r>
            <w:r w:rsidRPr="007909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B8187AB" w14:textId="77777777" w:rsidR="00290CDC" w:rsidRPr="00F065D7" w:rsidRDefault="00290CDC" w:rsidP="00290CDC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33E91C5" w14:textId="5992C4F9" w:rsidR="00290CDC" w:rsidRPr="00F065D7" w:rsidRDefault="001A18C7" w:rsidP="00917BC0">
            <w:pPr>
              <w:pStyle w:val="BodyText"/>
              <w:tabs>
                <w:tab w:val="decimal" w:pos="1244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0CDC" w:rsidRPr="00F065D7" w14:paraId="0D36AFBC" w14:textId="77777777" w:rsidTr="00374E07">
        <w:tc>
          <w:tcPr>
            <w:tcW w:w="2137" w:type="pct"/>
          </w:tcPr>
          <w:p w14:paraId="24A74B67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10476F3" w14:textId="47CF99FD" w:rsidR="00290CDC" w:rsidRPr="00F065D7" w:rsidRDefault="004959BD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131,431</w:t>
            </w:r>
          </w:p>
        </w:tc>
        <w:tc>
          <w:tcPr>
            <w:tcW w:w="146" w:type="pct"/>
          </w:tcPr>
          <w:p w14:paraId="63541B85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B0B5F4" w14:textId="285EC84F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  <w:r w:rsidR="001A18C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354</w:t>
            </w:r>
          </w:p>
        </w:tc>
        <w:tc>
          <w:tcPr>
            <w:tcW w:w="149" w:type="pct"/>
            <w:gridSpan w:val="3"/>
          </w:tcPr>
          <w:p w14:paraId="1241160E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5F7C457" w14:textId="09696DA0" w:rsidR="00290CDC" w:rsidRPr="00F065D7" w:rsidRDefault="00790995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197,081</w:t>
            </w:r>
          </w:p>
        </w:tc>
        <w:tc>
          <w:tcPr>
            <w:tcW w:w="128" w:type="pct"/>
          </w:tcPr>
          <w:p w14:paraId="6D3432B7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68A9304" w14:textId="6DA6126B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="001A18C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360</w:t>
            </w:r>
          </w:p>
        </w:tc>
      </w:tr>
      <w:bookmarkEnd w:id="0"/>
    </w:tbl>
    <w:p w14:paraId="247159CA" w14:textId="197692B4" w:rsidR="009B3D1E" w:rsidRPr="00374E07" w:rsidRDefault="009B3D1E" w:rsidP="00F04BF6">
      <w:pPr>
        <w:jc w:val="thaiDistribute"/>
        <w:rPr>
          <w:rFonts w:ascii="Angsana New" w:hAnsi="Angsana New"/>
          <w:sz w:val="19"/>
          <w:szCs w:val="19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7"/>
        <w:gridCol w:w="1256"/>
        <w:gridCol w:w="1169"/>
        <w:gridCol w:w="271"/>
        <w:gridCol w:w="1209"/>
        <w:gridCol w:w="274"/>
        <w:gridCol w:w="1152"/>
        <w:gridCol w:w="236"/>
        <w:gridCol w:w="1105"/>
      </w:tblGrid>
      <w:tr w:rsidR="00236542" w:rsidRPr="00F065D7" w14:paraId="38FE6B46" w14:textId="77777777" w:rsidTr="00374E07">
        <w:trPr>
          <w:trHeight w:val="290"/>
        </w:trPr>
        <w:tc>
          <w:tcPr>
            <w:tcW w:w="1473" w:type="pct"/>
          </w:tcPr>
          <w:p w14:paraId="0B1A26B7" w14:textId="77777777" w:rsidR="00236542" w:rsidRPr="0014724D" w:rsidRDefault="00236542" w:rsidP="00374E0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054BE3EB" w14:textId="77777777" w:rsidR="00236542" w:rsidRPr="0014724D" w:rsidRDefault="00236542" w:rsidP="00374E0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14:paraId="4B737301" w14:textId="77777777" w:rsidR="00236542" w:rsidRPr="0014724D" w:rsidRDefault="00236542" w:rsidP="00374E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72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70FD5E4" w14:textId="77777777" w:rsidR="00236542" w:rsidRPr="0014724D" w:rsidRDefault="00236542" w:rsidP="00374E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8" w:type="pct"/>
            <w:gridSpan w:val="3"/>
          </w:tcPr>
          <w:p w14:paraId="258D4E37" w14:textId="77777777" w:rsidR="00236542" w:rsidRPr="0014724D" w:rsidRDefault="00236542" w:rsidP="00374E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72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6542" w:rsidRPr="00F065D7" w14:paraId="608D520E" w14:textId="77777777" w:rsidTr="00236542">
        <w:tc>
          <w:tcPr>
            <w:tcW w:w="1473" w:type="pct"/>
          </w:tcPr>
          <w:p w14:paraId="1366275C" w14:textId="77777777" w:rsidR="00236542" w:rsidRPr="0014724D" w:rsidRDefault="00236542" w:rsidP="00374E0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5100C079" w14:textId="77777777" w:rsidR="00236542" w:rsidRPr="0014724D" w:rsidRDefault="00236542" w:rsidP="00374E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4E4C9CF" w14:textId="77777777" w:rsidR="00236542" w:rsidRPr="0014724D" w:rsidRDefault="00236542" w:rsidP="00374E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</w:tcPr>
          <w:p w14:paraId="781EDA98" w14:textId="77777777" w:rsidR="00236542" w:rsidRPr="0014724D" w:rsidRDefault="00236542" w:rsidP="00374E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2B4F599" w14:textId="77777777" w:rsidR="00236542" w:rsidRPr="0014724D" w:rsidRDefault="00236542" w:rsidP="00374E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5" w:type="pct"/>
          </w:tcPr>
          <w:p w14:paraId="033EDC82" w14:textId="77777777" w:rsidR="00236542" w:rsidRPr="0014724D" w:rsidRDefault="00236542" w:rsidP="00374E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D9E0640" w14:textId="77777777" w:rsidR="00236542" w:rsidRPr="0014724D" w:rsidRDefault="00236542" w:rsidP="00374E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5" w:type="pct"/>
          </w:tcPr>
          <w:p w14:paraId="5262805F" w14:textId="77777777" w:rsidR="00236542" w:rsidRPr="0014724D" w:rsidRDefault="00236542" w:rsidP="00374E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7E3930E" w14:textId="77777777" w:rsidR="00236542" w:rsidRPr="0014724D" w:rsidRDefault="00236542" w:rsidP="00374E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236542" w:rsidRPr="00374E07" w14:paraId="0710BE85" w14:textId="77777777" w:rsidTr="00374E07">
        <w:trPr>
          <w:trHeight w:val="92"/>
        </w:trPr>
        <w:tc>
          <w:tcPr>
            <w:tcW w:w="1473" w:type="pct"/>
          </w:tcPr>
          <w:p w14:paraId="2891D85A" w14:textId="77777777" w:rsidR="00236542" w:rsidRPr="00374E07" w:rsidRDefault="00236542" w:rsidP="0023654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7E25B26F" w14:textId="77777777" w:rsidR="00236542" w:rsidRPr="00374E07" w:rsidRDefault="00236542" w:rsidP="0023654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63" w:type="pct"/>
            <w:gridSpan w:val="7"/>
            <w:vAlign w:val="center"/>
          </w:tcPr>
          <w:p w14:paraId="073B3FF1" w14:textId="77777777" w:rsidR="00236542" w:rsidRPr="00374E07" w:rsidRDefault="00236542" w:rsidP="00236542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3E97" w:rsidRPr="00F065D7" w14:paraId="201B7714" w14:textId="77777777" w:rsidTr="00FB5B7C">
        <w:tc>
          <w:tcPr>
            <w:tcW w:w="2755" w:type="pct"/>
            <w:gridSpan w:val="3"/>
          </w:tcPr>
          <w:p w14:paraId="3BC9EF74" w14:textId="7B564568" w:rsidR="004D3E97" w:rsidRPr="0014724D" w:rsidRDefault="009D7102" w:rsidP="00FB5B7C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1472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="004D3E97" w:rsidRPr="0014724D">
              <w:rPr>
                <w:sz w:val="30"/>
                <w:szCs w:val="30"/>
                <w:cs/>
              </w:rPr>
              <w:t>หนี้สูญและหนี้สงสัยจะสูญ</w:t>
            </w:r>
            <w:r w:rsidR="004D3E97" w:rsidRPr="001472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4D3E97" w:rsidRPr="0014724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43" w:type="pct"/>
            <w:vAlign w:val="bottom"/>
          </w:tcPr>
          <w:p w14:paraId="4CF414C0" w14:textId="77777777" w:rsidR="004D3E97" w:rsidRPr="0014724D" w:rsidRDefault="004D3E97" w:rsidP="00FB5B7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4ACCF1E6" w14:textId="77777777" w:rsidR="004D3E97" w:rsidRPr="0014724D" w:rsidRDefault="004D3E97" w:rsidP="00FB5B7C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vAlign w:val="bottom"/>
          </w:tcPr>
          <w:p w14:paraId="3368F0D4" w14:textId="77777777" w:rsidR="004D3E97" w:rsidRPr="0014724D" w:rsidRDefault="004D3E97" w:rsidP="00FB5B7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BEBBA8C" w14:textId="77777777" w:rsidR="004D3E97" w:rsidRPr="0014724D" w:rsidRDefault="004D3E97" w:rsidP="00FB5B7C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7D607C46" w14:textId="77777777" w:rsidR="004D3E97" w:rsidRPr="0014724D" w:rsidRDefault="004D3E97" w:rsidP="00FB5B7C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98C8D73" w14:textId="77777777" w:rsidR="004D3E97" w:rsidRPr="0014724D" w:rsidRDefault="004D3E97" w:rsidP="00FB5B7C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36542" w:rsidRPr="00F065D7" w14:paraId="19FBE7BB" w14:textId="77777777" w:rsidTr="00236542">
        <w:tc>
          <w:tcPr>
            <w:tcW w:w="2137" w:type="pct"/>
            <w:gridSpan w:val="2"/>
          </w:tcPr>
          <w:p w14:paraId="78EB36A6" w14:textId="77777777" w:rsidR="00236542" w:rsidRPr="0014724D" w:rsidRDefault="00236542" w:rsidP="00236542">
            <w:pPr>
              <w:pStyle w:val="BodyText"/>
              <w:spacing w:after="0"/>
              <w:ind w:left="151" w:right="-131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14724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14724D">
              <w:rPr>
                <w:rFonts w:ascii="Angsana New" w:hAnsi="Angsana New"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729C7391" w14:textId="1B009393" w:rsidR="00236542" w:rsidRPr="0014724D" w:rsidRDefault="00236542" w:rsidP="00236542">
            <w:pPr>
              <w:pStyle w:val="BodyText"/>
              <w:spacing w:after="0"/>
              <w:ind w:left="-108" w:right="-3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770A65DA" w14:textId="77777777" w:rsidR="00236542" w:rsidRPr="0014724D" w:rsidRDefault="00236542" w:rsidP="0023654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64F256DA" w14:textId="6EF77D27" w:rsidR="00236542" w:rsidRPr="00D9071A" w:rsidRDefault="00236542" w:rsidP="00236542">
            <w:pPr>
              <w:pStyle w:val="BodyText"/>
              <w:spacing w:after="0"/>
              <w:ind w:left="-108" w:right="2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vAlign w:val="bottom"/>
          </w:tcPr>
          <w:p w14:paraId="3FFAD05F" w14:textId="77777777" w:rsidR="00236542" w:rsidRPr="0014724D" w:rsidRDefault="00236542" w:rsidP="0023654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14:paraId="1418AAED" w14:textId="20129278" w:rsidR="00236542" w:rsidRPr="000626D0" w:rsidRDefault="00631E19" w:rsidP="00236542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6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D7102" w:rsidRPr="000626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</w:t>
            </w:r>
            <w:r w:rsidRPr="000626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bottom"/>
          </w:tcPr>
          <w:p w14:paraId="1161F47B" w14:textId="77777777" w:rsidR="00236542" w:rsidRPr="0014724D" w:rsidRDefault="00236542" w:rsidP="00236542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75ECD6DE" w14:textId="7B2AD4AE" w:rsidR="00236542" w:rsidRPr="0014724D" w:rsidRDefault="00236542" w:rsidP="00236542">
            <w:pPr>
              <w:pStyle w:val="BodyText"/>
              <w:spacing w:after="0"/>
              <w:ind w:left="-108" w:right="-2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236542" w:rsidRPr="00F065D7" w14:paraId="3048EAF9" w14:textId="77777777" w:rsidTr="00236542">
        <w:tc>
          <w:tcPr>
            <w:tcW w:w="2137" w:type="pct"/>
            <w:gridSpan w:val="2"/>
          </w:tcPr>
          <w:p w14:paraId="6FF5A5C1" w14:textId="77777777" w:rsidR="00236542" w:rsidRPr="0014724D" w:rsidRDefault="00236542" w:rsidP="0023654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724D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4724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3DE4DF7D" w14:textId="002A39C9" w:rsidR="00236542" w:rsidRPr="0014724D" w:rsidRDefault="00236542" w:rsidP="00236542">
            <w:pPr>
              <w:pStyle w:val="BodyText"/>
              <w:spacing w:after="0"/>
              <w:ind w:left="-108" w:right="-3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105E9A5A" w14:textId="77777777" w:rsidR="00236542" w:rsidRPr="0014724D" w:rsidRDefault="00236542" w:rsidP="0023654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18541D4E" w14:textId="278936A9" w:rsidR="00236542" w:rsidRPr="0014724D" w:rsidRDefault="00236542" w:rsidP="00236542">
            <w:pPr>
              <w:pStyle w:val="BodyText"/>
              <w:spacing w:after="0"/>
              <w:ind w:left="-108" w:right="2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6DF4EC0F" w14:textId="77777777" w:rsidR="00236542" w:rsidRPr="0014724D" w:rsidRDefault="00236542" w:rsidP="0023654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14:paraId="6810FA87" w14:textId="341F1520" w:rsidR="00236542" w:rsidRPr="000626D0" w:rsidRDefault="005B3544" w:rsidP="005B354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6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D7102" w:rsidRPr="000626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10,381</w:t>
            </w:r>
            <w:r w:rsidRPr="000626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bottom"/>
          </w:tcPr>
          <w:p w14:paraId="6E67E947" w14:textId="77777777" w:rsidR="00236542" w:rsidRPr="0014724D" w:rsidRDefault="00236542" w:rsidP="00236542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236D39A3" w14:textId="352E0189" w:rsidR="00236542" w:rsidRPr="0014724D" w:rsidRDefault="00236542" w:rsidP="00236542">
            <w:pPr>
              <w:pStyle w:val="BodyText"/>
              <w:spacing w:after="0"/>
              <w:ind w:left="-108" w:right="-2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31DD049" w14:textId="414AACBD" w:rsidR="00236542" w:rsidRPr="00374E07" w:rsidRDefault="00236542" w:rsidP="00D86C5F">
      <w:pPr>
        <w:spacing w:line="240" w:lineRule="auto"/>
        <w:rPr>
          <w:rFonts w:ascii="Angsana New" w:hAnsi="Angsana New"/>
          <w:sz w:val="19"/>
          <w:szCs w:val="19"/>
        </w:rPr>
      </w:pP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9"/>
        <w:gridCol w:w="970"/>
        <w:gridCol w:w="234"/>
        <w:gridCol w:w="1005"/>
        <w:gridCol w:w="236"/>
        <w:gridCol w:w="1036"/>
        <w:gridCol w:w="235"/>
        <w:gridCol w:w="917"/>
        <w:gridCol w:w="236"/>
        <w:gridCol w:w="1010"/>
        <w:gridCol w:w="269"/>
        <w:gridCol w:w="1134"/>
      </w:tblGrid>
      <w:tr w:rsidR="001A18C7" w:rsidRPr="00F065D7" w14:paraId="2C5612C9" w14:textId="77777777" w:rsidTr="00A8781E">
        <w:trPr>
          <w:tblHeader/>
        </w:trPr>
        <w:tc>
          <w:tcPr>
            <w:tcW w:w="2092" w:type="dxa"/>
            <w:vAlign w:val="bottom"/>
          </w:tcPr>
          <w:p w14:paraId="2B8E5C2C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0" w:type="dxa"/>
            <w:gridSpan w:val="3"/>
            <w:vAlign w:val="bottom"/>
          </w:tcPr>
          <w:p w14:paraId="0F72C9E5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1B81BBA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4F0C77A0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18C7" w:rsidRPr="00F065D7" w14:paraId="3FF412C0" w14:textId="77777777" w:rsidTr="00A8781E">
        <w:trPr>
          <w:tblHeader/>
        </w:trPr>
        <w:tc>
          <w:tcPr>
            <w:tcW w:w="2092" w:type="dxa"/>
            <w:shd w:val="clear" w:color="auto" w:fill="auto"/>
            <w:vAlign w:val="bottom"/>
          </w:tcPr>
          <w:p w14:paraId="7D1B84CE" w14:textId="5C4D4BCF" w:rsidR="001A18C7" w:rsidRPr="00F065D7" w:rsidRDefault="008C4CAF" w:rsidP="00A14E1A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065D7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F065D7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5" w:type="dxa"/>
            <w:vAlign w:val="bottom"/>
          </w:tcPr>
          <w:p w14:paraId="23C2C03C" w14:textId="77777777" w:rsidR="001A18C7" w:rsidRPr="00F065D7" w:rsidRDefault="001A18C7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5578C5" w14:textId="33F9BBB8" w:rsidR="001A18C7" w:rsidRPr="00F065D7" w:rsidRDefault="00C819B9" w:rsidP="005B41A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4706CF2B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B4687E6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BD881B6" w14:textId="63F07D01" w:rsidR="001A18C7" w:rsidRPr="00F065D7" w:rsidRDefault="00454084" w:rsidP="005B41A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BF4E00A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C438698" w14:textId="77777777" w:rsidR="001A18C7" w:rsidRPr="00F065D7" w:rsidRDefault="001A18C7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8F6071" w14:textId="6577B50A" w:rsidR="001A18C7" w:rsidRPr="00F065D7" w:rsidRDefault="00C819B9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873A61D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07B8A94A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2432E02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648F06B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73C3613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71F2D48" w14:textId="77777777" w:rsidR="00E713D0" w:rsidRPr="00F065D7" w:rsidRDefault="00E713D0" w:rsidP="00E713D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36FB80A" w14:textId="25F6C9E6" w:rsidR="001A18C7" w:rsidRPr="00F065D7" w:rsidRDefault="00454084" w:rsidP="00E713D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1A18C7" w:rsidRPr="00F065D7" w14:paraId="3EABDF2B" w14:textId="77777777" w:rsidTr="00A8781E">
        <w:trPr>
          <w:tblHeader/>
        </w:trPr>
        <w:tc>
          <w:tcPr>
            <w:tcW w:w="2092" w:type="dxa"/>
            <w:vAlign w:val="bottom"/>
          </w:tcPr>
          <w:p w14:paraId="118035A8" w14:textId="1C622130" w:rsidR="001A18C7" w:rsidRPr="00F065D7" w:rsidRDefault="001A18C7" w:rsidP="001A18C7">
            <w:pPr>
              <w:spacing w:line="240" w:lineRule="auto"/>
              <w:ind w:firstLine="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" w:type="dxa"/>
            <w:vAlign w:val="bottom"/>
          </w:tcPr>
          <w:p w14:paraId="7E9722B4" w14:textId="648BF27A" w:rsidR="001A18C7" w:rsidRPr="00F065D7" w:rsidRDefault="00C819B9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4" w:type="dxa"/>
            <w:vAlign w:val="bottom"/>
          </w:tcPr>
          <w:p w14:paraId="071B47D5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C9F7458" w14:textId="6A3AC18D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4C3F3620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300C4184" w14:textId="4ADD3D40" w:rsidR="001A18C7" w:rsidRPr="00F065D7" w:rsidRDefault="00C819B9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5" w:type="dxa"/>
            <w:vAlign w:val="bottom"/>
          </w:tcPr>
          <w:p w14:paraId="613A4143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12E69F27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4745FA7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F866441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1C1029C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48DCADA" w14:textId="66D5405F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A18C7" w:rsidRPr="00F065D7" w14:paraId="3F580329" w14:textId="77777777" w:rsidTr="00A8781E">
        <w:trPr>
          <w:tblHeader/>
        </w:trPr>
        <w:tc>
          <w:tcPr>
            <w:tcW w:w="2092" w:type="dxa"/>
          </w:tcPr>
          <w:p w14:paraId="629D4385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0" w:type="dxa"/>
            <w:gridSpan w:val="3"/>
          </w:tcPr>
          <w:p w14:paraId="4634296C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A25E17C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</w:tcPr>
          <w:p w14:paraId="7A48364C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2664A"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18C7" w:rsidRPr="00F065D7" w14:paraId="36AD3284" w14:textId="77777777" w:rsidTr="00A8781E">
        <w:tc>
          <w:tcPr>
            <w:tcW w:w="2092" w:type="dxa"/>
          </w:tcPr>
          <w:p w14:paraId="2E7E17FC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75" w:type="dxa"/>
          </w:tcPr>
          <w:p w14:paraId="366ADB17" w14:textId="430797C8" w:rsidR="001A18C7" w:rsidRPr="00F065D7" w:rsidRDefault="00C819B9" w:rsidP="00D6536F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34" w:type="dxa"/>
          </w:tcPr>
          <w:p w14:paraId="3C63D234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5C83EE5B" w14:textId="406B53E0" w:rsidR="001A18C7" w:rsidRPr="00F065D7" w:rsidRDefault="00C819B9" w:rsidP="00DF6835">
            <w:pPr>
              <w:spacing w:line="240" w:lineRule="auto"/>
              <w:ind w:left="-183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6138C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46138C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6138C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36" w:type="dxa"/>
          </w:tcPr>
          <w:p w14:paraId="4C5BEE40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DCFFB3E" w14:textId="12C884E8" w:rsidR="001A18C7" w:rsidRPr="00F065D7" w:rsidRDefault="00C819B9" w:rsidP="00A14E1A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235" w:type="dxa"/>
          </w:tcPr>
          <w:p w14:paraId="2EE66C3D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</w:tcPr>
          <w:p w14:paraId="58D33D98" w14:textId="4ECAFA44" w:rsidR="001A18C7" w:rsidRPr="00F065D7" w:rsidRDefault="004C2F81" w:rsidP="00A14E1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2F81">
              <w:rPr>
                <w:rFonts w:asciiTheme="majorBidi" w:hAnsiTheme="majorBidi" w:cstheme="majorBidi"/>
                <w:sz w:val="30"/>
                <w:szCs w:val="30"/>
              </w:rPr>
              <w:t>2,838</w:t>
            </w:r>
          </w:p>
        </w:tc>
        <w:tc>
          <w:tcPr>
            <w:tcW w:w="236" w:type="dxa"/>
          </w:tcPr>
          <w:p w14:paraId="3AEEDD77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8B2F19F" w14:textId="6326C6FD" w:rsidR="001A18C7" w:rsidRPr="00F065D7" w:rsidRDefault="004C2F81" w:rsidP="00A14E1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C6756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F450A69" w14:textId="2251B963" w:rsidR="001A18C7" w:rsidRPr="00F065D7" w:rsidRDefault="00E91538" w:rsidP="00917BC0">
            <w:pPr>
              <w:tabs>
                <w:tab w:val="decimal" w:pos="71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538">
              <w:rPr>
                <w:rFonts w:asciiTheme="majorBidi" w:hAnsiTheme="majorBidi" w:cstheme="majorBidi"/>
                <w:sz w:val="30"/>
                <w:szCs w:val="30"/>
              </w:rPr>
              <w:t>59,044</w:t>
            </w:r>
          </w:p>
        </w:tc>
      </w:tr>
      <w:tr w:rsidR="001A18C7" w:rsidRPr="00F065D7" w14:paraId="33B89CBB" w14:textId="77777777" w:rsidTr="00A8781E">
        <w:tc>
          <w:tcPr>
            <w:tcW w:w="2092" w:type="dxa"/>
          </w:tcPr>
          <w:p w14:paraId="2D77B9A9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</w:tcPr>
          <w:p w14:paraId="651A5BB6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3F3D54B8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</w:tcPr>
          <w:p w14:paraId="2EE7FD7F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F4C522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0D3B7495" w14:textId="583EFEC2" w:rsidR="001A18C7" w:rsidRPr="00F065D7" w:rsidRDefault="00C819B9" w:rsidP="00A14E1A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="001A18C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206</w:t>
            </w:r>
          </w:p>
        </w:tc>
        <w:tc>
          <w:tcPr>
            <w:tcW w:w="235" w:type="dxa"/>
          </w:tcPr>
          <w:p w14:paraId="3CF439B1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</w:tcPr>
          <w:p w14:paraId="005612AC" w14:textId="77777777" w:rsidR="001A18C7" w:rsidRPr="00F065D7" w:rsidRDefault="001A18C7" w:rsidP="00A14E1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6FC06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69CF13BF" w14:textId="77777777" w:rsidR="001A18C7" w:rsidRPr="00F065D7" w:rsidRDefault="001A18C7" w:rsidP="00A14E1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57CFC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4708B29A" w14:textId="59E9A97B" w:rsidR="001A18C7" w:rsidRPr="00F065D7" w:rsidRDefault="00E91538" w:rsidP="00917BC0">
            <w:pPr>
              <w:tabs>
                <w:tab w:val="decimal" w:pos="8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5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59,044</w:t>
            </w:r>
          </w:p>
        </w:tc>
      </w:tr>
      <w:tr w:rsidR="001A18C7" w:rsidRPr="00F065D7" w14:paraId="5F5DA5CB" w14:textId="77777777" w:rsidTr="00A8781E">
        <w:tc>
          <w:tcPr>
            <w:tcW w:w="3067" w:type="dxa"/>
            <w:gridSpan w:val="2"/>
          </w:tcPr>
          <w:p w14:paraId="4C618328" w14:textId="77777777" w:rsidR="001A18C7" w:rsidRPr="00F065D7" w:rsidRDefault="001A18C7" w:rsidP="00A14E1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34" w:type="dxa"/>
          </w:tcPr>
          <w:p w14:paraId="53F16B79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6FB4E7E8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319F27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CB355FD" w14:textId="1AE34B5A" w:rsidR="001A18C7" w:rsidRPr="00F065D7" w:rsidRDefault="001A18C7" w:rsidP="00A14E1A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6F694F0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</w:tcPr>
          <w:p w14:paraId="6CBCA6B5" w14:textId="77777777" w:rsidR="001A18C7" w:rsidRPr="00F065D7" w:rsidRDefault="001A18C7" w:rsidP="00A14E1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5460C5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C113882" w14:textId="77777777" w:rsidR="001A18C7" w:rsidRPr="00F065D7" w:rsidRDefault="001A18C7" w:rsidP="00A14E1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1D659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0790FBE" w14:textId="406CED76" w:rsidR="001A18C7" w:rsidRPr="00F065D7" w:rsidRDefault="00E91538" w:rsidP="008C5535">
            <w:pPr>
              <w:tabs>
                <w:tab w:val="decimal" w:pos="8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(59,044</w:t>
            </w:r>
            <w:r w:rsidRPr="00E915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A18C7" w:rsidRPr="00F065D7" w14:paraId="31754CF5" w14:textId="77777777" w:rsidTr="00A8781E">
        <w:tc>
          <w:tcPr>
            <w:tcW w:w="2092" w:type="dxa"/>
          </w:tcPr>
          <w:p w14:paraId="26AE384F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5" w:type="dxa"/>
          </w:tcPr>
          <w:p w14:paraId="04B30732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6327AA21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</w:tcPr>
          <w:p w14:paraId="03B6B133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B892A6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4DDEA8B8" w14:textId="77777777" w:rsidR="001A18C7" w:rsidRPr="00F065D7" w:rsidRDefault="001A18C7" w:rsidP="001A18C7">
            <w:pPr>
              <w:tabs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1FB8072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</w:tcPr>
          <w:p w14:paraId="587B7AF1" w14:textId="77777777" w:rsidR="001A18C7" w:rsidRPr="00F065D7" w:rsidRDefault="001A18C7" w:rsidP="00A14E1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284E30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694C4AB9" w14:textId="77777777" w:rsidR="001A18C7" w:rsidRPr="00F065D7" w:rsidRDefault="001A18C7" w:rsidP="00A14E1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B7965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34CCD788" w14:textId="3441D884" w:rsidR="001A18C7" w:rsidRPr="00F065D7" w:rsidRDefault="00E91538" w:rsidP="008C5535">
            <w:pPr>
              <w:tabs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40ED38E" w14:textId="018EFD15" w:rsidR="00DF6835" w:rsidRPr="00374E07" w:rsidRDefault="00374E07" w:rsidP="00374E07">
      <w:pPr>
        <w:spacing w:line="240" w:lineRule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Style w:val="TableGrid"/>
        <w:tblW w:w="98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7"/>
        <w:gridCol w:w="951"/>
        <w:gridCol w:w="236"/>
        <w:gridCol w:w="985"/>
        <w:gridCol w:w="236"/>
        <w:gridCol w:w="995"/>
        <w:gridCol w:w="236"/>
        <w:gridCol w:w="897"/>
        <w:gridCol w:w="236"/>
        <w:gridCol w:w="898"/>
        <w:gridCol w:w="265"/>
        <w:gridCol w:w="869"/>
        <w:gridCol w:w="236"/>
        <w:gridCol w:w="1097"/>
      </w:tblGrid>
      <w:tr w:rsidR="00761E14" w:rsidRPr="009D0C19" w14:paraId="2C9C4B57" w14:textId="77777777" w:rsidTr="00373289">
        <w:trPr>
          <w:tblHeader/>
        </w:trPr>
        <w:tc>
          <w:tcPr>
            <w:tcW w:w="1677" w:type="dxa"/>
            <w:vAlign w:val="bottom"/>
          </w:tcPr>
          <w:p w14:paraId="75877CE5" w14:textId="77777777" w:rsidR="00761E14" w:rsidRPr="009D0C19" w:rsidRDefault="00761E14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2" w:type="dxa"/>
            <w:gridSpan w:val="3"/>
            <w:vAlign w:val="bottom"/>
          </w:tcPr>
          <w:p w14:paraId="69CF49C3" w14:textId="77777777" w:rsidR="00761E14" w:rsidRPr="009D0C19" w:rsidRDefault="00761E14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C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04D9F52" w14:textId="77777777" w:rsidR="00761E14" w:rsidRPr="009D0C19" w:rsidRDefault="00761E14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29" w:type="dxa"/>
            <w:gridSpan w:val="9"/>
          </w:tcPr>
          <w:p w14:paraId="4CE5F2B1" w14:textId="682FB1DC" w:rsidR="00761E14" w:rsidRPr="009D0C19" w:rsidRDefault="00761E14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C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9D0C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D0C19" w:rsidRPr="009D0C19" w14:paraId="4141218B" w14:textId="77777777" w:rsidTr="009D0C19">
        <w:trPr>
          <w:tblHeader/>
        </w:trPr>
        <w:tc>
          <w:tcPr>
            <w:tcW w:w="1677" w:type="dxa"/>
            <w:shd w:val="clear" w:color="auto" w:fill="auto"/>
            <w:vAlign w:val="bottom"/>
          </w:tcPr>
          <w:p w14:paraId="030316AF" w14:textId="25AC805D" w:rsidR="009D0C19" w:rsidRPr="009D0C19" w:rsidRDefault="009D0C19" w:rsidP="00D1560D">
            <w:pPr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9D0C19"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 w:rsidRPr="009D0C19"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ระยะสั้น</w:t>
            </w:r>
          </w:p>
        </w:tc>
        <w:tc>
          <w:tcPr>
            <w:tcW w:w="951" w:type="dxa"/>
            <w:vAlign w:val="bottom"/>
          </w:tcPr>
          <w:p w14:paraId="4F97D18D" w14:textId="67CBD9C6" w:rsidR="009D0C19" w:rsidRPr="009D0C19" w:rsidRDefault="009D0C19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E4EDF00" w14:textId="3E67948F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D0C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D0C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02CDAF23" w14:textId="77777777" w:rsidR="009D0C19" w:rsidRPr="009D0C19" w:rsidRDefault="009D0C19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39225B62" w14:textId="25D50CF7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6187F1D" w14:textId="047D6CCF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9D0C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D0C1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24D16470" w14:textId="77777777" w:rsidR="009D0C19" w:rsidRPr="009D0C19" w:rsidRDefault="009D0C19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006DB8E" w14:textId="77777777" w:rsidR="009D0C19" w:rsidRPr="009D0C19" w:rsidRDefault="009D0C19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2219945" w14:textId="0E669A12" w:rsidR="009D0C19" w:rsidRPr="009D0C19" w:rsidRDefault="009D0C19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D0C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D0C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0E01DF3C" w14:textId="77777777" w:rsidR="009D0C19" w:rsidRPr="009D0C19" w:rsidRDefault="009D0C19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78DDBB50" w14:textId="77777777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D67E6F1" w14:textId="77777777" w:rsidR="009D0C19" w:rsidRPr="009D0C19" w:rsidRDefault="009D0C19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613A78F" w14:textId="77777777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7B0FE419" w14:textId="77777777" w:rsidR="009D0C19" w:rsidRPr="009D0C19" w:rsidRDefault="009D0C19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</w:tcPr>
          <w:p w14:paraId="02D6B7A3" w14:textId="77777777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E3C1E8A" w14:textId="77777777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7" w:type="dxa"/>
            <w:vAlign w:val="bottom"/>
          </w:tcPr>
          <w:p w14:paraId="2BAE9A67" w14:textId="5DB9DC0F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4663D0E" w14:textId="2A54E51C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9D0C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D0C1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D0C19" w:rsidRPr="009D0C19" w14:paraId="7E2B3D77" w14:textId="77777777" w:rsidTr="009D0C19">
        <w:trPr>
          <w:tblHeader/>
        </w:trPr>
        <w:tc>
          <w:tcPr>
            <w:tcW w:w="1677" w:type="dxa"/>
            <w:vAlign w:val="bottom"/>
          </w:tcPr>
          <w:p w14:paraId="7AB0BB11" w14:textId="0773D75B" w:rsidR="009D0C19" w:rsidRPr="009D0C19" w:rsidRDefault="009D0C19" w:rsidP="00D1560D">
            <w:pPr>
              <w:spacing w:line="240" w:lineRule="auto"/>
              <w:ind w:firstLine="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1" w:type="dxa"/>
            <w:vAlign w:val="bottom"/>
          </w:tcPr>
          <w:p w14:paraId="690578C1" w14:textId="39560C85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vAlign w:val="bottom"/>
          </w:tcPr>
          <w:p w14:paraId="11F66E71" w14:textId="77777777" w:rsidR="009D0C19" w:rsidRPr="009D0C19" w:rsidRDefault="009D0C19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35F78EDD" w14:textId="51E7A1CF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D0C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75307565" w14:textId="77777777" w:rsidR="009D0C19" w:rsidRPr="009D0C19" w:rsidRDefault="009D0C19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5F149DF9" w14:textId="6E25EE0B" w:rsidR="009D0C19" w:rsidRPr="009D0C19" w:rsidRDefault="009D0C19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vAlign w:val="bottom"/>
          </w:tcPr>
          <w:p w14:paraId="34FD4415" w14:textId="77777777" w:rsidR="009D0C19" w:rsidRPr="009D0C19" w:rsidRDefault="009D0C19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73299F4F" w14:textId="77777777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ED1970E" w14:textId="77777777" w:rsidR="009D0C19" w:rsidRPr="009D0C19" w:rsidRDefault="009D0C19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699CC994" w14:textId="77777777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65" w:type="dxa"/>
            <w:vAlign w:val="bottom"/>
          </w:tcPr>
          <w:p w14:paraId="3EEE1645" w14:textId="77777777" w:rsidR="009D0C19" w:rsidRPr="009D0C19" w:rsidRDefault="009D0C19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</w:tcPr>
          <w:p w14:paraId="43E67D89" w14:textId="61D8E6BA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11C3BB22" w14:textId="77777777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7" w:type="dxa"/>
            <w:vAlign w:val="bottom"/>
          </w:tcPr>
          <w:p w14:paraId="4ED9374C" w14:textId="236C6DF9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D0C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9D0C19" w:rsidRPr="009D0C19" w14:paraId="700D7E67" w14:textId="77777777" w:rsidTr="009D0C19">
        <w:trPr>
          <w:tblHeader/>
        </w:trPr>
        <w:tc>
          <w:tcPr>
            <w:tcW w:w="1677" w:type="dxa"/>
          </w:tcPr>
          <w:p w14:paraId="5BE1FCC8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72" w:type="dxa"/>
            <w:gridSpan w:val="3"/>
          </w:tcPr>
          <w:p w14:paraId="07AB7CEB" w14:textId="77777777" w:rsidR="009D0C19" w:rsidRPr="009D0C19" w:rsidRDefault="009D0C19" w:rsidP="00D156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8E40B4D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9" w:type="dxa"/>
            <w:gridSpan w:val="9"/>
          </w:tcPr>
          <w:p w14:paraId="3F927133" w14:textId="1CEEBA61" w:rsidR="009D0C19" w:rsidRPr="009D0C19" w:rsidRDefault="009D0C1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9D0C1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D0C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D0C19" w:rsidRPr="009D0C19" w14:paraId="080B6012" w14:textId="77777777" w:rsidTr="009D0C19">
        <w:tc>
          <w:tcPr>
            <w:tcW w:w="1677" w:type="dxa"/>
          </w:tcPr>
          <w:p w14:paraId="50B71D31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C19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51" w:type="dxa"/>
          </w:tcPr>
          <w:p w14:paraId="1BE7D0AC" w14:textId="0D4C3095" w:rsidR="009D0C19" w:rsidRPr="009D0C19" w:rsidRDefault="009D0C19" w:rsidP="00D6536F">
            <w:pPr>
              <w:spacing w:line="240" w:lineRule="auto"/>
              <w:ind w:left="-107" w:right="-1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2.00 - 2.40</w:t>
            </w:r>
          </w:p>
        </w:tc>
        <w:tc>
          <w:tcPr>
            <w:tcW w:w="236" w:type="dxa"/>
          </w:tcPr>
          <w:p w14:paraId="273D113B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6CCAC77E" w14:textId="394B8300" w:rsidR="009D0C19" w:rsidRPr="004E5FF7" w:rsidRDefault="004C2F81" w:rsidP="00567588">
            <w:pPr>
              <w:spacing w:line="240" w:lineRule="auto"/>
              <w:ind w:left="-183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5FF7">
              <w:rPr>
                <w:rFonts w:asciiTheme="majorBidi" w:hAnsiTheme="majorBidi" w:cstheme="majorBidi"/>
                <w:sz w:val="28"/>
                <w:szCs w:val="28"/>
              </w:rPr>
              <w:t>1.2</w:t>
            </w:r>
            <w:r w:rsidR="009D0C19" w:rsidRPr="004E5FF7">
              <w:rPr>
                <w:rFonts w:asciiTheme="majorBidi" w:hAnsiTheme="majorBidi" w:cstheme="majorBidi"/>
                <w:sz w:val="28"/>
                <w:szCs w:val="28"/>
              </w:rPr>
              <w:t>0 - 2.40</w:t>
            </w:r>
          </w:p>
        </w:tc>
        <w:tc>
          <w:tcPr>
            <w:tcW w:w="236" w:type="dxa"/>
          </w:tcPr>
          <w:p w14:paraId="3A541C6B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47D30139" w14:textId="3F7555C6" w:rsidR="009D0C19" w:rsidRPr="009D0C19" w:rsidRDefault="009D0C19" w:rsidP="009D0C19">
            <w:pPr>
              <w:tabs>
                <w:tab w:val="decimal" w:pos="7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D0C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0C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069</w:t>
            </w:r>
            <w:r w:rsidRPr="009D0C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0C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</w:p>
        </w:tc>
        <w:tc>
          <w:tcPr>
            <w:tcW w:w="236" w:type="dxa"/>
          </w:tcPr>
          <w:p w14:paraId="04E2C512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0AAF0375" w14:textId="15969C24" w:rsidR="009D0C19" w:rsidRPr="009D0C19" w:rsidRDefault="009D0C19" w:rsidP="00D1560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0C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9D0C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0C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735</w:t>
            </w:r>
            <w:r w:rsidRPr="009D0C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0C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94</w:t>
            </w:r>
            <w:r w:rsidRPr="009D0C19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772450A7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47371CDD" w14:textId="76D69AC8" w:rsidR="009D0C19" w:rsidRPr="009D0C19" w:rsidRDefault="009D0C19" w:rsidP="00D1560D">
            <w:pPr>
              <w:tabs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</w:rPr>
              <w:t>(2,294,984)</w:t>
            </w:r>
          </w:p>
        </w:tc>
        <w:tc>
          <w:tcPr>
            <w:tcW w:w="265" w:type="dxa"/>
          </w:tcPr>
          <w:p w14:paraId="285B306A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</w:tcPr>
          <w:p w14:paraId="57841D29" w14:textId="427A1DE0" w:rsidR="009D0C19" w:rsidRPr="009D0C19" w:rsidRDefault="009D0C19" w:rsidP="008C5535">
            <w:pPr>
              <w:tabs>
                <w:tab w:val="decimal" w:pos="9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(40,000)</w:t>
            </w:r>
          </w:p>
        </w:tc>
        <w:tc>
          <w:tcPr>
            <w:tcW w:w="236" w:type="dxa"/>
          </w:tcPr>
          <w:p w14:paraId="41BEA086" w14:textId="77777777" w:rsidR="009D0C19" w:rsidRPr="009D0C19" w:rsidRDefault="009D0C19" w:rsidP="008C5535">
            <w:pPr>
              <w:tabs>
                <w:tab w:val="decimal" w:pos="9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D5D1C16" w14:textId="3FB945FC" w:rsidR="009D0C19" w:rsidRPr="009D0C19" w:rsidRDefault="009D0C19" w:rsidP="009D0C19">
            <w:pPr>
              <w:tabs>
                <w:tab w:val="decimal" w:pos="88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</w:rPr>
              <w:t>1,470,296</w:t>
            </w:r>
          </w:p>
        </w:tc>
      </w:tr>
      <w:tr w:rsidR="009D0C19" w:rsidRPr="009D0C19" w14:paraId="2F5A0544" w14:textId="77777777" w:rsidTr="009D0C19">
        <w:tc>
          <w:tcPr>
            <w:tcW w:w="1677" w:type="dxa"/>
          </w:tcPr>
          <w:p w14:paraId="3771517B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C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1" w:type="dxa"/>
          </w:tcPr>
          <w:p w14:paraId="114FA557" w14:textId="77777777" w:rsidR="009D0C19" w:rsidRPr="009D0C19" w:rsidRDefault="009D0C19" w:rsidP="00D156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86C349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47FEA8B4" w14:textId="77777777" w:rsidR="009D0C19" w:rsidRPr="009D0C19" w:rsidRDefault="009D0C19" w:rsidP="00D156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9ACB6C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407AB365" w14:textId="53C96B3A" w:rsidR="009D0C19" w:rsidRPr="009D0C19" w:rsidRDefault="009D0C19" w:rsidP="009D0C19">
            <w:pPr>
              <w:tabs>
                <w:tab w:val="decimal" w:pos="7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9D0C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D0C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069</w:t>
            </w:r>
            <w:r w:rsidRPr="009D0C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D0C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333</w:t>
            </w:r>
          </w:p>
        </w:tc>
        <w:tc>
          <w:tcPr>
            <w:tcW w:w="236" w:type="dxa"/>
          </w:tcPr>
          <w:p w14:paraId="3E40F645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</w:tcPr>
          <w:p w14:paraId="5D3480F8" w14:textId="77777777" w:rsidR="009D0C19" w:rsidRPr="009D0C19" w:rsidRDefault="009D0C19" w:rsidP="00D1560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448402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5989195E" w14:textId="77777777" w:rsidR="009D0C19" w:rsidRPr="009D0C19" w:rsidRDefault="009D0C19" w:rsidP="00D1560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B9F006A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</w:tcPr>
          <w:p w14:paraId="27F2316F" w14:textId="77777777" w:rsidR="009D0C19" w:rsidRPr="009D0C19" w:rsidRDefault="009D0C19" w:rsidP="008C5535">
            <w:pPr>
              <w:tabs>
                <w:tab w:val="decimal" w:pos="9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4509D6" w14:textId="77777777" w:rsidR="009D0C19" w:rsidRPr="009D0C19" w:rsidRDefault="009D0C19" w:rsidP="008C5535">
            <w:pPr>
              <w:tabs>
                <w:tab w:val="decimal" w:pos="9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DDFD779" w14:textId="49211590" w:rsidR="009D0C19" w:rsidRPr="009D0C19" w:rsidRDefault="009D0C19" w:rsidP="009D0C19">
            <w:pPr>
              <w:tabs>
                <w:tab w:val="decimal" w:pos="88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1,470,296</w:t>
            </w:r>
          </w:p>
        </w:tc>
      </w:tr>
      <w:tr w:rsidR="009D0C19" w:rsidRPr="009D0C19" w14:paraId="1D802956" w14:textId="77777777" w:rsidTr="009D0C19">
        <w:tc>
          <w:tcPr>
            <w:tcW w:w="2628" w:type="dxa"/>
            <w:gridSpan w:val="2"/>
          </w:tcPr>
          <w:p w14:paraId="2B88C00C" w14:textId="77777777" w:rsidR="009D0C19" w:rsidRPr="009D0C19" w:rsidRDefault="009D0C19" w:rsidP="00D1560D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D0C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D0C19">
              <w:rPr>
                <w:rFonts w:asciiTheme="majorBidi" w:hAnsi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383C44A2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B21BE22" w14:textId="77777777" w:rsidR="009D0C19" w:rsidRPr="009D0C19" w:rsidRDefault="009D0C19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8822E6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79AFB7D4" w14:textId="0DD0150D" w:rsidR="009D0C19" w:rsidRPr="009D0C19" w:rsidRDefault="009D0C19" w:rsidP="009D0C19">
            <w:pPr>
              <w:tabs>
                <w:tab w:val="decimal" w:pos="7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D0C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9D0C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0C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9D0C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52C3DE5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6D4F5A06" w14:textId="77777777" w:rsidR="009D0C19" w:rsidRPr="009D0C19" w:rsidRDefault="009D0C19" w:rsidP="00D1560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3D7E3C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0A208690" w14:textId="77777777" w:rsidR="009D0C19" w:rsidRPr="009D0C19" w:rsidRDefault="009D0C19" w:rsidP="00D1560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1CD6EFB9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</w:tcPr>
          <w:p w14:paraId="0C4ADE2F" w14:textId="77777777" w:rsidR="009D0C19" w:rsidRPr="009D0C19" w:rsidRDefault="009D0C19" w:rsidP="00E91538">
            <w:pPr>
              <w:tabs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CEDF43" w14:textId="77777777" w:rsidR="009D0C19" w:rsidRPr="009D0C19" w:rsidRDefault="009D0C19" w:rsidP="00E91538">
            <w:pPr>
              <w:tabs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CB74287" w14:textId="14970606" w:rsidR="009D0C19" w:rsidRPr="009D0C19" w:rsidRDefault="009D0C19" w:rsidP="009D0C19">
            <w:pPr>
              <w:tabs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0C19" w:rsidRPr="009D0C19" w14:paraId="2FE43616" w14:textId="77777777" w:rsidTr="009D0C19">
        <w:tc>
          <w:tcPr>
            <w:tcW w:w="1677" w:type="dxa"/>
          </w:tcPr>
          <w:p w14:paraId="58BE781F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C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51" w:type="dxa"/>
          </w:tcPr>
          <w:p w14:paraId="1E1319BA" w14:textId="77777777" w:rsidR="009D0C19" w:rsidRPr="009D0C19" w:rsidRDefault="009D0C19" w:rsidP="00D156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CEAD97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CE65C76" w14:textId="77777777" w:rsidR="009D0C19" w:rsidRPr="009D0C19" w:rsidRDefault="009D0C19" w:rsidP="00D156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75F635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247312D7" w14:textId="752D3220" w:rsidR="009D0C19" w:rsidRPr="009D0C19" w:rsidRDefault="009D0C19" w:rsidP="009D0C19">
            <w:pPr>
              <w:tabs>
                <w:tab w:val="decimal" w:pos="7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9D0C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D0C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029</w:t>
            </w:r>
            <w:r w:rsidRPr="009D0C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D0C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333</w:t>
            </w:r>
          </w:p>
        </w:tc>
        <w:tc>
          <w:tcPr>
            <w:tcW w:w="236" w:type="dxa"/>
          </w:tcPr>
          <w:p w14:paraId="6DA695CC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</w:tcPr>
          <w:p w14:paraId="2ACDAF31" w14:textId="77777777" w:rsidR="009D0C19" w:rsidRPr="009D0C19" w:rsidRDefault="009D0C19" w:rsidP="00D1560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FC6BCD9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7647A6B2" w14:textId="77777777" w:rsidR="009D0C19" w:rsidRPr="009D0C19" w:rsidRDefault="009D0C19" w:rsidP="00D1560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5D30103" w14:textId="77777777" w:rsidR="009D0C19" w:rsidRPr="009D0C19" w:rsidRDefault="009D0C19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</w:tcPr>
          <w:p w14:paraId="6C673B74" w14:textId="77777777" w:rsidR="009D0C19" w:rsidRPr="009D0C19" w:rsidRDefault="009D0C19" w:rsidP="008C5535">
            <w:pPr>
              <w:tabs>
                <w:tab w:val="decimal" w:pos="9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92A358" w14:textId="77777777" w:rsidR="009D0C19" w:rsidRPr="009D0C19" w:rsidRDefault="009D0C19" w:rsidP="008C5535">
            <w:pPr>
              <w:tabs>
                <w:tab w:val="decimal" w:pos="9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7ADA9DCA" w14:textId="1B57C0F8" w:rsidR="009D0C19" w:rsidRPr="009D0C19" w:rsidRDefault="009D0C19" w:rsidP="009D0C19">
            <w:pPr>
              <w:tabs>
                <w:tab w:val="decimal" w:pos="88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0C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1,470,296</w:t>
            </w:r>
          </w:p>
        </w:tc>
      </w:tr>
    </w:tbl>
    <w:p w14:paraId="34511A0D" w14:textId="786B143E" w:rsidR="001A18C7" w:rsidRPr="00F065D7" w:rsidRDefault="001A18C7" w:rsidP="003422EF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3"/>
        <w:gridCol w:w="1224"/>
        <w:gridCol w:w="237"/>
        <w:gridCol w:w="1204"/>
        <w:gridCol w:w="239"/>
        <w:gridCol w:w="1108"/>
        <w:gridCol w:w="237"/>
        <w:gridCol w:w="1204"/>
      </w:tblGrid>
      <w:tr w:rsidR="009B6809" w:rsidRPr="00F065D7" w14:paraId="7D652262" w14:textId="77777777" w:rsidTr="00172E5F">
        <w:tc>
          <w:tcPr>
            <w:tcW w:w="2029" w:type="pct"/>
          </w:tcPr>
          <w:p w14:paraId="3213BC67" w14:textId="77777777" w:rsidR="009B6809" w:rsidRPr="00F065D7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52" w:type="pct"/>
            <w:gridSpan w:val="3"/>
            <w:vAlign w:val="bottom"/>
          </w:tcPr>
          <w:p w14:paraId="3A2F823A" w14:textId="77777777" w:rsidR="009B6809" w:rsidRPr="00F065D7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4BA3B77F" w14:textId="77777777" w:rsidR="009B6809" w:rsidRPr="00F065D7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62C36777" w14:textId="77777777" w:rsidR="009B6809" w:rsidRPr="00F065D7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809" w:rsidRPr="00F065D7" w14:paraId="7C32B590" w14:textId="77777777" w:rsidTr="00172E5F">
        <w:tc>
          <w:tcPr>
            <w:tcW w:w="2029" w:type="pct"/>
          </w:tcPr>
          <w:p w14:paraId="2BE507DB" w14:textId="77777777" w:rsidR="009B6809" w:rsidRPr="00F065D7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0C6B38F3" w14:textId="0C80328C" w:rsidR="009B6809" w:rsidRPr="00F065D7" w:rsidRDefault="00454084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08747455" w14:textId="77777777" w:rsidR="009B6809" w:rsidRPr="00F065D7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769FA13D" w14:textId="73F4B488" w:rsidR="009B6809" w:rsidRPr="00F065D7" w:rsidRDefault="00C819B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64F9A27C" w14:textId="77777777" w:rsidR="009B6809" w:rsidRPr="00F065D7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7DB5CAA" w14:textId="380C0050" w:rsidR="009B6809" w:rsidRPr="00F065D7" w:rsidRDefault="00454084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157EDBFF" w14:textId="77777777" w:rsidR="009B6809" w:rsidRPr="00F065D7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3ECA913D" w14:textId="498C5EB6" w:rsidR="009B6809" w:rsidRPr="00F065D7" w:rsidRDefault="00C819B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72E5F" w:rsidRPr="00F065D7" w14:paraId="0C831FA3" w14:textId="77777777" w:rsidTr="00172E5F">
        <w:tc>
          <w:tcPr>
            <w:tcW w:w="2029" w:type="pct"/>
          </w:tcPr>
          <w:p w14:paraId="406C3E70" w14:textId="77777777" w:rsidR="00172E5F" w:rsidRPr="00F065D7" w:rsidRDefault="00172E5F" w:rsidP="00172E5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3A42289" w14:textId="0544CC87" w:rsidR="00172E5F" w:rsidRPr="00F065D7" w:rsidRDefault="00C819B9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1ACD9F10" w14:textId="77777777" w:rsidR="00172E5F" w:rsidRPr="00F065D7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5D5BF29E" w14:textId="7A19ECD9" w:rsidR="00172E5F" w:rsidRPr="00F065D7" w:rsidRDefault="00C819B9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0" w:type="pct"/>
          </w:tcPr>
          <w:p w14:paraId="2B776E04" w14:textId="77777777" w:rsidR="00172E5F" w:rsidRPr="00F065D7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FC46865" w14:textId="51FD073D" w:rsidR="00172E5F" w:rsidRPr="00F065D7" w:rsidRDefault="00C819B9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4CE5B578" w14:textId="77777777" w:rsidR="00172E5F" w:rsidRPr="00F065D7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36FA113" w14:textId="1F98D3E3" w:rsidR="00172E5F" w:rsidRPr="00F065D7" w:rsidRDefault="00C819B9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9B6809" w:rsidRPr="00F065D7" w14:paraId="0E8C3EB8" w14:textId="77777777" w:rsidTr="00172E5F">
        <w:tc>
          <w:tcPr>
            <w:tcW w:w="2029" w:type="pct"/>
          </w:tcPr>
          <w:p w14:paraId="1D615981" w14:textId="77777777" w:rsidR="009B6809" w:rsidRPr="00F065D7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14:paraId="3AB36090" w14:textId="77777777" w:rsidR="009B6809" w:rsidRPr="00F065D7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809" w:rsidRPr="00F065D7" w14:paraId="64161BC8" w14:textId="77777777" w:rsidTr="00172E5F">
        <w:tc>
          <w:tcPr>
            <w:tcW w:w="2029" w:type="pct"/>
          </w:tcPr>
          <w:p w14:paraId="354EDA7B" w14:textId="77777777" w:rsidR="009B6809" w:rsidRPr="00F065D7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</w:tcPr>
          <w:p w14:paraId="2D207F05" w14:textId="20BFCDD2" w:rsidR="009B6809" w:rsidRPr="00F065D7" w:rsidRDefault="003743E1" w:rsidP="009B6809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52B5B097" w14:textId="77777777" w:rsidR="009B6809" w:rsidRPr="00F065D7" w:rsidRDefault="009B6809" w:rsidP="009B6809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1F447F87" w14:textId="77777777" w:rsidR="009B6809" w:rsidRPr="00F065D7" w:rsidRDefault="009B6809" w:rsidP="009B6809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DD1C63" w14:textId="77777777" w:rsidR="009B6809" w:rsidRPr="00F065D7" w:rsidRDefault="009B6809" w:rsidP="009B6809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A96BA3D" w14:textId="0C8F8BE8" w:rsidR="009B6809" w:rsidRPr="00F065D7" w:rsidRDefault="00E8235C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865,298</w:t>
            </w:r>
          </w:p>
        </w:tc>
        <w:tc>
          <w:tcPr>
            <w:tcW w:w="129" w:type="pct"/>
          </w:tcPr>
          <w:p w14:paraId="43737972" w14:textId="77777777" w:rsidR="009B6809" w:rsidRPr="00F065D7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4006E899" w14:textId="57EE1EE1" w:rsidR="009B6809" w:rsidRPr="00F065D7" w:rsidRDefault="00C819B9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  <w:r w:rsidR="00172E5F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</w:t>
            </w:r>
          </w:p>
        </w:tc>
      </w:tr>
      <w:tr w:rsidR="009B6809" w:rsidRPr="00F065D7" w14:paraId="095AC6DB" w14:textId="77777777" w:rsidTr="00172E5F">
        <w:tc>
          <w:tcPr>
            <w:tcW w:w="2029" w:type="pct"/>
          </w:tcPr>
          <w:p w14:paraId="3F34BE91" w14:textId="77777777" w:rsidR="009B6809" w:rsidRPr="00F065D7" w:rsidRDefault="009B6809" w:rsidP="009B680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7" w:type="pct"/>
          </w:tcPr>
          <w:p w14:paraId="657FA4A1" w14:textId="2AD4C67C" w:rsidR="009B6809" w:rsidRPr="00F065D7" w:rsidRDefault="00E8235C" w:rsidP="009B68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865,836</w:t>
            </w:r>
          </w:p>
        </w:tc>
        <w:tc>
          <w:tcPr>
            <w:tcW w:w="129" w:type="pct"/>
          </w:tcPr>
          <w:p w14:paraId="6CDB9A2A" w14:textId="77777777" w:rsidR="009B6809" w:rsidRPr="00F065D7" w:rsidRDefault="009B6809" w:rsidP="009B68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3FB629C1" w14:textId="3DB1CBE3" w:rsidR="009B6809" w:rsidRPr="00F065D7" w:rsidRDefault="00C819B9" w:rsidP="009B68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  <w:r w:rsidR="00172E5F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  <w:tc>
          <w:tcPr>
            <w:tcW w:w="130" w:type="pct"/>
          </w:tcPr>
          <w:p w14:paraId="4A6CAB8D" w14:textId="77777777" w:rsidR="009B6809" w:rsidRPr="00F065D7" w:rsidRDefault="009B6809" w:rsidP="009B6809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5FE2347" w14:textId="55EA0882" w:rsidR="009B6809" w:rsidRPr="00F065D7" w:rsidRDefault="00E8235C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4,898</w:t>
            </w:r>
          </w:p>
        </w:tc>
        <w:tc>
          <w:tcPr>
            <w:tcW w:w="129" w:type="pct"/>
          </w:tcPr>
          <w:p w14:paraId="419C3994" w14:textId="77777777" w:rsidR="009B6809" w:rsidRPr="00F065D7" w:rsidRDefault="009B6809" w:rsidP="009B6809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159B3FD" w14:textId="0947F0C2" w:rsidR="009B6809" w:rsidRPr="00F065D7" w:rsidRDefault="00C819B9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172E5F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</w:tr>
      <w:tr w:rsidR="009B6809" w:rsidRPr="00F065D7" w14:paraId="3D115FA4" w14:textId="77777777" w:rsidTr="00172E5F">
        <w:tc>
          <w:tcPr>
            <w:tcW w:w="2029" w:type="pct"/>
          </w:tcPr>
          <w:p w14:paraId="7A8B8025" w14:textId="77777777" w:rsidR="009B6809" w:rsidRPr="00F065D7" w:rsidRDefault="009B6809" w:rsidP="009B680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54BFFB4F" w14:textId="2D0F7B8B" w:rsidR="009B6809" w:rsidRPr="00F065D7" w:rsidRDefault="00E8235C" w:rsidP="009B68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23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865,836</w:t>
            </w:r>
          </w:p>
        </w:tc>
        <w:tc>
          <w:tcPr>
            <w:tcW w:w="129" w:type="pct"/>
          </w:tcPr>
          <w:p w14:paraId="6418E6E1" w14:textId="77777777" w:rsidR="009B6809" w:rsidRPr="00F065D7" w:rsidRDefault="009B6809" w:rsidP="009B68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2A5E3622" w14:textId="3402727E" w:rsidR="009B6809" w:rsidRPr="00F065D7" w:rsidRDefault="00C819B9" w:rsidP="009B68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966</w:t>
            </w:r>
            <w:r w:rsidR="00172E5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580</w:t>
            </w:r>
          </w:p>
        </w:tc>
        <w:tc>
          <w:tcPr>
            <w:tcW w:w="130" w:type="pct"/>
          </w:tcPr>
          <w:p w14:paraId="7B4F7B82" w14:textId="77777777" w:rsidR="009B6809" w:rsidRPr="00F065D7" w:rsidRDefault="009B6809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33421D2B" w14:textId="309A1E8A" w:rsidR="009B6809" w:rsidRPr="00F065D7" w:rsidRDefault="00E8235C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870,196</w:t>
            </w:r>
          </w:p>
        </w:tc>
        <w:tc>
          <w:tcPr>
            <w:tcW w:w="129" w:type="pct"/>
          </w:tcPr>
          <w:p w14:paraId="0A65C6AD" w14:textId="77777777" w:rsidR="009B6809" w:rsidRPr="00F065D7" w:rsidRDefault="009B6809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7D839C55" w14:textId="19ACCC46" w:rsidR="009B6809" w:rsidRPr="00F065D7" w:rsidRDefault="00C819B9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823</w:t>
            </w:r>
            <w:r w:rsidR="00172E5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813</w:t>
            </w:r>
          </w:p>
        </w:tc>
      </w:tr>
    </w:tbl>
    <w:p w14:paraId="38B258CC" w14:textId="658FBBE2" w:rsidR="009B3D1E" w:rsidRPr="00F065D7" w:rsidRDefault="009B3D1E" w:rsidP="00D86C5F">
      <w:pPr>
        <w:spacing w:line="240" w:lineRule="auto"/>
        <w:rPr>
          <w:sz w:val="30"/>
          <w:szCs w:val="30"/>
          <w:lang w:val="en-US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03"/>
        <w:gridCol w:w="237"/>
        <w:gridCol w:w="1216"/>
        <w:gridCol w:w="237"/>
        <w:gridCol w:w="1113"/>
        <w:gridCol w:w="237"/>
        <w:gridCol w:w="1192"/>
      </w:tblGrid>
      <w:tr w:rsidR="00823573" w:rsidRPr="00F065D7" w14:paraId="50000ABE" w14:textId="77777777" w:rsidTr="00CA2F4A">
        <w:tc>
          <w:tcPr>
            <w:tcW w:w="2037" w:type="pct"/>
          </w:tcPr>
          <w:p w14:paraId="2C1A5103" w14:textId="77777777" w:rsidR="00823573" w:rsidRPr="00F065D7" w:rsidRDefault="00FB5553" w:rsidP="00932F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8" w:type="pct"/>
            <w:gridSpan w:val="3"/>
          </w:tcPr>
          <w:p w14:paraId="08A2A15B" w14:textId="77777777" w:rsidR="00823573" w:rsidRPr="00F065D7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214DB8D" w14:textId="77777777" w:rsidR="00823573" w:rsidRPr="00F065D7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pct"/>
            <w:gridSpan w:val="3"/>
          </w:tcPr>
          <w:p w14:paraId="5537929A" w14:textId="77777777" w:rsidR="00823573" w:rsidRPr="00F065D7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573" w:rsidRPr="00F065D7" w14:paraId="66D5CBBC" w14:textId="77777777" w:rsidTr="00CA2F4A">
        <w:tc>
          <w:tcPr>
            <w:tcW w:w="2037" w:type="pct"/>
          </w:tcPr>
          <w:p w14:paraId="2CA8EAF9" w14:textId="77777777" w:rsidR="00823573" w:rsidRPr="00F065D7" w:rsidRDefault="00A22ED6" w:rsidP="003E19D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56" w:type="pct"/>
          </w:tcPr>
          <w:p w14:paraId="674B2507" w14:textId="100E31D3" w:rsidR="00823573" w:rsidRPr="00F065D7" w:rsidRDefault="0017737D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48D85DD3" w14:textId="77777777" w:rsidR="00823573" w:rsidRPr="00F065D7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2F945127" w14:textId="3E9231D3" w:rsidR="00823573" w:rsidRPr="00F065D7" w:rsidRDefault="00C819B9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67FA156A" w14:textId="77777777" w:rsidR="00823573" w:rsidRPr="00F065D7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01471F5" w14:textId="3494908C" w:rsidR="00823573" w:rsidRPr="00F065D7" w:rsidRDefault="0017737D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2B646D71" w14:textId="77777777" w:rsidR="00823573" w:rsidRPr="00F065D7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46C74CB0" w14:textId="08A531FF" w:rsidR="00823573" w:rsidRPr="00F065D7" w:rsidRDefault="00C819B9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72E5F" w:rsidRPr="00F065D7" w14:paraId="6A35D723" w14:textId="77777777" w:rsidTr="00823573">
        <w:tc>
          <w:tcPr>
            <w:tcW w:w="2037" w:type="pct"/>
          </w:tcPr>
          <w:p w14:paraId="32F5D64C" w14:textId="77777777" w:rsidR="00172E5F" w:rsidRPr="00F065D7" w:rsidRDefault="00172E5F" w:rsidP="00172E5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1C2AE3C6" w14:textId="04EB2F59" w:rsidR="00172E5F" w:rsidRPr="00F065D7" w:rsidRDefault="00C819B9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3470E551" w14:textId="77777777" w:rsidR="00172E5F" w:rsidRPr="00F065D7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A1A2BB7" w14:textId="5EDC53AF" w:rsidR="00172E5F" w:rsidRPr="00F065D7" w:rsidRDefault="00C819B9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14:paraId="090BFCC7" w14:textId="77777777" w:rsidR="00172E5F" w:rsidRPr="00F065D7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BED03FC" w14:textId="561FC948" w:rsidR="00172E5F" w:rsidRPr="00F065D7" w:rsidRDefault="00C819B9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3EBE9C09" w14:textId="77777777" w:rsidR="00172E5F" w:rsidRPr="00F065D7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174D5AB" w14:textId="0596AACF" w:rsidR="00172E5F" w:rsidRPr="00F065D7" w:rsidRDefault="00C819B9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290CDC" w:rsidRPr="00F065D7" w14:paraId="54D8B810" w14:textId="77777777" w:rsidTr="007B356A">
        <w:tc>
          <w:tcPr>
            <w:tcW w:w="2037" w:type="pct"/>
          </w:tcPr>
          <w:p w14:paraId="2E8B47A3" w14:textId="77777777" w:rsidR="00290CDC" w:rsidRPr="00F065D7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14:paraId="3047FD9A" w14:textId="77777777" w:rsidR="00290CDC" w:rsidRPr="00F065D7" w:rsidRDefault="00290CDC" w:rsidP="00290CDC">
            <w:pPr>
              <w:pStyle w:val="BodyText"/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F065D7" w14:paraId="7FE411E6" w14:textId="77777777" w:rsidTr="00823573">
        <w:tc>
          <w:tcPr>
            <w:tcW w:w="2037" w:type="pct"/>
          </w:tcPr>
          <w:p w14:paraId="191A23B8" w14:textId="77777777" w:rsidR="00290CDC" w:rsidRPr="00F065D7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</w:tcPr>
          <w:p w14:paraId="1AD8FE85" w14:textId="542FCA7E" w:rsidR="00290CDC" w:rsidRPr="00F065D7" w:rsidRDefault="003743E1" w:rsidP="003066F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11A90265" w14:textId="77777777" w:rsidR="00290CDC" w:rsidRPr="00F065D7" w:rsidRDefault="00290CDC" w:rsidP="00290CD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BCD9A83" w14:textId="77777777" w:rsidR="00290CDC" w:rsidRPr="00F065D7" w:rsidRDefault="00290CDC" w:rsidP="003066F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9AD4172" w14:textId="77777777" w:rsidR="00290CDC" w:rsidRPr="00F065D7" w:rsidRDefault="00290CDC" w:rsidP="00290CD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6B4928C" w14:textId="676F572A" w:rsidR="00290CDC" w:rsidRPr="00F065D7" w:rsidRDefault="00E8235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116,329</w:t>
            </w:r>
          </w:p>
        </w:tc>
        <w:tc>
          <w:tcPr>
            <w:tcW w:w="129" w:type="pct"/>
          </w:tcPr>
          <w:p w14:paraId="1866E06D" w14:textId="77777777" w:rsidR="00290CDC" w:rsidRPr="00F065D7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DBC67BA" w14:textId="7D7BC5C0" w:rsidR="00290CDC" w:rsidRPr="00F065D7" w:rsidRDefault="00C819B9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F95A1D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</w:t>
            </w:r>
          </w:p>
        </w:tc>
      </w:tr>
      <w:tr w:rsidR="00290CDC" w:rsidRPr="00F065D7" w14:paraId="7F656EA5" w14:textId="77777777" w:rsidTr="00823573">
        <w:tc>
          <w:tcPr>
            <w:tcW w:w="2037" w:type="pct"/>
          </w:tcPr>
          <w:p w14:paraId="6B8FA1C2" w14:textId="77777777" w:rsidR="00290CDC" w:rsidRPr="00F065D7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6" w:type="pct"/>
          </w:tcPr>
          <w:p w14:paraId="003D7D67" w14:textId="73385C09" w:rsidR="00290CDC" w:rsidRPr="00F065D7" w:rsidRDefault="003743E1" w:rsidP="003066F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52007783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6F5C50A" w14:textId="0CCD90BE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129" w:type="pct"/>
          </w:tcPr>
          <w:p w14:paraId="4D9500CD" w14:textId="77777777" w:rsidR="00290CDC" w:rsidRPr="00F065D7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84C8F2A" w14:textId="31BD28D3" w:rsidR="00290CDC" w:rsidRPr="00F065D7" w:rsidRDefault="003743E1" w:rsidP="003066FE">
            <w:pPr>
              <w:pStyle w:val="BodyText"/>
              <w:tabs>
                <w:tab w:val="decimal" w:pos="1329"/>
              </w:tabs>
              <w:spacing w:after="0"/>
              <w:ind w:left="-108" w:right="2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5C1D1E2A" w14:textId="77777777" w:rsidR="00290CDC" w:rsidRPr="00F065D7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641B1E47" w14:textId="5433C49D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</w:tr>
      <w:tr w:rsidR="003743E1" w:rsidRPr="00F065D7" w14:paraId="069901BE" w14:textId="77777777" w:rsidTr="00823573">
        <w:tc>
          <w:tcPr>
            <w:tcW w:w="2037" w:type="pct"/>
          </w:tcPr>
          <w:p w14:paraId="71529C83" w14:textId="77777777" w:rsidR="003743E1" w:rsidRPr="00F065D7" w:rsidRDefault="003743E1" w:rsidP="003743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6" w:type="pct"/>
          </w:tcPr>
          <w:p w14:paraId="094B2F13" w14:textId="079A7C1E" w:rsidR="003743E1" w:rsidRPr="00F065D7" w:rsidRDefault="00E8235C" w:rsidP="003743E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129" w:type="pct"/>
          </w:tcPr>
          <w:p w14:paraId="2459AB85" w14:textId="77777777" w:rsidR="003743E1" w:rsidRPr="00F065D7" w:rsidRDefault="003743E1" w:rsidP="003743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F15C8F6" w14:textId="65007620" w:rsidR="003743E1" w:rsidRPr="00F065D7" w:rsidRDefault="00C819B9" w:rsidP="003743E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743E1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129" w:type="pct"/>
          </w:tcPr>
          <w:p w14:paraId="21CB4F53" w14:textId="77777777" w:rsidR="003743E1" w:rsidRPr="00F065D7" w:rsidRDefault="003743E1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FAEE159" w14:textId="7846E42D" w:rsidR="003743E1" w:rsidRPr="00F065D7" w:rsidRDefault="00E8235C" w:rsidP="003743E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3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</w:t>
            </w:r>
          </w:p>
        </w:tc>
        <w:tc>
          <w:tcPr>
            <w:tcW w:w="129" w:type="pct"/>
          </w:tcPr>
          <w:p w14:paraId="4307BDAB" w14:textId="77777777" w:rsidR="003743E1" w:rsidRPr="00F065D7" w:rsidRDefault="003743E1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B0414A7" w14:textId="42378796" w:rsidR="003743E1" w:rsidRPr="00F065D7" w:rsidRDefault="00C819B9" w:rsidP="003743E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743E1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</w:tr>
      <w:tr w:rsidR="003743E1" w:rsidRPr="00F065D7" w14:paraId="3B45BB90" w14:textId="77777777" w:rsidTr="00823573">
        <w:tc>
          <w:tcPr>
            <w:tcW w:w="2037" w:type="pct"/>
          </w:tcPr>
          <w:p w14:paraId="36E49CE8" w14:textId="6A681767" w:rsidR="003743E1" w:rsidRPr="00F065D7" w:rsidRDefault="003743E1" w:rsidP="003743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6" w:type="pct"/>
          </w:tcPr>
          <w:p w14:paraId="7B6443AC" w14:textId="7AF56DD2" w:rsidR="003743E1" w:rsidRPr="009B57D1" w:rsidRDefault="00126B04" w:rsidP="003743E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B57D1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129" w:type="pct"/>
          </w:tcPr>
          <w:p w14:paraId="5085240E" w14:textId="77777777" w:rsidR="003743E1" w:rsidRPr="00F065D7" w:rsidRDefault="003743E1" w:rsidP="003743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EC50F9E" w14:textId="32428669" w:rsidR="003743E1" w:rsidRPr="00F065D7" w:rsidRDefault="00C819B9" w:rsidP="003743E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129" w:type="pct"/>
          </w:tcPr>
          <w:p w14:paraId="08F4F4C5" w14:textId="77777777" w:rsidR="003743E1" w:rsidRPr="00F065D7" w:rsidRDefault="003743E1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85EF146" w14:textId="3896631F" w:rsidR="003743E1" w:rsidRPr="00F065D7" w:rsidRDefault="00E8235C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29" w:type="pct"/>
          </w:tcPr>
          <w:p w14:paraId="2D5ADDC0" w14:textId="77777777" w:rsidR="003743E1" w:rsidRPr="00F065D7" w:rsidRDefault="003743E1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1F9E7FE" w14:textId="3C6973EC" w:rsidR="003743E1" w:rsidRPr="00F065D7" w:rsidRDefault="00C819B9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</w:tr>
      <w:tr w:rsidR="003743E1" w:rsidRPr="00F065D7" w14:paraId="44F83DDF" w14:textId="77777777" w:rsidTr="00823573">
        <w:tc>
          <w:tcPr>
            <w:tcW w:w="2037" w:type="pct"/>
          </w:tcPr>
          <w:p w14:paraId="7D39574E" w14:textId="77777777" w:rsidR="003743E1" w:rsidRPr="00F065D7" w:rsidRDefault="003743E1" w:rsidP="003743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1BD73CEE" w14:textId="0983E96E" w:rsidR="003743E1" w:rsidRPr="009B57D1" w:rsidRDefault="004C2F81" w:rsidP="003743E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57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126B04" w:rsidRPr="009B57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129" w:type="pct"/>
          </w:tcPr>
          <w:p w14:paraId="2B493806" w14:textId="77777777" w:rsidR="003743E1" w:rsidRPr="00F065D7" w:rsidRDefault="003743E1" w:rsidP="003743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32F7158C" w14:textId="1ED88C1F" w:rsidR="003743E1" w:rsidRPr="00F065D7" w:rsidRDefault="00C819B9" w:rsidP="003743E1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743E1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129" w:type="pct"/>
            <w:tcBorders>
              <w:bottom w:val="nil"/>
            </w:tcBorders>
          </w:tcPr>
          <w:p w14:paraId="4C026DC1" w14:textId="77777777" w:rsidR="003743E1" w:rsidRPr="00F065D7" w:rsidRDefault="003743E1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4397369" w14:textId="5544366F" w:rsidR="003743E1" w:rsidRPr="00F065D7" w:rsidRDefault="00E8235C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117,424</w:t>
            </w:r>
          </w:p>
        </w:tc>
        <w:tc>
          <w:tcPr>
            <w:tcW w:w="129" w:type="pct"/>
            <w:tcBorders>
              <w:bottom w:val="nil"/>
            </w:tcBorders>
          </w:tcPr>
          <w:p w14:paraId="7B0D4501" w14:textId="77777777" w:rsidR="003743E1" w:rsidRPr="00F065D7" w:rsidRDefault="003743E1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71D2A9A" w14:textId="09D0ED18" w:rsidR="003743E1" w:rsidRPr="00F065D7" w:rsidRDefault="00C819B9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  <w:r w:rsidR="003743E1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469</w:t>
            </w:r>
          </w:p>
        </w:tc>
      </w:tr>
    </w:tbl>
    <w:p w14:paraId="47A63A22" w14:textId="70B7DCA5" w:rsidR="0013608A" w:rsidRPr="00F065D7" w:rsidRDefault="0013608A" w:rsidP="00F95A1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952"/>
        <w:gridCol w:w="232"/>
        <w:gridCol w:w="984"/>
        <w:gridCol w:w="234"/>
        <w:gridCol w:w="1026"/>
        <w:gridCol w:w="233"/>
        <w:gridCol w:w="1108"/>
        <w:gridCol w:w="234"/>
        <w:gridCol w:w="1145"/>
        <w:gridCol w:w="263"/>
        <w:gridCol w:w="1136"/>
      </w:tblGrid>
      <w:tr w:rsidR="00F95A1D" w:rsidRPr="00F065D7" w14:paraId="42924BB0" w14:textId="77777777" w:rsidTr="00A14E1A">
        <w:trPr>
          <w:tblHeader/>
        </w:trPr>
        <w:tc>
          <w:tcPr>
            <w:tcW w:w="2101" w:type="dxa"/>
            <w:vAlign w:val="bottom"/>
          </w:tcPr>
          <w:p w14:paraId="4F1118A6" w14:textId="77777777" w:rsidR="00F95A1D" w:rsidRPr="00F065D7" w:rsidRDefault="00F95A1D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4" w:type="dxa"/>
            <w:gridSpan w:val="3"/>
            <w:vAlign w:val="bottom"/>
          </w:tcPr>
          <w:p w14:paraId="5DEB712B" w14:textId="77777777" w:rsidR="00F95A1D" w:rsidRPr="00F065D7" w:rsidRDefault="00F95A1D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C6168CC" w14:textId="77777777" w:rsidR="00F95A1D" w:rsidRPr="00F065D7" w:rsidRDefault="00F95A1D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9" w:type="dxa"/>
            <w:gridSpan w:val="7"/>
            <w:vAlign w:val="bottom"/>
          </w:tcPr>
          <w:p w14:paraId="2FFE1C59" w14:textId="77777777" w:rsidR="00F95A1D" w:rsidRPr="00F065D7" w:rsidRDefault="00F95A1D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F06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8235C" w:rsidRPr="00F065D7" w14:paraId="6BE92F30" w14:textId="77777777" w:rsidTr="00A14E1A">
        <w:trPr>
          <w:tblHeader/>
        </w:trPr>
        <w:tc>
          <w:tcPr>
            <w:tcW w:w="2101" w:type="dxa"/>
            <w:shd w:val="clear" w:color="auto" w:fill="auto"/>
            <w:vAlign w:val="bottom"/>
          </w:tcPr>
          <w:p w14:paraId="016E721D" w14:textId="761A8038" w:rsidR="00D1560D" w:rsidRPr="00F065D7" w:rsidRDefault="008C4CAF" w:rsidP="00D1560D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065D7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</w:t>
            </w:r>
            <w:r w:rsidRPr="00F065D7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6" w:type="dxa"/>
            <w:vAlign w:val="bottom"/>
          </w:tcPr>
          <w:p w14:paraId="2DBA7BDA" w14:textId="1337016E" w:rsidR="00D1560D" w:rsidRPr="00F065D7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2E38EF" w14:textId="55B08244" w:rsidR="00D1560D" w:rsidRPr="00F065D7" w:rsidRDefault="00C819B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64B2878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58496441" w14:textId="0FF947C4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297F246" w14:textId="2C4AD66C" w:rsidR="00D1560D" w:rsidRPr="00F065D7" w:rsidRDefault="0017737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6A36270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3A84B301" w14:textId="77777777" w:rsidR="00D1560D" w:rsidRPr="00F065D7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FD3F752" w14:textId="29E73F00" w:rsidR="00D1560D" w:rsidRPr="00F065D7" w:rsidRDefault="00C819B9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51C3C2F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5E1BE7E1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F9B94A0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EA1C1ED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E99680E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39BB73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7D906DD" w14:textId="74BD750E" w:rsidR="00D1560D" w:rsidRPr="00F065D7" w:rsidRDefault="0017737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E8235C" w:rsidRPr="00F065D7" w14:paraId="1C97F570" w14:textId="77777777" w:rsidTr="00A14E1A">
        <w:trPr>
          <w:tblHeader/>
        </w:trPr>
        <w:tc>
          <w:tcPr>
            <w:tcW w:w="2101" w:type="dxa"/>
            <w:vAlign w:val="bottom"/>
          </w:tcPr>
          <w:p w14:paraId="6BC43BA5" w14:textId="5052CA63" w:rsidR="00D1560D" w:rsidRPr="00F065D7" w:rsidRDefault="00D1560D" w:rsidP="00D1560D">
            <w:pPr>
              <w:spacing w:line="240" w:lineRule="auto"/>
              <w:ind w:firstLine="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6" w:type="dxa"/>
            <w:vAlign w:val="bottom"/>
          </w:tcPr>
          <w:p w14:paraId="623128D8" w14:textId="0EAB25B0" w:rsidR="00D1560D" w:rsidRPr="00F065D7" w:rsidRDefault="00C819B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4" w:type="dxa"/>
            <w:vAlign w:val="bottom"/>
          </w:tcPr>
          <w:p w14:paraId="12F8C2B5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6C52643B" w14:textId="40D9F0C6" w:rsidR="00D1560D" w:rsidRPr="00F065D7" w:rsidRDefault="00C819B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2FDC1A67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29EDBBB5" w14:textId="280A565F" w:rsidR="00D1560D" w:rsidRPr="00F065D7" w:rsidRDefault="00C819B9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5" w:type="dxa"/>
            <w:vAlign w:val="bottom"/>
          </w:tcPr>
          <w:p w14:paraId="2046E3E0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5AA0C909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54D551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2C6C9CB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F385A8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F6729E" w14:textId="34EAB134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1560D" w:rsidRPr="00F065D7" w14:paraId="3603B93D" w14:textId="77777777" w:rsidTr="00A14E1A">
        <w:trPr>
          <w:tblHeader/>
        </w:trPr>
        <w:tc>
          <w:tcPr>
            <w:tcW w:w="2101" w:type="dxa"/>
          </w:tcPr>
          <w:p w14:paraId="0CAF7B98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4" w:type="dxa"/>
            <w:gridSpan w:val="3"/>
          </w:tcPr>
          <w:p w14:paraId="432528A5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3952527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9" w:type="dxa"/>
            <w:gridSpan w:val="7"/>
          </w:tcPr>
          <w:p w14:paraId="0BBEE92A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8235C" w:rsidRPr="00F065D7" w14:paraId="3DC03A7E" w14:textId="77777777" w:rsidTr="00B42B2B">
        <w:trPr>
          <w:trHeight w:val="397"/>
        </w:trPr>
        <w:tc>
          <w:tcPr>
            <w:tcW w:w="2101" w:type="dxa"/>
          </w:tcPr>
          <w:p w14:paraId="47E62FDA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6" w:type="dxa"/>
          </w:tcPr>
          <w:p w14:paraId="64C69E1A" w14:textId="5E44EB61" w:rsidR="00D1560D" w:rsidRPr="00F065D7" w:rsidRDefault="00C819B9" w:rsidP="00A8781E">
            <w:pPr>
              <w:spacing w:line="240" w:lineRule="auto"/>
              <w:ind w:left="-107" w:right="-1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34" w:type="dxa"/>
          </w:tcPr>
          <w:p w14:paraId="32AC3878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13FF1216" w14:textId="19D5573B" w:rsidR="00D1560D" w:rsidRPr="004E5FF7" w:rsidRDefault="009D0C19" w:rsidP="00567588">
            <w:pPr>
              <w:spacing w:line="240" w:lineRule="auto"/>
              <w:ind w:left="-183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5F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0.20 - 0.30</w:t>
            </w:r>
          </w:p>
        </w:tc>
        <w:tc>
          <w:tcPr>
            <w:tcW w:w="236" w:type="dxa"/>
          </w:tcPr>
          <w:p w14:paraId="3B659C33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08567CC3" w14:textId="246D2844" w:rsidR="00D1560D" w:rsidRPr="00151F67" w:rsidRDefault="00C819B9" w:rsidP="00567588">
            <w:pPr>
              <w:tabs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893</w:t>
            </w:r>
            <w:r w:rsidR="00D1560D" w:rsidRPr="00151F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830</w:t>
            </w:r>
          </w:p>
        </w:tc>
        <w:tc>
          <w:tcPr>
            <w:tcW w:w="235" w:type="dxa"/>
          </w:tcPr>
          <w:p w14:paraId="78FCFDA2" w14:textId="77777777" w:rsidR="00D1560D" w:rsidRPr="00151F6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</w:tcPr>
          <w:p w14:paraId="1C9B23EB" w14:textId="696038D8" w:rsidR="00D1560D" w:rsidRPr="00151F67" w:rsidRDefault="00E8235C" w:rsidP="00D1560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11,220,634</w:t>
            </w:r>
          </w:p>
        </w:tc>
        <w:tc>
          <w:tcPr>
            <w:tcW w:w="236" w:type="dxa"/>
          </w:tcPr>
          <w:p w14:paraId="06BDAFCA" w14:textId="77777777" w:rsidR="00D1560D" w:rsidRPr="00151F6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360D7B73" w14:textId="49F1DE0E" w:rsidR="00D1560D" w:rsidRPr="00151F67" w:rsidRDefault="00E8235C" w:rsidP="004C38D4">
            <w:pPr>
              <w:tabs>
                <w:tab w:val="decimal" w:pos="8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(10,313,898)</w:t>
            </w:r>
          </w:p>
        </w:tc>
        <w:tc>
          <w:tcPr>
            <w:tcW w:w="270" w:type="dxa"/>
          </w:tcPr>
          <w:p w14:paraId="3E45C4EB" w14:textId="77777777" w:rsidR="00D1560D" w:rsidRPr="00151F6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A0328E" w14:textId="27C179F4" w:rsidR="00D1560D" w:rsidRPr="00151F67" w:rsidRDefault="00E8235C" w:rsidP="00D1560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1,800,566</w:t>
            </w:r>
          </w:p>
        </w:tc>
      </w:tr>
    </w:tbl>
    <w:p w14:paraId="1290C380" w14:textId="77777777" w:rsidR="0013608A" w:rsidRPr="00F065D7" w:rsidRDefault="0013608A" w:rsidP="0013608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3"/>
        <w:gridCol w:w="1224"/>
        <w:gridCol w:w="237"/>
        <w:gridCol w:w="1204"/>
        <w:gridCol w:w="239"/>
        <w:gridCol w:w="1110"/>
        <w:gridCol w:w="237"/>
        <w:gridCol w:w="1202"/>
      </w:tblGrid>
      <w:tr w:rsidR="008061C1" w:rsidRPr="00F065D7" w14:paraId="543252FB" w14:textId="77777777" w:rsidTr="00AC4233">
        <w:tc>
          <w:tcPr>
            <w:tcW w:w="2029" w:type="pct"/>
          </w:tcPr>
          <w:p w14:paraId="56A8C32A" w14:textId="77777777" w:rsidR="008061C1" w:rsidRPr="00F065D7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452" w:type="pct"/>
            <w:gridSpan w:val="3"/>
            <w:vAlign w:val="bottom"/>
          </w:tcPr>
          <w:p w14:paraId="23540EE8" w14:textId="77777777" w:rsidR="008061C1" w:rsidRPr="00F065D7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6ACC9C4A" w14:textId="77777777" w:rsidR="008061C1" w:rsidRPr="00F065D7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4694C40F" w14:textId="77777777" w:rsidR="008061C1" w:rsidRPr="00F065D7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1C1" w:rsidRPr="00F065D7" w14:paraId="18246D42" w14:textId="77777777" w:rsidTr="00AC4233">
        <w:tc>
          <w:tcPr>
            <w:tcW w:w="2029" w:type="pct"/>
          </w:tcPr>
          <w:p w14:paraId="29A657BA" w14:textId="77777777" w:rsidR="008061C1" w:rsidRPr="00F065D7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6D804DAA" w14:textId="361EEA07" w:rsidR="008061C1" w:rsidRPr="00F065D7" w:rsidRDefault="0017737D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6E305D74" w14:textId="77777777" w:rsidR="008061C1" w:rsidRPr="00F065D7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507E1E28" w14:textId="7D48EEA2" w:rsidR="008061C1" w:rsidRPr="00F065D7" w:rsidRDefault="00C819B9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1157B77B" w14:textId="77777777" w:rsidR="008061C1" w:rsidRPr="00F065D7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26A014" w14:textId="641AA2E1" w:rsidR="008061C1" w:rsidRPr="00F065D7" w:rsidRDefault="0017737D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7DD81A85" w14:textId="77777777" w:rsidR="008061C1" w:rsidRPr="00F065D7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67E58E0" w14:textId="4BAD629E" w:rsidR="008061C1" w:rsidRPr="00F065D7" w:rsidRDefault="00C819B9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95A1D" w:rsidRPr="00F065D7" w14:paraId="5441FC0C" w14:textId="77777777" w:rsidTr="00AC4233">
        <w:tc>
          <w:tcPr>
            <w:tcW w:w="2029" w:type="pct"/>
          </w:tcPr>
          <w:p w14:paraId="48803553" w14:textId="77777777" w:rsidR="00F95A1D" w:rsidRPr="00F065D7" w:rsidRDefault="00F95A1D" w:rsidP="00F95A1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798A7B67" w14:textId="07D6970D" w:rsidR="00F95A1D" w:rsidRPr="00F065D7" w:rsidRDefault="00C819B9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50AD1ED8" w14:textId="77777777" w:rsidR="00F95A1D" w:rsidRPr="00F065D7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1C852B33" w14:textId="57BACD74" w:rsidR="00F95A1D" w:rsidRPr="00F065D7" w:rsidRDefault="00C819B9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0" w:type="pct"/>
          </w:tcPr>
          <w:p w14:paraId="3BD6F821" w14:textId="77777777" w:rsidR="00F95A1D" w:rsidRPr="00F065D7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0F9D118" w14:textId="2EC60070" w:rsidR="00F95A1D" w:rsidRPr="00F065D7" w:rsidRDefault="00C819B9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4AD76E05" w14:textId="77777777" w:rsidR="00F95A1D" w:rsidRPr="00F065D7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5A489A9" w14:textId="3E30F736" w:rsidR="00F95A1D" w:rsidRPr="00F065D7" w:rsidRDefault="00C819B9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E7855" w:rsidRPr="00F065D7" w14:paraId="2836E157" w14:textId="77777777" w:rsidTr="008061C1">
        <w:tc>
          <w:tcPr>
            <w:tcW w:w="2029" w:type="pct"/>
          </w:tcPr>
          <w:p w14:paraId="026F4888" w14:textId="77777777" w:rsidR="006E7855" w:rsidRPr="00F065D7" w:rsidRDefault="006E7855" w:rsidP="006E785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14:paraId="023E39AA" w14:textId="77777777" w:rsidR="006E7855" w:rsidRPr="00F065D7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F065D7" w14:paraId="2A53AB6B" w14:textId="77777777" w:rsidTr="008061C1">
        <w:tc>
          <w:tcPr>
            <w:tcW w:w="2029" w:type="pct"/>
          </w:tcPr>
          <w:p w14:paraId="5C6F8204" w14:textId="77777777" w:rsidR="006E7855" w:rsidRPr="00F065D7" w:rsidRDefault="006E7855" w:rsidP="006E785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3CDBCD96" w14:textId="61BEE958" w:rsidR="006E7855" w:rsidRPr="00F065D7" w:rsidRDefault="003743E1" w:rsidP="006E7855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76AD02D" w14:textId="77777777" w:rsidR="006E7855" w:rsidRPr="00F065D7" w:rsidRDefault="006E7855" w:rsidP="006E785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14:paraId="37C142A3" w14:textId="77777777" w:rsidR="006E7855" w:rsidRPr="00F065D7" w:rsidRDefault="006E7855" w:rsidP="006E7855">
            <w:pPr>
              <w:pStyle w:val="BodyText"/>
              <w:tabs>
                <w:tab w:val="decimal" w:pos="64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C263D76" w14:textId="77777777" w:rsidR="006E7855" w:rsidRPr="00F065D7" w:rsidRDefault="006E7855" w:rsidP="006E785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32108DF7" w14:textId="38DC2E6A" w:rsidR="006E7855" w:rsidRPr="00F065D7" w:rsidRDefault="00E8235C" w:rsidP="006E7855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4,856</w:t>
            </w:r>
          </w:p>
        </w:tc>
        <w:tc>
          <w:tcPr>
            <w:tcW w:w="129" w:type="pct"/>
          </w:tcPr>
          <w:p w14:paraId="40231C1D" w14:textId="77777777" w:rsidR="006E7855" w:rsidRPr="00F065D7" w:rsidRDefault="006E7855" w:rsidP="006E7855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1DFA6725" w14:textId="43C93FF9" w:rsidR="006E7855" w:rsidRPr="00F065D7" w:rsidRDefault="00C819B9" w:rsidP="006E7855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</w:t>
            </w:r>
            <w:r w:rsidR="00F95A1D" w:rsidRPr="00F065D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719</w:t>
            </w:r>
          </w:p>
        </w:tc>
      </w:tr>
    </w:tbl>
    <w:p w14:paraId="6F117A77" w14:textId="3EF47ACC" w:rsidR="008061C1" w:rsidRPr="00F065D7" w:rsidRDefault="008061C1" w:rsidP="009B3D1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CCBB33" w14:textId="77777777" w:rsidR="006D2747" w:rsidRPr="00F065D7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30"/>
          <w:szCs w:val="30"/>
          <w:cs/>
        </w:rPr>
      </w:pPr>
      <w:r w:rsidRPr="00F065D7">
        <w:rPr>
          <w:rFonts w:ascii="Angsana New" w:hAnsi="Angsana New" w:hint="cs"/>
          <w:b/>
          <w:bCs/>
          <w:sz w:val="30"/>
          <w:szCs w:val="30"/>
          <w:cs/>
        </w:rPr>
        <w:t>สัญญาบริหารจัดการโรงงาน</w:t>
      </w:r>
    </w:p>
    <w:p w14:paraId="5936693E" w14:textId="77777777" w:rsidR="006D2747" w:rsidRPr="00F065D7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77067F0" w14:textId="60C49E03" w:rsidR="00BB668B" w:rsidRPr="00F065D7" w:rsidRDefault="006D2747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065D7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บริษัทได้ทำสัญญาว่าจ้าง</w:t>
      </w:r>
      <w:r w:rsidR="00765A22" w:rsidRPr="00F065D7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บริษัทย่อยแห่งหนึ่ง</w:t>
      </w:r>
      <w:r w:rsidRPr="00F065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ให้บริหารงานการผลิตขวดแก้ว ให้คำปรึกษาแนะนำด้านการบริหารโรงงานผลิตขวดแก้ว โดยสัญญาเริ่มตั้งแต่วันที่ </w:t>
      </w:r>
      <w:r w:rsidR="00C819B9" w:rsidRPr="00C819B9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F065D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มกราคม </w:t>
      </w:r>
      <w:r w:rsidR="00C819B9" w:rsidRPr="00C819B9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="00BB668B" w:rsidRPr="00F065D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สิ้นสุดวันที่ </w:t>
      </w:r>
      <w:r w:rsidR="00C819B9" w:rsidRPr="00C819B9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BB668B" w:rsidRPr="00F065D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1F24CF" w:rsidRPr="00F065D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ธันวาคม</w:t>
      </w:r>
      <w:r w:rsidR="00D1502E" w:rsidRPr="00F065D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C819B9" w:rsidRPr="00C819B9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Pr="00F065D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และบริษัทตกลงที่จะจ่ายค่าบริการเดือนละ </w:t>
      </w:r>
      <w:r w:rsidR="00C819B9" w:rsidRPr="00C819B9">
        <w:rPr>
          <w:rFonts w:asciiTheme="majorBidi" w:hAnsiTheme="majorBidi" w:cstheme="majorBidi"/>
          <w:spacing w:val="-4"/>
          <w:sz w:val="30"/>
          <w:szCs w:val="30"/>
          <w:lang w:val="en-US"/>
        </w:rPr>
        <w:t>11</w:t>
      </w:r>
      <w:r w:rsidR="00643CE7" w:rsidRPr="00F065D7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F065D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ล้านบาท</w:t>
      </w:r>
      <w:r w:rsidR="00491545" w:rsidRPr="00F065D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</w:p>
    <w:p w14:paraId="4E5011B1" w14:textId="77777777" w:rsidR="00137135" w:rsidRPr="00F065D7" w:rsidRDefault="00137135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70C39348" w14:textId="77777777" w:rsidR="00F8469A" w:rsidRPr="00F065D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F065D7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19F62526" w14:textId="77777777" w:rsidR="00F8469A" w:rsidRPr="00F065D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FBDD2D" w14:textId="1575C225" w:rsidR="00F95A1D" w:rsidRPr="00F065D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F065D7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2601D5" w:rsidRPr="00F065D7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ดอกเบี้ยรับและดอกเบี้ยจ่ายที่เกิดจาก</w:t>
      </w:r>
      <w:r w:rsidR="00550B06">
        <w:rPr>
          <w:rFonts w:asciiTheme="majorBidi" w:hAnsiTheme="majorBidi"/>
          <w:spacing w:val="-4"/>
          <w:sz w:val="30"/>
          <w:szCs w:val="30"/>
          <w:cs/>
        </w:rPr>
        <w:br/>
      </w:r>
      <w:r w:rsidRPr="00F065D7">
        <w:rPr>
          <w:rFonts w:asciiTheme="majorBidi" w:hAnsiTheme="majorBidi"/>
          <w:spacing w:val="-4"/>
          <w:sz w:val="30"/>
          <w:szCs w:val="30"/>
          <w:cs/>
        </w:rPr>
        <w:t>การ</w:t>
      </w:r>
      <w:r w:rsidR="00C463A9" w:rsidRPr="00F065D7">
        <w:rPr>
          <w:rFonts w:asciiTheme="majorBidi" w:hAnsiTheme="majorBidi"/>
          <w:spacing w:val="-4"/>
          <w:sz w:val="30"/>
          <w:szCs w:val="30"/>
          <w:cs/>
        </w:rPr>
        <w:t>บริหารคำนวณจากอัตราดอกเบี้ย</w:t>
      </w:r>
      <w:r w:rsidR="00C463A9" w:rsidRPr="00F065D7">
        <w:rPr>
          <w:rFonts w:asciiTheme="majorBidi" w:hAnsiTheme="majorBidi" w:hint="cs"/>
          <w:spacing w:val="-4"/>
          <w:sz w:val="30"/>
          <w:szCs w:val="30"/>
          <w:cs/>
        </w:rPr>
        <w:t xml:space="preserve">เงินฝากประจำ 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C463A9" w:rsidRPr="00F065D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463A9" w:rsidRPr="00F065D7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="00C463A9" w:rsidRPr="00F065D7">
        <w:rPr>
          <w:rFonts w:asciiTheme="majorBidi" w:hAnsiTheme="majorBidi"/>
          <w:spacing w:val="-4"/>
          <w:sz w:val="30"/>
          <w:szCs w:val="30"/>
          <w:cs/>
        </w:rPr>
        <w:t>จากธนาคารพาณิชย์เฉลี่ย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หรืออัตราดอกเบี้ยเงินกู้ยืมเฉลี่ยที่ต้องชำระคืนเมื่อทวงถามบวกร้อยละ 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3307AF" w:rsidRPr="00F065D7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48A3" w:rsidRPr="00F065D7">
        <w:rPr>
          <w:rFonts w:asciiTheme="majorBidi" w:hAnsiTheme="majorBidi"/>
          <w:spacing w:val="-4"/>
          <w:sz w:val="30"/>
          <w:szCs w:val="30"/>
        </w:rPr>
        <w:t>-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3307AF" w:rsidRPr="00F065D7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7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 และอัตราดอกเบี้ยเงินฝากประจำ 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 เดือนหรือ 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ปีจากธนาคารพาณิชย์ ตามลำดับ</w:t>
      </w:r>
      <w:r w:rsidR="003314C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เงินให้กู้ยืมระยะสั้น</w:t>
      </w:r>
      <w:r w:rsidR="001C3262">
        <w:rPr>
          <w:rFonts w:asciiTheme="majorBidi" w:hAnsiTheme="majorBidi"/>
          <w:spacing w:val="-4"/>
          <w:sz w:val="30"/>
          <w:szCs w:val="30"/>
          <w:cs/>
        </w:rPr>
        <w:br/>
      </w:r>
      <w:r w:rsidRPr="00F065D7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14:paraId="6360CDEE" w14:textId="77777777" w:rsidR="00F95A1D" w:rsidRPr="00F065D7" w:rsidRDefault="00F95A1D">
      <w:pPr>
        <w:spacing w:line="240" w:lineRule="auto"/>
        <w:rPr>
          <w:rFonts w:asciiTheme="majorBidi" w:hAnsiTheme="majorBidi"/>
          <w:spacing w:val="-4"/>
          <w:sz w:val="30"/>
          <w:szCs w:val="30"/>
          <w:cs/>
        </w:rPr>
      </w:pPr>
      <w:r w:rsidRPr="00F065D7"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14:paraId="13C90159" w14:textId="54B9E55B" w:rsidR="00B36D3F" w:rsidRPr="00F065D7" w:rsidRDefault="00DB521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สินทรัพย์ทางการเงินอื่น</w:t>
      </w:r>
    </w:p>
    <w:p w14:paraId="21457DAA" w14:textId="77777777" w:rsidR="006E7855" w:rsidRPr="00F065D7" w:rsidRDefault="006E7855" w:rsidP="006E7855">
      <w:pPr>
        <w:pStyle w:val="ListParagraph"/>
        <w:ind w:left="540" w:firstLine="0"/>
        <w:rPr>
          <w:rFonts w:asciiTheme="majorBidi" w:hAnsiTheme="majorBidi"/>
          <w:cs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3"/>
        <w:gridCol w:w="237"/>
        <w:gridCol w:w="1133"/>
        <w:gridCol w:w="269"/>
        <w:gridCol w:w="1232"/>
        <w:gridCol w:w="237"/>
        <w:gridCol w:w="1190"/>
      </w:tblGrid>
      <w:tr w:rsidR="006E7855" w:rsidRPr="00F065D7" w14:paraId="57165567" w14:textId="77777777" w:rsidTr="006E7855">
        <w:trPr>
          <w:tblHeader/>
        </w:trPr>
        <w:tc>
          <w:tcPr>
            <w:tcW w:w="2120" w:type="pct"/>
          </w:tcPr>
          <w:p w14:paraId="01F29D6E" w14:textId="77777777" w:rsidR="006E7855" w:rsidRPr="00F065D7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vAlign w:val="bottom"/>
          </w:tcPr>
          <w:p w14:paraId="538E410D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1362837E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  <w:vAlign w:val="bottom"/>
          </w:tcPr>
          <w:p w14:paraId="455B353E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855" w:rsidRPr="00F065D7" w14:paraId="08812CBC" w14:textId="77777777" w:rsidTr="006E7855">
        <w:trPr>
          <w:tblHeader/>
        </w:trPr>
        <w:tc>
          <w:tcPr>
            <w:tcW w:w="2120" w:type="pct"/>
          </w:tcPr>
          <w:p w14:paraId="0ED72E02" w14:textId="77777777" w:rsidR="006E7855" w:rsidRPr="00F065D7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00CB12E" w14:textId="35AEE1CC" w:rsidR="006E7855" w:rsidRPr="00F065D7" w:rsidRDefault="0017737D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</w:tcPr>
          <w:p w14:paraId="31F6233A" w14:textId="77777777" w:rsidR="006E7855" w:rsidRPr="00F065D7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AB2491A" w14:textId="29F6D192" w:rsidR="006E7855" w:rsidRPr="00F065D7" w:rsidRDefault="00C819B9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34AB4CE7" w14:textId="77777777" w:rsidR="006E7855" w:rsidRPr="00F065D7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2AB20752" w14:textId="09878F05" w:rsidR="006E7855" w:rsidRPr="00F065D7" w:rsidRDefault="0017737D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</w:tcPr>
          <w:p w14:paraId="0ACFA09F" w14:textId="77777777" w:rsidR="006E7855" w:rsidRPr="00F065D7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A51A058" w14:textId="38257268" w:rsidR="006E7855" w:rsidRPr="00F065D7" w:rsidRDefault="00C819B9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050CF" w:rsidRPr="00F065D7" w14:paraId="3AA3CD4B" w14:textId="77777777" w:rsidTr="006E7855">
        <w:trPr>
          <w:tblHeader/>
        </w:trPr>
        <w:tc>
          <w:tcPr>
            <w:tcW w:w="2120" w:type="pct"/>
          </w:tcPr>
          <w:p w14:paraId="5E9DD6D3" w14:textId="77777777" w:rsidR="002050CF" w:rsidRPr="00F065D7" w:rsidRDefault="002050CF" w:rsidP="002050C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8475523" w14:textId="7094C0A0" w:rsidR="002050CF" w:rsidRPr="00F065D7" w:rsidRDefault="00C819B9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4" w:type="pct"/>
          </w:tcPr>
          <w:p w14:paraId="1399FC8E" w14:textId="77777777" w:rsidR="002050CF" w:rsidRPr="00F065D7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57A8916" w14:textId="6A3D8520" w:rsidR="002050CF" w:rsidRPr="00F065D7" w:rsidRDefault="00C819B9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1" w:type="pct"/>
          </w:tcPr>
          <w:p w14:paraId="18E9DEFF" w14:textId="77777777" w:rsidR="002050CF" w:rsidRPr="00F065D7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F1C937C" w14:textId="20A0981A" w:rsidR="002050CF" w:rsidRPr="00F065D7" w:rsidRDefault="00C819B9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4" w:type="pct"/>
          </w:tcPr>
          <w:p w14:paraId="6652D463" w14:textId="77777777" w:rsidR="002050CF" w:rsidRPr="00F065D7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2AAB9BA" w14:textId="7F1F07FF" w:rsidR="002050CF" w:rsidRPr="00F065D7" w:rsidRDefault="00C819B9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E7855" w:rsidRPr="00F065D7" w14:paraId="486B7207" w14:textId="77777777" w:rsidTr="006E7855">
        <w:trPr>
          <w:tblHeader/>
        </w:trPr>
        <w:tc>
          <w:tcPr>
            <w:tcW w:w="2120" w:type="pct"/>
          </w:tcPr>
          <w:p w14:paraId="39077CFB" w14:textId="77777777" w:rsidR="006E7855" w:rsidRPr="00F065D7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pct"/>
            <w:gridSpan w:val="7"/>
          </w:tcPr>
          <w:p w14:paraId="6F526EA4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F065D7" w14:paraId="7794F438" w14:textId="77777777" w:rsidTr="006E7855">
        <w:trPr>
          <w:tblHeader/>
        </w:trPr>
        <w:tc>
          <w:tcPr>
            <w:tcW w:w="2120" w:type="pct"/>
          </w:tcPr>
          <w:p w14:paraId="5D025879" w14:textId="55DB3759" w:rsidR="006E7855" w:rsidRPr="00F065D7" w:rsidRDefault="00BB0E4D" w:rsidP="006E785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30" w:type="pct"/>
          </w:tcPr>
          <w:p w14:paraId="3E09034F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7AD0B002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32FD336A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6AA388F" w14:textId="77777777" w:rsidR="006E7855" w:rsidRPr="00F065D7" w:rsidRDefault="006E7855" w:rsidP="006E7855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3B4891A1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A07927F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3F8BF724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82AED" w:rsidRPr="00F065D7" w14:paraId="23601A23" w14:textId="77777777" w:rsidTr="006E7855">
        <w:trPr>
          <w:tblHeader/>
        </w:trPr>
        <w:tc>
          <w:tcPr>
            <w:tcW w:w="2120" w:type="pct"/>
          </w:tcPr>
          <w:p w14:paraId="37DC4041" w14:textId="686DEDA1" w:rsidR="00182AED" w:rsidRPr="00F065D7" w:rsidRDefault="00182AED" w:rsidP="00182AED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30" w:type="pct"/>
          </w:tcPr>
          <w:p w14:paraId="1799D488" w14:textId="2906B6F7" w:rsidR="00182AED" w:rsidRPr="00182AED" w:rsidRDefault="00182AED" w:rsidP="00182AED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2A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124" w:type="pct"/>
          </w:tcPr>
          <w:p w14:paraId="037B33DC" w14:textId="77777777" w:rsidR="00182AED" w:rsidRPr="00F065D7" w:rsidRDefault="00182AED" w:rsidP="00182A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8813938" w14:textId="20A75FBB" w:rsidR="00182AED" w:rsidRPr="00182AED" w:rsidRDefault="00182AED" w:rsidP="00E4158E">
            <w:pPr>
              <w:pStyle w:val="BodyText"/>
              <w:tabs>
                <w:tab w:val="decimal" w:pos="55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A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07CD8F6" w14:textId="77777777" w:rsidR="00182AED" w:rsidRPr="00F065D7" w:rsidRDefault="00182AED" w:rsidP="00182AED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09C1102" w14:textId="1D3D8411" w:rsidR="00182AED" w:rsidRPr="00182AED" w:rsidRDefault="00182AED" w:rsidP="00182AED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2A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124" w:type="pct"/>
          </w:tcPr>
          <w:p w14:paraId="0E456A0C" w14:textId="77777777" w:rsidR="00182AED" w:rsidRPr="00F065D7" w:rsidRDefault="00182AED" w:rsidP="00182A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18021804" w14:textId="501045A0" w:rsidR="00182AED" w:rsidRPr="00182AED" w:rsidRDefault="00182AED" w:rsidP="00182AED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A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2AED" w:rsidRPr="00F065D7" w14:paraId="507E7F20" w14:textId="77777777" w:rsidTr="006E7855">
        <w:trPr>
          <w:tblHeader/>
        </w:trPr>
        <w:tc>
          <w:tcPr>
            <w:tcW w:w="2120" w:type="pct"/>
          </w:tcPr>
          <w:p w14:paraId="06BCD5D9" w14:textId="15F83BC9" w:rsidR="00182AED" w:rsidRPr="00F065D7" w:rsidRDefault="00182AED" w:rsidP="00182AED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</w:tcPr>
          <w:p w14:paraId="1564A586" w14:textId="746FCFA8" w:rsidR="00182AED" w:rsidRPr="00F065D7" w:rsidRDefault="00182AED" w:rsidP="00182AED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4" w:type="pct"/>
          </w:tcPr>
          <w:p w14:paraId="512EC84A" w14:textId="77777777" w:rsidR="00182AED" w:rsidRPr="00F065D7" w:rsidRDefault="00182AED" w:rsidP="00182A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29E0333" w14:textId="78C3BB39" w:rsidR="00182AED" w:rsidRPr="00F065D7" w:rsidRDefault="00182AED" w:rsidP="00182AED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  <w:tc>
          <w:tcPr>
            <w:tcW w:w="141" w:type="pct"/>
          </w:tcPr>
          <w:p w14:paraId="02ED6258" w14:textId="77777777" w:rsidR="00182AED" w:rsidRPr="00F065D7" w:rsidRDefault="00182AED" w:rsidP="00182AED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67E280E4" w14:textId="1308EE75" w:rsidR="00182AED" w:rsidRPr="001F6835" w:rsidRDefault="00182AED" w:rsidP="00182AED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4" w:type="pct"/>
          </w:tcPr>
          <w:p w14:paraId="7777A122" w14:textId="77777777" w:rsidR="00182AED" w:rsidRPr="00F065D7" w:rsidRDefault="00182AED" w:rsidP="00182AED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BD333FE" w14:textId="4FAEBAB9" w:rsidR="00182AED" w:rsidRPr="00F065D7" w:rsidRDefault="00182AED" w:rsidP="00182AED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</w:tr>
      <w:tr w:rsidR="00182AED" w:rsidRPr="00F065D7" w14:paraId="6ADE74F0" w14:textId="77777777" w:rsidTr="006E7855">
        <w:trPr>
          <w:tblHeader/>
        </w:trPr>
        <w:tc>
          <w:tcPr>
            <w:tcW w:w="2120" w:type="pct"/>
          </w:tcPr>
          <w:p w14:paraId="1FDFBF06" w14:textId="77777777" w:rsidR="00182AED" w:rsidRPr="00F065D7" w:rsidRDefault="00182AED" w:rsidP="00182AED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5B01F32" w14:textId="570FE8F4" w:rsidR="00182AED" w:rsidRPr="00F065D7" w:rsidRDefault="00182AED" w:rsidP="00182AE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124" w:type="pct"/>
          </w:tcPr>
          <w:p w14:paraId="30A9AF16" w14:textId="77777777" w:rsidR="00182AED" w:rsidRPr="00F065D7" w:rsidRDefault="00182AED" w:rsidP="00182AED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8AEA45F" w14:textId="1FB4E7C0" w:rsidR="00182AED" w:rsidRPr="00F065D7" w:rsidRDefault="00182AED" w:rsidP="00182AED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299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386</w:t>
            </w:r>
          </w:p>
        </w:tc>
        <w:tc>
          <w:tcPr>
            <w:tcW w:w="141" w:type="pct"/>
          </w:tcPr>
          <w:p w14:paraId="5EE4D85B" w14:textId="77777777" w:rsidR="00182AED" w:rsidRPr="00F065D7" w:rsidRDefault="00182AED" w:rsidP="00182AED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C4D010A" w14:textId="0FDC2283" w:rsidR="00182AED" w:rsidRPr="00F065D7" w:rsidRDefault="00182AED" w:rsidP="00182AE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124" w:type="pct"/>
          </w:tcPr>
          <w:p w14:paraId="012D9848" w14:textId="77777777" w:rsidR="00182AED" w:rsidRPr="00F065D7" w:rsidRDefault="00182AED" w:rsidP="00182AED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D37A5BF" w14:textId="6DCF0FF5" w:rsidR="00182AED" w:rsidRPr="00F065D7" w:rsidRDefault="00182AED" w:rsidP="00182AED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299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386</w:t>
            </w:r>
          </w:p>
        </w:tc>
      </w:tr>
      <w:tr w:rsidR="00182AED" w:rsidRPr="00F065D7" w14:paraId="70F5F8D8" w14:textId="77777777" w:rsidTr="00D95196">
        <w:trPr>
          <w:tblHeader/>
        </w:trPr>
        <w:tc>
          <w:tcPr>
            <w:tcW w:w="2120" w:type="pct"/>
          </w:tcPr>
          <w:p w14:paraId="73391DB6" w14:textId="77777777" w:rsidR="00182AED" w:rsidRPr="00F065D7" w:rsidRDefault="00182AED" w:rsidP="00182AED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7135B923" w14:textId="77777777" w:rsidR="00182AED" w:rsidRPr="00F065D7" w:rsidRDefault="00182AED" w:rsidP="00182AED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50C74D1" w14:textId="77777777" w:rsidR="00182AED" w:rsidRPr="00F065D7" w:rsidRDefault="00182AED" w:rsidP="00182AED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9EA4E91" w14:textId="77777777" w:rsidR="00182AED" w:rsidRPr="00F065D7" w:rsidRDefault="00182AED" w:rsidP="00182AED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CD4E5F1" w14:textId="77777777" w:rsidR="00182AED" w:rsidRPr="00F065D7" w:rsidRDefault="00182AED" w:rsidP="00182AED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3E864384" w14:textId="77777777" w:rsidR="00182AED" w:rsidRPr="00F065D7" w:rsidRDefault="00182AED" w:rsidP="00182AED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3FD8E742" w14:textId="77777777" w:rsidR="00182AED" w:rsidRPr="00F065D7" w:rsidRDefault="00182AED" w:rsidP="00182AED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7F2CB3AD" w14:textId="77777777" w:rsidR="00182AED" w:rsidRPr="00F065D7" w:rsidRDefault="00182AED" w:rsidP="00182AED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2AED" w:rsidRPr="00F065D7" w14:paraId="24CCE82C" w14:textId="77777777" w:rsidTr="006E7855">
        <w:trPr>
          <w:tblHeader/>
        </w:trPr>
        <w:tc>
          <w:tcPr>
            <w:tcW w:w="2120" w:type="pct"/>
          </w:tcPr>
          <w:p w14:paraId="27586032" w14:textId="1F0A2C17" w:rsidR="00182AED" w:rsidRPr="00F065D7" w:rsidRDefault="00182AED" w:rsidP="00182AED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30" w:type="pct"/>
          </w:tcPr>
          <w:p w14:paraId="046F1D08" w14:textId="77777777" w:rsidR="00182AED" w:rsidRPr="00F065D7" w:rsidRDefault="00182AED" w:rsidP="00182A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5B97E98" w14:textId="77777777" w:rsidR="00182AED" w:rsidRPr="00F065D7" w:rsidRDefault="00182AED" w:rsidP="00182A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83A5A06" w14:textId="77777777" w:rsidR="00182AED" w:rsidRPr="00F065D7" w:rsidRDefault="00182AED" w:rsidP="00182A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619C529F" w14:textId="77777777" w:rsidR="00182AED" w:rsidRPr="00F065D7" w:rsidRDefault="00182AED" w:rsidP="00182AED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451A91AD" w14:textId="77777777" w:rsidR="00182AED" w:rsidRPr="00F065D7" w:rsidRDefault="00182AED" w:rsidP="00182AED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2753739D" w14:textId="77777777" w:rsidR="00182AED" w:rsidRPr="00F065D7" w:rsidRDefault="00182AED" w:rsidP="00182A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478718BD" w14:textId="77777777" w:rsidR="00182AED" w:rsidRPr="00F065D7" w:rsidRDefault="00182AED" w:rsidP="00182AED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82AED" w:rsidRPr="00F065D7" w14:paraId="21D904F0" w14:textId="77777777" w:rsidTr="006E7855">
        <w:trPr>
          <w:tblHeader/>
        </w:trPr>
        <w:tc>
          <w:tcPr>
            <w:tcW w:w="2120" w:type="pct"/>
          </w:tcPr>
          <w:p w14:paraId="1660BA05" w14:textId="60B66F9F" w:rsidR="00182AED" w:rsidRPr="00F065D7" w:rsidRDefault="00182AED" w:rsidP="00182AED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  <w:vAlign w:val="bottom"/>
          </w:tcPr>
          <w:p w14:paraId="17CD0C0A" w14:textId="37D700D6" w:rsidR="00182AED" w:rsidRPr="00F065D7" w:rsidRDefault="00182AED" w:rsidP="00182AED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18,888</w:t>
            </w:r>
          </w:p>
        </w:tc>
        <w:tc>
          <w:tcPr>
            <w:tcW w:w="124" w:type="pct"/>
            <w:vAlign w:val="bottom"/>
          </w:tcPr>
          <w:p w14:paraId="30539448" w14:textId="77777777" w:rsidR="00182AED" w:rsidRPr="00F065D7" w:rsidRDefault="00182AED" w:rsidP="00182AED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16C4DEC" w14:textId="21CC1DD5" w:rsidR="00182AED" w:rsidRPr="00F065D7" w:rsidRDefault="00182AED" w:rsidP="00182AED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141" w:type="pct"/>
            <w:vAlign w:val="bottom"/>
          </w:tcPr>
          <w:p w14:paraId="02F62051" w14:textId="77777777" w:rsidR="00182AED" w:rsidRPr="00F065D7" w:rsidRDefault="00182AED" w:rsidP="00182AED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37428524" w14:textId="0EFACDC5" w:rsidR="00182AED" w:rsidRPr="00F065D7" w:rsidRDefault="00182AED" w:rsidP="00182AED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18,888</w:t>
            </w:r>
          </w:p>
        </w:tc>
        <w:tc>
          <w:tcPr>
            <w:tcW w:w="124" w:type="pct"/>
            <w:vAlign w:val="bottom"/>
          </w:tcPr>
          <w:p w14:paraId="0DFA7506" w14:textId="77777777" w:rsidR="00182AED" w:rsidRPr="00F065D7" w:rsidRDefault="00182AED" w:rsidP="00182AED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5C682179" w14:textId="7C14B997" w:rsidR="00182AED" w:rsidRPr="00F065D7" w:rsidRDefault="00182AED" w:rsidP="00182AED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</w:tr>
      <w:tr w:rsidR="00182AED" w:rsidRPr="00F065D7" w14:paraId="0070DB1E" w14:textId="77777777" w:rsidTr="006E7855">
        <w:trPr>
          <w:tblHeader/>
        </w:trPr>
        <w:tc>
          <w:tcPr>
            <w:tcW w:w="2120" w:type="pct"/>
          </w:tcPr>
          <w:p w14:paraId="1D9F26D5" w14:textId="13428E6F" w:rsidR="00182AED" w:rsidRPr="00F065D7" w:rsidRDefault="00182AED" w:rsidP="00182AED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630" w:type="pct"/>
            <w:vAlign w:val="bottom"/>
          </w:tcPr>
          <w:p w14:paraId="7DA18354" w14:textId="4E47D6C0" w:rsidR="00182AED" w:rsidRPr="00F065D7" w:rsidRDefault="00182AED" w:rsidP="00182AED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235C">
              <w:rPr>
                <w:rFonts w:asciiTheme="majorBidi" w:hAnsiTheme="majorBidi" w:cstheme="majorBidi"/>
                <w:sz w:val="30"/>
                <w:szCs w:val="30"/>
              </w:rPr>
              <w:t>1,332,350</w:t>
            </w:r>
          </w:p>
        </w:tc>
        <w:tc>
          <w:tcPr>
            <w:tcW w:w="124" w:type="pct"/>
          </w:tcPr>
          <w:p w14:paraId="3838386F" w14:textId="77777777" w:rsidR="00182AED" w:rsidRPr="00F065D7" w:rsidRDefault="00182AED" w:rsidP="00182A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5FD9CB2C" w14:textId="024A9D68" w:rsidR="00182AED" w:rsidRPr="00F065D7" w:rsidRDefault="00182AED" w:rsidP="00182AED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141" w:type="pct"/>
            <w:vAlign w:val="bottom"/>
          </w:tcPr>
          <w:p w14:paraId="41543073" w14:textId="77777777" w:rsidR="00182AED" w:rsidRPr="00F065D7" w:rsidRDefault="00182AED" w:rsidP="00182AED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vAlign w:val="bottom"/>
          </w:tcPr>
          <w:p w14:paraId="55D380F8" w14:textId="3EA44356" w:rsidR="00182AED" w:rsidRPr="00F065D7" w:rsidRDefault="00182AED" w:rsidP="00182AED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235C">
              <w:rPr>
                <w:rFonts w:asciiTheme="majorBidi" w:hAnsiTheme="majorBidi" w:cstheme="majorBidi"/>
                <w:sz w:val="30"/>
                <w:szCs w:val="30"/>
              </w:rPr>
              <w:t>1,332,350</w:t>
            </w:r>
          </w:p>
        </w:tc>
        <w:tc>
          <w:tcPr>
            <w:tcW w:w="124" w:type="pct"/>
            <w:vAlign w:val="bottom"/>
          </w:tcPr>
          <w:p w14:paraId="2E079817" w14:textId="77777777" w:rsidR="00182AED" w:rsidRPr="00F065D7" w:rsidRDefault="00182AED" w:rsidP="00182AED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746276B4" w14:textId="2E410DAD" w:rsidR="00182AED" w:rsidRPr="00F065D7" w:rsidRDefault="00182AED" w:rsidP="00182AED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</w:tr>
      <w:tr w:rsidR="00182AED" w:rsidRPr="00F065D7" w14:paraId="3444B58F" w14:textId="77777777" w:rsidTr="006E7855">
        <w:trPr>
          <w:tblHeader/>
        </w:trPr>
        <w:tc>
          <w:tcPr>
            <w:tcW w:w="2120" w:type="pct"/>
          </w:tcPr>
          <w:p w14:paraId="0492CDF7" w14:textId="77777777" w:rsidR="00182AED" w:rsidRPr="00F065D7" w:rsidRDefault="00182AED" w:rsidP="00182AE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630" w:type="pct"/>
          </w:tcPr>
          <w:p w14:paraId="0EF43BD3" w14:textId="350668C1" w:rsidR="00182AED" w:rsidRPr="00F065D7" w:rsidRDefault="00182AED" w:rsidP="00182AED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AA7CA60" w14:textId="77777777" w:rsidR="00182AED" w:rsidRPr="00F065D7" w:rsidRDefault="00182AED" w:rsidP="00182AED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20BB2B4" w14:textId="77226A84" w:rsidR="00182AED" w:rsidRPr="00F065D7" w:rsidRDefault="00182AED" w:rsidP="00182AED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35D369AD" w14:textId="77777777" w:rsidR="00182AED" w:rsidRPr="00F065D7" w:rsidRDefault="00182AED" w:rsidP="00182AED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0A89D3DD" w14:textId="51ED8842" w:rsidR="00182AED" w:rsidRPr="00F065D7" w:rsidRDefault="00182AED" w:rsidP="00182AED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49179BC" w14:textId="77777777" w:rsidR="00182AED" w:rsidRPr="00F065D7" w:rsidRDefault="00182AED" w:rsidP="00182AED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3BF800D5" w14:textId="5AAB0105" w:rsidR="00182AED" w:rsidRPr="00F065D7" w:rsidRDefault="00182AED" w:rsidP="00182AED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82AED" w:rsidRPr="00F065D7" w14:paraId="1DC1F1A9" w14:textId="77777777" w:rsidTr="006E7855">
        <w:trPr>
          <w:tblHeader/>
        </w:trPr>
        <w:tc>
          <w:tcPr>
            <w:tcW w:w="2120" w:type="pct"/>
          </w:tcPr>
          <w:p w14:paraId="4AF6020B" w14:textId="77777777" w:rsidR="00182AED" w:rsidRPr="00F065D7" w:rsidRDefault="00182AED" w:rsidP="00182AED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AB94AB1" w14:textId="4FA3B44F" w:rsidR="00182AED" w:rsidRPr="00F065D7" w:rsidRDefault="00182AED" w:rsidP="00182AE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1,351,238</w:t>
            </w:r>
          </w:p>
        </w:tc>
        <w:tc>
          <w:tcPr>
            <w:tcW w:w="124" w:type="pct"/>
          </w:tcPr>
          <w:p w14:paraId="11735B52" w14:textId="77777777" w:rsidR="00182AED" w:rsidRPr="00F065D7" w:rsidRDefault="00182AED" w:rsidP="00182AE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183054D" w14:textId="42530F65" w:rsidR="00182AED" w:rsidRPr="00F065D7" w:rsidRDefault="00182AED" w:rsidP="00182AE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767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916</w:t>
            </w:r>
          </w:p>
        </w:tc>
        <w:tc>
          <w:tcPr>
            <w:tcW w:w="141" w:type="pct"/>
          </w:tcPr>
          <w:p w14:paraId="6A6F0A66" w14:textId="77777777" w:rsidR="00182AED" w:rsidRPr="00F065D7" w:rsidRDefault="00182AED" w:rsidP="00182A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40EEEA6F" w14:textId="666A1121" w:rsidR="00182AED" w:rsidRPr="00F065D7" w:rsidRDefault="00182AED" w:rsidP="00182AE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3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1,351,238</w:t>
            </w:r>
          </w:p>
        </w:tc>
        <w:tc>
          <w:tcPr>
            <w:tcW w:w="124" w:type="pct"/>
          </w:tcPr>
          <w:p w14:paraId="28A47613" w14:textId="77777777" w:rsidR="00182AED" w:rsidRPr="00F065D7" w:rsidRDefault="00182AED" w:rsidP="00182A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85270E6" w14:textId="34775986" w:rsidR="00182AED" w:rsidRPr="00F065D7" w:rsidRDefault="00182AED" w:rsidP="00182AE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767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916</w:t>
            </w:r>
          </w:p>
        </w:tc>
      </w:tr>
    </w:tbl>
    <w:p w14:paraId="3D749039" w14:textId="77777777" w:rsidR="00CD3CB0" w:rsidRPr="00F065D7" w:rsidRDefault="00CD3CB0" w:rsidP="00CD3CB0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D0D3247" w14:textId="69170FDD" w:rsidR="00CD3CB0" w:rsidRPr="00F065D7" w:rsidRDefault="00CD3CB0" w:rsidP="00CD3CB0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รายการเคลื่อนไหวของตราสารหนี้ (ในกองทุนส่วนบุคคล) มีดังนี้</w:t>
      </w:r>
      <w:r w:rsidRPr="00F065D7">
        <w:rPr>
          <w:rFonts w:asciiTheme="majorBidi" w:hAnsiTheme="majorBidi" w:cstheme="majorBidi"/>
          <w:color w:val="000000"/>
          <w:cs/>
        </w:rPr>
        <w:t xml:space="preserve"> </w:t>
      </w:r>
    </w:p>
    <w:p w14:paraId="271663B3" w14:textId="60A4AC7C" w:rsidR="0035066C" w:rsidRPr="00F065D7" w:rsidRDefault="0035066C" w:rsidP="00CD3CB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720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1"/>
        <w:gridCol w:w="1061"/>
        <w:gridCol w:w="236"/>
        <w:gridCol w:w="1139"/>
        <w:gridCol w:w="272"/>
        <w:gridCol w:w="1240"/>
        <w:gridCol w:w="244"/>
        <w:gridCol w:w="1254"/>
        <w:gridCol w:w="236"/>
        <w:gridCol w:w="1007"/>
      </w:tblGrid>
      <w:tr w:rsidR="0035066C" w:rsidRPr="00F065D7" w14:paraId="485B7F2E" w14:textId="77777777" w:rsidTr="0035066C">
        <w:tc>
          <w:tcPr>
            <w:tcW w:w="3057" w:type="dxa"/>
          </w:tcPr>
          <w:p w14:paraId="681BCF99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3" w:type="dxa"/>
            <w:gridSpan w:val="9"/>
          </w:tcPr>
          <w:p w14:paraId="60AF83AD" w14:textId="451141CB" w:rsidR="0035066C" w:rsidRPr="00F065D7" w:rsidRDefault="0035066C" w:rsidP="003506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/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5066C" w:rsidRPr="00F065D7" w14:paraId="3D1E9746" w14:textId="77777777" w:rsidTr="0035066C">
        <w:tc>
          <w:tcPr>
            <w:tcW w:w="3057" w:type="dxa"/>
          </w:tcPr>
          <w:p w14:paraId="792AE0CC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C549705" w14:textId="77777777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CFEF12F" w14:textId="3C10A6A4" w:rsidR="0035066C" w:rsidRPr="00F065D7" w:rsidRDefault="00C819B9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5066C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35066C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vAlign w:val="bottom"/>
          </w:tcPr>
          <w:p w14:paraId="5B779AAC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675A967" w14:textId="2069EEEB" w:rsidR="0035066C" w:rsidRPr="00F065D7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3" w:type="dxa"/>
            <w:vAlign w:val="bottom"/>
          </w:tcPr>
          <w:p w14:paraId="3AF0A3FE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CD01D5E" w14:textId="1AFF760E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ขายและครบกำหนด</w:t>
            </w:r>
          </w:p>
        </w:tc>
        <w:tc>
          <w:tcPr>
            <w:tcW w:w="244" w:type="dxa"/>
            <w:vAlign w:val="bottom"/>
          </w:tcPr>
          <w:p w14:paraId="17036DAD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993471B" w14:textId="5560B1E7" w:rsidR="0035066C" w:rsidRPr="00F065D7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รายการปรับปรุงจากมูลค่ายุติธรรมและอื่นๆ</w:t>
            </w:r>
          </w:p>
        </w:tc>
        <w:tc>
          <w:tcPr>
            <w:tcW w:w="236" w:type="dxa"/>
            <w:vAlign w:val="bottom"/>
          </w:tcPr>
          <w:p w14:paraId="221BDF08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995DB4F" w14:textId="77777777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247F213" w14:textId="0321C7B8" w:rsidR="0035066C" w:rsidRPr="00F065D7" w:rsidRDefault="0017737D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5066C" w:rsidRPr="00F065D7" w14:paraId="65AB44A6" w14:textId="77777777" w:rsidTr="0035066C">
        <w:tc>
          <w:tcPr>
            <w:tcW w:w="3057" w:type="dxa"/>
          </w:tcPr>
          <w:p w14:paraId="599E2023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3" w:type="dxa"/>
            <w:gridSpan w:val="9"/>
          </w:tcPr>
          <w:p w14:paraId="32258D52" w14:textId="0E61962E" w:rsidR="0035066C" w:rsidRPr="00F065D7" w:rsidRDefault="0035066C" w:rsidP="0035066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35066C" w:rsidRPr="00F065D7" w14:paraId="68811E19" w14:textId="77777777" w:rsidTr="0035066C">
        <w:tc>
          <w:tcPr>
            <w:tcW w:w="3057" w:type="dxa"/>
          </w:tcPr>
          <w:p w14:paraId="5E01D29E" w14:textId="532E1621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06F9DD01" w14:textId="240E0A1C" w:rsidR="0035066C" w:rsidRPr="00F065D7" w:rsidRDefault="00C819B9" w:rsidP="00CD3C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35066C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023</w:t>
            </w:r>
            <w:r w:rsidR="0035066C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331</w:t>
            </w:r>
          </w:p>
        </w:tc>
        <w:tc>
          <w:tcPr>
            <w:tcW w:w="236" w:type="dxa"/>
          </w:tcPr>
          <w:p w14:paraId="3AA02E87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E25CF9B" w14:textId="15670D2A" w:rsidR="0035066C" w:rsidRPr="005034E1" w:rsidRDefault="00962F0A" w:rsidP="00B637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62F0A">
              <w:rPr>
                <w:rFonts w:asciiTheme="majorBidi" w:hAnsiTheme="majorBidi" w:cstheme="majorBidi"/>
                <w:sz w:val="30"/>
                <w:szCs w:val="30"/>
              </w:rPr>
              <w:t>7,478,327</w:t>
            </w:r>
          </w:p>
        </w:tc>
        <w:tc>
          <w:tcPr>
            <w:tcW w:w="273" w:type="dxa"/>
          </w:tcPr>
          <w:p w14:paraId="7B9A299F" w14:textId="77777777" w:rsidR="0035066C" w:rsidRPr="005034E1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643BC16E" w14:textId="4383D745" w:rsidR="0035066C" w:rsidRPr="005034E1" w:rsidRDefault="00962F0A" w:rsidP="00B637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62F0A">
              <w:rPr>
                <w:rFonts w:asciiTheme="majorBidi" w:hAnsiTheme="majorBidi" w:cstheme="majorBidi"/>
                <w:sz w:val="30"/>
                <w:szCs w:val="30"/>
              </w:rPr>
              <w:t>(11,457,480)</w:t>
            </w:r>
          </w:p>
        </w:tc>
        <w:tc>
          <w:tcPr>
            <w:tcW w:w="244" w:type="dxa"/>
          </w:tcPr>
          <w:p w14:paraId="63787EC9" w14:textId="77777777" w:rsidR="0035066C" w:rsidRPr="005034E1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</w:tcPr>
          <w:p w14:paraId="20A4DF74" w14:textId="1DCD3AF9" w:rsidR="0035066C" w:rsidRPr="005034E1" w:rsidRDefault="00962F0A" w:rsidP="00B637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62F0A">
              <w:rPr>
                <w:rFonts w:asciiTheme="majorBidi" w:hAnsiTheme="majorBidi" w:cstheme="majorBidi"/>
                <w:sz w:val="30"/>
                <w:szCs w:val="30"/>
              </w:rPr>
              <w:t>(25,290)</w:t>
            </w:r>
          </w:p>
        </w:tc>
        <w:tc>
          <w:tcPr>
            <w:tcW w:w="236" w:type="dxa"/>
          </w:tcPr>
          <w:p w14:paraId="701D3756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2BE0C20C" w14:textId="0AE912B5" w:rsidR="0035066C" w:rsidRPr="00F065D7" w:rsidRDefault="00481F5A" w:rsidP="00481F5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1F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18,888</w:t>
            </w:r>
          </w:p>
        </w:tc>
      </w:tr>
    </w:tbl>
    <w:p w14:paraId="26178FC1" w14:textId="3C0D501B" w:rsidR="0035066C" w:rsidRPr="001F6835" w:rsidRDefault="0035066C" w:rsidP="00CD3CB0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65C6F053" w14:textId="77777777" w:rsidR="0035066C" w:rsidRPr="00F065D7" w:rsidRDefault="0035066C" w:rsidP="00CD3CB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DC516EC" w14:textId="77777777" w:rsidR="00CD3CB0" w:rsidRPr="00F065D7" w:rsidRDefault="00CD3CB0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14"/>
          <w:szCs w:val="14"/>
        </w:rPr>
      </w:pPr>
    </w:p>
    <w:p w14:paraId="23D81735" w14:textId="554EA2C2" w:rsidR="00FF5098" w:rsidRPr="00F065D7" w:rsidRDefault="00B6375E" w:rsidP="00B6375E">
      <w:pPr>
        <w:spacing w:line="240" w:lineRule="auto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  <w:r w:rsidRPr="00F065D7">
        <w:rPr>
          <w:rFonts w:asciiTheme="majorBidi" w:hAnsiTheme="majorBidi" w:cstheme="majorBidi"/>
          <w:b/>
          <w:bCs/>
        </w:rPr>
        <w:br w:type="page"/>
      </w:r>
    </w:p>
    <w:p w14:paraId="7BC75922" w14:textId="5DEEF232" w:rsidR="00320A81" w:rsidRDefault="00320A81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3D74C035" w14:textId="77777777" w:rsidR="0014724D" w:rsidRPr="00F065D7" w:rsidRDefault="0014724D" w:rsidP="0014724D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440AFDF" w14:textId="33B624BE" w:rsidR="00D76E64" w:rsidRPr="00F065D7" w:rsidRDefault="00320A81" w:rsidP="00714CF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986"/>
        <w:gridCol w:w="1269"/>
        <w:gridCol w:w="236"/>
        <w:gridCol w:w="1204"/>
        <w:gridCol w:w="236"/>
        <w:gridCol w:w="1204"/>
        <w:gridCol w:w="236"/>
        <w:gridCol w:w="1204"/>
      </w:tblGrid>
      <w:tr w:rsidR="00F06474" w:rsidRPr="00F065D7" w14:paraId="7A464AE4" w14:textId="77777777" w:rsidTr="00673260">
        <w:trPr>
          <w:tblHeader/>
        </w:trPr>
        <w:tc>
          <w:tcPr>
            <w:tcW w:w="1488" w:type="pct"/>
          </w:tcPr>
          <w:p w14:paraId="00A7DDA0" w14:textId="77777777" w:rsidR="00F06474" w:rsidRPr="00F065D7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OLE_LINK2"/>
          </w:p>
        </w:tc>
        <w:tc>
          <w:tcPr>
            <w:tcW w:w="527" w:type="pct"/>
          </w:tcPr>
          <w:p w14:paraId="42EDEDE9" w14:textId="77777777" w:rsidR="00F06474" w:rsidRPr="00F065D7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7" w:type="pct"/>
            <w:gridSpan w:val="3"/>
          </w:tcPr>
          <w:p w14:paraId="3CCCD29F" w14:textId="77777777" w:rsidR="00F06474" w:rsidRPr="00F065D7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18B8EDF0" w14:textId="77777777" w:rsidR="00F06474" w:rsidRPr="00F065D7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</w:tcPr>
          <w:p w14:paraId="098CD14E" w14:textId="77777777" w:rsidR="00F06474" w:rsidRPr="00F065D7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855" w:rsidRPr="00F065D7" w14:paraId="49108133" w14:textId="77777777" w:rsidTr="00A14E1A">
        <w:trPr>
          <w:tblHeader/>
        </w:trPr>
        <w:tc>
          <w:tcPr>
            <w:tcW w:w="1488" w:type="pct"/>
          </w:tcPr>
          <w:p w14:paraId="75B3F773" w14:textId="77777777" w:rsidR="006E7855" w:rsidRPr="00F065D7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1428E2E7" w14:textId="77777777" w:rsidR="006E7855" w:rsidRPr="00F065D7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7F956F96" w14:textId="55ACFDEF" w:rsidR="006E7855" w:rsidRPr="00F065D7" w:rsidRDefault="0017737D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14:paraId="22E6CC20" w14:textId="77777777" w:rsidR="006E7855" w:rsidRPr="00F065D7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B319A35" w14:textId="15C62A3C" w:rsidR="006E7855" w:rsidRPr="00F065D7" w:rsidRDefault="00C819B9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08F587AC" w14:textId="77777777" w:rsidR="006E7855" w:rsidRPr="00F065D7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E628F99" w14:textId="74A2E74E" w:rsidR="006E7855" w:rsidRPr="00F065D7" w:rsidRDefault="0017737D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14:paraId="362BD0AD" w14:textId="77777777" w:rsidR="006E7855" w:rsidRPr="00F065D7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9F14C7F" w14:textId="61BB0163" w:rsidR="006E7855" w:rsidRPr="00F065D7" w:rsidRDefault="00C819B9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14E1A" w:rsidRPr="00F065D7" w14:paraId="140B37B8" w14:textId="77777777" w:rsidTr="00A14E1A">
        <w:trPr>
          <w:tblHeader/>
        </w:trPr>
        <w:tc>
          <w:tcPr>
            <w:tcW w:w="1488" w:type="pct"/>
          </w:tcPr>
          <w:p w14:paraId="19394BEF" w14:textId="77777777" w:rsidR="00A14E1A" w:rsidRPr="00F065D7" w:rsidRDefault="00A14E1A" w:rsidP="00A14E1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4622D176" w14:textId="77777777" w:rsidR="00A14E1A" w:rsidRPr="00F065D7" w:rsidRDefault="00A14E1A" w:rsidP="00A14E1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40CA7A34" w14:textId="255BA67E" w:rsidR="00A14E1A" w:rsidRPr="00F065D7" w:rsidRDefault="00C819B9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" w:type="pct"/>
          </w:tcPr>
          <w:p w14:paraId="32BEEAAB" w14:textId="77777777" w:rsidR="00A14E1A" w:rsidRPr="00F065D7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13D6A6D" w14:textId="02559034" w:rsidR="00A14E1A" w:rsidRPr="00F065D7" w:rsidRDefault="00C819B9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14:paraId="0C28BC4E" w14:textId="77777777" w:rsidR="00A14E1A" w:rsidRPr="00F065D7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1CCB49C" w14:textId="6EC146AC" w:rsidR="00A14E1A" w:rsidRPr="00F065D7" w:rsidRDefault="00C819B9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" w:type="pct"/>
          </w:tcPr>
          <w:p w14:paraId="753987F4" w14:textId="77777777" w:rsidR="00A14E1A" w:rsidRPr="00F065D7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B21A030" w14:textId="1660401B" w:rsidR="00A14E1A" w:rsidRPr="00F065D7" w:rsidRDefault="00C819B9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E7855" w:rsidRPr="00F065D7" w14:paraId="7C87DBEA" w14:textId="77777777" w:rsidTr="00673260">
        <w:trPr>
          <w:tblHeader/>
        </w:trPr>
        <w:tc>
          <w:tcPr>
            <w:tcW w:w="1488" w:type="pct"/>
          </w:tcPr>
          <w:p w14:paraId="0D653F00" w14:textId="77777777" w:rsidR="006E7855" w:rsidRPr="00F065D7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002E9C79" w14:textId="77777777" w:rsidR="006E7855" w:rsidRPr="00F065D7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6" w:type="pct"/>
            <w:gridSpan w:val="7"/>
          </w:tcPr>
          <w:p w14:paraId="17358DA6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F065D7" w14:paraId="493552EF" w14:textId="77777777" w:rsidTr="00A14E1A">
        <w:tc>
          <w:tcPr>
            <w:tcW w:w="1488" w:type="pct"/>
          </w:tcPr>
          <w:p w14:paraId="030C9A93" w14:textId="77777777" w:rsidR="006E7855" w:rsidRPr="00F065D7" w:rsidRDefault="006E7855" w:rsidP="006E785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7" w:type="pct"/>
          </w:tcPr>
          <w:p w14:paraId="1592BB1E" w14:textId="77777777" w:rsidR="006E7855" w:rsidRPr="00F065D7" w:rsidRDefault="006E7855" w:rsidP="006E7855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14:paraId="39212CD7" w14:textId="77777777" w:rsidR="006E7855" w:rsidRPr="00F065D7" w:rsidRDefault="006E7855" w:rsidP="006E7855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" w:type="pct"/>
          </w:tcPr>
          <w:p w14:paraId="48C214C3" w14:textId="77777777" w:rsidR="006E7855" w:rsidRPr="00F065D7" w:rsidRDefault="006E7855" w:rsidP="006E78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8A362D1" w14:textId="77777777" w:rsidR="006E7855" w:rsidRPr="00F065D7" w:rsidRDefault="006E7855" w:rsidP="006E78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F12CDEF" w14:textId="77777777" w:rsidR="006E7855" w:rsidRPr="00F065D7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5F7313C7" w14:textId="77777777" w:rsidR="006E7855" w:rsidRPr="00F065D7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CCA9DD8" w14:textId="77777777" w:rsidR="006E7855" w:rsidRPr="00F065D7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64165E87" w14:textId="77777777" w:rsidR="006E7855" w:rsidRPr="00F065D7" w:rsidRDefault="006E7855" w:rsidP="006E785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13D8" w:rsidRPr="00F065D7" w14:paraId="15EF9282" w14:textId="77777777" w:rsidTr="00A14E1A">
        <w:tc>
          <w:tcPr>
            <w:tcW w:w="1488" w:type="pct"/>
          </w:tcPr>
          <w:p w14:paraId="1DBB7843" w14:textId="77777777" w:rsidR="00AD13D8" w:rsidRPr="00F065D7" w:rsidRDefault="00AD13D8" w:rsidP="00AD13D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7" w:type="pct"/>
          </w:tcPr>
          <w:p w14:paraId="3C016939" w14:textId="77777777" w:rsidR="00AD13D8" w:rsidRPr="00F065D7" w:rsidRDefault="00AD13D8" w:rsidP="00AD13D8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1D2E831B" w14:textId="68D67216" w:rsidR="00AD13D8" w:rsidRPr="00F065D7" w:rsidRDefault="00AD13D8" w:rsidP="00AD13D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789,430</w:t>
            </w:r>
          </w:p>
        </w:tc>
        <w:tc>
          <w:tcPr>
            <w:tcW w:w="126" w:type="pct"/>
          </w:tcPr>
          <w:p w14:paraId="1C685CA8" w14:textId="77777777" w:rsidR="00AD13D8" w:rsidRPr="00F065D7" w:rsidRDefault="00AD13D8" w:rsidP="00AD13D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AB75532" w14:textId="71507633" w:rsidR="00AD13D8" w:rsidRPr="00F065D7" w:rsidRDefault="00AD13D8" w:rsidP="00AD13D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126" w:type="pct"/>
          </w:tcPr>
          <w:p w14:paraId="164C59E6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A219444" w14:textId="576E486A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934,563</w:t>
            </w:r>
          </w:p>
        </w:tc>
        <w:tc>
          <w:tcPr>
            <w:tcW w:w="126" w:type="pct"/>
          </w:tcPr>
          <w:p w14:paraId="4541A1A9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1E3A9A3" w14:textId="599D4A5B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</w:tr>
      <w:tr w:rsidR="00AD13D8" w:rsidRPr="00F065D7" w14:paraId="06942B6C" w14:textId="77777777" w:rsidTr="00A14E1A">
        <w:tc>
          <w:tcPr>
            <w:tcW w:w="1488" w:type="pct"/>
          </w:tcPr>
          <w:p w14:paraId="22D432DD" w14:textId="77777777" w:rsidR="00AD13D8" w:rsidRPr="00F065D7" w:rsidRDefault="00AD13D8" w:rsidP="00AD13D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27" w:type="pct"/>
          </w:tcPr>
          <w:p w14:paraId="41B00427" w14:textId="77777777" w:rsidR="00AD13D8" w:rsidRPr="00F065D7" w:rsidRDefault="00AD13D8" w:rsidP="00AD13D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189C2B08" w14:textId="77777777" w:rsidR="00AD13D8" w:rsidRPr="00F065D7" w:rsidRDefault="00AD13D8" w:rsidP="00AD13D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A2B83BC" w14:textId="77777777" w:rsidR="00AD13D8" w:rsidRPr="00F065D7" w:rsidRDefault="00AD13D8" w:rsidP="00AD13D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269951F" w14:textId="77777777" w:rsidR="00AD13D8" w:rsidRPr="00F065D7" w:rsidRDefault="00AD13D8" w:rsidP="00AD13D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78A873A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872820E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1BF41F97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F6CA8C9" w14:textId="77777777" w:rsidR="00AD13D8" w:rsidRPr="00F065D7" w:rsidRDefault="00AD13D8" w:rsidP="00AD13D8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13D8" w:rsidRPr="00F065D7" w14:paraId="0D51F241" w14:textId="77777777" w:rsidTr="00A14E1A">
        <w:tc>
          <w:tcPr>
            <w:tcW w:w="1488" w:type="pct"/>
          </w:tcPr>
          <w:p w14:paraId="7D528035" w14:textId="6769B8A8" w:rsidR="00AD13D8" w:rsidRPr="00F065D7" w:rsidRDefault="00AD13D8" w:rsidP="00AD13D8">
            <w:pPr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7" w:type="pct"/>
          </w:tcPr>
          <w:p w14:paraId="610D7760" w14:textId="77777777" w:rsidR="00AD13D8" w:rsidRPr="00F065D7" w:rsidRDefault="00AD13D8" w:rsidP="00AD13D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5CA97D1C" w14:textId="05E3ABA2" w:rsidR="00AD13D8" w:rsidRPr="00AD13D8" w:rsidRDefault="00AD13D8" w:rsidP="00AD13D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2,086</w:t>
            </w:r>
          </w:p>
        </w:tc>
        <w:tc>
          <w:tcPr>
            <w:tcW w:w="126" w:type="pct"/>
          </w:tcPr>
          <w:p w14:paraId="6D316FD7" w14:textId="77777777" w:rsidR="00AD13D8" w:rsidRPr="00F065D7" w:rsidRDefault="00AD13D8" w:rsidP="00AD13D8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C9C6EB0" w14:textId="77777777" w:rsidR="00AD13D8" w:rsidRPr="00F065D7" w:rsidRDefault="00AD13D8" w:rsidP="00AD13D8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84F18D9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D791E8A" w14:textId="3CDD016C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101,287</w:t>
            </w:r>
          </w:p>
        </w:tc>
        <w:tc>
          <w:tcPr>
            <w:tcW w:w="126" w:type="pct"/>
          </w:tcPr>
          <w:p w14:paraId="3A956894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0D9C472" w14:textId="6C5E147C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</w:tr>
      <w:tr w:rsidR="00AD13D8" w:rsidRPr="00F065D7" w14:paraId="539B62C3" w14:textId="77777777" w:rsidTr="00A14E1A">
        <w:tc>
          <w:tcPr>
            <w:tcW w:w="1488" w:type="pct"/>
          </w:tcPr>
          <w:p w14:paraId="1BC75ADE" w14:textId="4FB6A9BB" w:rsidR="00AD13D8" w:rsidRPr="00F065D7" w:rsidRDefault="00AD13D8" w:rsidP="00AD13D8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49F5B36A" w14:textId="77777777" w:rsidR="00AD13D8" w:rsidRPr="00F065D7" w:rsidRDefault="00AD13D8" w:rsidP="00AD13D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71F0CF42" w14:textId="0A3C2013" w:rsidR="00AD13D8" w:rsidRPr="00AD13D8" w:rsidRDefault="00AD13D8" w:rsidP="0055068A">
            <w:pPr>
              <w:pStyle w:val="BodyText"/>
              <w:tabs>
                <w:tab w:val="decimal" w:pos="72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E4C0A71" w14:textId="77777777" w:rsidR="00AD13D8" w:rsidRPr="00F065D7" w:rsidRDefault="00AD13D8" w:rsidP="00AD13D8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6396772" w14:textId="77777777" w:rsidR="00AD13D8" w:rsidRPr="00F065D7" w:rsidRDefault="00AD13D8" w:rsidP="00AD13D8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3424472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048C6EC" w14:textId="058C60D5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106,604</w:t>
            </w:r>
          </w:p>
        </w:tc>
        <w:tc>
          <w:tcPr>
            <w:tcW w:w="126" w:type="pct"/>
          </w:tcPr>
          <w:p w14:paraId="030408BB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4CCF9BDE" w14:textId="120DF473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</w:tr>
      <w:tr w:rsidR="00AD13D8" w:rsidRPr="00F065D7" w14:paraId="6D57171E" w14:textId="77777777" w:rsidTr="00A14E1A">
        <w:tc>
          <w:tcPr>
            <w:tcW w:w="1488" w:type="pct"/>
          </w:tcPr>
          <w:p w14:paraId="0B28A590" w14:textId="6E8E5F01" w:rsidR="00AD13D8" w:rsidRPr="00F065D7" w:rsidRDefault="00AD13D8" w:rsidP="00AD13D8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31644D2C" w14:textId="77777777" w:rsidR="00AD13D8" w:rsidRPr="00F065D7" w:rsidRDefault="00AD13D8" w:rsidP="00AD13D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6FF14BE0" w14:textId="3FA7318C" w:rsidR="00AD13D8" w:rsidRPr="00AD13D8" w:rsidRDefault="00AD13D8" w:rsidP="0055068A">
            <w:pPr>
              <w:pStyle w:val="BodyText"/>
              <w:tabs>
                <w:tab w:val="decimal" w:pos="72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6F8C7BD" w14:textId="77777777" w:rsidR="00AD13D8" w:rsidRPr="00F065D7" w:rsidRDefault="00AD13D8" w:rsidP="00AD13D8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1135EC5" w14:textId="77777777" w:rsidR="00AD13D8" w:rsidRPr="00F065D7" w:rsidRDefault="00AD13D8" w:rsidP="00AD13D8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F27A5DA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F126074" w14:textId="756B81A0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69,890</w:t>
            </w:r>
          </w:p>
        </w:tc>
        <w:tc>
          <w:tcPr>
            <w:tcW w:w="126" w:type="pct"/>
          </w:tcPr>
          <w:p w14:paraId="2F0B2E30" w14:textId="77777777" w:rsidR="00AD13D8" w:rsidRPr="00F065D7" w:rsidRDefault="00AD13D8" w:rsidP="00AD13D8">
            <w:pPr>
              <w:pStyle w:val="BodyText"/>
              <w:tabs>
                <w:tab w:val="decimal" w:pos="656"/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F7BE94" w14:textId="08552B04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</w:p>
        </w:tc>
      </w:tr>
      <w:tr w:rsidR="00AD13D8" w:rsidRPr="00F065D7" w14:paraId="43200DFD" w14:textId="77777777" w:rsidTr="00A14E1A">
        <w:tc>
          <w:tcPr>
            <w:tcW w:w="1488" w:type="pct"/>
          </w:tcPr>
          <w:p w14:paraId="411ED48E" w14:textId="4109F0CA" w:rsidR="00AD13D8" w:rsidRPr="00F065D7" w:rsidRDefault="00AD13D8" w:rsidP="00AD13D8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56CD32C3" w14:textId="77777777" w:rsidR="00AD13D8" w:rsidRPr="00F065D7" w:rsidRDefault="00AD13D8" w:rsidP="00AD13D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19214141" w14:textId="0C24ADFD" w:rsidR="00AD13D8" w:rsidRPr="00AD13D8" w:rsidRDefault="00AD13D8" w:rsidP="0055068A">
            <w:pPr>
              <w:pStyle w:val="BodyText"/>
              <w:tabs>
                <w:tab w:val="decimal" w:pos="72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BD108FF" w14:textId="77777777" w:rsidR="00AD13D8" w:rsidRPr="00F065D7" w:rsidRDefault="00AD13D8" w:rsidP="00AD13D8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D52E2D3" w14:textId="77777777" w:rsidR="00AD13D8" w:rsidRPr="00F065D7" w:rsidRDefault="00AD13D8" w:rsidP="00AD13D8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FD4775E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4F42C43" w14:textId="3858C472" w:rsidR="00AD13D8" w:rsidRPr="00F065D7" w:rsidRDefault="00AD13D8" w:rsidP="00AD13D8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3652DB62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3B71EA9" w14:textId="16D87264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</w:p>
        </w:tc>
      </w:tr>
      <w:tr w:rsidR="00AD13D8" w:rsidRPr="00F065D7" w14:paraId="254F78D1" w14:textId="77777777" w:rsidTr="00A14E1A">
        <w:tc>
          <w:tcPr>
            <w:tcW w:w="1488" w:type="pct"/>
          </w:tcPr>
          <w:p w14:paraId="3FC57F86" w14:textId="77777777" w:rsidR="00AD13D8" w:rsidRPr="00F065D7" w:rsidRDefault="00AD13D8" w:rsidP="00AD13D8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16B9FEA4" w14:textId="77777777" w:rsidR="00AD13D8" w:rsidRPr="00F065D7" w:rsidRDefault="00AD13D8" w:rsidP="00AD13D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786A8D93" w14:textId="76338C7D" w:rsidR="00AD13D8" w:rsidRPr="00AD13D8" w:rsidRDefault="00AD13D8" w:rsidP="00AD13D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791,516</w:t>
            </w:r>
          </w:p>
        </w:tc>
        <w:tc>
          <w:tcPr>
            <w:tcW w:w="126" w:type="pct"/>
          </w:tcPr>
          <w:p w14:paraId="2AC642DB" w14:textId="77777777" w:rsidR="00AD13D8" w:rsidRPr="00F065D7" w:rsidRDefault="00AD13D8" w:rsidP="00AD13D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12FF882E" w14:textId="6FC0691B" w:rsidR="00AD13D8" w:rsidRPr="00F065D7" w:rsidRDefault="00AD13D8" w:rsidP="00AD13D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</w:p>
        </w:tc>
        <w:tc>
          <w:tcPr>
            <w:tcW w:w="126" w:type="pct"/>
          </w:tcPr>
          <w:p w14:paraId="7017FE29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37E6699" w14:textId="407523DA" w:rsidR="00AD13D8" w:rsidRPr="00AD13D8" w:rsidRDefault="00AD13D8" w:rsidP="00AD13D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1,212,344</w:t>
            </w:r>
          </w:p>
        </w:tc>
        <w:tc>
          <w:tcPr>
            <w:tcW w:w="126" w:type="pct"/>
          </w:tcPr>
          <w:p w14:paraId="0332F798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55126EF" w14:textId="1B4B5925" w:rsidR="00AD13D8" w:rsidRPr="00F065D7" w:rsidRDefault="00AD13D8" w:rsidP="00AD13D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146</w:t>
            </w:r>
          </w:p>
        </w:tc>
      </w:tr>
      <w:tr w:rsidR="00AD13D8" w:rsidRPr="00F065D7" w14:paraId="30723FBE" w14:textId="77777777" w:rsidTr="00A14E1A">
        <w:tc>
          <w:tcPr>
            <w:tcW w:w="1488" w:type="pct"/>
          </w:tcPr>
          <w:p w14:paraId="74DABA2C" w14:textId="77777777" w:rsidR="00AD13D8" w:rsidRPr="00F065D7" w:rsidRDefault="00AD13D8" w:rsidP="00AD13D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7" w:type="pct"/>
          </w:tcPr>
          <w:p w14:paraId="0625186F" w14:textId="77777777" w:rsidR="00AD13D8" w:rsidRPr="00F065D7" w:rsidRDefault="00AD13D8" w:rsidP="00AD13D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582703E9" w14:textId="32A17F7D" w:rsidR="00AD13D8" w:rsidRPr="00F065D7" w:rsidRDefault="00AD13D8" w:rsidP="0055068A">
            <w:pPr>
              <w:pStyle w:val="BodyText"/>
              <w:tabs>
                <w:tab w:val="decimal" w:pos="72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6BCDD437" w14:textId="77777777" w:rsidR="00AD13D8" w:rsidRPr="00F065D7" w:rsidRDefault="00AD13D8" w:rsidP="00AD13D8">
            <w:pPr>
              <w:pStyle w:val="BodyText"/>
              <w:tabs>
                <w:tab w:val="decimal" w:pos="656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2532243" w14:textId="77777777" w:rsidR="00AD13D8" w:rsidRPr="00F065D7" w:rsidRDefault="00AD13D8" w:rsidP="00AD13D8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A564DEA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BF7E13A" w14:textId="68ED4540" w:rsidR="00AD13D8" w:rsidRPr="00F065D7" w:rsidRDefault="00AD13D8" w:rsidP="00AD13D8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2F883208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6F42D15" w14:textId="00EFFC82" w:rsidR="00AD13D8" w:rsidRPr="00F065D7" w:rsidRDefault="00AD13D8" w:rsidP="00AD13D8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D13D8" w:rsidRPr="00F065D7" w14:paraId="0608908B" w14:textId="77777777" w:rsidTr="00A14E1A">
        <w:tc>
          <w:tcPr>
            <w:tcW w:w="1488" w:type="pct"/>
          </w:tcPr>
          <w:p w14:paraId="2A042FF2" w14:textId="77777777" w:rsidR="00AD13D8" w:rsidRPr="00F065D7" w:rsidRDefault="00AD13D8" w:rsidP="00AD13D8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7DB01B2C" w14:textId="77777777" w:rsidR="00AD13D8" w:rsidRPr="00F065D7" w:rsidRDefault="00AD13D8" w:rsidP="00AD13D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680F5307" w14:textId="78A49D6C" w:rsidR="00AD13D8" w:rsidRPr="00AD13D8" w:rsidRDefault="00AD13D8" w:rsidP="00AD13D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791,516</w:t>
            </w:r>
          </w:p>
        </w:tc>
        <w:tc>
          <w:tcPr>
            <w:tcW w:w="126" w:type="pct"/>
          </w:tcPr>
          <w:p w14:paraId="2EF1310D" w14:textId="77777777" w:rsidR="00AD13D8" w:rsidRPr="00F065D7" w:rsidRDefault="00AD13D8" w:rsidP="00AD13D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75F37CB6" w14:textId="00AABAF5" w:rsidR="00AD13D8" w:rsidRPr="00F065D7" w:rsidRDefault="00AD13D8" w:rsidP="00AD13D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</w:p>
        </w:tc>
        <w:tc>
          <w:tcPr>
            <w:tcW w:w="126" w:type="pct"/>
          </w:tcPr>
          <w:p w14:paraId="19044CC7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5022F1B" w14:textId="71868708" w:rsidR="00AD13D8" w:rsidRPr="00AD13D8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1,212,344</w:t>
            </w:r>
          </w:p>
        </w:tc>
        <w:tc>
          <w:tcPr>
            <w:tcW w:w="126" w:type="pct"/>
          </w:tcPr>
          <w:p w14:paraId="4FD5FD38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F602216" w14:textId="779FED56" w:rsidR="00AD13D8" w:rsidRPr="00F065D7" w:rsidRDefault="00AD13D8" w:rsidP="00AD13D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</w:p>
        </w:tc>
      </w:tr>
      <w:tr w:rsidR="00AD13D8" w:rsidRPr="00F065D7" w14:paraId="31BE30BA" w14:textId="77777777" w:rsidTr="00A14E1A">
        <w:tc>
          <w:tcPr>
            <w:tcW w:w="1488" w:type="pct"/>
            <w:vAlign w:val="bottom"/>
          </w:tcPr>
          <w:p w14:paraId="119DE337" w14:textId="7881E10D" w:rsidR="00AD13D8" w:rsidRPr="00F065D7" w:rsidRDefault="00AD13D8" w:rsidP="00AD13D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527" w:type="pct"/>
          </w:tcPr>
          <w:p w14:paraId="712269BA" w14:textId="77777777" w:rsidR="00AD13D8" w:rsidRPr="00F065D7" w:rsidRDefault="00AD13D8" w:rsidP="00AD13D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503EFFFA" w14:textId="77777777" w:rsidR="00AD13D8" w:rsidRPr="00F065D7" w:rsidRDefault="00AD13D8" w:rsidP="00AD13D8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BEEF9F5" w14:textId="77777777" w:rsidR="00AD13D8" w:rsidRPr="00F065D7" w:rsidRDefault="00AD13D8" w:rsidP="00AD13D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9F7E134" w14:textId="77777777" w:rsidR="00AD13D8" w:rsidRPr="00F065D7" w:rsidRDefault="00AD13D8" w:rsidP="00AD13D8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5876061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658956EE" w14:textId="77777777" w:rsidR="00AD13D8" w:rsidRPr="00F065D7" w:rsidRDefault="00AD13D8" w:rsidP="00AD13D8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0D8E5AA" w14:textId="77777777" w:rsidR="00AD13D8" w:rsidRPr="00F065D7" w:rsidRDefault="00AD13D8" w:rsidP="00AD13D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7BEF9899" w14:textId="77777777" w:rsidR="00AD13D8" w:rsidRPr="00F065D7" w:rsidRDefault="00AD13D8" w:rsidP="00AD13D8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073F" w:rsidRPr="00F065D7" w14:paraId="659EDBE3" w14:textId="77777777" w:rsidTr="00A14E1A">
        <w:tc>
          <w:tcPr>
            <w:tcW w:w="1488" w:type="pct"/>
          </w:tcPr>
          <w:p w14:paraId="68600EE2" w14:textId="77777777" w:rsidR="00F4073F" w:rsidRPr="00F065D7" w:rsidRDefault="00F4073F" w:rsidP="00F4073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7" w:type="pct"/>
          </w:tcPr>
          <w:p w14:paraId="4827E099" w14:textId="77777777" w:rsidR="00F4073F" w:rsidRPr="00F065D7" w:rsidRDefault="00F4073F" w:rsidP="00F4073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3CE02805" w14:textId="52659A78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1,862,792</w:t>
            </w:r>
          </w:p>
        </w:tc>
        <w:tc>
          <w:tcPr>
            <w:tcW w:w="126" w:type="pct"/>
          </w:tcPr>
          <w:p w14:paraId="7E6C2ADE" w14:textId="77777777" w:rsidR="00F4073F" w:rsidRPr="00F065D7" w:rsidRDefault="00F4073F" w:rsidP="00F4073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16B58BCD" w14:textId="53682E86" w:rsidR="00F4073F" w:rsidRPr="00F065D7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</w:p>
        </w:tc>
        <w:tc>
          <w:tcPr>
            <w:tcW w:w="126" w:type="pct"/>
          </w:tcPr>
          <w:p w14:paraId="4DC0E268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BBA8CB0" w14:textId="4B9F4F2A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751,300</w:t>
            </w:r>
          </w:p>
        </w:tc>
        <w:tc>
          <w:tcPr>
            <w:tcW w:w="126" w:type="pct"/>
          </w:tcPr>
          <w:p w14:paraId="3EB44522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24CCF34F" w14:textId="18B6A1B9" w:rsidR="00F4073F" w:rsidRPr="00F065D7" w:rsidRDefault="00F4073F" w:rsidP="00F4073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978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</w:tr>
      <w:tr w:rsidR="00F4073F" w:rsidRPr="00F065D7" w14:paraId="09D32533" w14:textId="77777777" w:rsidTr="00A14E1A">
        <w:tc>
          <w:tcPr>
            <w:tcW w:w="1488" w:type="pct"/>
          </w:tcPr>
          <w:p w14:paraId="1A668A87" w14:textId="77777777" w:rsidR="00F4073F" w:rsidRPr="00F065D7" w:rsidRDefault="00F4073F" w:rsidP="00F4073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27" w:type="pct"/>
          </w:tcPr>
          <w:p w14:paraId="6ADD2892" w14:textId="77777777" w:rsidR="00F4073F" w:rsidRPr="00F065D7" w:rsidRDefault="00F4073F" w:rsidP="00F4073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416A467A" w14:textId="77777777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51E7D48" w14:textId="77777777" w:rsidR="00F4073F" w:rsidRPr="00F065D7" w:rsidRDefault="00F4073F" w:rsidP="00F4073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1DB8E729" w14:textId="77777777" w:rsidR="00F4073F" w:rsidRPr="00F065D7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988C59E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F12214D" w14:textId="77777777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5947E2F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4CB9AA9D" w14:textId="77777777" w:rsidR="00F4073F" w:rsidRPr="00F065D7" w:rsidRDefault="00F4073F" w:rsidP="00F4073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73F" w:rsidRPr="00F065D7" w14:paraId="628EFFFA" w14:textId="77777777" w:rsidTr="00A14E1A">
        <w:tc>
          <w:tcPr>
            <w:tcW w:w="1488" w:type="pct"/>
          </w:tcPr>
          <w:p w14:paraId="0446D90B" w14:textId="42C88E11" w:rsidR="00F4073F" w:rsidRPr="00F065D7" w:rsidRDefault="00F4073F" w:rsidP="00F4073F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7" w:type="pct"/>
          </w:tcPr>
          <w:p w14:paraId="2D01215C" w14:textId="77777777" w:rsidR="00F4073F" w:rsidRPr="00F065D7" w:rsidRDefault="00F4073F" w:rsidP="00F4073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1F69A043" w14:textId="1EE3CDF5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99,191</w:t>
            </w:r>
          </w:p>
        </w:tc>
        <w:tc>
          <w:tcPr>
            <w:tcW w:w="126" w:type="pct"/>
          </w:tcPr>
          <w:p w14:paraId="3235FC03" w14:textId="77777777" w:rsidR="00F4073F" w:rsidRPr="00F065D7" w:rsidRDefault="00F4073F" w:rsidP="00F4073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C11D87A" w14:textId="77D82397" w:rsidR="00F4073F" w:rsidRPr="00F065D7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</w:p>
        </w:tc>
        <w:tc>
          <w:tcPr>
            <w:tcW w:w="126" w:type="pct"/>
          </w:tcPr>
          <w:p w14:paraId="33AAB4E9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6EB1A66" w14:textId="39ACD39A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43,848</w:t>
            </w:r>
          </w:p>
        </w:tc>
        <w:tc>
          <w:tcPr>
            <w:tcW w:w="126" w:type="pct"/>
          </w:tcPr>
          <w:p w14:paraId="74608707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36291ECA" w14:textId="57BA4995" w:rsidR="00F4073F" w:rsidRPr="00F065D7" w:rsidRDefault="00F4073F" w:rsidP="00F4073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</w:tr>
      <w:tr w:rsidR="00F4073F" w:rsidRPr="00F065D7" w14:paraId="089C0792" w14:textId="77777777" w:rsidTr="00A14E1A">
        <w:tc>
          <w:tcPr>
            <w:tcW w:w="1488" w:type="pct"/>
          </w:tcPr>
          <w:p w14:paraId="22FEF66F" w14:textId="08470B3C" w:rsidR="00F4073F" w:rsidRPr="00F065D7" w:rsidRDefault="00F4073F" w:rsidP="00F4073F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2A40C748" w14:textId="77777777" w:rsidR="00F4073F" w:rsidRPr="00F065D7" w:rsidRDefault="00F4073F" w:rsidP="00F4073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1229EF86" w14:textId="2460EAC0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79,702</w:t>
            </w:r>
          </w:p>
        </w:tc>
        <w:tc>
          <w:tcPr>
            <w:tcW w:w="126" w:type="pct"/>
          </w:tcPr>
          <w:p w14:paraId="6DD69D67" w14:textId="77777777" w:rsidR="00F4073F" w:rsidRPr="00F065D7" w:rsidRDefault="00F4073F" w:rsidP="00F4073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D615B52" w14:textId="08D8848B" w:rsidR="00F4073F" w:rsidRPr="00F065D7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904</w:t>
            </w:r>
          </w:p>
        </w:tc>
        <w:tc>
          <w:tcPr>
            <w:tcW w:w="126" w:type="pct"/>
          </w:tcPr>
          <w:p w14:paraId="7AF94FFF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97EE977" w14:textId="363E9084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75,116</w:t>
            </w:r>
          </w:p>
        </w:tc>
        <w:tc>
          <w:tcPr>
            <w:tcW w:w="126" w:type="pct"/>
          </w:tcPr>
          <w:p w14:paraId="24CF4F93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402C8FF9" w14:textId="17123B7A" w:rsidR="00F4073F" w:rsidRPr="00F065D7" w:rsidRDefault="00F4073F" w:rsidP="00F4073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</w:p>
        </w:tc>
      </w:tr>
      <w:tr w:rsidR="00F4073F" w:rsidRPr="00F065D7" w14:paraId="2DDBA1E0" w14:textId="77777777" w:rsidTr="00A14E1A">
        <w:tc>
          <w:tcPr>
            <w:tcW w:w="1488" w:type="pct"/>
          </w:tcPr>
          <w:p w14:paraId="64DB23C9" w14:textId="6A2B7C94" w:rsidR="00F4073F" w:rsidRPr="00F065D7" w:rsidRDefault="00F4073F" w:rsidP="00F4073F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45F8B541" w14:textId="77777777" w:rsidR="00F4073F" w:rsidRPr="00F065D7" w:rsidRDefault="00F4073F" w:rsidP="00F4073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714E5348" w14:textId="351A8AD0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63,556</w:t>
            </w:r>
          </w:p>
        </w:tc>
        <w:tc>
          <w:tcPr>
            <w:tcW w:w="126" w:type="pct"/>
          </w:tcPr>
          <w:p w14:paraId="64DDD4BC" w14:textId="77777777" w:rsidR="00F4073F" w:rsidRPr="00F065D7" w:rsidRDefault="00F4073F" w:rsidP="00F4073F">
            <w:pPr>
              <w:pStyle w:val="BodyText"/>
              <w:tabs>
                <w:tab w:val="decimal" w:pos="664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D371993" w14:textId="49CC22FC" w:rsidR="00F4073F" w:rsidRPr="00F065D7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  <w:tc>
          <w:tcPr>
            <w:tcW w:w="126" w:type="pct"/>
          </w:tcPr>
          <w:p w14:paraId="35DCD7BF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44D8ED4" w14:textId="193ADC11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62,820</w:t>
            </w:r>
          </w:p>
        </w:tc>
        <w:tc>
          <w:tcPr>
            <w:tcW w:w="126" w:type="pct"/>
          </w:tcPr>
          <w:p w14:paraId="5E6D500D" w14:textId="77777777" w:rsidR="00F4073F" w:rsidRPr="005E6BEF" w:rsidRDefault="00F4073F" w:rsidP="00F4073F">
            <w:pPr>
              <w:pStyle w:val="BodyText"/>
              <w:tabs>
                <w:tab w:val="decimal" w:pos="1244"/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2A4F870" w14:textId="77777777" w:rsidR="00F4073F" w:rsidRPr="00F065D7" w:rsidRDefault="00F4073F" w:rsidP="00F4073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73F" w:rsidRPr="00F065D7" w14:paraId="0C41F815" w14:textId="77777777" w:rsidTr="00A14E1A">
        <w:tc>
          <w:tcPr>
            <w:tcW w:w="1488" w:type="pct"/>
          </w:tcPr>
          <w:p w14:paraId="5DDDE943" w14:textId="35673C57" w:rsidR="00F4073F" w:rsidRPr="00F065D7" w:rsidRDefault="00F4073F" w:rsidP="00F4073F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254A95D8" w14:textId="77777777" w:rsidR="00F4073F" w:rsidRPr="00F065D7" w:rsidRDefault="00F4073F" w:rsidP="00F4073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39634587" w14:textId="564C16D7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437,273</w:t>
            </w:r>
          </w:p>
        </w:tc>
        <w:tc>
          <w:tcPr>
            <w:tcW w:w="126" w:type="pct"/>
          </w:tcPr>
          <w:p w14:paraId="306F1F84" w14:textId="77777777" w:rsidR="00F4073F" w:rsidRPr="00F065D7" w:rsidRDefault="00F4073F" w:rsidP="00F4073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3218CBC4" w14:textId="399B5D16" w:rsidR="00F4073F" w:rsidRPr="00F065D7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  <w:tc>
          <w:tcPr>
            <w:tcW w:w="126" w:type="pct"/>
          </w:tcPr>
          <w:p w14:paraId="7C4DFC9C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6E0E7C7" w14:textId="02192FED" w:rsidR="00F4073F" w:rsidRPr="00AD13D8" w:rsidRDefault="00F4073F" w:rsidP="00F4073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0D28A7EB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BBEA80D" w14:textId="77777777" w:rsidR="00F4073F" w:rsidRPr="00F065D7" w:rsidRDefault="00F4073F" w:rsidP="00F4073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73F" w:rsidRPr="00F065D7" w14:paraId="4FA3492C" w14:textId="77777777" w:rsidTr="00A14E1A">
        <w:tc>
          <w:tcPr>
            <w:tcW w:w="1488" w:type="pct"/>
          </w:tcPr>
          <w:p w14:paraId="59D6ECC2" w14:textId="77777777" w:rsidR="00F4073F" w:rsidRPr="00F065D7" w:rsidRDefault="00F4073F" w:rsidP="00F4073F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2545B1FC" w14:textId="77777777" w:rsidR="00F4073F" w:rsidRPr="00F065D7" w:rsidRDefault="00F4073F" w:rsidP="00F4073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7DC9CC69" w14:textId="1FED5B7C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D13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2,542,514</w:t>
            </w:r>
          </w:p>
        </w:tc>
        <w:tc>
          <w:tcPr>
            <w:tcW w:w="126" w:type="pct"/>
          </w:tcPr>
          <w:p w14:paraId="41B3DD5E" w14:textId="77777777" w:rsidR="00F4073F" w:rsidRPr="00F065D7" w:rsidRDefault="00F4073F" w:rsidP="00F4073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2C40377E" w14:textId="751B6939" w:rsidR="00F4073F" w:rsidRPr="00F065D7" w:rsidRDefault="00F4073F" w:rsidP="00F4073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694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212</w:t>
            </w:r>
          </w:p>
        </w:tc>
        <w:tc>
          <w:tcPr>
            <w:tcW w:w="126" w:type="pct"/>
          </w:tcPr>
          <w:p w14:paraId="369D962B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5696CEB4" w14:textId="1B504FF9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933,084</w:t>
            </w:r>
          </w:p>
        </w:tc>
        <w:tc>
          <w:tcPr>
            <w:tcW w:w="126" w:type="pct"/>
          </w:tcPr>
          <w:p w14:paraId="7284BC7C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693FCCDE" w14:textId="289AE5A3" w:rsidR="00F4073F" w:rsidRPr="00F065D7" w:rsidRDefault="00F4073F" w:rsidP="00F4073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006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398</w:t>
            </w:r>
          </w:p>
        </w:tc>
      </w:tr>
      <w:tr w:rsidR="00F4073F" w:rsidRPr="00F065D7" w14:paraId="4ABD3F7F" w14:textId="77777777" w:rsidTr="00A14E1A">
        <w:tc>
          <w:tcPr>
            <w:tcW w:w="1488" w:type="pct"/>
          </w:tcPr>
          <w:p w14:paraId="463B05BC" w14:textId="77777777" w:rsidR="00F4073F" w:rsidRPr="00F065D7" w:rsidRDefault="00F4073F" w:rsidP="00F4073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7" w:type="pct"/>
          </w:tcPr>
          <w:p w14:paraId="6157D496" w14:textId="77777777" w:rsidR="00F4073F" w:rsidRPr="00F065D7" w:rsidRDefault="00F4073F" w:rsidP="00F4073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01836FCA" w14:textId="50971806" w:rsidR="00F4073F" w:rsidRPr="005E6BEF" w:rsidRDefault="00E928C9" w:rsidP="00E928C9">
            <w:pPr>
              <w:pStyle w:val="BodyText"/>
              <w:tabs>
                <w:tab w:val="decimal" w:pos="1058"/>
              </w:tabs>
              <w:spacing w:after="0"/>
              <w:ind w:left="-152" w:right="-442" w:firstLine="33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</w:t>
            </w:r>
            <w:r w:rsidR="00F4073F" w:rsidRPr="00AD13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(433,580)</w:t>
            </w:r>
          </w:p>
        </w:tc>
        <w:tc>
          <w:tcPr>
            <w:tcW w:w="126" w:type="pct"/>
          </w:tcPr>
          <w:p w14:paraId="2A643E13" w14:textId="77777777" w:rsidR="00F4073F" w:rsidRPr="00F065D7" w:rsidRDefault="00F4073F" w:rsidP="00F4073F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2AE2064" w14:textId="5274140D" w:rsidR="00F4073F" w:rsidRPr="00F065D7" w:rsidRDefault="00F4073F" w:rsidP="00F4073F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D1D783A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E9A2DC5" w14:textId="7318B1C3" w:rsidR="00F4073F" w:rsidRPr="00AD13D8" w:rsidRDefault="00F4073F" w:rsidP="00F4073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7BDAE390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758F50A" w14:textId="5968005B" w:rsidR="00F4073F" w:rsidRPr="00F065D7" w:rsidRDefault="00F4073F" w:rsidP="00F4073F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073F" w:rsidRPr="00F065D7" w14:paraId="57D3F720" w14:textId="77777777" w:rsidTr="00A14E1A">
        <w:tc>
          <w:tcPr>
            <w:tcW w:w="1488" w:type="pct"/>
          </w:tcPr>
          <w:p w14:paraId="5939D42F" w14:textId="77777777" w:rsidR="00F4073F" w:rsidRPr="00F065D7" w:rsidRDefault="00F4073F" w:rsidP="00F4073F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1A8E023E" w14:textId="77777777" w:rsidR="00F4073F" w:rsidRPr="00F065D7" w:rsidRDefault="00F4073F" w:rsidP="00F4073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54F8BEF7" w14:textId="51820A42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2,108,934</w:t>
            </w:r>
          </w:p>
        </w:tc>
        <w:tc>
          <w:tcPr>
            <w:tcW w:w="126" w:type="pct"/>
          </w:tcPr>
          <w:p w14:paraId="65C2FDA4" w14:textId="77777777" w:rsidR="00F4073F" w:rsidRPr="00F065D7" w:rsidRDefault="00F4073F" w:rsidP="00F4073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04897CB6" w14:textId="0B0853AE" w:rsidR="00F4073F" w:rsidRPr="00F065D7" w:rsidRDefault="00F4073F" w:rsidP="00F4073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299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018</w:t>
            </w:r>
          </w:p>
        </w:tc>
        <w:tc>
          <w:tcPr>
            <w:tcW w:w="126" w:type="pct"/>
          </w:tcPr>
          <w:p w14:paraId="2981F676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79D8C403" w14:textId="1568806D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933,084</w:t>
            </w:r>
          </w:p>
        </w:tc>
        <w:tc>
          <w:tcPr>
            <w:tcW w:w="126" w:type="pct"/>
          </w:tcPr>
          <w:p w14:paraId="0BE49B4F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C26CEAF" w14:textId="749F4C01" w:rsidR="00F4073F" w:rsidRPr="00F065D7" w:rsidRDefault="00F4073F" w:rsidP="00F4073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006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361</w:t>
            </w:r>
          </w:p>
        </w:tc>
      </w:tr>
      <w:tr w:rsidR="00F4073F" w:rsidRPr="00F065D7" w14:paraId="6BC2456F" w14:textId="77777777" w:rsidTr="00A14E1A">
        <w:tc>
          <w:tcPr>
            <w:tcW w:w="1488" w:type="pct"/>
          </w:tcPr>
          <w:p w14:paraId="79BC6183" w14:textId="77777777" w:rsidR="00F4073F" w:rsidRPr="00F065D7" w:rsidRDefault="00F4073F" w:rsidP="00F4073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pct"/>
          </w:tcPr>
          <w:p w14:paraId="4AF5C517" w14:textId="77777777" w:rsidR="00F4073F" w:rsidRPr="00F065D7" w:rsidRDefault="00F4073F" w:rsidP="00F4073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5196EFC7" w14:textId="04D06883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2,900,450</w:t>
            </w:r>
          </w:p>
        </w:tc>
        <w:tc>
          <w:tcPr>
            <w:tcW w:w="126" w:type="pct"/>
          </w:tcPr>
          <w:p w14:paraId="267978C4" w14:textId="77777777" w:rsidR="00F4073F" w:rsidRPr="00F065D7" w:rsidRDefault="00F4073F" w:rsidP="00F4073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D1AB805" w14:textId="711D008A" w:rsidR="00F4073F" w:rsidRPr="00F065D7" w:rsidRDefault="00F4073F" w:rsidP="00F4073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134</w:t>
            </w:r>
          </w:p>
        </w:tc>
        <w:tc>
          <w:tcPr>
            <w:tcW w:w="126" w:type="pct"/>
          </w:tcPr>
          <w:p w14:paraId="25124FDD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4A8EA607" w14:textId="65138F5E" w:rsidR="00F4073F" w:rsidRPr="00AD13D8" w:rsidRDefault="00F4073F" w:rsidP="00F407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13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2,145,428</w:t>
            </w:r>
          </w:p>
        </w:tc>
        <w:tc>
          <w:tcPr>
            <w:tcW w:w="126" w:type="pct"/>
          </w:tcPr>
          <w:p w14:paraId="5D844517" w14:textId="77777777" w:rsidR="00F4073F" w:rsidRPr="00F065D7" w:rsidRDefault="00F4073F" w:rsidP="00F407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65B686F" w14:textId="45EAD3D2" w:rsidR="00F4073F" w:rsidRPr="00F065D7" w:rsidRDefault="00F4073F" w:rsidP="00F4073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099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303</w:t>
            </w:r>
          </w:p>
        </w:tc>
      </w:tr>
    </w:tbl>
    <w:bookmarkEnd w:id="1"/>
    <w:p w14:paraId="16EEAEBC" w14:textId="60033103" w:rsidR="00F41B62" w:rsidRPr="004C17E4" w:rsidRDefault="00697F53" w:rsidP="00567588">
      <w:pPr>
        <w:spacing w:before="120"/>
        <w:ind w:left="539" w:right="-3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C17E4">
        <w:rPr>
          <w:rFonts w:ascii="Angsana New" w:hAnsi="Angsana New"/>
          <w:sz w:val="30"/>
          <w:szCs w:val="30"/>
          <w:cs/>
          <w:lang w:val="en-US"/>
        </w:rPr>
        <w:t>โดย</w:t>
      </w:r>
      <w:r w:rsidRPr="004C17E4">
        <w:rPr>
          <w:rFonts w:ascii="Angsana New" w:hAnsi="Angsana New"/>
          <w:sz w:val="30"/>
          <w:szCs w:val="30"/>
          <w:cs/>
        </w:rPr>
        <w:t xml:space="preserve">ปกติระยะเวลาการให้สินเชื่อแก่ลูกค้าของกลุ่มบริษัทมีระยะเวลาตั้งแต่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10</w:t>
      </w:r>
      <w:r w:rsidR="005D7529" w:rsidRPr="004C17E4">
        <w:rPr>
          <w:rFonts w:ascii="Angsana New" w:hAnsi="Angsana New"/>
          <w:sz w:val="30"/>
          <w:szCs w:val="30"/>
          <w:cs/>
        </w:rPr>
        <w:t xml:space="preserve"> วัน ถึง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100</w:t>
      </w:r>
      <w:r w:rsidR="00A851B7">
        <w:rPr>
          <w:rFonts w:ascii="Angsana New" w:hAnsi="Angsana New"/>
          <w:sz w:val="30"/>
          <w:szCs w:val="30"/>
          <w:lang w:val="en-US"/>
        </w:rPr>
        <w:t xml:space="preserve"> </w:t>
      </w:r>
      <w:r w:rsidR="00A851B7">
        <w:rPr>
          <w:rFonts w:ascii="Angsana New" w:hAnsi="Angsana New" w:hint="cs"/>
          <w:sz w:val="30"/>
          <w:szCs w:val="30"/>
          <w:cs/>
          <w:lang w:val="en-US"/>
        </w:rPr>
        <w:t>วัน</w:t>
      </w:r>
      <w:r w:rsidR="005D7529" w:rsidRPr="004C17E4">
        <w:rPr>
          <w:rFonts w:ascii="Angsana New" w:hAnsi="Angsana New"/>
          <w:sz w:val="30"/>
          <w:szCs w:val="30"/>
          <w:cs/>
        </w:rPr>
        <w:t xml:space="preserve"> </w:t>
      </w:r>
      <w:r w:rsidR="005D7529" w:rsidRPr="00A851B7">
        <w:rPr>
          <w:rFonts w:ascii="Angsana New" w:hAnsi="Angsana New"/>
          <w:i/>
          <w:iCs/>
          <w:sz w:val="30"/>
          <w:szCs w:val="30"/>
        </w:rPr>
        <w:t>(</w:t>
      </w:r>
      <w:r w:rsidR="00C819B9" w:rsidRPr="00C819B9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4C17E4" w:rsidRPr="00A851B7">
        <w:rPr>
          <w:rFonts w:ascii="Angsana New" w:hAnsi="Angsana New"/>
          <w:i/>
          <w:iCs/>
          <w:sz w:val="30"/>
          <w:szCs w:val="30"/>
        </w:rPr>
        <w:t xml:space="preserve"> </w:t>
      </w:r>
      <w:r w:rsidR="004C17E4" w:rsidRPr="00A851B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819B9" w:rsidRPr="00C819B9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="005D7529" w:rsidRPr="00A851B7">
        <w:rPr>
          <w:rFonts w:ascii="Angsana New" w:hAnsi="Angsana New"/>
          <w:i/>
          <w:iCs/>
          <w:sz w:val="30"/>
          <w:szCs w:val="30"/>
        </w:rPr>
        <w:t xml:space="preserve">: </w:t>
      </w:r>
      <w:r w:rsidR="00C819B9" w:rsidRPr="00C819B9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Pr="00A851B7">
        <w:rPr>
          <w:rFonts w:ascii="Angsana New" w:hAnsi="Angsana New"/>
          <w:i/>
          <w:iCs/>
          <w:sz w:val="30"/>
          <w:szCs w:val="30"/>
          <w:cs/>
        </w:rPr>
        <w:t xml:space="preserve"> วัน ถึง </w:t>
      </w:r>
      <w:r w:rsidR="00C819B9" w:rsidRPr="00C819B9">
        <w:rPr>
          <w:rFonts w:ascii="Angsana New" w:hAnsi="Angsana New"/>
          <w:i/>
          <w:iCs/>
          <w:sz w:val="30"/>
          <w:szCs w:val="30"/>
          <w:lang w:val="en-US"/>
        </w:rPr>
        <w:t>100</w:t>
      </w:r>
      <w:r w:rsidRPr="00A851B7">
        <w:rPr>
          <w:rFonts w:ascii="Angsana New" w:hAnsi="Angsana New"/>
          <w:i/>
          <w:iCs/>
          <w:sz w:val="30"/>
          <w:szCs w:val="30"/>
          <w:cs/>
        </w:rPr>
        <w:t xml:space="preserve"> วัน</w:t>
      </w:r>
      <w:r w:rsidR="005D7529" w:rsidRPr="00A851B7">
        <w:rPr>
          <w:rFonts w:ascii="Angsana New" w:hAnsi="Angsana New"/>
          <w:i/>
          <w:iCs/>
          <w:sz w:val="30"/>
          <w:szCs w:val="30"/>
        </w:rPr>
        <w:t>)</w:t>
      </w:r>
    </w:p>
    <w:p w14:paraId="6942A5CF" w14:textId="77777777" w:rsidR="0014724D" w:rsidRDefault="0014724D">
      <w:pPr>
        <w:spacing w:line="240" w:lineRule="auto"/>
        <w:rPr>
          <w:rFonts w:ascii="Angsana New" w:hAnsi="Angsana New"/>
          <w:sz w:val="20"/>
          <w:szCs w:val="20"/>
        </w:rPr>
      </w:pPr>
    </w:p>
    <w:p w14:paraId="42FE81CE" w14:textId="77777777" w:rsidR="0014724D" w:rsidRDefault="0014724D">
      <w:pPr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1161"/>
        <w:gridCol w:w="1093"/>
        <w:gridCol w:w="238"/>
        <w:gridCol w:w="1207"/>
        <w:gridCol w:w="238"/>
        <w:gridCol w:w="1200"/>
        <w:gridCol w:w="238"/>
        <w:gridCol w:w="1200"/>
      </w:tblGrid>
      <w:tr w:rsidR="0014724D" w:rsidRPr="00F065D7" w14:paraId="6F7FC6B1" w14:textId="77777777" w:rsidTr="00A26884">
        <w:tc>
          <w:tcPr>
            <w:tcW w:w="1488" w:type="pct"/>
          </w:tcPr>
          <w:p w14:paraId="3CDFE11F" w14:textId="77777777" w:rsidR="0014724D" w:rsidRPr="0014724D" w:rsidRDefault="0014724D" w:rsidP="00A2688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3CC43D1" w14:textId="77777777" w:rsidR="0014724D" w:rsidRPr="0014724D" w:rsidRDefault="0014724D" w:rsidP="00A2688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7E5295CB" w14:textId="77777777" w:rsidR="0014724D" w:rsidRPr="0014724D" w:rsidRDefault="0014724D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72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1498A1A" w14:textId="77777777" w:rsidR="0014724D" w:rsidRPr="0014724D" w:rsidRDefault="0014724D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3D43DCF0" w14:textId="77777777" w:rsidR="0014724D" w:rsidRPr="0014724D" w:rsidRDefault="0014724D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72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724D" w:rsidRPr="00F065D7" w14:paraId="6503B79B" w14:textId="77777777" w:rsidTr="00A26884">
        <w:tc>
          <w:tcPr>
            <w:tcW w:w="1488" w:type="pct"/>
          </w:tcPr>
          <w:p w14:paraId="13F65689" w14:textId="77777777" w:rsidR="0014724D" w:rsidRPr="0014724D" w:rsidRDefault="0014724D" w:rsidP="00A26884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6C627E57" w14:textId="77777777" w:rsidR="0014724D" w:rsidRPr="0014724D" w:rsidRDefault="0014724D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995AEC4" w14:textId="007E27B7" w:rsidR="0014724D" w:rsidRPr="0014724D" w:rsidRDefault="00C819B9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" w:type="pct"/>
          </w:tcPr>
          <w:p w14:paraId="1E5E630E" w14:textId="77777777" w:rsidR="0014724D" w:rsidRPr="0014724D" w:rsidRDefault="0014724D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260ADF5D" w14:textId="0BDA6ED2" w:rsidR="0014724D" w:rsidRPr="0014724D" w:rsidRDefault="00C819B9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14:paraId="0A27AD02" w14:textId="77777777" w:rsidR="0014724D" w:rsidRPr="0014724D" w:rsidRDefault="0014724D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F24DE60" w14:textId="2ABA390E" w:rsidR="0014724D" w:rsidRPr="0014724D" w:rsidRDefault="00C819B9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" w:type="pct"/>
          </w:tcPr>
          <w:p w14:paraId="3473C8A4" w14:textId="77777777" w:rsidR="0014724D" w:rsidRPr="0014724D" w:rsidRDefault="0014724D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8E50528" w14:textId="325274C2" w:rsidR="0014724D" w:rsidRPr="0014724D" w:rsidRDefault="00C819B9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14724D" w:rsidRPr="00F065D7" w14:paraId="4036A684" w14:textId="77777777" w:rsidTr="00A26884">
        <w:tc>
          <w:tcPr>
            <w:tcW w:w="1488" w:type="pct"/>
          </w:tcPr>
          <w:p w14:paraId="5AA79A9C" w14:textId="77777777" w:rsidR="0014724D" w:rsidRPr="0014724D" w:rsidRDefault="0014724D" w:rsidP="00A26884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6AE342B0" w14:textId="77777777" w:rsidR="0014724D" w:rsidRPr="0014724D" w:rsidRDefault="0014724D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  <w:vAlign w:val="center"/>
          </w:tcPr>
          <w:p w14:paraId="2B8248FC" w14:textId="77777777" w:rsidR="0014724D" w:rsidRPr="0014724D" w:rsidRDefault="0014724D" w:rsidP="00A26884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72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724D" w:rsidRPr="00F065D7" w14:paraId="6DF19AFA" w14:textId="77777777" w:rsidTr="00A26884">
        <w:tc>
          <w:tcPr>
            <w:tcW w:w="2692" w:type="pct"/>
            <w:gridSpan w:val="3"/>
          </w:tcPr>
          <w:p w14:paraId="0B9EEDEC" w14:textId="77777777" w:rsidR="0014724D" w:rsidRPr="0014724D" w:rsidRDefault="0014724D" w:rsidP="00A2688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72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Pr="0014724D">
              <w:rPr>
                <w:sz w:val="30"/>
                <w:szCs w:val="30"/>
                <w:cs/>
              </w:rPr>
              <w:t>หนี้สูญและหนี้สงสัยจะสูญ</w:t>
            </w:r>
            <w:r w:rsidRPr="001472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4724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" w:type="pct"/>
            <w:vAlign w:val="bottom"/>
          </w:tcPr>
          <w:p w14:paraId="6B1A33A6" w14:textId="77777777" w:rsidR="0014724D" w:rsidRPr="0014724D" w:rsidRDefault="0014724D" w:rsidP="00A268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  <w:vAlign w:val="bottom"/>
          </w:tcPr>
          <w:p w14:paraId="673C5AFE" w14:textId="77777777" w:rsidR="0014724D" w:rsidRPr="0014724D" w:rsidRDefault="0014724D" w:rsidP="00A26884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117BAD80" w14:textId="77777777" w:rsidR="0014724D" w:rsidRPr="0014724D" w:rsidRDefault="0014724D" w:rsidP="00A268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50BBB834" w14:textId="77777777" w:rsidR="0014724D" w:rsidRPr="0014724D" w:rsidRDefault="0014724D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C967F47" w14:textId="77777777" w:rsidR="0014724D" w:rsidRPr="0014724D" w:rsidRDefault="0014724D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449D9F35" w14:textId="77777777" w:rsidR="0014724D" w:rsidRPr="0014724D" w:rsidRDefault="0014724D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724D" w:rsidRPr="00F065D7" w14:paraId="7C43B202" w14:textId="77777777" w:rsidTr="00A26884">
        <w:tc>
          <w:tcPr>
            <w:tcW w:w="2108" w:type="pct"/>
            <w:gridSpan w:val="2"/>
          </w:tcPr>
          <w:p w14:paraId="68D36A25" w14:textId="3845D937" w:rsidR="0014724D" w:rsidRPr="0014724D" w:rsidRDefault="0014724D" w:rsidP="00A26884">
            <w:pPr>
              <w:pStyle w:val="BodyText"/>
              <w:spacing w:after="0"/>
              <w:ind w:left="151" w:right="-131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14724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14724D">
              <w:rPr>
                <w:rFonts w:ascii="Angsana New" w:hAnsi="Angsana New"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17737D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7737D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737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119BFB11" w14:textId="43497D65" w:rsidR="0014724D" w:rsidRPr="0014724D" w:rsidRDefault="00246491" w:rsidP="00A2688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64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(198)</w:t>
            </w:r>
          </w:p>
        </w:tc>
        <w:tc>
          <w:tcPr>
            <w:tcW w:w="127" w:type="pct"/>
            <w:vAlign w:val="bottom"/>
          </w:tcPr>
          <w:p w14:paraId="27FB64B0" w14:textId="77777777" w:rsidR="0014724D" w:rsidRPr="0014724D" w:rsidRDefault="0014724D" w:rsidP="00A268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72527F8A" w14:textId="433DA877" w:rsidR="0014724D" w:rsidRPr="00D9071A" w:rsidRDefault="00D9071A" w:rsidP="00A26884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(178)</w:t>
            </w:r>
          </w:p>
        </w:tc>
        <w:tc>
          <w:tcPr>
            <w:tcW w:w="127" w:type="pct"/>
            <w:vAlign w:val="bottom"/>
          </w:tcPr>
          <w:p w14:paraId="61F3B589" w14:textId="77777777" w:rsidR="0014724D" w:rsidRPr="0014724D" w:rsidRDefault="0014724D" w:rsidP="00A268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5D8831E4" w14:textId="07120D34" w:rsidR="0014724D" w:rsidRPr="0014724D" w:rsidRDefault="00246491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(58)</w:t>
            </w:r>
          </w:p>
        </w:tc>
        <w:tc>
          <w:tcPr>
            <w:tcW w:w="127" w:type="pct"/>
            <w:vAlign w:val="bottom"/>
          </w:tcPr>
          <w:p w14:paraId="4CEEF1F6" w14:textId="77777777" w:rsidR="0014724D" w:rsidRPr="0014724D" w:rsidRDefault="0014724D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05C5470F" w14:textId="443D31D2" w:rsidR="0014724D" w:rsidRPr="0014724D" w:rsidRDefault="00D9071A" w:rsidP="00D9071A">
            <w:pPr>
              <w:pStyle w:val="BodyText"/>
              <w:tabs>
                <w:tab w:val="decimal" w:pos="1244"/>
              </w:tabs>
              <w:spacing w:after="0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14724D" w:rsidRPr="00F065D7" w14:paraId="67BAC07E" w14:textId="77777777" w:rsidTr="00A26884">
        <w:tc>
          <w:tcPr>
            <w:tcW w:w="2108" w:type="pct"/>
            <w:gridSpan w:val="2"/>
          </w:tcPr>
          <w:p w14:paraId="4C10F355" w14:textId="3BD8AB93" w:rsidR="0014724D" w:rsidRPr="0014724D" w:rsidRDefault="0014724D" w:rsidP="00A26884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72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7737D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4724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17737D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7737D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737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4153E06A" w14:textId="57BF0BD5" w:rsidR="0014724D" w:rsidRPr="0014724D" w:rsidRDefault="00246491" w:rsidP="00A2688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64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(949)</w:t>
            </w:r>
          </w:p>
        </w:tc>
        <w:tc>
          <w:tcPr>
            <w:tcW w:w="127" w:type="pct"/>
            <w:vAlign w:val="bottom"/>
          </w:tcPr>
          <w:p w14:paraId="49D528DC" w14:textId="77777777" w:rsidR="0014724D" w:rsidRPr="0014724D" w:rsidRDefault="0014724D" w:rsidP="00A268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118D5E69" w14:textId="08031201" w:rsidR="0014724D" w:rsidRPr="0014724D" w:rsidRDefault="00C819B9" w:rsidP="00E12820">
            <w:pPr>
              <w:pStyle w:val="BodyText"/>
              <w:tabs>
                <w:tab w:val="decimal" w:pos="1518"/>
              </w:tabs>
              <w:spacing w:after="0"/>
              <w:ind w:left="-108"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14724D" w:rsidRPr="001472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907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603</w:t>
            </w:r>
          </w:p>
        </w:tc>
        <w:tc>
          <w:tcPr>
            <w:tcW w:w="127" w:type="pct"/>
            <w:vAlign w:val="bottom"/>
          </w:tcPr>
          <w:p w14:paraId="776B977E" w14:textId="77777777" w:rsidR="0014724D" w:rsidRPr="0014724D" w:rsidRDefault="0014724D" w:rsidP="00A268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759FA333" w14:textId="71D7AC8E" w:rsidR="0014724D" w:rsidRPr="0014724D" w:rsidRDefault="00246491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(10,813)</w:t>
            </w:r>
          </w:p>
        </w:tc>
        <w:tc>
          <w:tcPr>
            <w:tcW w:w="127" w:type="pct"/>
            <w:vAlign w:val="bottom"/>
          </w:tcPr>
          <w:p w14:paraId="0844C10F" w14:textId="77777777" w:rsidR="0014724D" w:rsidRPr="0014724D" w:rsidRDefault="0014724D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50AF14B8" w14:textId="5B084219" w:rsidR="0014724D" w:rsidRPr="0014724D" w:rsidRDefault="0014724D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72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C819B9"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1472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38C6906E" w14:textId="77777777" w:rsidR="0014724D" w:rsidRPr="0014724D" w:rsidRDefault="0014724D" w:rsidP="0014724D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4EB93BE" w14:textId="77777777" w:rsidR="000A2CC0" w:rsidRPr="00F065D7" w:rsidRDefault="000A2CC0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</w:t>
      </w:r>
      <w:r w:rsidR="00A30680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บริษัทร่วมและการร่วมค้า</w:t>
      </w:r>
    </w:p>
    <w:p w14:paraId="2C8F9227" w14:textId="77777777" w:rsidR="002C0F04" w:rsidRPr="00F065D7" w:rsidRDefault="002C0F04" w:rsidP="004D02E7">
      <w:pPr>
        <w:spacing w:line="240" w:lineRule="auto"/>
        <w:contextualSpacing/>
        <w:rPr>
          <w:rFonts w:asciiTheme="majorBidi" w:hAnsiTheme="majorBidi" w:cstheme="majorBidi"/>
          <w:sz w:val="16"/>
          <w:szCs w:val="16"/>
          <w:vertAlign w:val="superscript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243"/>
        <w:gridCol w:w="7"/>
        <w:gridCol w:w="1080"/>
        <w:gridCol w:w="273"/>
        <w:gridCol w:w="1078"/>
        <w:gridCol w:w="236"/>
        <w:gridCol w:w="1114"/>
        <w:gridCol w:w="13"/>
        <w:gridCol w:w="258"/>
        <w:gridCol w:w="15"/>
        <w:gridCol w:w="1153"/>
        <w:gridCol w:w="7"/>
      </w:tblGrid>
      <w:tr w:rsidR="008E6872" w:rsidRPr="00F065D7" w14:paraId="27BAECF8" w14:textId="77777777" w:rsidTr="00567588">
        <w:trPr>
          <w:trHeight w:val="313"/>
          <w:tblHeader/>
        </w:trPr>
        <w:tc>
          <w:tcPr>
            <w:tcW w:w="2049" w:type="pct"/>
          </w:tcPr>
          <w:p w14:paraId="1AE6A981" w14:textId="77777777" w:rsidR="008E6872" w:rsidRPr="00F065D7" w:rsidRDefault="008E6872" w:rsidP="000C493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E016A58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4"/>
          </w:tcPr>
          <w:p w14:paraId="37597974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7E95158D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6"/>
          </w:tcPr>
          <w:p w14:paraId="3868CE31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763" w:rsidRPr="00F065D7" w14:paraId="76046F33" w14:textId="77777777" w:rsidTr="00682AF7">
        <w:trPr>
          <w:trHeight w:val="275"/>
          <w:tblHeader/>
        </w:trPr>
        <w:tc>
          <w:tcPr>
            <w:tcW w:w="2049" w:type="pct"/>
          </w:tcPr>
          <w:p w14:paraId="49219E4A" w14:textId="6A9A71D8" w:rsidR="001B3763" w:rsidRPr="00F065D7" w:rsidRDefault="001B3763" w:rsidP="001B37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773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819B9" w:rsidRPr="00C81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EB274A"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773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EB274A"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  <w:vAlign w:val="bottom"/>
          </w:tcPr>
          <w:p w14:paraId="29C25F91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20D8F99F" w14:textId="21B9B9B8" w:rsidR="001B3763" w:rsidRPr="00F065D7" w:rsidRDefault="00C819B9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" w:type="pct"/>
            <w:vAlign w:val="bottom"/>
          </w:tcPr>
          <w:p w14:paraId="3EED083A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6616D24" w14:textId="15996707" w:rsidR="001B3763" w:rsidRPr="00F065D7" w:rsidRDefault="00C819B9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  <w:vAlign w:val="bottom"/>
          </w:tcPr>
          <w:p w14:paraId="02A4D047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07D6F13D" w14:textId="0C398BC3" w:rsidR="001B3763" w:rsidRPr="00F065D7" w:rsidRDefault="00C819B9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" w:type="pct"/>
            <w:gridSpan w:val="2"/>
            <w:vAlign w:val="bottom"/>
          </w:tcPr>
          <w:p w14:paraId="5BF1628A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565E2D80" w14:textId="7EEBF448" w:rsidR="001B3763" w:rsidRPr="00F065D7" w:rsidRDefault="00C819B9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1B3763" w:rsidRPr="00F065D7" w14:paraId="73F3D4E1" w14:textId="77777777" w:rsidTr="00567588">
        <w:trPr>
          <w:trHeight w:val="313"/>
          <w:tblHeader/>
        </w:trPr>
        <w:tc>
          <w:tcPr>
            <w:tcW w:w="2049" w:type="pct"/>
          </w:tcPr>
          <w:p w14:paraId="232AE05B" w14:textId="77777777" w:rsidR="001B3763" w:rsidRPr="00F065D7" w:rsidRDefault="001B3763" w:rsidP="001B37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EEDBB08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0" w:type="pct"/>
            <w:gridSpan w:val="11"/>
          </w:tcPr>
          <w:p w14:paraId="412CEFAF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763" w:rsidRPr="00F065D7" w14:paraId="7A73BBCC" w14:textId="77777777" w:rsidTr="005538F7">
        <w:trPr>
          <w:trHeight w:val="313"/>
        </w:trPr>
        <w:tc>
          <w:tcPr>
            <w:tcW w:w="2049" w:type="pct"/>
          </w:tcPr>
          <w:p w14:paraId="6C3AA071" w14:textId="77777777" w:rsidR="001B3763" w:rsidRPr="00F065D7" w:rsidRDefault="001B3763" w:rsidP="001B376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" w:type="pct"/>
          </w:tcPr>
          <w:p w14:paraId="2029EDB0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3903C4D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6614C3" w14:textId="77777777" w:rsidR="001B3763" w:rsidRPr="00F065D7" w:rsidRDefault="001B3763" w:rsidP="001B3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375EEC" w14:textId="77777777" w:rsidR="001B3763" w:rsidRPr="00F065D7" w:rsidRDefault="001B3763" w:rsidP="001B3763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4154A8" w14:textId="77777777" w:rsidR="001B3763" w:rsidRPr="00F065D7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3A599177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192E534E" w14:textId="77777777" w:rsidR="001B3763" w:rsidRPr="00F065D7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213E9F58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0EC" w:rsidRPr="00F065D7" w14:paraId="47D495EC" w14:textId="77777777" w:rsidTr="005538F7">
        <w:trPr>
          <w:trHeight w:val="300"/>
        </w:trPr>
        <w:tc>
          <w:tcPr>
            <w:tcW w:w="2049" w:type="pct"/>
          </w:tcPr>
          <w:p w14:paraId="44F8703A" w14:textId="25BF57B3" w:rsidR="005270EC" w:rsidRPr="005E6BEF" w:rsidRDefault="005270EC" w:rsidP="005270EC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1" w:type="pct"/>
          </w:tcPr>
          <w:p w14:paraId="09F6494D" w14:textId="77777777" w:rsidR="005270EC" w:rsidRPr="00F065D7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4866B57C" w14:textId="59C92245" w:rsidR="005270EC" w:rsidRPr="00F065D7" w:rsidRDefault="00C819B9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  <w:r w:rsidR="005B41AC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059</w:t>
            </w:r>
          </w:p>
        </w:tc>
        <w:tc>
          <w:tcPr>
            <w:tcW w:w="147" w:type="pct"/>
          </w:tcPr>
          <w:p w14:paraId="274D3DD3" w14:textId="77777777" w:rsidR="005270EC" w:rsidRPr="00F065D7" w:rsidRDefault="005270EC" w:rsidP="005270EC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59499115" w14:textId="40FD6235" w:rsidR="005270EC" w:rsidRPr="00F065D7" w:rsidRDefault="00C819B9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  <w:r w:rsidR="005270EC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902</w:t>
            </w:r>
          </w:p>
        </w:tc>
        <w:tc>
          <w:tcPr>
            <w:tcW w:w="127" w:type="pct"/>
          </w:tcPr>
          <w:p w14:paraId="764FACC4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69A3C8BF" w14:textId="77777777" w:rsidR="005270EC" w:rsidRPr="00F065D7" w:rsidRDefault="005270EC" w:rsidP="005270EC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4B5936CE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38985A7F" w14:textId="77777777" w:rsidR="005270EC" w:rsidRPr="00F065D7" w:rsidRDefault="005270EC" w:rsidP="005270EC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D25D6" w:rsidRPr="00F065D7" w14:paraId="2AAEE07E" w14:textId="77777777" w:rsidTr="005538F7">
        <w:trPr>
          <w:trHeight w:val="300"/>
        </w:trPr>
        <w:tc>
          <w:tcPr>
            <w:tcW w:w="2049" w:type="pct"/>
          </w:tcPr>
          <w:p w14:paraId="41886C21" w14:textId="77777777" w:rsidR="00FD25D6" w:rsidRPr="00F065D7" w:rsidRDefault="00FD25D6" w:rsidP="00FD25D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1" w:type="pct"/>
          </w:tcPr>
          <w:p w14:paraId="29A90F52" w14:textId="77777777" w:rsidR="00FD25D6" w:rsidRPr="00F065D7" w:rsidRDefault="00FD25D6" w:rsidP="00FD25D6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55BD94C1" w14:textId="7FDCBB42" w:rsidR="00FD25D6" w:rsidRPr="00F065D7" w:rsidRDefault="00460E6F" w:rsidP="00FD25D6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E6F">
              <w:rPr>
                <w:rFonts w:ascii="Angsana New" w:hAnsi="Angsana New"/>
                <w:sz w:val="30"/>
                <w:szCs w:val="30"/>
                <w:lang w:val="en-US"/>
              </w:rPr>
              <w:t>78,264</w:t>
            </w:r>
          </w:p>
        </w:tc>
        <w:tc>
          <w:tcPr>
            <w:tcW w:w="147" w:type="pct"/>
          </w:tcPr>
          <w:p w14:paraId="65009364" w14:textId="77777777" w:rsidR="00FD25D6" w:rsidRPr="00F065D7" w:rsidRDefault="00FD25D6" w:rsidP="00FD25D6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62235704" w14:textId="6584D436" w:rsidR="00FD25D6" w:rsidRPr="00F065D7" w:rsidRDefault="00C819B9" w:rsidP="00FD25D6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FD25D6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033</w:t>
            </w:r>
          </w:p>
        </w:tc>
        <w:tc>
          <w:tcPr>
            <w:tcW w:w="127" w:type="pct"/>
          </w:tcPr>
          <w:p w14:paraId="00CE1FAE" w14:textId="77777777" w:rsidR="00FD25D6" w:rsidRPr="00F065D7" w:rsidRDefault="00FD25D6" w:rsidP="00FD25D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7EA206E9" w14:textId="543A9BEE" w:rsidR="00FD25D6" w:rsidRPr="00F065D7" w:rsidRDefault="005034E1" w:rsidP="00FD25D6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28F01B66" w14:textId="77777777" w:rsidR="00FD25D6" w:rsidRPr="00F065D7" w:rsidRDefault="00FD25D6" w:rsidP="00FD25D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1E57D5B9" w14:textId="0130E7A0" w:rsidR="00FD25D6" w:rsidRPr="00F065D7" w:rsidRDefault="00FD25D6" w:rsidP="00FD25D6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25D6" w:rsidRPr="00F065D7" w14:paraId="3124253A" w14:textId="77777777" w:rsidTr="001F74EC">
        <w:trPr>
          <w:trHeight w:val="427"/>
        </w:trPr>
        <w:tc>
          <w:tcPr>
            <w:tcW w:w="2049" w:type="pct"/>
          </w:tcPr>
          <w:p w14:paraId="11E703CA" w14:textId="6393BE4B" w:rsidR="00FD25D6" w:rsidRPr="00F065D7" w:rsidRDefault="00FD25D6" w:rsidP="00FD25D6">
            <w:pPr>
              <w:pStyle w:val="BodyText"/>
              <w:spacing w:after="0" w:line="240" w:lineRule="atLeast"/>
              <w:ind w:left="151" w:right="21" w:hanging="1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AD404C" w:rsidRPr="00F065D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จากเงินลงทุนใน</w:t>
            </w:r>
            <w:r w:rsidR="00AD404C" w:rsidRPr="00F065D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" w:type="pct"/>
          </w:tcPr>
          <w:p w14:paraId="668910D5" w14:textId="77777777" w:rsidR="00FD25D6" w:rsidRPr="00F065D7" w:rsidRDefault="00FD25D6" w:rsidP="00FD25D6">
            <w:pPr>
              <w:pStyle w:val="BodyText"/>
              <w:tabs>
                <w:tab w:val="decimal" w:pos="1089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33579AEA" w14:textId="0724095E" w:rsidR="00FD25D6" w:rsidRPr="00F065D7" w:rsidRDefault="009C61C3" w:rsidP="00FD25D6">
            <w:pPr>
              <w:pStyle w:val="BodyText"/>
              <w:tabs>
                <w:tab w:val="decimal" w:pos="1089"/>
              </w:tabs>
              <w:spacing w:after="0"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(6,731</w:t>
            </w:r>
            <w:r w:rsidR="00460E6F" w:rsidRPr="00460E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2DECD30" w14:textId="77777777" w:rsidR="00FD25D6" w:rsidRPr="00F065D7" w:rsidRDefault="00FD25D6" w:rsidP="00FD25D6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8727D88" w14:textId="02A0E6ED" w:rsidR="00FD25D6" w:rsidRPr="00F065D7" w:rsidRDefault="00FD25D6" w:rsidP="00FD25D6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B5DDD">
              <w:rPr>
                <w:rFonts w:ascii="Angsana New" w:hAnsi="Angsana New"/>
                <w:sz w:val="30"/>
                <w:szCs w:val="30"/>
                <w:lang w:val="en-US"/>
              </w:rPr>
              <w:t>14,248</w:t>
            </w: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5B46B51A" w14:textId="77777777" w:rsidR="00FD25D6" w:rsidRPr="00F065D7" w:rsidRDefault="00FD25D6" w:rsidP="00FD25D6">
            <w:pPr>
              <w:pStyle w:val="BodyText"/>
              <w:tabs>
                <w:tab w:val="decimal" w:pos="124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597216BD" w14:textId="677CE548" w:rsidR="00FD25D6" w:rsidRPr="00F065D7" w:rsidRDefault="005034E1" w:rsidP="00FD25D6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08DF2675" w14:textId="77777777" w:rsidR="00FD25D6" w:rsidRPr="00F065D7" w:rsidRDefault="00FD25D6" w:rsidP="00FD25D6">
            <w:pPr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6F42F162" w14:textId="77777777" w:rsidR="0058599F" w:rsidRPr="00F065D7" w:rsidRDefault="0058599F" w:rsidP="00FD25D6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2131548" w14:textId="13098513" w:rsidR="00FD25D6" w:rsidRPr="00F065D7" w:rsidRDefault="00FD25D6" w:rsidP="00FD25D6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25D6" w:rsidRPr="00F065D7" w14:paraId="70325A5D" w14:textId="77777777" w:rsidTr="005538F7">
        <w:trPr>
          <w:trHeight w:val="392"/>
        </w:trPr>
        <w:tc>
          <w:tcPr>
            <w:tcW w:w="2049" w:type="pct"/>
          </w:tcPr>
          <w:p w14:paraId="52B4F325" w14:textId="77777777" w:rsidR="00FD25D6" w:rsidRPr="00F065D7" w:rsidRDefault="00FD25D6" w:rsidP="00FD25D6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131" w:type="pct"/>
          </w:tcPr>
          <w:p w14:paraId="02E0B174" w14:textId="77777777" w:rsidR="00FD25D6" w:rsidRPr="00F065D7" w:rsidRDefault="00FD25D6" w:rsidP="00FD25D6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01046EE9" w14:textId="381D11AA" w:rsidR="00FD25D6" w:rsidRPr="00F065D7" w:rsidRDefault="009C61C3" w:rsidP="002D2533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1,058</w:t>
            </w:r>
          </w:p>
        </w:tc>
        <w:tc>
          <w:tcPr>
            <w:tcW w:w="147" w:type="pct"/>
          </w:tcPr>
          <w:p w14:paraId="221F83DE" w14:textId="77777777" w:rsidR="00FD25D6" w:rsidRPr="00F065D7" w:rsidRDefault="00FD25D6" w:rsidP="00FD25D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128DFF" w14:textId="50619E17" w:rsidR="00FD25D6" w:rsidRPr="00F065D7" w:rsidRDefault="00FD25D6" w:rsidP="0058599F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(</w:t>
            </w:r>
            <w:r w:rsidR="007B5DDD">
              <w:rPr>
                <w:rFonts w:ascii="Angsana New" w:hAnsi="Angsana New"/>
                <w:sz w:val="30"/>
                <w:szCs w:val="30"/>
                <w:lang w:val="en-US"/>
              </w:rPr>
              <w:t>2,210</w:t>
            </w:r>
            <w:r w:rsidRPr="00F065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18DE38BB" w14:textId="77777777" w:rsidR="00FD25D6" w:rsidRPr="00F065D7" w:rsidRDefault="00FD25D6" w:rsidP="00FD25D6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20332BE6" w14:textId="3D74E39B" w:rsidR="00FD25D6" w:rsidRPr="00F065D7" w:rsidRDefault="005034E1" w:rsidP="00FD25D6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6627DD19" w14:textId="77777777" w:rsidR="00FD25D6" w:rsidRPr="00F065D7" w:rsidRDefault="00FD25D6" w:rsidP="00FD25D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2259F5AB" w14:textId="4D6E0E19" w:rsidR="00FD25D6" w:rsidRPr="00F065D7" w:rsidRDefault="00FD25D6" w:rsidP="00FD25D6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270EC" w:rsidRPr="00F065D7" w14:paraId="00C8B7A6" w14:textId="77777777" w:rsidTr="00C53619">
        <w:trPr>
          <w:trHeight w:val="313"/>
        </w:trPr>
        <w:tc>
          <w:tcPr>
            <w:tcW w:w="2049" w:type="pct"/>
          </w:tcPr>
          <w:p w14:paraId="56C1994B" w14:textId="20CEC905" w:rsidR="005270EC" w:rsidRPr="00F065D7" w:rsidRDefault="005270EC" w:rsidP="005270E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819B9"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3E2D51"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17737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1" w:type="pct"/>
          </w:tcPr>
          <w:p w14:paraId="5C22C7A8" w14:textId="77777777" w:rsidR="005270EC" w:rsidRPr="00F065D7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26A13" w14:textId="587FE75A" w:rsidR="005270EC" w:rsidRPr="00F065D7" w:rsidRDefault="009C61C3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391,650</w:t>
            </w:r>
          </w:p>
        </w:tc>
        <w:tc>
          <w:tcPr>
            <w:tcW w:w="147" w:type="pct"/>
          </w:tcPr>
          <w:p w14:paraId="1DBC1FEA" w14:textId="77777777" w:rsidR="005270EC" w:rsidRPr="00F065D7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552112A6" w14:textId="51AC70E1" w:rsidR="005270EC" w:rsidRPr="00F065D7" w:rsidRDefault="007B5DDD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325,477</w:t>
            </w:r>
          </w:p>
        </w:tc>
        <w:tc>
          <w:tcPr>
            <w:tcW w:w="127" w:type="pct"/>
          </w:tcPr>
          <w:p w14:paraId="70D53E72" w14:textId="77777777" w:rsidR="005270EC" w:rsidRPr="00F065D7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99AF1" w14:textId="484C9317" w:rsidR="005270EC" w:rsidRPr="00F06627" w:rsidRDefault="005034E1" w:rsidP="005270EC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6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3449EF63" w14:textId="77777777" w:rsidR="005270EC" w:rsidRPr="00F065D7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7168A8" w14:textId="04C317FB" w:rsidR="005270EC" w:rsidRPr="00F065D7" w:rsidRDefault="00FD25D6" w:rsidP="005270EC">
            <w:pPr>
              <w:pStyle w:val="BodyText"/>
              <w:tabs>
                <w:tab w:val="decimal" w:pos="59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532CB3" w:rsidRPr="00F065D7" w14:paraId="14F3D905" w14:textId="77777777" w:rsidTr="00C53619">
        <w:trPr>
          <w:trHeight w:val="288"/>
        </w:trPr>
        <w:tc>
          <w:tcPr>
            <w:tcW w:w="2049" w:type="pct"/>
          </w:tcPr>
          <w:p w14:paraId="2F39FAC7" w14:textId="77777777" w:rsidR="00532CB3" w:rsidRPr="00F065D7" w:rsidRDefault="00532CB3" w:rsidP="00532CB3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" w:type="pct"/>
          </w:tcPr>
          <w:p w14:paraId="5E5662DC" w14:textId="77777777" w:rsidR="00532CB3" w:rsidRPr="00F065D7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331B6A9A" w14:textId="77777777" w:rsidR="00532CB3" w:rsidRPr="00F065D7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D55B7B" w14:textId="77777777" w:rsidR="00532CB3" w:rsidRPr="00F065D7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D2346BD" w14:textId="77777777" w:rsidR="00532CB3" w:rsidRPr="00F065D7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D5D9E53" w14:textId="77777777" w:rsidR="00532CB3" w:rsidRPr="00F065D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</w:tcBorders>
          </w:tcPr>
          <w:p w14:paraId="5B8F8B93" w14:textId="77777777" w:rsidR="00532CB3" w:rsidRPr="00F065D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CEA73CD" w14:textId="77777777" w:rsidR="00532CB3" w:rsidRPr="00F065D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</w:tcPr>
          <w:p w14:paraId="39693A71" w14:textId="77777777" w:rsidR="00532CB3" w:rsidRPr="00F065D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B3" w:rsidRPr="00F065D7" w14:paraId="0CD08CF2" w14:textId="77777777" w:rsidTr="00567588">
        <w:trPr>
          <w:gridAfter w:val="1"/>
          <w:wAfter w:w="4" w:type="pct"/>
          <w:trHeight w:val="418"/>
        </w:trPr>
        <w:tc>
          <w:tcPr>
            <w:tcW w:w="2049" w:type="pct"/>
          </w:tcPr>
          <w:p w14:paraId="69D951BB" w14:textId="77777777" w:rsidR="00532CB3" w:rsidRPr="00F065D7" w:rsidRDefault="00532CB3" w:rsidP="00532CB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" w:type="pct"/>
            <w:gridSpan w:val="2"/>
          </w:tcPr>
          <w:p w14:paraId="5121669F" w14:textId="77777777" w:rsidR="00532CB3" w:rsidRPr="00F065D7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6ACCFD" w14:textId="77777777" w:rsidR="00532CB3" w:rsidRPr="00F065D7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46B69D" w14:textId="77777777" w:rsidR="00532CB3" w:rsidRPr="00F065D7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0D8816B" w14:textId="77777777" w:rsidR="00532CB3" w:rsidRPr="00F065D7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CE9E4A6" w14:textId="77777777" w:rsidR="00532CB3" w:rsidRPr="00F065D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73F59B07" w14:textId="77777777" w:rsidR="00532CB3" w:rsidRPr="00F065D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0495CDF" w14:textId="77777777" w:rsidR="00532CB3" w:rsidRPr="00F065D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97C9E46" w14:textId="77777777" w:rsidR="00532CB3" w:rsidRPr="00F065D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0EC" w:rsidRPr="00F065D7" w14:paraId="31822A2D" w14:textId="77777777" w:rsidTr="00567588">
        <w:trPr>
          <w:gridAfter w:val="1"/>
          <w:wAfter w:w="4" w:type="pct"/>
          <w:trHeight w:val="401"/>
        </w:trPr>
        <w:tc>
          <w:tcPr>
            <w:tcW w:w="2049" w:type="pct"/>
          </w:tcPr>
          <w:p w14:paraId="37BBC527" w14:textId="2157FF09" w:rsidR="005270EC" w:rsidRPr="00F065D7" w:rsidRDefault="005270EC" w:rsidP="005270E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" w:type="pct"/>
            <w:gridSpan w:val="2"/>
          </w:tcPr>
          <w:p w14:paraId="39874D93" w14:textId="77777777" w:rsidR="005270EC" w:rsidRPr="00F065D7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16B7C32B" w14:textId="33F0A17A" w:rsidR="005270EC" w:rsidRPr="00F065D7" w:rsidRDefault="00C819B9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  <w:r w:rsidR="005B41AC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751</w:t>
            </w:r>
          </w:p>
        </w:tc>
        <w:tc>
          <w:tcPr>
            <w:tcW w:w="147" w:type="pct"/>
          </w:tcPr>
          <w:p w14:paraId="22C6F608" w14:textId="77777777" w:rsidR="005270EC" w:rsidRPr="00F065D7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45D9473B" w14:textId="22722876" w:rsidR="005270EC" w:rsidRPr="00F065D7" w:rsidRDefault="00C819B9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588</w:t>
            </w:r>
            <w:r w:rsidR="005270EC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  <w:tc>
          <w:tcPr>
            <w:tcW w:w="127" w:type="pct"/>
          </w:tcPr>
          <w:p w14:paraId="3B8E705C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62794FAA" w14:textId="4A0A8A55" w:rsidR="005270EC" w:rsidRPr="00F065D7" w:rsidRDefault="00C819B9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="005270EC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146" w:type="pct"/>
            <w:gridSpan w:val="2"/>
          </w:tcPr>
          <w:p w14:paraId="62F20938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7A5888B9" w14:textId="2B2DFFB1" w:rsidR="005270EC" w:rsidRPr="00F065D7" w:rsidRDefault="00C819B9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="005270EC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</w:tr>
      <w:tr w:rsidR="00F06627" w:rsidRPr="00F065D7" w14:paraId="748FDED6" w14:textId="77777777" w:rsidTr="00567588">
        <w:trPr>
          <w:gridAfter w:val="1"/>
          <w:wAfter w:w="4" w:type="pct"/>
          <w:trHeight w:val="401"/>
        </w:trPr>
        <w:tc>
          <w:tcPr>
            <w:tcW w:w="2049" w:type="pct"/>
          </w:tcPr>
          <w:p w14:paraId="4C448F6E" w14:textId="63596186" w:rsidR="00F06627" w:rsidRPr="00F065D7" w:rsidRDefault="00F06627" w:rsidP="005270E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5" w:type="pct"/>
            <w:gridSpan w:val="2"/>
          </w:tcPr>
          <w:p w14:paraId="7D3F5D2D" w14:textId="77777777" w:rsidR="00F06627" w:rsidRPr="00F065D7" w:rsidRDefault="00F06627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02E68EF9" w14:textId="5CC8F80A" w:rsidR="00F06627" w:rsidRPr="00F065D7" w:rsidRDefault="00460E6F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E6F">
              <w:rPr>
                <w:rFonts w:ascii="Angsana New" w:hAnsi="Angsana New"/>
                <w:sz w:val="30"/>
                <w:szCs w:val="30"/>
                <w:lang w:val="en-US"/>
              </w:rPr>
              <w:t>106,600</w:t>
            </w:r>
          </w:p>
        </w:tc>
        <w:tc>
          <w:tcPr>
            <w:tcW w:w="147" w:type="pct"/>
          </w:tcPr>
          <w:p w14:paraId="6207913D" w14:textId="77777777" w:rsidR="00F06627" w:rsidRPr="00F065D7" w:rsidRDefault="00F06627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575BC680" w14:textId="78777C59" w:rsidR="00F06627" w:rsidRPr="00F065D7" w:rsidRDefault="00F06627" w:rsidP="00F06627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76DAF836" w14:textId="77777777" w:rsidR="00F06627" w:rsidRPr="00F065D7" w:rsidRDefault="00F06627" w:rsidP="00F06627">
            <w:pPr>
              <w:pStyle w:val="BodyText"/>
              <w:tabs>
                <w:tab w:val="decimal" w:pos="555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4971160B" w14:textId="20BB5B4E" w:rsidR="00F06627" w:rsidRPr="00F065D7" w:rsidRDefault="007B5DDD" w:rsidP="00F0662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12678987" w14:textId="77777777" w:rsidR="00F06627" w:rsidRPr="00F065D7" w:rsidRDefault="00F06627" w:rsidP="00F06627">
            <w:pPr>
              <w:pStyle w:val="BodyText"/>
              <w:tabs>
                <w:tab w:val="decimal" w:pos="555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2913B83E" w14:textId="2D658CFF" w:rsidR="00F06627" w:rsidRPr="00F065D7" w:rsidRDefault="00F06627" w:rsidP="00F0662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431B" w:rsidRPr="00F065D7" w14:paraId="23D046A3" w14:textId="77777777" w:rsidTr="00567588">
        <w:trPr>
          <w:gridAfter w:val="1"/>
          <w:wAfter w:w="4" w:type="pct"/>
          <w:trHeight w:val="818"/>
        </w:trPr>
        <w:tc>
          <w:tcPr>
            <w:tcW w:w="2049" w:type="pct"/>
          </w:tcPr>
          <w:p w14:paraId="6998DBAF" w14:textId="21607455" w:rsidR="008E431B" w:rsidRPr="00F065D7" w:rsidRDefault="008E431B" w:rsidP="008E431B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F065D7">
              <w:rPr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F065D7">
              <w:rPr>
                <w:rFonts w:hint="cs"/>
                <w:sz w:val="30"/>
                <w:szCs w:val="30"/>
                <w:cs/>
              </w:rPr>
              <w:t>ใน</w:t>
            </w:r>
            <w:r w:rsidRPr="00F065D7">
              <w:rPr>
                <w:sz w:val="30"/>
                <w:szCs w:val="30"/>
                <w:cs/>
              </w:rPr>
              <w:br/>
            </w:r>
            <w:r w:rsidRPr="00F065D7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" w:type="pct"/>
            <w:gridSpan w:val="2"/>
          </w:tcPr>
          <w:p w14:paraId="2830B286" w14:textId="77777777" w:rsidR="008E431B" w:rsidRPr="00F065D7" w:rsidRDefault="008E431B" w:rsidP="008E431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F3D925F" w14:textId="22D1AC05" w:rsidR="008E431B" w:rsidRPr="00F065D7" w:rsidRDefault="00460E6F" w:rsidP="008E431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243,549</w:t>
            </w:r>
          </w:p>
        </w:tc>
        <w:tc>
          <w:tcPr>
            <w:tcW w:w="147" w:type="pct"/>
          </w:tcPr>
          <w:p w14:paraId="28254298" w14:textId="77777777" w:rsidR="008E431B" w:rsidRPr="00F065D7" w:rsidRDefault="008E431B" w:rsidP="008E43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8789344" w14:textId="214CFA78" w:rsidR="008E431B" w:rsidRPr="00F065D7" w:rsidRDefault="007B5DDD" w:rsidP="008E431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175,275</w:t>
            </w:r>
          </w:p>
        </w:tc>
        <w:tc>
          <w:tcPr>
            <w:tcW w:w="127" w:type="pct"/>
          </w:tcPr>
          <w:p w14:paraId="04B66D93" w14:textId="77777777" w:rsidR="008E431B" w:rsidRPr="00F065D7" w:rsidRDefault="008E431B" w:rsidP="008E43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EAA8CBC" w14:textId="77777777" w:rsidR="005034E1" w:rsidRDefault="005034E1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40865CE" w14:textId="7FE5FA7C" w:rsidR="007B5DDD" w:rsidRPr="00F065D7" w:rsidRDefault="007B5DDD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61367091" w14:textId="77777777" w:rsidR="008E431B" w:rsidRPr="00F065D7" w:rsidRDefault="008E431B" w:rsidP="008E43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6CAF3FF9" w14:textId="77777777" w:rsidR="008E431B" w:rsidRPr="00F065D7" w:rsidRDefault="008E431B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F34CA6" w14:textId="71FC0741" w:rsidR="008E431B" w:rsidRPr="00F065D7" w:rsidRDefault="008E431B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431B" w:rsidRPr="00F065D7" w14:paraId="704BFED4" w14:textId="77777777" w:rsidTr="001F74EC">
        <w:trPr>
          <w:gridAfter w:val="1"/>
          <w:wAfter w:w="4" w:type="pct"/>
          <w:trHeight w:val="393"/>
        </w:trPr>
        <w:tc>
          <w:tcPr>
            <w:tcW w:w="2049" w:type="pct"/>
          </w:tcPr>
          <w:p w14:paraId="4B1942DD" w14:textId="6D2B26DF" w:rsidR="008E431B" w:rsidRPr="00F065D7" w:rsidRDefault="008E431B" w:rsidP="008E431B">
            <w:pPr>
              <w:pStyle w:val="BodyText"/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F065D7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" w:type="pct"/>
            <w:gridSpan w:val="2"/>
          </w:tcPr>
          <w:p w14:paraId="2326FD24" w14:textId="77777777" w:rsidR="008E431B" w:rsidRPr="00F065D7" w:rsidRDefault="008E431B" w:rsidP="008E431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9CA144A" w14:textId="01065605" w:rsidR="008E431B" w:rsidRPr="00F065D7" w:rsidRDefault="00460E6F" w:rsidP="008E431B">
            <w:pPr>
              <w:pStyle w:val="BodyText"/>
              <w:tabs>
                <w:tab w:val="decimal" w:pos="1089"/>
              </w:tabs>
              <w:spacing w:after="0" w:line="240" w:lineRule="atLeast"/>
              <w:ind w:right="-7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E6F">
              <w:rPr>
                <w:rFonts w:ascii="Angsana New" w:hAnsi="Angsana New"/>
                <w:sz w:val="30"/>
                <w:szCs w:val="30"/>
                <w:lang w:val="en-US"/>
              </w:rPr>
              <w:t>(115,052)</w:t>
            </w:r>
          </w:p>
        </w:tc>
        <w:tc>
          <w:tcPr>
            <w:tcW w:w="147" w:type="pct"/>
          </w:tcPr>
          <w:p w14:paraId="487915ED" w14:textId="77777777" w:rsidR="008E431B" w:rsidRPr="00F065D7" w:rsidRDefault="008E431B" w:rsidP="008E43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84B0408" w14:textId="1399D734" w:rsidR="008E431B" w:rsidRPr="00F065D7" w:rsidRDefault="007B5DDD" w:rsidP="007B5DDD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5DD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Pr="007B5DDD">
              <w:rPr>
                <w:rFonts w:ascii="Angsana New" w:hAnsi="Angsana New"/>
                <w:sz w:val="30"/>
                <w:szCs w:val="30"/>
                <w:lang w:val="en-US"/>
              </w:rPr>
              <w:t>,430)</w:t>
            </w:r>
          </w:p>
        </w:tc>
        <w:tc>
          <w:tcPr>
            <w:tcW w:w="127" w:type="pct"/>
          </w:tcPr>
          <w:p w14:paraId="20E68611" w14:textId="77777777" w:rsidR="008E431B" w:rsidRPr="00F065D7" w:rsidRDefault="008E431B" w:rsidP="008E43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6B207E0" w14:textId="34C7605B" w:rsidR="008E431B" w:rsidRPr="00F065D7" w:rsidRDefault="007B5DDD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36E50414" w14:textId="77777777" w:rsidR="008E431B" w:rsidRPr="00F065D7" w:rsidRDefault="008E431B" w:rsidP="008E43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ADA35BB" w14:textId="1D4AB370" w:rsidR="008E431B" w:rsidRPr="00F065D7" w:rsidRDefault="008E431B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431B" w:rsidRPr="00F065D7" w14:paraId="0565B7EE" w14:textId="77777777" w:rsidTr="001F74EC">
        <w:trPr>
          <w:gridAfter w:val="1"/>
          <w:wAfter w:w="4" w:type="pct"/>
          <w:trHeight w:val="393"/>
        </w:trPr>
        <w:tc>
          <w:tcPr>
            <w:tcW w:w="2049" w:type="pct"/>
          </w:tcPr>
          <w:p w14:paraId="742F746D" w14:textId="244BD2F6" w:rsidR="008E431B" w:rsidRPr="00F065D7" w:rsidRDefault="008E431B" w:rsidP="008E431B">
            <w:pPr>
              <w:pStyle w:val="BodyText"/>
              <w:spacing w:after="0"/>
              <w:ind w:left="162" w:right="21" w:hanging="162"/>
              <w:jc w:val="both"/>
              <w:rPr>
                <w:sz w:val="30"/>
                <w:szCs w:val="30"/>
                <w:lang w:val="en-US"/>
              </w:rPr>
            </w:pPr>
            <w:r w:rsidRPr="00F065D7">
              <w:rPr>
                <w:sz w:val="30"/>
                <w:szCs w:val="30"/>
                <w:cs/>
              </w:rPr>
              <w:t>โอนไป</w:t>
            </w:r>
            <w:r w:rsidRPr="00F065D7">
              <w:rPr>
                <w:rFonts w:hint="cs"/>
                <w:sz w:val="30"/>
                <w:szCs w:val="30"/>
                <w:cs/>
              </w:rPr>
              <w:t>เงินลงทุนใน</w:t>
            </w:r>
            <w:r w:rsidRPr="00F065D7">
              <w:rPr>
                <w:sz w:val="30"/>
                <w:szCs w:val="30"/>
                <w:cs/>
              </w:rPr>
              <w:t>บริษัทย่อย</w:t>
            </w:r>
            <w:r w:rsidRPr="00F065D7">
              <w:rPr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5" w:type="pct"/>
            <w:gridSpan w:val="2"/>
          </w:tcPr>
          <w:p w14:paraId="5B926352" w14:textId="77777777" w:rsidR="008E431B" w:rsidRPr="00F065D7" w:rsidRDefault="008E431B" w:rsidP="008E431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9F92605" w14:textId="7931BE4A" w:rsidR="008E431B" w:rsidRPr="00F065D7" w:rsidRDefault="00460E6F" w:rsidP="008E431B">
            <w:pPr>
              <w:pStyle w:val="BodyText"/>
              <w:tabs>
                <w:tab w:val="decimal" w:pos="1089"/>
              </w:tabs>
              <w:spacing w:after="0" w:line="240" w:lineRule="atLeast"/>
              <w:ind w:right="-7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E6F">
              <w:rPr>
                <w:rFonts w:ascii="Angsana New" w:hAnsi="Angsana New"/>
                <w:sz w:val="30"/>
                <w:szCs w:val="30"/>
                <w:lang w:val="en-US"/>
              </w:rPr>
              <w:t>(13,650)</w:t>
            </w:r>
          </w:p>
        </w:tc>
        <w:tc>
          <w:tcPr>
            <w:tcW w:w="147" w:type="pct"/>
          </w:tcPr>
          <w:p w14:paraId="06345082" w14:textId="77777777" w:rsidR="008E431B" w:rsidRPr="00F065D7" w:rsidRDefault="008E431B" w:rsidP="008E43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0131AB" w14:textId="052E0044" w:rsidR="008E431B" w:rsidRPr="00F065D7" w:rsidRDefault="008E431B" w:rsidP="008E431B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8DB2790" w14:textId="77777777" w:rsidR="008E431B" w:rsidRPr="00F065D7" w:rsidRDefault="008E431B" w:rsidP="008E43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A89B33A" w14:textId="192A573C" w:rsidR="008E431B" w:rsidRPr="00F065D7" w:rsidRDefault="007B5DDD" w:rsidP="007B4BBC">
            <w:pPr>
              <w:pStyle w:val="BodyText"/>
              <w:tabs>
                <w:tab w:val="decimal" w:pos="1089"/>
              </w:tabs>
              <w:spacing w:after="0" w:line="240" w:lineRule="atLeast"/>
              <w:ind w:right="-7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(31,132)</w:t>
            </w:r>
          </w:p>
        </w:tc>
        <w:tc>
          <w:tcPr>
            <w:tcW w:w="146" w:type="pct"/>
            <w:gridSpan w:val="2"/>
          </w:tcPr>
          <w:p w14:paraId="4FAD91D5" w14:textId="77777777" w:rsidR="008E431B" w:rsidRPr="00F065D7" w:rsidRDefault="008E431B" w:rsidP="008E43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50C08972" w14:textId="55D2A268" w:rsidR="008E431B" w:rsidRPr="00F065D7" w:rsidRDefault="008E431B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431B" w:rsidRPr="00F065D7" w14:paraId="19CD033F" w14:textId="77777777" w:rsidTr="00567588">
        <w:trPr>
          <w:gridAfter w:val="1"/>
          <w:wAfter w:w="4" w:type="pct"/>
          <w:trHeight w:val="263"/>
        </w:trPr>
        <w:tc>
          <w:tcPr>
            <w:tcW w:w="2049" w:type="pct"/>
          </w:tcPr>
          <w:p w14:paraId="0832A164" w14:textId="77777777" w:rsidR="008E431B" w:rsidRPr="00F065D7" w:rsidRDefault="008E431B" w:rsidP="008E431B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135" w:type="pct"/>
            <w:gridSpan w:val="2"/>
          </w:tcPr>
          <w:p w14:paraId="19661DB5" w14:textId="77777777" w:rsidR="008E431B" w:rsidRPr="00F065D7" w:rsidRDefault="008E431B" w:rsidP="008E431B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7D8E7690" w14:textId="403DB08E" w:rsidR="008E431B" w:rsidRPr="00F065D7" w:rsidRDefault="002D2533" w:rsidP="008E431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2533">
              <w:rPr>
                <w:rFonts w:ascii="Angsana New" w:hAnsi="Angsana New"/>
                <w:sz w:val="30"/>
                <w:szCs w:val="30"/>
              </w:rPr>
              <w:t>20,843</w:t>
            </w:r>
          </w:p>
        </w:tc>
        <w:tc>
          <w:tcPr>
            <w:tcW w:w="147" w:type="pct"/>
          </w:tcPr>
          <w:p w14:paraId="5D6777A5" w14:textId="77777777" w:rsidR="008E431B" w:rsidRPr="00F065D7" w:rsidRDefault="008E431B" w:rsidP="008E43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65EACD" w14:textId="50CCE2FB" w:rsidR="008E431B" w:rsidRPr="00F065D7" w:rsidRDefault="008E431B" w:rsidP="008E431B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1EDAFF7" w14:textId="77777777" w:rsidR="008E431B" w:rsidRPr="00F065D7" w:rsidRDefault="008E431B" w:rsidP="008E431B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66844303" w14:textId="08615232" w:rsidR="008E431B" w:rsidRPr="00F065D7" w:rsidRDefault="007B5DDD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7B0BB156" w14:textId="77777777" w:rsidR="008E431B" w:rsidRPr="00F065D7" w:rsidRDefault="008E431B" w:rsidP="008E43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A9F3BFD" w14:textId="0CAD5E01" w:rsidR="008E431B" w:rsidRPr="00F065D7" w:rsidRDefault="008E431B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270EC" w:rsidRPr="00F065D7" w14:paraId="625BC179" w14:textId="77777777" w:rsidTr="00C53619">
        <w:trPr>
          <w:gridAfter w:val="1"/>
          <w:wAfter w:w="4" w:type="pct"/>
          <w:trHeight w:val="401"/>
        </w:trPr>
        <w:tc>
          <w:tcPr>
            <w:tcW w:w="2049" w:type="pct"/>
          </w:tcPr>
          <w:p w14:paraId="6902536A" w14:textId="2CCEC7D3" w:rsidR="005270EC" w:rsidRPr="00F065D7" w:rsidRDefault="005270EC" w:rsidP="005270E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819B9"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A130A3"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17737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5" w:type="pct"/>
            <w:gridSpan w:val="2"/>
          </w:tcPr>
          <w:p w14:paraId="1946E6F2" w14:textId="77777777" w:rsidR="005270EC" w:rsidRPr="00F065D7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698CC" w14:textId="270AC4DC" w:rsidR="005270EC" w:rsidRPr="00F065D7" w:rsidRDefault="00460E6F" w:rsidP="005270E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0E6F">
              <w:rPr>
                <w:rFonts w:ascii="Angsana New" w:hAnsi="Angsana New"/>
                <w:b/>
                <w:bCs/>
                <w:sz w:val="30"/>
                <w:szCs w:val="30"/>
              </w:rPr>
              <w:t>1,042,041</w:t>
            </w:r>
          </w:p>
        </w:tc>
        <w:tc>
          <w:tcPr>
            <w:tcW w:w="147" w:type="pct"/>
          </w:tcPr>
          <w:p w14:paraId="0DF09D82" w14:textId="77777777" w:rsidR="005270EC" w:rsidRPr="00F065D7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3E12" w14:textId="6D674547" w:rsidR="005270EC" w:rsidRPr="00F065D7" w:rsidRDefault="007B5DDD" w:rsidP="005270E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690,577</w:t>
            </w:r>
          </w:p>
        </w:tc>
        <w:tc>
          <w:tcPr>
            <w:tcW w:w="127" w:type="pct"/>
          </w:tcPr>
          <w:p w14:paraId="76751B11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59C55EA" w14:textId="64D633FF" w:rsidR="005270EC" w:rsidRPr="00F065D7" w:rsidRDefault="007B5DDD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108,829</w:t>
            </w:r>
          </w:p>
        </w:tc>
        <w:tc>
          <w:tcPr>
            <w:tcW w:w="146" w:type="pct"/>
            <w:gridSpan w:val="2"/>
          </w:tcPr>
          <w:p w14:paraId="59989380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F76C2" w14:textId="554DF707" w:rsidR="005270EC" w:rsidRPr="00F065D7" w:rsidRDefault="00C819B9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</w:t>
            </w:r>
            <w:r w:rsidR="007E0CAB" w:rsidRPr="00F065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</w:tr>
      <w:tr w:rsidR="005270EC" w:rsidRPr="00F065D7" w14:paraId="2D35F58D" w14:textId="77777777" w:rsidTr="00C53619">
        <w:trPr>
          <w:gridAfter w:val="1"/>
          <w:wAfter w:w="4" w:type="pct"/>
          <w:trHeight w:val="401"/>
        </w:trPr>
        <w:tc>
          <w:tcPr>
            <w:tcW w:w="2049" w:type="pct"/>
          </w:tcPr>
          <w:p w14:paraId="751A265B" w14:textId="77777777" w:rsidR="005270EC" w:rsidRPr="00F065D7" w:rsidRDefault="005270EC" w:rsidP="005270EC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" w:type="pct"/>
            <w:gridSpan w:val="2"/>
          </w:tcPr>
          <w:p w14:paraId="073E6461" w14:textId="77777777" w:rsidR="005270EC" w:rsidRPr="00F065D7" w:rsidRDefault="005270EC" w:rsidP="005270E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F9D7F54" w14:textId="77777777" w:rsidR="005270EC" w:rsidRPr="00F065D7" w:rsidRDefault="005270EC" w:rsidP="005270E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582AAC28" w14:textId="77777777" w:rsidR="005270EC" w:rsidRPr="00F065D7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81B5112" w14:textId="77777777" w:rsidR="005270EC" w:rsidRPr="00F065D7" w:rsidRDefault="005270EC" w:rsidP="005270E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4B0217E0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A5ABB6D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75D51046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09DE38CE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70EC" w:rsidRPr="00F065D7" w14:paraId="394D505A" w14:textId="77777777" w:rsidTr="00567588">
        <w:trPr>
          <w:gridAfter w:val="1"/>
          <w:wAfter w:w="4" w:type="pct"/>
          <w:trHeight w:val="321"/>
        </w:trPr>
        <w:tc>
          <w:tcPr>
            <w:tcW w:w="2049" w:type="pct"/>
          </w:tcPr>
          <w:p w14:paraId="0A19FD57" w14:textId="41C17FB3" w:rsidR="005270EC" w:rsidRPr="00F065D7" w:rsidRDefault="005270EC" w:rsidP="005270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35" w:type="pct"/>
            <w:gridSpan w:val="2"/>
          </w:tcPr>
          <w:p w14:paraId="2218A14A" w14:textId="77777777" w:rsidR="005270EC" w:rsidRPr="00F065D7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25F04D94" w14:textId="62233E67" w:rsidR="005270EC" w:rsidRPr="00F065D7" w:rsidRDefault="009C61C3" w:rsidP="005270EC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61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1,433,691</w:t>
            </w:r>
          </w:p>
        </w:tc>
        <w:tc>
          <w:tcPr>
            <w:tcW w:w="147" w:type="pct"/>
          </w:tcPr>
          <w:p w14:paraId="0EDCFB5D" w14:textId="77777777" w:rsidR="005270EC" w:rsidRPr="00F065D7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4EA3D508" w14:textId="1583B867" w:rsidR="005270EC" w:rsidRPr="00F065D7" w:rsidRDefault="00C819B9" w:rsidP="005270EC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874F5" w:rsidRPr="00F065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B5D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016,054</w:t>
            </w:r>
          </w:p>
        </w:tc>
        <w:tc>
          <w:tcPr>
            <w:tcW w:w="127" w:type="pct"/>
          </w:tcPr>
          <w:p w14:paraId="7E308139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25DA6870" w14:textId="08959F6C" w:rsidR="005270EC" w:rsidRPr="00F065D7" w:rsidRDefault="007B5DDD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108,829</w:t>
            </w:r>
          </w:p>
        </w:tc>
        <w:tc>
          <w:tcPr>
            <w:tcW w:w="146" w:type="pct"/>
            <w:gridSpan w:val="2"/>
          </w:tcPr>
          <w:p w14:paraId="46E54690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bottom w:val="double" w:sz="4" w:space="0" w:color="auto"/>
            </w:tcBorders>
          </w:tcPr>
          <w:p w14:paraId="64D0CCCA" w14:textId="496997A8" w:rsidR="005270EC" w:rsidRPr="00F065D7" w:rsidRDefault="00C819B9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</w:t>
            </w:r>
            <w:r w:rsidR="008006ED" w:rsidRPr="00F065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</w:tr>
    </w:tbl>
    <w:p w14:paraId="661066E8" w14:textId="77777777" w:rsidR="00792025" w:rsidRPr="00F065D7" w:rsidRDefault="00792025" w:rsidP="004D02E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792025" w:rsidRPr="00F065D7" w:rsidSect="00995715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576" w:gutter="0"/>
          <w:paperSrc w:first="7" w:other="7"/>
          <w:pgNumType w:start="17"/>
          <w:cols w:space="737"/>
          <w:docGrid w:linePitch="299"/>
        </w:sectPr>
      </w:pPr>
    </w:p>
    <w:p w14:paraId="1E48C6CC" w14:textId="7305A4E3" w:rsidR="00792025" w:rsidRPr="00F065D7" w:rsidRDefault="00792025" w:rsidP="00254E89">
      <w:pPr>
        <w:pStyle w:val="a"/>
        <w:tabs>
          <w:tab w:val="clear" w:pos="1080"/>
        </w:tabs>
        <w:ind w:right="-25" w:firstLine="90"/>
        <w:jc w:val="thaiDistribute"/>
        <w:rPr>
          <w:rFonts w:ascii="Angsana New" w:hAnsi="Angsana New" w:cs="Angsana New"/>
          <w:cs/>
        </w:rPr>
      </w:pPr>
      <w:r w:rsidRPr="00F065D7">
        <w:rPr>
          <w:rFonts w:ascii="Angsana New" w:hAnsi="Angsana New" w:cs="Angsana New"/>
          <w:cs/>
        </w:rPr>
        <w:lastRenderedPageBreak/>
        <w:t>เงินลงทุนใน</w:t>
      </w:r>
      <w:r w:rsidR="00357BBA" w:rsidRPr="00F065D7">
        <w:rPr>
          <w:rFonts w:ascii="Angsana New" w:hAnsi="Angsana New" w:cs="Angsana New" w:hint="cs"/>
          <w:cs/>
        </w:rPr>
        <w:t>บริษัทร่วมและการร่วมค้า</w:t>
      </w:r>
      <w:r w:rsidRPr="00F065D7">
        <w:rPr>
          <w:rFonts w:ascii="Angsana New" w:hAnsi="Angsana New" w:cs="Angsana New"/>
          <w:spacing w:val="-6"/>
          <w:cs/>
        </w:rPr>
        <w:t xml:space="preserve"> </w:t>
      </w:r>
      <w:r w:rsidR="007467D0" w:rsidRPr="00F065D7">
        <w:rPr>
          <w:rFonts w:ascii="Angsana New" w:hAnsi="Angsana New" w:cs="Angsana New"/>
          <w:cs/>
        </w:rPr>
        <w:t>ณ</w:t>
      </w:r>
      <w:r w:rsidR="007467D0" w:rsidRPr="00F065D7">
        <w:rPr>
          <w:rFonts w:ascii="Angsana New" w:hAnsi="Angsana New" w:cs="Angsana New"/>
          <w:rtl/>
          <w:cs/>
        </w:rPr>
        <w:t xml:space="preserve"> </w:t>
      </w:r>
      <w:r w:rsidR="007467D0" w:rsidRPr="00F065D7">
        <w:rPr>
          <w:rFonts w:ascii="Angsana New" w:hAnsi="Angsana New" w:cs="Angsana New"/>
          <w:cs/>
        </w:rPr>
        <w:t>วันที่</w:t>
      </w:r>
      <w:r w:rsidR="007467D0" w:rsidRPr="00F065D7">
        <w:rPr>
          <w:rFonts w:ascii="Angsana New" w:hAnsi="Angsana New" w:cs="Angsana New"/>
          <w:rtl/>
          <w:cs/>
        </w:rPr>
        <w:t xml:space="preserve"> </w:t>
      </w:r>
      <w:r w:rsidR="0017737D" w:rsidRPr="00C819B9">
        <w:rPr>
          <w:rFonts w:asciiTheme="majorBidi" w:hAnsiTheme="majorBidi" w:cstheme="majorBidi"/>
          <w:lang w:val="en-US"/>
        </w:rPr>
        <w:t>30</w:t>
      </w:r>
      <w:r w:rsidR="0017737D" w:rsidRPr="00F065D7">
        <w:rPr>
          <w:rFonts w:asciiTheme="majorBidi" w:hAnsiTheme="majorBidi" w:cs="Angsana New"/>
          <w:cs/>
        </w:rPr>
        <w:t xml:space="preserve"> </w:t>
      </w:r>
      <w:r w:rsidR="0017737D">
        <w:rPr>
          <w:rFonts w:asciiTheme="majorBidi" w:hAnsiTheme="majorBidi" w:cstheme="majorBidi" w:hint="cs"/>
          <w:cs/>
        </w:rPr>
        <w:t xml:space="preserve">กันยายน </w:t>
      </w:r>
      <w:r w:rsidR="00C819B9" w:rsidRPr="00C819B9">
        <w:rPr>
          <w:rFonts w:ascii="Angsana New" w:hAnsi="Angsana New" w:cs="Angsana New"/>
          <w:lang w:val="en-US"/>
        </w:rPr>
        <w:t>25</w:t>
      </w:r>
      <w:r w:rsidR="00C819B9" w:rsidRPr="00C819B9">
        <w:rPr>
          <w:rFonts w:ascii="Angsana New" w:hAnsi="Angsana New" w:cs="Angsana New" w:hint="cs"/>
          <w:lang w:val="en-US"/>
        </w:rPr>
        <w:t>6</w:t>
      </w:r>
      <w:r w:rsidR="00C819B9" w:rsidRPr="00C819B9">
        <w:rPr>
          <w:rFonts w:ascii="Angsana New" w:hAnsi="Angsana New" w:cs="Angsana New"/>
          <w:lang w:val="en-US"/>
        </w:rPr>
        <w:t>3</w:t>
      </w:r>
      <w:r w:rsidR="00673260" w:rsidRPr="00F065D7">
        <w:rPr>
          <w:rFonts w:ascii="Angsana New" w:hAnsi="Angsana New" w:cs="Angsana New" w:hint="cs"/>
          <w:cs/>
        </w:rPr>
        <w:t xml:space="preserve"> </w:t>
      </w:r>
      <w:r w:rsidR="007467D0" w:rsidRPr="00F065D7">
        <w:rPr>
          <w:rFonts w:ascii="Angsana New" w:hAnsi="Angsana New" w:cs="Angsana New"/>
          <w:cs/>
        </w:rPr>
        <w:t>และ</w:t>
      </w:r>
      <w:r w:rsidR="00494B31" w:rsidRPr="00F065D7">
        <w:rPr>
          <w:rFonts w:ascii="Angsana New" w:hAnsi="Angsana New" w:cs="Angsana New"/>
          <w:rtl/>
          <w:cs/>
        </w:rPr>
        <w:t xml:space="preserve"> </w:t>
      </w:r>
      <w:r w:rsidR="00C819B9" w:rsidRPr="00C819B9">
        <w:rPr>
          <w:rFonts w:ascii="Angsana New" w:hAnsi="Angsana New" w:cs="Angsana New"/>
          <w:lang w:val="en-US"/>
        </w:rPr>
        <w:t>31</w:t>
      </w:r>
      <w:r w:rsidR="00494B31" w:rsidRPr="00F065D7">
        <w:rPr>
          <w:rFonts w:ascii="Angsana New" w:hAnsi="Angsana New" w:cs="Angsana New"/>
          <w:lang w:val="en-US"/>
        </w:rPr>
        <w:t xml:space="preserve"> </w:t>
      </w:r>
      <w:r w:rsidR="00494B31" w:rsidRPr="00F065D7">
        <w:rPr>
          <w:rFonts w:ascii="Angsana New" w:hAnsi="Angsana New" w:cs="Angsana New" w:hint="cs"/>
          <w:cs/>
          <w:lang w:val="en-US"/>
        </w:rPr>
        <w:t>ธั</w:t>
      </w:r>
      <w:r w:rsidR="00F70E10" w:rsidRPr="00F065D7">
        <w:rPr>
          <w:rFonts w:ascii="Angsana New" w:hAnsi="Angsana New" w:cs="Angsana New"/>
          <w:cs/>
        </w:rPr>
        <w:t xml:space="preserve">นวาคม </w:t>
      </w:r>
      <w:r w:rsidR="00C819B9" w:rsidRPr="00C819B9">
        <w:rPr>
          <w:rFonts w:ascii="Angsana New" w:hAnsi="Angsana New" w:cs="Angsana New"/>
          <w:lang w:val="en-US"/>
        </w:rPr>
        <w:t>25</w:t>
      </w:r>
      <w:r w:rsidR="00C819B9" w:rsidRPr="00C819B9">
        <w:rPr>
          <w:rFonts w:ascii="Angsana New" w:hAnsi="Angsana New" w:cs="Angsana New" w:hint="cs"/>
          <w:lang w:val="en-US"/>
        </w:rPr>
        <w:t>6</w:t>
      </w:r>
      <w:r w:rsidR="00C819B9" w:rsidRPr="00C819B9">
        <w:rPr>
          <w:rFonts w:ascii="Angsana New" w:hAnsi="Angsana New" w:cs="Angsana New"/>
          <w:lang w:val="en-US"/>
        </w:rPr>
        <w:t>2</w:t>
      </w:r>
      <w:r w:rsidR="00673260" w:rsidRPr="00F065D7">
        <w:rPr>
          <w:rFonts w:ascii="Angsana New" w:hAnsi="Angsana New" w:cs="Angsana New" w:hint="cs"/>
          <w:cs/>
        </w:rPr>
        <w:t xml:space="preserve"> </w:t>
      </w:r>
      <w:r w:rsidR="007E6BE8" w:rsidRPr="00F065D7">
        <w:rPr>
          <w:rFonts w:ascii="Angsana New" w:hAnsi="Angsana New" w:cs="Angsana New"/>
          <w:cs/>
        </w:rPr>
        <w:t>และเงินปันผลรับจากเงินลงทุนส</w:t>
      </w:r>
      <w:r w:rsidR="00C53619" w:rsidRPr="00F065D7">
        <w:rPr>
          <w:rFonts w:ascii="Angsana New" w:hAnsi="Angsana New" w:cs="Angsana New"/>
          <w:cs/>
        </w:rPr>
        <w:t>ำหรับงวด</w:t>
      </w:r>
      <w:r w:rsidR="001A53D6">
        <w:rPr>
          <w:rFonts w:ascii="Angsana New" w:hAnsi="Angsana New" w:cs="Angsana New" w:hint="cs"/>
          <w:cs/>
        </w:rPr>
        <w:t>เก้า</w:t>
      </w:r>
      <w:r w:rsidR="00C53619" w:rsidRPr="00F065D7">
        <w:rPr>
          <w:rFonts w:ascii="Angsana New" w:hAnsi="Angsana New" w:cs="Angsana New"/>
          <w:cs/>
        </w:rPr>
        <w:t xml:space="preserve">เดือนสิ้นสุดวันที่ </w:t>
      </w:r>
      <w:r w:rsidR="0017737D" w:rsidRPr="00C819B9">
        <w:rPr>
          <w:rFonts w:asciiTheme="majorBidi" w:hAnsiTheme="majorBidi" w:cstheme="majorBidi"/>
          <w:lang w:val="en-US"/>
        </w:rPr>
        <w:t>30</w:t>
      </w:r>
      <w:r w:rsidR="0017737D" w:rsidRPr="00F065D7">
        <w:rPr>
          <w:rFonts w:asciiTheme="majorBidi" w:hAnsiTheme="majorBidi" w:cs="Angsana New"/>
          <w:cs/>
        </w:rPr>
        <w:t xml:space="preserve"> </w:t>
      </w:r>
      <w:r w:rsidR="0017737D">
        <w:rPr>
          <w:rFonts w:asciiTheme="majorBidi" w:hAnsiTheme="majorBidi" w:cstheme="majorBidi" w:hint="cs"/>
          <w:cs/>
        </w:rPr>
        <w:t xml:space="preserve">กันยายน </w:t>
      </w:r>
      <w:r w:rsidR="007467D0" w:rsidRPr="00F065D7">
        <w:rPr>
          <w:rFonts w:ascii="Angsana New" w:hAnsi="Angsana New" w:cs="Angsana New"/>
          <w:cs/>
        </w:rPr>
        <w:t>มีดังนี้</w:t>
      </w:r>
    </w:p>
    <w:tbl>
      <w:tblPr>
        <w:tblW w:w="15930" w:type="dxa"/>
        <w:tblInd w:w="-630" w:type="dxa"/>
        <w:tblLayout w:type="fixed"/>
        <w:tblLook w:val="0020" w:firstRow="1" w:lastRow="0" w:firstColumn="0" w:lastColumn="0" w:noHBand="0" w:noVBand="0"/>
      </w:tblPr>
      <w:tblGrid>
        <w:gridCol w:w="2970"/>
        <w:gridCol w:w="1845"/>
        <w:gridCol w:w="1060"/>
        <w:gridCol w:w="837"/>
        <w:gridCol w:w="851"/>
        <w:gridCol w:w="851"/>
        <w:gridCol w:w="851"/>
        <w:gridCol w:w="236"/>
        <w:gridCol w:w="851"/>
        <w:gridCol w:w="254"/>
        <w:gridCol w:w="851"/>
        <w:gridCol w:w="283"/>
        <w:gridCol w:w="851"/>
        <w:gridCol w:w="283"/>
        <w:gridCol w:w="851"/>
        <w:gridCol w:w="271"/>
        <w:gridCol w:w="863"/>
        <w:gridCol w:w="237"/>
        <w:gridCol w:w="834"/>
      </w:tblGrid>
      <w:tr w:rsidR="00472B9E" w:rsidRPr="00F065D7" w14:paraId="70E91285" w14:textId="77777777" w:rsidTr="000F3772">
        <w:trPr>
          <w:trHeight w:val="177"/>
          <w:tblHeader/>
        </w:trPr>
        <w:tc>
          <w:tcPr>
            <w:tcW w:w="15930" w:type="dxa"/>
            <w:gridSpan w:val="19"/>
          </w:tcPr>
          <w:p w14:paraId="3A1FCC30" w14:textId="77777777" w:rsidR="00472B9E" w:rsidRPr="00F065D7" w:rsidRDefault="00472B9E" w:rsidP="002B730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B9E" w:rsidRPr="00F065D7" w14:paraId="3F4DF2B1" w14:textId="77777777" w:rsidTr="0062624C">
        <w:trPr>
          <w:trHeight w:val="424"/>
          <w:tblHeader/>
        </w:trPr>
        <w:tc>
          <w:tcPr>
            <w:tcW w:w="2970" w:type="dxa"/>
          </w:tcPr>
          <w:p w14:paraId="3878644A" w14:textId="77777777" w:rsidR="00472B9E" w:rsidRPr="00F065D7" w:rsidRDefault="00472B9E" w:rsidP="002B7307">
            <w:pPr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5" w:type="dxa"/>
            <w:vAlign w:val="bottom"/>
          </w:tcPr>
          <w:p w14:paraId="7DAC3AFA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60" w:type="dxa"/>
          </w:tcPr>
          <w:p w14:paraId="535F8FB1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  <w:p w14:paraId="14185158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ที่ดำเนินธุรกิจ</w:t>
            </w:r>
          </w:p>
        </w:tc>
        <w:tc>
          <w:tcPr>
            <w:tcW w:w="1688" w:type="dxa"/>
            <w:gridSpan w:val="2"/>
            <w:vAlign w:val="bottom"/>
          </w:tcPr>
          <w:p w14:paraId="03F560DC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77917AC3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02" w:type="dxa"/>
            <w:gridSpan w:val="2"/>
            <w:vAlign w:val="bottom"/>
          </w:tcPr>
          <w:p w14:paraId="231F7670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0F7A3C" w14:textId="77777777" w:rsidR="00472B9E" w:rsidRPr="00F065D7" w:rsidRDefault="00472B9E" w:rsidP="002B7307">
            <w:pPr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31D11794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6" w:type="dxa"/>
            <w:gridSpan w:val="3"/>
            <w:vAlign w:val="bottom"/>
          </w:tcPr>
          <w:p w14:paraId="3D82630E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1EE534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3" w:type="dxa"/>
            <w:vAlign w:val="bottom"/>
          </w:tcPr>
          <w:p w14:paraId="124BE2EC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044D21D9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183875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23AA3F1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gridSpan w:val="3"/>
            <w:shd w:val="clear" w:color="auto" w:fill="auto"/>
            <w:vAlign w:val="bottom"/>
          </w:tcPr>
          <w:p w14:paraId="3948EC5D" w14:textId="5127C8D3" w:rsidR="001844D0" w:rsidRPr="00F065D7" w:rsidRDefault="00472B9E" w:rsidP="001844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  <w:r w:rsidR="001844D0" w:rsidRPr="00F065D7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</w:p>
          <w:p w14:paraId="04EE26AA" w14:textId="682DD966" w:rsidR="00472B9E" w:rsidRPr="00F065D7" w:rsidRDefault="001A53D6" w:rsidP="001844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="001844D0" w:rsidRPr="00F065D7">
              <w:rPr>
                <w:rFonts w:asciiTheme="majorBidi" w:hAnsiTheme="majorBidi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472B9E" w:rsidRPr="00F065D7" w14:paraId="5C07634A" w14:textId="77777777" w:rsidTr="0062624C">
        <w:trPr>
          <w:trHeight w:val="74"/>
          <w:tblHeader/>
        </w:trPr>
        <w:tc>
          <w:tcPr>
            <w:tcW w:w="2970" w:type="dxa"/>
          </w:tcPr>
          <w:p w14:paraId="2C644D37" w14:textId="77777777" w:rsidR="00472B9E" w:rsidRPr="00F065D7" w:rsidRDefault="00472B9E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5" w:type="dxa"/>
          </w:tcPr>
          <w:p w14:paraId="1EF2F373" w14:textId="77777777" w:rsidR="00472B9E" w:rsidRPr="00F065D7" w:rsidRDefault="00472B9E" w:rsidP="002B730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14:paraId="69724CA8" w14:textId="77777777" w:rsidR="00472B9E" w:rsidRPr="00F065D7" w:rsidRDefault="00472B9E" w:rsidP="002B730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0F3A69D" w14:textId="0A782742" w:rsidR="00472B9E" w:rsidRPr="00F065D7" w:rsidRDefault="00C819B9" w:rsidP="001C56CA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1C56CA" w:rsidRPr="004C17E4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17737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กันย</w:t>
            </w:r>
            <w:r w:rsidR="001C56CA" w:rsidRPr="004C17E4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ายน</w:t>
            </w:r>
            <w:r w:rsidR="001C56CA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4BD037" w14:textId="2796335B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="00472B9E" w:rsidRPr="00B53C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472B9E" w:rsidRPr="00B53C6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="00472B9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7FBF7F" w14:textId="7E463EA1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1C56CA" w:rsidRPr="00B53C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17737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กันย</w:t>
            </w:r>
            <w:r w:rsidR="001C56CA" w:rsidRPr="00B53C6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ายน</w:t>
            </w:r>
            <w:r w:rsidR="001C56CA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E24C2B" w14:textId="02E98179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="00472B9E" w:rsidRPr="00B53C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472B9E" w:rsidRPr="00B53C6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="00472B9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90F014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56FCAA" w14:textId="09BD18C1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1C56CA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17737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="001C56CA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727F7F2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5FF839" w14:textId="6ED0F5F2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472B9E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472B9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C27F8C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A3D35B" w14:textId="3FF23F6E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1C56CA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17737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="001C56CA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F03E6C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979285" w14:textId="2D5D2AF3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472B9E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472B9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2DCD7A1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D48F0C3" w14:textId="7D4F9BEB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1C56CA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17737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="001C56CA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249484D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067752F" w14:textId="333446C3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0F3772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17737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="000F3772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472B9E" w:rsidRPr="00F065D7" w14:paraId="4215D6C4" w14:textId="77777777" w:rsidTr="0062624C">
        <w:trPr>
          <w:trHeight w:val="74"/>
          <w:tblHeader/>
        </w:trPr>
        <w:tc>
          <w:tcPr>
            <w:tcW w:w="2970" w:type="dxa"/>
          </w:tcPr>
          <w:p w14:paraId="2278F835" w14:textId="77777777" w:rsidR="00472B9E" w:rsidRPr="00F065D7" w:rsidRDefault="00472B9E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5" w:type="dxa"/>
          </w:tcPr>
          <w:p w14:paraId="15D6D96E" w14:textId="77777777" w:rsidR="00472B9E" w:rsidRPr="00F065D7" w:rsidRDefault="00472B9E" w:rsidP="002B730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14:paraId="6E601212" w14:textId="77777777" w:rsidR="00472B9E" w:rsidRPr="00F065D7" w:rsidRDefault="00472B9E" w:rsidP="002B730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2"/>
          </w:tcPr>
          <w:p w14:paraId="76A236D2" w14:textId="77777777" w:rsidR="00472B9E" w:rsidRPr="00F065D7" w:rsidRDefault="00472B9E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67" w:type="dxa"/>
            <w:gridSpan w:val="14"/>
          </w:tcPr>
          <w:p w14:paraId="481E00E9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72B9E" w:rsidRPr="00F065D7" w14:paraId="413EEBDF" w14:textId="77777777" w:rsidTr="0062624C">
        <w:trPr>
          <w:trHeight w:val="74"/>
        </w:trPr>
        <w:tc>
          <w:tcPr>
            <w:tcW w:w="2970" w:type="dxa"/>
          </w:tcPr>
          <w:p w14:paraId="5ADCFB29" w14:textId="77777777" w:rsidR="00472B9E" w:rsidRPr="00F065D7" w:rsidRDefault="00472B9E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45" w:type="dxa"/>
            <w:vAlign w:val="bottom"/>
          </w:tcPr>
          <w:p w14:paraId="6A9C4B8E" w14:textId="77777777" w:rsidR="00472B9E" w:rsidRPr="00F065D7" w:rsidRDefault="00472B9E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bottom"/>
          </w:tcPr>
          <w:p w14:paraId="090B6380" w14:textId="77777777" w:rsidR="00472B9E" w:rsidRPr="00F065D7" w:rsidRDefault="00472B9E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4F4E1F8" w14:textId="77777777" w:rsidR="00472B9E" w:rsidRPr="00F065D7" w:rsidRDefault="00472B9E" w:rsidP="002B7307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18DB0FA" w14:textId="77777777" w:rsidR="00472B9E" w:rsidRPr="00F065D7" w:rsidRDefault="00472B9E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3CB1E0C" w14:textId="77777777" w:rsidR="00472B9E" w:rsidRPr="00F065D7" w:rsidRDefault="00472B9E" w:rsidP="002B7307">
            <w:pPr>
              <w:tabs>
                <w:tab w:val="decimal" w:pos="52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224C60D1" w14:textId="77777777" w:rsidR="00472B9E" w:rsidRPr="00F065D7" w:rsidRDefault="00472B9E" w:rsidP="002B7307">
            <w:pPr>
              <w:tabs>
                <w:tab w:val="decimal" w:pos="-108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2AFD14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</w:tcPr>
          <w:p w14:paraId="773BC938" w14:textId="77777777" w:rsidR="00472B9E" w:rsidRPr="00F065D7" w:rsidRDefault="00472B9E" w:rsidP="002B7307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4BA36B32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542EC3" w14:textId="77777777" w:rsidR="00472B9E" w:rsidRPr="00F065D7" w:rsidRDefault="00472B9E" w:rsidP="002B7307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5392C143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</w:tcPr>
          <w:p w14:paraId="400CF9B0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4CD3A051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DBA12EC" w14:textId="77777777" w:rsidR="00472B9E" w:rsidRPr="00F065D7" w:rsidRDefault="00472B9E" w:rsidP="002B7307">
            <w:pPr>
              <w:tabs>
                <w:tab w:val="decimal" w:pos="-1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1674DD3A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</w:tcPr>
          <w:p w14:paraId="1C57A65B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995B1F2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auto"/>
          </w:tcPr>
          <w:p w14:paraId="2ED8764B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07A5" w:rsidRPr="00F065D7" w14:paraId="740C9546" w14:textId="77777777" w:rsidTr="0062624C">
        <w:trPr>
          <w:trHeight w:val="74"/>
        </w:trPr>
        <w:tc>
          <w:tcPr>
            <w:tcW w:w="2970" w:type="dxa"/>
          </w:tcPr>
          <w:p w14:paraId="0ECD3E2B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Basecamp Brews Ltd</w:t>
            </w:r>
          </w:p>
        </w:tc>
        <w:tc>
          <w:tcPr>
            <w:tcW w:w="1845" w:type="dxa"/>
          </w:tcPr>
          <w:p w14:paraId="72D6A22D" w14:textId="77777777" w:rsidR="00B107A5" w:rsidRPr="00F065D7" w:rsidRDefault="00B107A5" w:rsidP="00B107A5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1060" w:type="dxa"/>
            <w:vAlign w:val="bottom"/>
          </w:tcPr>
          <w:p w14:paraId="2F189F25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E9E1F96" w14:textId="338F4A42" w:rsidR="00B107A5" w:rsidRPr="00F065D7" w:rsidRDefault="00C819B9" w:rsidP="00B107A5">
            <w:pPr>
              <w:tabs>
                <w:tab w:val="decimal" w:pos="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2EB2D4" w14:textId="14DB69BC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8F5A16" w14:textId="604D4246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7FED8F" w14:textId="45C4A3C1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/>
                <w:sz w:val="26"/>
                <w:szCs w:val="26"/>
                <w:lang w:val="en-US"/>
              </w:rPr>
              <w:t>248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/>
                <w:sz w:val="26"/>
                <w:szCs w:val="26"/>
                <w:lang w:val="en-US"/>
              </w:rPr>
              <w:t>651</w:t>
            </w:r>
          </w:p>
        </w:tc>
        <w:tc>
          <w:tcPr>
            <w:tcW w:w="236" w:type="dxa"/>
            <w:vAlign w:val="bottom"/>
          </w:tcPr>
          <w:p w14:paraId="6DC9728B" w14:textId="77777777" w:rsidR="00B107A5" w:rsidRPr="00F065D7" w:rsidRDefault="00B107A5" w:rsidP="00B107A5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43C3867" w14:textId="53C772B9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420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</w:t>
            </w:r>
          </w:p>
        </w:tc>
        <w:tc>
          <w:tcPr>
            <w:tcW w:w="254" w:type="dxa"/>
            <w:vAlign w:val="bottom"/>
          </w:tcPr>
          <w:p w14:paraId="754CB5A2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AE10F79" w14:textId="12F90BB1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341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935</w:t>
            </w:r>
          </w:p>
        </w:tc>
        <w:tc>
          <w:tcPr>
            <w:tcW w:w="283" w:type="dxa"/>
            <w:vAlign w:val="bottom"/>
          </w:tcPr>
          <w:p w14:paraId="471B661B" w14:textId="77777777" w:rsidR="00B107A5" w:rsidRPr="00F065D7" w:rsidRDefault="00B107A5" w:rsidP="00B107A5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128E8CA" w14:textId="306152EC" w:rsidR="00B107A5" w:rsidRPr="00F065D7" w:rsidRDefault="009C61C3" w:rsidP="00B107A5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61C3">
              <w:rPr>
                <w:rFonts w:asciiTheme="majorBidi" w:hAnsiTheme="majorBidi" w:cstheme="majorBidi"/>
                <w:sz w:val="26"/>
                <w:szCs w:val="26"/>
              </w:rPr>
              <w:t>391,650</w:t>
            </w:r>
          </w:p>
        </w:tc>
        <w:tc>
          <w:tcPr>
            <w:tcW w:w="283" w:type="dxa"/>
            <w:vAlign w:val="bottom"/>
          </w:tcPr>
          <w:p w14:paraId="19772BBB" w14:textId="77777777" w:rsidR="00B107A5" w:rsidRPr="00F065D7" w:rsidRDefault="00B107A5" w:rsidP="00B107A5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BD56E11" w14:textId="180F5229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319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5EC4BF2" w14:textId="77777777" w:rsidR="00B107A5" w:rsidRPr="00F065D7" w:rsidRDefault="00B107A5" w:rsidP="00B107A5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52A42DE" w14:textId="7A5EFA6F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1540677" w14:textId="77777777" w:rsidR="00B107A5" w:rsidRPr="00F065D7" w:rsidRDefault="00B107A5" w:rsidP="00B107A5">
            <w:pPr>
              <w:tabs>
                <w:tab w:val="decimal" w:pos="329"/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6F88F42F" w14:textId="77777777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7A5" w:rsidRPr="00F065D7" w14:paraId="7B77676B" w14:textId="77777777" w:rsidTr="0062624C">
        <w:trPr>
          <w:trHeight w:val="74"/>
        </w:trPr>
        <w:tc>
          <w:tcPr>
            <w:tcW w:w="2970" w:type="dxa"/>
          </w:tcPr>
          <w:p w14:paraId="21C79558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00B90EA4" w14:textId="77777777" w:rsidR="00B107A5" w:rsidRPr="00F065D7" w:rsidRDefault="00B107A5" w:rsidP="00B107A5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bottom"/>
          </w:tcPr>
          <w:p w14:paraId="5673497F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FD77584" w14:textId="77777777" w:rsidR="00B107A5" w:rsidRPr="00F065D7" w:rsidRDefault="00B107A5" w:rsidP="00B107A5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7C408DE" w14:textId="77777777" w:rsidR="00B107A5" w:rsidRPr="00F065D7" w:rsidRDefault="00B107A5" w:rsidP="00B107A5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95042B" w14:textId="77777777" w:rsidR="00B107A5" w:rsidRPr="00F065D7" w:rsidRDefault="00B107A5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DCD9F17" w14:textId="77777777" w:rsidR="00B107A5" w:rsidRPr="00F065D7" w:rsidRDefault="00B107A5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5D1B69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F14DC1" w14:textId="326E1AAA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420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199</w:t>
            </w:r>
          </w:p>
        </w:tc>
        <w:tc>
          <w:tcPr>
            <w:tcW w:w="254" w:type="dxa"/>
            <w:vAlign w:val="bottom"/>
          </w:tcPr>
          <w:p w14:paraId="0E40D150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AAA8A0" w14:textId="6F095BA2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341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935</w:t>
            </w:r>
          </w:p>
        </w:tc>
        <w:tc>
          <w:tcPr>
            <w:tcW w:w="283" w:type="dxa"/>
            <w:vAlign w:val="bottom"/>
          </w:tcPr>
          <w:p w14:paraId="1913F5AB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C4580C" w14:textId="0C9E029F" w:rsidR="00B107A5" w:rsidRPr="00F065D7" w:rsidRDefault="009C61C3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1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391,650</w:t>
            </w:r>
          </w:p>
        </w:tc>
        <w:tc>
          <w:tcPr>
            <w:tcW w:w="283" w:type="dxa"/>
            <w:vAlign w:val="bottom"/>
          </w:tcPr>
          <w:p w14:paraId="60727D4E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3DF4FA" w14:textId="15CD0018" w:rsidR="00B107A5" w:rsidRPr="00F065D7" w:rsidRDefault="00C819B9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319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EBD3EB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2DA194" w14:textId="28BA6013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59CA858" w14:textId="77777777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F3224B" w14:textId="28901D5F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B107A5" w:rsidRPr="00F065D7" w14:paraId="5CDE5A85" w14:textId="77777777" w:rsidTr="0062624C">
        <w:trPr>
          <w:trHeight w:val="74"/>
        </w:trPr>
        <w:tc>
          <w:tcPr>
            <w:tcW w:w="2970" w:type="dxa"/>
          </w:tcPr>
          <w:p w14:paraId="2EC75B59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1083954" w14:textId="77777777" w:rsidR="00B107A5" w:rsidRPr="00F065D7" w:rsidRDefault="00B107A5" w:rsidP="00B107A5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bottom"/>
          </w:tcPr>
          <w:p w14:paraId="238C16BF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0515EF3" w14:textId="77777777" w:rsidR="00B107A5" w:rsidRPr="00F065D7" w:rsidRDefault="00B107A5" w:rsidP="00B107A5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B467A4" w14:textId="77777777" w:rsidR="00B107A5" w:rsidRPr="00F065D7" w:rsidRDefault="00B107A5" w:rsidP="00B107A5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FF8F6D7" w14:textId="77777777" w:rsidR="00B107A5" w:rsidRPr="00F065D7" w:rsidRDefault="00B107A5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D225E09" w14:textId="77777777" w:rsidR="00B107A5" w:rsidRPr="00F065D7" w:rsidRDefault="00B107A5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7E6780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E554004" w14:textId="77777777" w:rsidR="00B107A5" w:rsidRPr="00F065D7" w:rsidRDefault="00B107A5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  <w:vAlign w:val="bottom"/>
          </w:tcPr>
          <w:p w14:paraId="17859ADE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B930013" w14:textId="77777777" w:rsidR="00B107A5" w:rsidRPr="00F065D7" w:rsidRDefault="00B107A5" w:rsidP="00B107A5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176D967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77F3209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5AF7982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7D53BD3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A65186B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366A9FF" w14:textId="77777777" w:rsidR="00B107A5" w:rsidRPr="00F065D7" w:rsidRDefault="00B107A5" w:rsidP="00B107A5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4946F68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D82C578" w14:textId="77777777" w:rsidR="00B107A5" w:rsidRPr="00F065D7" w:rsidRDefault="00B107A5" w:rsidP="00B107A5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107A5" w:rsidRPr="00F065D7" w14:paraId="39439D3E" w14:textId="77777777" w:rsidTr="0062624C">
        <w:trPr>
          <w:trHeight w:val="74"/>
        </w:trPr>
        <w:tc>
          <w:tcPr>
            <w:tcW w:w="2970" w:type="dxa"/>
          </w:tcPr>
          <w:p w14:paraId="5943768F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C28286A" w14:textId="77777777" w:rsidR="00B107A5" w:rsidRPr="00F065D7" w:rsidRDefault="00B107A5" w:rsidP="00B107A5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bottom"/>
          </w:tcPr>
          <w:p w14:paraId="7BA32386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C96D4A6" w14:textId="77777777" w:rsidR="00B107A5" w:rsidRPr="00F065D7" w:rsidRDefault="00B107A5" w:rsidP="00B107A5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68BFA5" w14:textId="77777777" w:rsidR="00B107A5" w:rsidRPr="00F065D7" w:rsidRDefault="00B107A5" w:rsidP="00B107A5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8CE087" w14:textId="77777777" w:rsidR="00B107A5" w:rsidRPr="00F065D7" w:rsidRDefault="00B107A5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8E6EBC" w14:textId="77777777" w:rsidR="00B107A5" w:rsidRPr="00F065D7" w:rsidRDefault="00B107A5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3B29E1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0C27D79" w14:textId="77777777" w:rsidR="00B107A5" w:rsidRPr="00F065D7" w:rsidRDefault="00B107A5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  <w:vAlign w:val="bottom"/>
          </w:tcPr>
          <w:p w14:paraId="0054518B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DC8F905" w14:textId="77777777" w:rsidR="00B107A5" w:rsidRPr="00F065D7" w:rsidRDefault="00B107A5" w:rsidP="00B107A5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205FF25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B1A1DDD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3F85E95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A5155EA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D59DF68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1BDC53C1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E85C4B7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1CD883C3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07A5" w:rsidRPr="00F065D7" w14:paraId="24C81677" w14:textId="77777777" w:rsidTr="0062624C">
        <w:trPr>
          <w:trHeight w:val="245"/>
        </w:trPr>
        <w:tc>
          <w:tcPr>
            <w:tcW w:w="2970" w:type="dxa"/>
          </w:tcPr>
          <w:p w14:paraId="71F41F59" w14:textId="394DCBD5" w:rsidR="00B107A5" w:rsidRPr="00F065D7" w:rsidRDefault="00B72734" w:rsidP="00B72734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7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เบฟ แมนูแฟคเจอริ่ง จำกัด (เดิมชื่อ บริษัท คาลพิส โอสถสภา จำกัด)</w:t>
            </w:r>
          </w:p>
        </w:tc>
        <w:tc>
          <w:tcPr>
            <w:tcW w:w="1845" w:type="dxa"/>
            <w:shd w:val="clear" w:color="auto" w:fill="auto"/>
          </w:tcPr>
          <w:p w14:paraId="3D6392A4" w14:textId="77777777" w:rsidR="00B107A5" w:rsidRPr="00F065D7" w:rsidRDefault="00B107A5" w:rsidP="00B107A5">
            <w:pPr>
              <w:ind w:left="120" w:hanging="120"/>
              <w:rPr>
                <w:sz w:val="26"/>
                <w:szCs w:val="26"/>
              </w:rPr>
            </w:pP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ผลิตและ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1060" w:type="dxa"/>
            <w:vAlign w:val="bottom"/>
          </w:tcPr>
          <w:p w14:paraId="2FFD7A6A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A4E105F" w14:textId="3C53E2C2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D6DA84" w14:textId="38EE9FC3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89B0CD" w14:textId="792EF89A" w:rsidR="00B107A5" w:rsidRPr="00F065D7" w:rsidRDefault="00B107A5" w:rsidP="00B107A5">
            <w:pPr>
              <w:tabs>
                <w:tab w:val="decimal" w:pos="33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5080CF" w14:textId="41890C09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146A8B53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66FA806" w14:textId="1A041AC4" w:rsidR="00B107A5" w:rsidRPr="00F065D7" w:rsidRDefault="00B107A5" w:rsidP="00B107A5">
            <w:pPr>
              <w:tabs>
                <w:tab w:val="decimal" w:pos="33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  <w:vAlign w:val="bottom"/>
          </w:tcPr>
          <w:p w14:paraId="148DC2DA" w14:textId="77777777" w:rsidR="00B107A5" w:rsidRPr="00F065D7" w:rsidRDefault="00B107A5" w:rsidP="00B107A5">
            <w:pPr>
              <w:tabs>
                <w:tab w:val="decimal" w:pos="33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D78E26A" w14:textId="79295058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83" w:type="dxa"/>
            <w:vAlign w:val="bottom"/>
          </w:tcPr>
          <w:p w14:paraId="4192BF58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5C36DB5" w14:textId="347DD85B" w:rsidR="00B107A5" w:rsidRPr="00F065D7" w:rsidRDefault="002D2533" w:rsidP="00B107A5">
            <w:pPr>
              <w:tabs>
                <w:tab w:val="decimal" w:pos="33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5549152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857C517" w14:textId="26F1D86C" w:rsidR="00B107A5" w:rsidRPr="00F065D7" w:rsidRDefault="00C819B9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30D614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5E91851F" w14:textId="16402DF3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FACD786" w14:textId="77777777" w:rsidR="00B107A5" w:rsidRPr="00F065D7" w:rsidRDefault="00B107A5" w:rsidP="00B107A5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74D4DA50" w14:textId="77777777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7A5" w:rsidRPr="00F065D7" w14:paraId="2D525A22" w14:textId="77777777" w:rsidTr="0062624C">
        <w:trPr>
          <w:trHeight w:val="74"/>
        </w:trPr>
        <w:tc>
          <w:tcPr>
            <w:tcW w:w="2970" w:type="dxa"/>
          </w:tcPr>
          <w:p w14:paraId="2B12A02F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1845" w:type="dxa"/>
            <w:shd w:val="clear" w:color="auto" w:fill="auto"/>
          </w:tcPr>
          <w:p w14:paraId="0497F375" w14:textId="77777777" w:rsidR="00B107A5" w:rsidRPr="00F065D7" w:rsidRDefault="00B107A5" w:rsidP="00B107A5">
            <w:pPr>
              <w:ind w:left="120" w:hanging="120"/>
              <w:rPr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ผลิตภัณฑ์อาหารและ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060" w:type="dxa"/>
            <w:vAlign w:val="bottom"/>
          </w:tcPr>
          <w:p w14:paraId="546394D0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B50CA14" w14:textId="37AE27D3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6524ED" w14:textId="7551A4F4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4672C4" w14:textId="3DA865D7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AD7470" w14:textId="3E71D708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2258BF1C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1A86785" w14:textId="095E4955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254" w:type="dxa"/>
            <w:vAlign w:val="bottom"/>
          </w:tcPr>
          <w:p w14:paraId="749824B1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BC4902B" w14:textId="2809D40D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283" w:type="dxa"/>
            <w:vAlign w:val="bottom"/>
          </w:tcPr>
          <w:p w14:paraId="0EDB6A76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28FE41F" w14:textId="43B7C8E4" w:rsidR="00B107A5" w:rsidRPr="00F065D7" w:rsidRDefault="002D2533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507,820</w:t>
            </w:r>
          </w:p>
        </w:tc>
        <w:tc>
          <w:tcPr>
            <w:tcW w:w="283" w:type="dxa"/>
            <w:vAlign w:val="bottom"/>
          </w:tcPr>
          <w:p w14:paraId="352F3608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F38904B" w14:textId="38668614" w:rsidR="00B107A5" w:rsidRPr="00F065D7" w:rsidRDefault="00C819B9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332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80480B5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0FCA9C83" w14:textId="120EB59E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E3119F" w14:textId="77777777" w:rsidR="00B107A5" w:rsidRPr="00F065D7" w:rsidRDefault="00B107A5" w:rsidP="00B107A5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2427FE45" w14:textId="77777777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7A5" w:rsidRPr="00F065D7" w14:paraId="0847192D" w14:textId="77777777" w:rsidTr="0062624C">
        <w:trPr>
          <w:trHeight w:val="74"/>
        </w:trPr>
        <w:tc>
          <w:tcPr>
            <w:tcW w:w="2970" w:type="dxa"/>
          </w:tcPr>
          <w:p w14:paraId="4B58A59D" w14:textId="149682A1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 ฟาร์มาซูติคอล จำกัด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2D65B04" w14:textId="77777777" w:rsidR="00B107A5" w:rsidRPr="00F065D7" w:rsidRDefault="00B107A5" w:rsidP="00B107A5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จัดจำหน่ายยา เครื่องดื่มเพื่อสุขภาพ และอาหารเพื่อสุขภาพ</w:t>
            </w:r>
          </w:p>
        </w:tc>
        <w:tc>
          <w:tcPr>
            <w:tcW w:w="1060" w:type="dxa"/>
            <w:vAlign w:val="bottom"/>
          </w:tcPr>
          <w:p w14:paraId="146E8046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E3BAC68" w14:textId="4A7644D5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520DB7" w14:textId="23A8DF61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E4E9BE" w14:textId="7B0B024D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E7E3B6" w14:textId="4EA725FA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431784C0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84C8619" w14:textId="0E068BF2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4" w:type="dxa"/>
            <w:vAlign w:val="bottom"/>
          </w:tcPr>
          <w:p w14:paraId="2AC170CF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A117543" w14:textId="4F73D36D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83" w:type="dxa"/>
            <w:vAlign w:val="bottom"/>
          </w:tcPr>
          <w:p w14:paraId="6ACC70CA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00FF356" w14:textId="4D1A2854" w:rsidR="00B107A5" w:rsidRPr="00F065D7" w:rsidRDefault="002D2533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309,347</w:t>
            </w:r>
          </w:p>
        </w:tc>
        <w:tc>
          <w:tcPr>
            <w:tcW w:w="283" w:type="dxa"/>
            <w:vAlign w:val="bottom"/>
          </w:tcPr>
          <w:p w14:paraId="3EF7111E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75894CD" w14:textId="2879A65B" w:rsidR="00B107A5" w:rsidRPr="00F065D7" w:rsidRDefault="00C819B9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C513B57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35E3B4B" w14:textId="7F82F7E1" w:rsidR="00B107A5" w:rsidRPr="00F065D7" w:rsidRDefault="00C819B9" w:rsidP="00AD404C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115790C" w14:textId="77777777" w:rsidR="00B107A5" w:rsidRPr="00F065D7" w:rsidRDefault="00B107A5" w:rsidP="00B107A5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5FD1A22A" w14:textId="771B2D90" w:rsidR="00B107A5" w:rsidRPr="00634AA0" w:rsidRDefault="00634AA0" w:rsidP="00634AA0">
            <w:pPr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73,430</w:t>
            </w:r>
          </w:p>
        </w:tc>
      </w:tr>
      <w:tr w:rsidR="00917BC0" w:rsidRPr="00F065D7" w14:paraId="0EB6AD86" w14:textId="77777777" w:rsidTr="0062624C">
        <w:trPr>
          <w:trHeight w:val="74"/>
        </w:trPr>
        <w:tc>
          <w:tcPr>
            <w:tcW w:w="2970" w:type="dxa"/>
          </w:tcPr>
          <w:p w14:paraId="7EC46646" w14:textId="77777777" w:rsidR="00917BC0" w:rsidRPr="00F065D7" w:rsidRDefault="00917BC0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F947A79" w14:textId="77777777" w:rsidR="00917BC0" w:rsidRPr="00F065D7" w:rsidRDefault="00917BC0" w:rsidP="00B107A5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bottom"/>
          </w:tcPr>
          <w:p w14:paraId="0E2B554B" w14:textId="77777777" w:rsidR="00917BC0" w:rsidRPr="00F065D7" w:rsidRDefault="00917BC0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F73CFDA" w14:textId="77777777" w:rsidR="00917BC0" w:rsidRPr="00C819B9" w:rsidRDefault="00917BC0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F99B1E" w14:textId="77777777" w:rsidR="00917BC0" w:rsidRPr="00C819B9" w:rsidRDefault="00917BC0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C074DC" w14:textId="77777777" w:rsidR="00917BC0" w:rsidRPr="00C819B9" w:rsidRDefault="00917BC0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4500724" w14:textId="77777777" w:rsidR="00917BC0" w:rsidRPr="00C819B9" w:rsidRDefault="00917BC0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D2EED82" w14:textId="77777777" w:rsidR="00917BC0" w:rsidRPr="00F065D7" w:rsidRDefault="00917BC0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C5A70C3" w14:textId="77777777" w:rsidR="00917BC0" w:rsidRPr="00C819B9" w:rsidRDefault="00917BC0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44A4CF31" w14:textId="77777777" w:rsidR="00917BC0" w:rsidRPr="00F065D7" w:rsidRDefault="00917BC0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1AD694A" w14:textId="77777777" w:rsidR="00917BC0" w:rsidRPr="00C819B9" w:rsidRDefault="00917BC0" w:rsidP="00B107A5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4ACF13B" w14:textId="77777777" w:rsidR="00917BC0" w:rsidRPr="00F065D7" w:rsidRDefault="00917BC0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9AF4ADD" w14:textId="77777777" w:rsidR="00917BC0" w:rsidRDefault="00917BC0" w:rsidP="00B107A5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4D7D661" w14:textId="77777777" w:rsidR="00917BC0" w:rsidRPr="00F065D7" w:rsidRDefault="00917BC0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74815C4" w14:textId="77777777" w:rsidR="00917BC0" w:rsidRPr="00C819B9" w:rsidRDefault="00917BC0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377C178" w14:textId="77777777" w:rsidR="00917BC0" w:rsidRPr="00F065D7" w:rsidRDefault="00917BC0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7445D415" w14:textId="77777777" w:rsidR="00917BC0" w:rsidRPr="00C819B9" w:rsidRDefault="00917BC0" w:rsidP="00B107A5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5E63260" w14:textId="77777777" w:rsidR="00917BC0" w:rsidRPr="00F065D7" w:rsidRDefault="00917BC0" w:rsidP="00B107A5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5B275362" w14:textId="77777777" w:rsidR="00917BC0" w:rsidRPr="00F065D7" w:rsidRDefault="00917BC0" w:rsidP="00AC4DFD">
            <w:pPr>
              <w:tabs>
                <w:tab w:val="decimal" w:pos="36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7BC0" w:rsidRPr="00F065D7" w14:paraId="58ADC70E" w14:textId="77777777" w:rsidTr="0062624C">
        <w:trPr>
          <w:trHeight w:val="74"/>
        </w:trPr>
        <w:tc>
          <w:tcPr>
            <w:tcW w:w="2970" w:type="dxa"/>
          </w:tcPr>
          <w:p w14:paraId="5A71FEDB" w14:textId="42AADAF2" w:rsidR="00917BC0" w:rsidRPr="00F065D7" w:rsidRDefault="00917BC0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B57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การร่วมค้า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24B10DE" w14:textId="77777777" w:rsidR="00917BC0" w:rsidRPr="00F065D7" w:rsidRDefault="00917BC0" w:rsidP="00B107A5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bottom"/>
          </w:tcPr>
          <w:p w14:paraId="74D2F168" w14:textId="77777777" w:rsidR="00917BC0" w:rsidRPr="00F065D7" w:rsidRDefault="00917BC0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B841E09" w14:textId="77777777" w:rsidR="00917BC0" w:rsidRPr="00C819B9" w:rsidRDefault="00917BC0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68137D3" w14:textId="77777777" w:rsidR="00917BC0" w:rsidRPr="00C819B9" w:rsidRDefault="00917BC0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647A3D2" w14:textId="77777777" w:rsidR="00917BC0" w:rsidRPr="00C819B9" w:rsidRDefault="00917BC0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648708" w14:textId="77777777" w:rsidR="00917BC0" w:rsidRPr="00C819B9" w:rsidRDefault="00917BC0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9D0C48" w14:textId="77777777" w:rsidR="00917BC0" w:rsidRPr="00F065D7" w:rsidRDefault="00917BC0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FECFFD9" w14:textId="77777777" w:rsidR="00917BC0" w:rsidRPr="00C819B9" w:rsidRDefault="00917BC0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021FEB92" w14:textId="77777777" w:rsidR="00917BC0" w:rsidRPr="00F065D7" w:rsidRDefault="00917BC0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D9CFB4F" w14:textId="77777777" w:rsidR="00917BC0" w:rsidRPr="00C819B9" w:rsidRDefault="00917BC0" w:rsidP="00B107A5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A61D32E" w14:textId="77777777" w:rsidR="00917BC0" w:rsidRPr="00F065D7" w:rsidRDefault="00917BC0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5EF4F26" w14:textId="77777777" w:rsidR="00917BC0" w:rsidRDefault="00917BC0" w:rsidP="00B107A5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8BC2A90" w14:textId="77777777" w:rsidR="00917BC0" w:rsidRPr="00F065D7" w:rsidRDefault="00917BC0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5B9B445" w14:textId="77777777" w:rsidR="00917BC0" w:rsidRPr="00C819B9" w:rsidRDefault="00917BC0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045B2B9" w14:textId="77777777" w:rsidR="00917BC0" w:rsidRPr="00F065D7" w:rsidRDefault="00917BC0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3CE6668F" w14:textId="77777777" w:rsidR="00917BC0" w:rsidRPr="00C819B9" w:rsidRDefault="00917BC0" w:rsidP="00B107A5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DF93F75" w14:textId="77777777" w:rsidR="00917BC0" w:rsidRPr="00F065D7" w:rsidRDefault="00917BC0" w:rsidP="00B107A5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0E045E99" w14:textId="77777777" w:rsidR="00917BC0" w:rsidRPr="00F065D7" w:rsidRDefault="00917BC0" w:rsidP="00AC4DFD">
            <w:pPr>
              <w:tabs>
                <w:tab w:val="decimal" w:pos="36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07A5" w:rsidRPr="00F065D7" w14:paraId="16B4CC08" w14:textId="77777777" w:rsidTr="0062624C">
        <w:trPr>
          <w:trHeight w:val="74"/>
        </w:trPr>
        <w:tc>
          <w:tcPr>
            <w:tcW w:w="2970" w:type="dxa"/>
          </w:tcPr>
          <w:p w14:paraId="79C61016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ยามามูระ อินเตอร์เนชั่น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แนล (ประเทศไทย) จำกัด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E6426E9" w14:textId="3B8A9330" w:rsidR="00B107A5" w:rsidRPr="00F065D7" w:rsidRDefault="00B107A5" w:rsidP="00B107A5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จัดจำหน่ายบรรจุภัณฑ์ เครื่องจักร ชิ้นส่วนและอุปกรณ์ต่างๆ</w:t>
            </w:r>
          </w:p>
        </w:tc>
        <w:tc>
          <w:tcPr>
            <w:tcW w:w="1060" w:type="dxa"/>
            <w:vAlign w:val="bottom"/>
          </w:tcPr>
          <w:p w14:paraId="2335897F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7E8803D" w14:textId="51EBDAE0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D8C795B" w14:textId="76DFF98E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185FB0" w14:textId="01A1F7F4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1BD5A6" w14:textId="718F0851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69E04507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BC503F8" w14:textId="56281EB3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254" w:type="dxa"/>
            <w:vAlign w:val="bottom"/>
          </w:tcPr>
          <w:p w14:paraId="3036268C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871A074" w14:textId="04A4FF38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283" w:type="dxa"/>
            <w:vAlign w:val="bottom"/>
          </w:tcPr>
          <w:p w14:paraId="2A254295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27809B2" w14:textId="2BB2350E" w:rsidR="00B107A5" w:rsidRPr="00F065D7" w:rsidRDefault="002D2533" w:rsidP="00B107A5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6,679</w:t>
            </w:r>
          </w:p>
        </w:tc>
        <w:tc>
          <w:tcPr>
            <w:tcW w:w="283" w:type="dxa"/>
            <w:vAlign w:val="bottom"/>
          </w:tcPr>
          <w:p w14:paraId="0218DB04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E96EAEB" w14:textId="30CB2FB0" w:rsidR="00B107A5" w:rsidRPr="00F065D7" w:rsidRDefault="00C819B9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EBEF145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0E3AC1E1" w14:textId="395CE45C" w:rsidR="00B107A5" w:rsidRPr="00F065D7" w:rsidRDefault="00C819B9" w:rsidP="00B107A5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F2C9818" w14:textId="77777777" w:rsidR="00B107A5" w:rsidRPr="00F065D7" w:rsidRDefault="00B107A5" w:rsidP="00B107A5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6CD3DC3C" w14:textId="35558CAF" w:rsidR="00B107A5" w:rsidRPr="00F065D7" w:rsidRDefault="00B107A5" w:rsidP="00AC4DFD">
            <w:pPr>
              <w:tabs>
                <w:tab w:val="decimal" w:pos="36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7A5" w:rsidRPr="00F065D7" w14:paraId="74480D5C" w14:textId="77777777" w:rsidTr="0062624C">
        <w:trPr>
          <w:trHeight w:val="74"/>
        </w:trPr>
        <w:tc>
          <w:tcPr>
            <w:tcW w:w="2970" w:type="dxa"/>
          </w:tcPr>
          <w:p w14:paraId="3104077A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PT </w:t>
            </w:r>
            <w:proofErr w:type="spellStart"/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ABC Indonesia</w:t>
            </w:r>
          </w:p>
        </w:tc>
        <w:tc>
          <w:tcPr>
            <w:tcW w:w="1845" w:type="dxa"/>
            <w:shd w:val="clear" w:color="auto" w:fill="auto"/>
          </w:tcPr>
          <w:p w14:paraId="029FB27C" w14:textId="03D17E18" w:rsidR="00B107A5" w:rsidRPr="00F065D7" w:rsidRDefault="00B107A5" w:rsidP="00B107A5">
            <w:pPr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060" w:type="dxa"/>
            <w:vAlign w:val="bottom"/>
          </w:tcPr>
          <w:p w14:paraId="438EE662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C29254E" w14:textId="6857B51D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88FACD" w14:textId="3886418E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0A5FAA" w14:textId="073ADBBE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476</w:t>
            </w:r>
          </w:p>
        </w:tc>
        <w:tc>
          <w:tcPr>
            <w:tcW w:w="851" w:type="dxa"/>
            <w:vAlign w:val="bottom"/>
          </w:tcPr>
          <w:p w14:paraId="7C04EAC0" w14:textId="18CD2E58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476</w:t>
            </w:r>
          </w:p>
        </w:tc>
        <w:tc>
          <w:tcPr>
            <w:tcW w:w="236" w:type="dxa"/>
            <w:vAlign w:val="bottom"/>
          </w:tcPr>
          <w:p w14:paraId="63AEBA77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13444AB" w14:textId="28C5B1E3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</w:p>
        </w:tc>
        <w:tc>
          <w:tcPr>
            <w:tcW w:w="254" w:type="dxa"/>
            <w:vAlign w:val="bottom"/>
          </w:tcPr>
          <w:p w14:paraId="0D3B1B02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F87C8C3" w14:textId="72D34537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</w:p>
        </w:tc>
        <w:tc>
          <w:tcPr>
            <w:tcW w:w="283" w:type="dxa"/>
            <w:vAlign w:val="bottom"/>
          </w:tcPr>
          <w:p w14:paraId="072D9AB0" w14:textId="77777777" w:rsidR="00B107A5" w:rsidRPr="00F065D7" w:rsidRDefault="00B107A5" w:rsidP="00B107A5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B940E1A" w14:textId="6EAA23D0" w:rsidR="00B107A5" w:rsidRPr="00F065D7" w:rsidRDefault="002D2533" w:rsidP="001A56FA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9EDF62D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90A0A91" w14:textId="77777777" w:rsidR="00B107A5" w:rsidRPr="00F065D7" w:rsidRDefault="00B107A5" w:rsidP="00B107A5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1443E02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420BAAB1" w14:textId="71DF191F" w:rsidR="00B107A5" w:rsidRPr="00F065D7" w:rsidRDefault="00B107A5" w:rsidP="001A56FA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4A02B94" w14:textId="77777777" w:rsidR="00B107A5" w:rsidRPr="00F065D7" w:rsidRDefault="00B107A5" w:rsidP="00B107A5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1FB4C075" w14:textId="77777777" w:rsidR="00B107A5" w:rsidRPr="00F065D7" w:rsidRDefault="00B107A5" w:rsidP="00AC4DFD">
            <w:pPr>
              <w:tabs>
                <w:tab w:val="decimal" w:pos="36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7A5" w:rsidRPr="00F065D7" w14:paraId="1D514609" w14:textId="77777777" w:rsidTr="0062624C">
        <w:trPr>
          <w:trHeight w:val="74"/>
        </w:trPr>
        <w:tc>
          <w:tcPr>
            <w:tcW w:w="2970" w:type="dxa"/>
          </w:tcPr>
          <w:p w14:paraId="0B357FDB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MYANMAR GOLDEN EAGLE COMPANY LIMITED</w:t>
            </w:r>
          </w:p>
        </w:tc>
        <w:tc>
          <w:tcPr>
            <w:tcW w:w="1845" w:type="dxa"/>
            <w:shd w:val="clear" w:color="auto" w:fill="auto"/>
          </w:tcPr>
          <w:p w14:paraId="1E76AABC" w14:textId="5FBEA0E2" w:rsidR="00B107A5" w:rsidRPr="00F065D7" w:rsidRDefault="00B107A5" w:rsidP="00B107A5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ผลิตและจัดจำหน่ายขวดแก้ว</w:t>
            </w:r>
          </w:p>
        </w:tc>
        <w:tc>
          <w:tcPr>
            <w:tcW w:w="1060" w:type="dxa"/>
            <w:vAlign w:val="bottom"/>
          </w:tcPr>
          <w:p w14:paraId="4980AE49" w14:textId="77777777" w:rsidR="00B107A5" w:rsidRPr="00F065D7" w:rsidRDefault="00B107A5" w:rsidP="00B107A5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8AB0500" w14:textId="0256F53C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EBD314" w14:textId="7F714D13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0D6655" w14:textId="471DBDD8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279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521</w:t>
            </w:r>
          </w:p>
        </w:tc>
        <w:tc>
          <w:tcPr>
            <w:tcW w:w="851" w:type="dxa"/>
            <w:vAlign w:val="bottom"/>
          </w:tcPr>
          <w:p w14:paraId="621B89F7" w14:textId="7F7BDC93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279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521</w:t>
            </w:r>
          </w:p>
        </w:tc>
        <w:tc>
          <w:tcPr>
            <w:tcW w:w="236" w:type="dxa"/>
            <w:vAlign w:val="bottom"/>
          </w:tcPr>
          <w:p w14:paraId="5588C6AF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B3B0E5F" w14:textId="55C1A801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832</w:t>
            </w:r>
          </w:p>
        </w:tc>
        <w:tc>
          <w:tcPr>
            <w:tcW w:w="254" w:type="dxa"/>
            <w:vAlign w:val="bottom"/>
          </w:tcPr>
          <w:p w14:paraId="23A35ACF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CDF7A42" w14:textId="062CBEAD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832</w:t>
            </w:r>
          </w:p>
        </w:tc>
        <w:tc>
          <w:tcPr>
            <w:tcW w:w="283" w:type="dxa"/>
            <w:vAlign w:val="bottom"/>
          </w:tcPr>
          <w:p w14:paraId="3462259F" w14:textId="77777777" w:rsidR="00B107A5" w:rsidRPr="00F065D7" w:rsidRDefault="00B107A5" w:rsidP="00B107A5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44A10F7" w14:textId="13F23551" w:rsidR="00B107A5" w:rsidRPr="00F065D7" w:rsidRDefault="002D2533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112,211</w:t>
            </w:r>
          </w:p>
        </w:tc>
        <w:tc>
          <w:tcPr>
            <w:tcW w:w="283" w:type="dxa"/>
            <w:vAlign w:val="bottom"/>
          </w:tcPr>
          <w:p w14:paraId="1879A328" w14:textId="77777777" w:rsidR="00B107A5" w:rsidRPr="00F065D7" w:rsidRDefault="00B107A5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D74FDB1" w14:textId="7DE80F15" w:rsidR="00B107A5" w:rsidRPr="00F065D7" w:rsidRDefault="00C819B9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C351FB4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7D0E2344" w14:textId="16D3BD9D" w:rsidR="00B107A5" w:rsidRPr="00F065D7" w:rsidRDefault="00B107A5" w:rsidP="001A56FA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26BD09B" w14:textId="77777777" w:rsidR="00B107A5" w:rsidRPr="00F065D7" w:rsidRDefault="00B107A5" w:rsidP="00B107A5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1D2E892D" w14:textId="77777777" w:rsidR="00B107A5" w:rsidRPr="00F065D7" w:rsidRDefault="00B107A5" w:rsidP="00AC4DFD">
            <w:pPr>
              <w:tabs>
                <w:tab w:val="decimal" w:pos="36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7A5" w:rsidRPr="00F065D7" w14:paraId="588EA6DC" w14:textId="77777777" w:rsidTr="0062624C">
        <w:trPr>
          <w:trHeight w:val="74"/>
        </w:trPr>
        <w:tc>
          <w:tcPr>
            <w:tcW w:w="2970" w:type="dxa"/>
          </w:tcPr>
          <w:p w14:paraId="460E768E" w14:textId="2CDD9B1B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MYANMAR GOLDEN GLASS COMPANY LIMITED</w:t>
            </w:r>
          </w:p>
        </w:tc>
        <w:tc>
          <w:tcPr>
            <w:tcW w:w="1845" w:type="dxa"/>
            <w:shd w:val="clear" w:color="auto" w:fill="auto"/>
          </w:tcPr>
          <w:p w14:paraId="33E70472" w14:textId="11A96B05" w:rsidR="00B107A5" w:rsidRPr="00F065D7" w:rsidRDefault="00664BFA" w:rsidP="00B107A5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/>
                <w:sz w:val="26"/>
                <w:szCs w:val="26"/>
                <w:cs/>
              </w:rPr>
              <w:t>จัดจำหน่ายขวดแก้ว</w:t>
            </w:r>
          </w:p>
        </w:tc>
        <w:tc>
          <w:tcPr>
            <w:tcW w:w="1060" w:type="dxa"/>
            <w:vAlign w:val="bottom"/>
          </w:tcPr>
          <w:p w14:paraId="40A2619B" w14:textId="0472E7C3" w:rsidR="00B107A5" w:rsidRPr="00F065D7" w:rsidRDefault="00B107A5" w:rsidP="00B107A5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0874922" w14:textId="289EE4CE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0D5E50" w14:textId="62E4C488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E80F6A" w14:textId="726CE38B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</w:t>
            </w:r>
            <w:r w:rsidR="00664BFA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</w:p>
        </w:tc>
        <w:tc>
          <w:tcPr>
            <w:tcW w:w="851" w:type="dxa"/>
            <w:vAlign w:val="bottom"/>
          </w:tcPr>
          <w:p w14:paraId="49A3FBA5" w14:textId="564898EB" w:rsidR="00B107A5" w:rsidRPr="00F065D7" w:rsidRDefault="00B107A5" w:rsidP="000C54D3">
            <w:pPr>
              <w:tabs>
                <w:tab w:val="decimal" w:pos="45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F9D43D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5500632" w14:textId="746D4F6E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54" w:type="dxa"/>
            <w:vAlign w:val="bottom"/>
          </w:tcPr>
          <w:p w14:paraId="5A0A846E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08748C0" w14:textId="5AB180AA" w:rsidR="00B107A5" w:rsidRPr="00F065D7" w:rsidRDefault="00B107A5" w:rsidP="00B107A5">
            <w:pPr>
              <w:tabs>
                <w:tab w:val="decimal" w:pos="45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0FED0F5" w14:textId="77777777" w:rsidR="00B107A5" w:rsidRPr="00F065D7" w:rsidRDefault="00B107A5" w:rsidP="00B107A5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AA30D5D" w14:textId="560D0DC4" w:rsidR="00B107A5" w:rsidRPr="00F065D7" w:rsidRDefault="002D2533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105,984</w:t>
            </w:r>
          </w:p>
        </w:tc>
        <w:tc>
          <w:tcPr>
            <w:tcW w:w="283" w:type="dxa"/>
            <w:vAlign w:val="bottom"/>
          </w:tcPr>
          <w:p w14:paraId="2C4471C4" w14:textId="77777777" w:rsidR="00B107A5" w:rsidRPr="00F065D7" w:rsidRDefault="00B107A5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8CD42E5" w14:textId="5978AD69" w:rsidR="00B107A5" w:rsidRPr="00F065D7" w:rsidRDefault="00B107A5" w:rsidP="00B107A5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8C2B19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7D5E4B19" w14:textId="541DF38B" w:rsidR="00B107A5" w:rsidRPr="00F065D7" w:rsidRDefault="00B107A5" w:rsidP="001A56FA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574094D" w14:textId="77777777" w:rsidR="00B107A5" w:rsidRPr="00F065D7" w:rsidRDefault="00B107A5" w:rsidP="00B107A5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6F959554" w14:textId="2A0C484F" w:rsidR="00B107A5" w:rsidRPr="00F065D7" w:rsidRDefault="00B107A5" w:rsidP="00AC4DFD">
            <w:pPr>
              <w:tabs>
                <w:tab w:val="decimal" w:pos="36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7A5" w:rsidRPr="00F065D7" w14:paraId="6248A40B" w14:textId="77777777" w:rsidTr="0062624C">
        <w:trPr>
          <w:trHeight w:val="74"/>
        </w:trPr>
        <w:tc>
          <w:tcPr>
            <w:tcW w:w="2970" w:type="dxa"/>
          </w:tcPr>
          <w:p w14:paraId="51F89412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5" w:type="dxa"/>
          </w:tcPr>
          <w:p w14:paraId="48555759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14:paraId="0D04BEE3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</w:tcPr>
          <w:p w14:paraId="0A1BBDDF" w14:textId="77777777" w:rsidR="00B107A5" w:rsidRPr="00F065D7" w:rsidRDefault="00B107A5" w:rsidP="00B107A5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654FB85A" w14:textId="77777777" w:rsidR="00B107A5" w:rsidRPr="00F065D7" w:rsidRDefault="00B107A5" w:rsidP="00B107A5">
            <w:pPr>
              <w:tabs>
                <w:tab w:val="decimal" w:pos="185"/>
              </w:tabs>
              <w:spacing w:line="240" w:lineRule="auto"/>
              <w:ind w:left="-138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3E603235" w14:textId="77777777" w:rsidR="00B107A5" w:rsidRPr="00F065D7" w:rsidRDefault="00B107A5" w:rsidP="00B107A5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B72E91C" w14:textId="77777777" w:rsidR="00B107A5" w:rsidRPr="00F065D7" w:rsidRDefault="00B107A5" w:rsidP="00B107A5">
            <w:pPr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658015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EF8637" w14:textId="48CD8D64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332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370</w:t>
            </w:r>
          </w:p>
        </w:tc>
        <w:tc>
          <w:tcPr>
            <w:tcW w:w="254" w:type="dxa"/>
          </w:tcPr>
          <w:p w14:paraId="71FCA4A0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4447442" w14:textId="322004A8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513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770</w:t>
            </w:r>
          </w:p>
        </w:tc>
        <w:tc>
          <w:tcPr>
            <w:tcW w:w="283" w:type="dxa"/>
          </w:tcPr>
          <w:p w14:paraId="512CAB44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B33EBF" w14:textId="07DB0CE4" w:rsidR="00B107A5" w:rsidRPr="00F065D7" w:rsidRDefault="002D2533" w:rsidP="00B107A5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1,042,041</w:t>
            </w:r>
          </w:p>
        </w:tc>
        <w:tc>
          <w:tcPr>
            <w:tcW w:w="283" w:type="dxa"/>
          </w:tcPr>
          <w:p w14:paraId="2C7B0692" w14:textId="77777777" w:rsidR="00B107A5" w:rsidRPr="00F065D7" w:rsidRDefault="00B107A5" w:rsidP="00B107A5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6B7D912" w14:textId="2D16ECA5" w:rsidR="00B107A5" w:rsidRPr="00F065D7" w:rsidRDefault="00C819B9" w:rsidP="00B107A5">
            <w:pPr>
              <w:tabs>
                <w:tab w:val="decimal" w:pos="100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799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751</w:t>
            </w:r>
          </w:p>
        </w:tc>
        <w:tc>
          <w:tcPr>
            <w:tcW w:w="271" w:type="dxa"/>
            <w:shd w:val="clear" w:color="auto" w:fill="auto"/>
          </w:tcPr>
          <w:p w14:paraId="560F4CB2" w14:textId="77777777" w:rsidR="00B107A5" w:rsidRPr="00F065D7" w:rsidRDefault="00B107A5" w:rsidP="00B107A5">
            <w:pPr>
              <w:tabs>
                <w:tab w:val="decimal" w:pos="10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3FE3B9B" w14:textId="2BE910C7" w:rsidR="00B107A5" w:rsidRPr="00F065D7" w:rsidRDefault="00C819B9" w:rsidP="00B107A5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115</w:t>
            </w:r>
            <w:r w:rsidR="00AD404C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052</w:t>
            </w:r>
          </w:p>
        </w:tc>
        <w:tc>
          <w:tcPr>
            <w:tcW w:w="237" w:type="dxa"/>
            <w:shd w:val="clear" w:color="auto" w:fill="auto"/>
          </w:tcPr>
          <w:p w14:paraId="6B417535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93A7288" w14:textId="7A1612EB" w:rsidR="00B107A5" w:rsidRPr="00F065D7" w:rsidRDefault="00634AA0" w:rsidP="00634AA0">
            <w:pPr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73,430</w:t>
            </w:r>
          </w:p>
        </w:tc>
      </w:tr>
      <w:tr w:rsidR="00B107A5" w:rsidRPr="00F065D7" w14:paraId="0A834753" w14:textId="77777777" w:rsidTr="0062624C">
        <w:trPr>
          <w:trHeight w:val="65"/>
        </w:trPr>
        <w:tc>
          <w:tcPr>
            <w:tcW w:w="4815" w:type="dxa"/>
            <w:gridSpan w:val="2"/>
          </w:tcPr>
          <w:p w14:paraId="17CA35A1" w14:textId="77777777" w:rsidR="00B107A5" w:rsidRPr="00F065D7" w:rsidRDefault="00B107A5" w:rsidP="00B107A5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60" w:type="dxa"/>
          </w:tcPr>
          <w:p w14:paraId="43783017" w14:textId="77777777" w:rsidR="00B107A5" w:rsidRPr="00F065D7" w:rsidRDefault="00B107A5" w:rsidP="00B107A5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</w:tcPr>
          <w:p w14:paraId="74D9AA95" w14:textId="77777777" w:rsidR="00B107A5" w:rsidRPr="00F065D7" w:rsidRDefault="00B107A5" w:rsidP="00B107A5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5D721A3A" w14:textId="77777777" w:rsidR="00B107A5" w:rsidRPr="00F065D7" w:rsidRDefault="00B107A5" w:rsidP="00B107A5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7D6505E6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27A038CD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8AFC7D8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A928C3A" w14:textId="70381BD9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752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569</w:t>
            </w:r>
          </w:p>
        </w:tc>
        <w:tc>
          <w:tcPr>
            <w:tcW w:w="254" w:type="dxa"/>
            <w:vAlign w:val="bottom"/>
          </w:tcPr>
          <w:p w14:paraId="031A4FFC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237B31E4" w14:textId="4162F496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855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705</w:t>
            </w:r>
          </w:p>
        </w:tc>
        <w:tc>
          <w:tcPr>
            <w:tcW w:w="283" w:type="dxa"/>
            <w:vAlign w:val="bottom"/>
          </w:tcPr>
          <w:p w14:paraId="4835CC46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EA7F1B" w14:textId="60675251" w:rsidR="00B107A5" w:rsidRPr="00F065D7" w:rsidRDefault="009C61C3" w:rsidP="00B107A5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61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1,433,691</w:t>
            </w:r>
          </w:p>
        </w:tc>
        <w:tc>
          <w:tcPr>
            <w:tcW w:w="283" w:type="dxa"/>
            <w:vAlign w:val="bottom"/>
          </w:tcPr>
          <w:p w14:paraId="091B1B4F" w14:textId="77777777" w:rsidR="00B107A5" w:rsidRPr="00F065D7" w:rsidRDefault="00B107A5" w:rsidP="00B107A5">
            <w:pPr>
              <w:tabs>
                <w:tab w:val="decimal" w:pos="684"/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6FF359C6" w14:textId="1FC03461" w:rsidR="00B107A5" w:rsidRPr="00F065D7" w:rsidRDefault="00C819B9" w:rsidP="00B107A5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118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5C7E3FC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082197B" w14:textId="006FC2FC" w:rsidR="00B107A5" w:rsidRPr="00F065D7" w:rsidRDefault="00C819B9" w:rsidP="00B107A5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115</w:t>
            </w:r>
            <w:r w:rsidR="00AD404C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A1862D7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4C62B" w14:textId="4E96B67F" w:rsidR="00B107A5" w:rsidRPr="00F065D7" w:rsidRDefault="00634AA0" w:rsidP="00634AA0">
            <w:pPr>
              <w:tabs>
                <w:tab w:val="decimal" w:pos="32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73,430</w:t>
            </w:r>
          </w:p>
        </w:tc>
      </w:tr>
      <w:tr w:rsidR="00B107A5" w:rsidRPr="00F065D7" w14:paraId="2B3F5E38" w14:textId="77777777" w:rsidTr="0062624C">
        <w:trPr>
          <w:trHeight w:val="65"/>
        </w:trPr>
        <w:tc>
          <w:tcPr>
            <w:tcW w:w="2970" w:type="dxa"/>
          </w:tcPr>
          <w:p w14:paraId="6953FD9D" w14:textId="77777777" w:rsidR="00B107A5" w:rsidRPr="00F065D7" w:rsidRDefault="00B107A5" w:rsidP="00B107A5">
            <w:pPr>
              <w:tabs>
                <w:tab w:val="left" w:pos="522"/>
              </w:tabs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5" w:type="dxa"/>
          </w:tcPr>
          <w:p w14:paraId="56354E4B" w14:textId="77777777" w:rsidR="00B107A5" w:rsidRPr="00F065D7" w:rsidRDefault="00B107A5" w:rsidP="00B107A5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5609806A" w14:textId="77777777" w:rsidR="00B107A5" w:rsidRPr="00F065D7" w:rsidRDefault="00B107A5" w:rsidP="00B107A5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</w:tcPr>
          <w:p w14:paraId="4590554C" w14:textId="77777777" w:rsidR="00B107A5" w:rsidRPr="00F065D7" w:rsidRDefault="00B107A5" w:rsidP="00B107A5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4D2528F0" w14:textId="77777777" w:rsidR="00B107A5" w:rsidRPr="00F065D7" w:rsidRDefault="00B107A5" w:rsidP="00B107A5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25A06158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14C344DD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235883C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AB8373E" w14:textId="77777777" w:rsidR="00B107A5" w:rsidRPr="00F065D7" w:rsidRDefault="00B107A5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</w:tcPr>
          <w:p w14:paraId="082C3060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2488741" w14:textId="77777777" w:rsidR="00B107A5" w:rsidRPr="00F065D7" w:rsidRDefault="00B107A5" w:rsidP="00B107A5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53797AD0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6697239" w14:textId="77777777" w:rsidR="00B107A5" w:rsidRPr="00F065D7" w:rsidRDefault="00B107A5" w:rsidP="00B107A5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464FEDCB" w14:textId="77777777" w:rsidR="00B107A5" w:rsidRPr="00F065D7" w:rsidRDefault="00B107A5" w:rsidP="00B107A5">
            <w:pPr>
              <w:tabs>
                <w:tab w:val="decimal" w:pos="684"/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03624C9B" w14:textId="77777777" w:rsidR="00B107A5" w:rsidRPr="00F065D7" w:rsidRDefault="00B107A5" w:rsidP="00B107A5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D219133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3BCC48E4" w14:textId="77777777" w:rsidR="00B107A5" w:rsidRPr="00F065D7" w:rsidRDefault="00B107A5" w:rsidP="00B107A5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71513F1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6EAAD878" w14:textId="77777777" w:rsidR="00B107A5" w:rsidRPr="00F065D7" w:rsidRDefault="00B107A5" w:rsidP="00B107A5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8FF44E4" w14:textId="77777777" w:rsidR="00347B95" w:rsidRPr="00F065D7" w:rsidRDefault="00347B95" w:rsidP="00347B95">
      <w:pPr>
        <w:pStyle w:val="a"/>
        <w:tabs>
          <w:tab w:val="clear" w:pos="1080"/>
        </w:tabs>
        <w:ind w:right="-25" w:firstLine="90"/>
        <w:jc w:val="both"/>
        <w:rPr>
          <w:rFonts w:cs="Times New Roman"/>
          <w:sz w:val="16"/>
          <w:szCs w:val="16"/>
          <w:cs/>
        </w:rPr>
      </w:pPr>
    </w:p>
    <w:p w14:paraId="600BA758" w14:textId="77777777" w:rsidR="00472B9E" w:rsidRPr="00F065D7" w:rsidRDefault="00472B9E" w:rsidP="00347B95">
      <w:pPr>
        <w:pStyle w:val="a"/>
        <w:tabs>
          <w:tab w:val="clear" w:pos="1080"/>
        </w:tabs>
        <w:ind w:right="-25" w:firstLine="90"/>
        <w:jc w:val="both"/>
        <w:rPr>
          <w:rFonts w:cs="Angsana New"/>
          <w:sz w:val="16"/>
          <w:szCs w:val="16"/>
          <w:cs/>
        </w:rPr>
      </w:pPr>
    </w:p>
    <w:p w14:paraId="14172E23" w14:textId="77777777" w:rsidR="00EC1A4A" w:rsidRPr="00F065D7" w:rsidRDefault="00EC1A4A" w:rsidP="00EC1A4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lang w:val="en-US"/>
        </w:rPr>
        <w:br w:type="page"/>
      </w:r>
    </w:p>
    <w:tbl>
      <w:tblPr>
        <w:tblpPr w:leftFromText="180" w:rightFromText="180" w:vertAnchor="text" w:horzAnchor="margin" w:tblpY="16"/>
        <w:tblW w:w="1531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53"/>
        <w:gridCol w:w="826"/>
        <w:gridCol w:w="179"/>
        <w:gridCol w:w="903"/>
        <w:gridCol w:w="189"/>
        <w:gridCol w:w="810"/>
        <w:gridCol w:w="189"/>
        <w:gridCol w:w="846"/>
        <w:gridCol w:w="189"/>
        <w:gridCol w:w="891"/>
        <w:gridCol w:w="189"/>
        <w:gridCol w:w="891"/>
        <w:gridCol w:w="189"/>
        <w:gridCol w:w="909"/>
        <w:gridCol w:w="189"/>
        <w:gridCol w:w="855"/>
        <w:gridCol w:w="178"/>
        <w:gridCol w:w="817"/>
        <w:gridCol w:w="179"/>
        <w:gridCol w:w="869"/>
        <w:gridCol w:w="180"/>
        <w:gridCol w:w="912"/>
        <w:gridCol w:w="179"/>
        <w:gridCol w:w="901"/>
        <w:gridCol w:w="6"/>
      </w:tblGrid>
      <w:tr w:rsidR="00D628BC" w:rsidRPr="00F065D7" w14:paraId="42092CE0" w14:textId="77777777" w:rsidTr="008B6203">
        <w:trPr>
          <w:gridAfter w:val="1"/>
          <w:wAfter w:w="6" w:type="dxa"/>
          <w:cantSplit/>
          <w:tblHeader/>
        </w:trPr>
        <w:tc>
          <w:tcPr>
            <w:tcW w:w="15312" w:type="dxa"/>
            <w:gridSpan w:val="24"/>
          </w:tcPr>
          <w:p w14:paraId="75185887" w14:textId="77777777" w:rsidR="00D628BC" w:rsidRPr="00F065D7" w:rsidRDefault="00D628BC" w:rsidP="002B7307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F065D7">
              <w:rPr>
                <w:rFonts w:cs="Angsana New" w:hint="cs"/>
                <w:b w:val="0"/>
                <w:bCs/>
                <w:sz w:val="26"/>
                <w:szCs w:val="26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E272BE" w:rsidRPr="00F065D7" w14:paraId="1D6153D0" w14:textId="77777777" w:rsidTr="00C223DD">
        <w:trPr>
          <w:cantSplit/>
          <w:tblHeader/>
        </w:trPr>
        <w:tc>
          <w:tcPr>
            <w:tcW w:w="2853" w:type="dxa"/>
          </w:tcPr>
          <w:p w14:paraId="750B74B3" w14:textId="77777777" w:rsidR="00E272BE" w:rsidRPr="00F065D7" w:rsidRDefault="00E272BE" w:rsidP="002B7307">
            <w:pPr>
              <w:rPr>
                <w:sz w:val="26"/>
                <w:szCs w:val="26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5388E35F" w14:textId="77777777" w:rsidR="00E272BE" w:rsidRPr="00F065D7" w:rsidRDefault="00E272BE" w:rsidP="002B7307">
            <w:pPr>
              <w:jc w:val="center"/>
              <w:rPr>
                <w:sz w:val="26"/>
                <w:szCs w:val="26"/>
                <w:cs/>
              </w:rPr>
            </w:pPr>
            <w:r w:rsidRPr="00F065D7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9" w:type="dxa"/>
            <w:vMerge w:val="restart"/>
            <w:vAlign w:val="bottom"/>
          </w:tcPr>
          <w:p w14:paraId="4587A687" w14:textId="77777777" w:rsidR="00E272BE" w:rsidRPr="00F065D7" w:rsidRDefault="00E272BE" w:rsidP="002B7307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000C5BEB" w14:textId="77777777" w:rsidR="00E272BE" w:rsidRPr="00F065D7" w:rsidRDefault="00E272BE" w:rsidP="002B7307">
            <w:pPr>
              <w:jc w:val="center"/>
              <w:rPr>
                <w:sz w:val="26"/>
                <w:szCs w:val="26"/>
              </w:rPr>
            </w:pPr>
            <w:r w:rsidRPr="00F065D7">
              <w:rPr>
                <w:rFonts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9" w:type="dxa"/>
            <w:vAlign w:val="bottom"/>
          </w:tcPr>
          <w:p w14:paraId="752EF5CC" w14:textId="77777777" w:rsidR="00E272BE" w:rsidRPr="00F065D7" w:rsidRDefault="00E272BE" w:rsidP="002B73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2598927E" w14:textId="77777777" w:rsidR="00E272BE" w:rsidRPr="00F065D7" w:rsidRDefault="00E272BE" w:rsidP="002B730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F065D7">
              <w:rPr>
                <w:rFonts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9" w:type="dxa"/>
            <w:vAlign w:val="bottom"/>
          </w:tcPr>
          <w:p w14:paraId="6938A4F1" w14:textId="77777777" w:rsidR="00E272BE" w:rsidRPr="00F065D7" w:rsidRDefault="00E272BE" w:rsidP="002B730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953" w:type="dxa"/>
            <w:gridSpan w:val="3"/>
            <w:vAlign w:val="bottom"/>
          </w:tcPr>
          <w:p w14:paraId="3D1CA218" w14:textId="77777777" w:rsidR="00E272BE" w:rsidRPr="00F065D7" w:rsidRDefault="00E272BE" w:rsidP="002B730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F065D7">
              <w:rPr>
                <w:rFonts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0E8345D1" w14:textId="77777777" w:rsidR="00E272BE" w:rsidRPr="00F065D7" w:rsidRDefault="00E272BE" w:rsidP="002B730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5" w:type="dxa"/>
            <w:gridSpan w:val="3"/>
            <w:vAlign w:val="bottom"/>
          </w:tcPr>
          <w:p w14:paraId="5D1A2742" w14:textId="77777777" w:rsidR="00E272BE" w:rsidRPr="00F065D7" w:rsidRDefault="00E272BE" w:rsidP="002B730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F065D7">
              <w:rPr>
                <w:rFonts w:cs="Angsana New"/>
                <w:sz w:val="26"/>
                <w:szCs w:val="26"/>
                <w:cs/>
                <w:lang w:bidi="th-TH"/>
              </w:rPr>
              <w:t>ราคาทุน</w:t>
            </w:r>
            <w:r w:rsidRPr="00F065D7">
              <w:rPr>
                <w:rFonts w:cs="Angsana New" w:hint="cs"/>
                <w:sz w:val="26"/>
                <w:szCs w:val="26"/>
                <w:cs/>
                <w:lang w:bidi="th-TH"/>
              </w:rPr>
              <w:t>-สุทธิ</w:t>
            </w:r>
          </w:p>
        </w:tc>
        <w:tc>
          <w:tcPr>
            <w:tcW w:w="180" w:type="dxa"/>
          </w:tcPr>
          <w:p w14:paraId="4F6101FE" w14:textId="77777777" w:rsidR="00E272BE" w:rsidRPr="00F065D7" w:rsidRDefault="00E272BE" w:rsidP="002B730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98" w:type="dxa"/>
            <w:gridSpan w:val="4"/>
          </w:tcPr>
          <w:p w14:paraId="76902675" w14:textId="77777777" w:rsidR="001844D0" w:rsidRPr="00F065D7" w:rsidRDefault="001844D0" w:rsidP="001844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</w:p>
          <w:p w14:paraId="3A27A13C" w14:textId="7B06C1B7" w:rsidR="00E272BE" w:rsidRPr="00F065D7" w:rsidRDefault="001A53D6" w:rsidP="001844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เก้า</w:t>
            </w:r>
            <w:r w:rsidR="001844D0" w:rsidRPr="00F065D7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E272BE" w:rsidRPr="00F065D7" w14:paraId="78CB43C0" w14:textId="77777777" w:rsidTr="00C223DD">
        <w:trPr>
          <w:gridAfter w:val="1"/>
          <w:wAfter w:w="6" w:type="dxa"/>
          <w:cantSplit/>
          <w:tblHeader/>
        </w:trPr>
        <w:tc>
          <w:tcPr>
            <w:tcW w:w="2853" w:type="dxa"/>
          </w:tcPr>
          <w:p w14:paraId="39D9244F" w14:textId="77777777" w:rsidR="00E272BE" w:rsidRPr="00F065D7" w:rsidRDefault="00E272BE" w:rsidP="002B7307">
            <w:pPr>
              <w:pStyle w:val="acctfourfigures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826" w:type="dxa"/>
            <w:vAlign w:val="center"/>
          </w:tcPr>
          <w:p w14:paraId="5A52CB0E" w14:textId="739015AC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E6604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34AA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="003E6604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9" w:type="dxa"/>
            <w:vAlign w:val="center"/>
          </w:tcPr>
          <w:p w14:paraId="3544C88E" w14:textId="77777777" w:rsidR="00E272BE" w:rsidRPr="00F065D7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center"/>
          </w:tcPr>
          <w:p w14:paraId="2ACEBBB7" w14:textId="31258EA5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272BE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E272B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9" w:type="dxa"/>
            <w:vMerge/>
            <w:vAlign w:val="center"/>
          </w:tcPr>
          <w:p w14:paraId="580423EF" w14:textId="77777777" w:rsidR="00E272BE" w:rsidRPr="00F065D7" w:rsidRDefault="00E272BE" w:rsidP="00E272B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1E37A77" w14:textId="7DEDBCC8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E6604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34AA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="003E6604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9" w:type="dxa"/>
            <w:vAlign w:val="center"/>
          </w:tcPr>
          <w:p w14:paraId="7EDDFD9F" w14:textId="77777777" w:rsidR="00E272BE" w:rsidRPr="00F065D7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14:paraId="2557A729" w14:textId="07E7F6A6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272BE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E272B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9" w:type="dxa"/>
            <w:vAlign w:val="center"/>
          </w:tcPr>
          <w:p w14:paraId="2EB4A70A" w14:textId="77777777" w:rsidR="00E272BE" w:rsidRPr="00F065D7" w:rsidRDefault="00E272BE" w:rsidP="00E272BE">
            <w:pPr>
              <w:pStyle w:val="acctmergecolhdg"/>
              <w:spacing w:line="300" w:lineRule="exac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6378E79F" w14:textId="128AB579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E6604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34AA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="003E6604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9" w:type="dxa"/>
            <w:vAlign w:val="center"/>
          </w:tcPr>
          <w:p w14:paraId="305AB96C" w14:textId="77777777" w:rsidR="00E272BE" w:rsidRPr="00F065D7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238824F9" w14:textId="3EB6B960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272BE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E272B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9" w:type="dxa"/>
            <w:vAlign w:val="center"/>
          </w:tcPr>
          <w:p w14:paraId="38FF3BE6" w14:textId="77777777" w:rsidR="00E272BE" w:rsidRPr="00F065D7" w:rsidRDefault="00E272BE" w:rsidP="00E272BE">
            <w:pPr>
              <w:pStyle w:val="acctmergecolhdg"/>
              <w:spacing w:line="300" w:lineRule="exac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32A9BF6C" w14:textId="7D11F303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E6604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34AA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="003E6604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9" w:type="dxa"/>
            <w:vAlign w:val="center"/>
          </w:tcPr>
          <w:p w14:paraId="3521560C" w14:textId="77777777" w:rsidR="00E272BE" w:rsidRPr="00F065D7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14:paraId="5AEECC98" w14:textId="588A07F8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272BE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E272B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8" w:type="dxa"/>
            <w:vAlign w:val="center"/>
          </w:tcPr>
          <w:p w14:paraId="162BD2F1" w14:textId="77777777" w:rsidR="00E272BE" w:rsidRPr="00F065D7" w:rsidRDefault="00E272BE" w:rsidP="00E272B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17" w:type="dxa"/>
            <w:vAlign w:val="center"/>
          </w:tcPr>
          <w:p w14:paraId="2A48145C" w14:textId="752623DD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E6604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34AA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="003E6604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9" w:type="dxa"/>
            <w:vAlign w:val="center"/>
          </w:tcPr>
          <w:p w14:paraId="2A41D8BA" w14:textId="77777777" w:rsidR="00E272BE" w:rsidRPr="00F065D7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vAlign w:val="center"/>
          </w:tcPr>
          <w:p w14:paraId="3B24201A" w14:textId="686C0327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272BE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E272B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  <w:vAlign w:val="center"/>
          </w:tcPr>
          <w:p w14:paraId="73F058B0" w14:textId="77777777" w:rsidR="00E272BE" w:rsidRPr="00F065D7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vAlign w:val="center"/>
          </w:tcPr>
          <w:p w14:paraId="66875092" w14:textId="5D4264AD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E6604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34AA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="003E6604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9" w:type="dxa"/>
            <w:vAlign w:val="center"/>
          </w:tcPr>
          <w:p w14:paraId="702ADBF6" w14:textId="77777777" w:rsidR="00E272BE" w:rsidRPr="00F065D7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center"/>
          </w:tcPr>
          <w:p w14:paraId="37454DED" w14:textId="75D30B3C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2D0428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34AA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="002D0428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E272BE" w:rsidRPr="00F065D7" w14:paraId="2CE9698D" w14:textId="77777777" w:rsidTr="00C223DD">
        <w:trPr>
          <w:gridAfter w:val="1"/>
          <w:wAfter w:w="6" w:type="dxa"/>
          <w:cantSplit/>
          <w:tblHeader/>
        </w:trPr>
        <w:tc>
          <w:tcPr>
            <w:tcW w:w="2853" w:type="dxa"/>
          </w:tcPr>
          <w:p w14:paraId="28F327F8" w14:textId="77777777" w:rsidR="00E272BE" w:rsidRPr="00F065D7" w:rsidRDefault="00E272BE" w:rsidP="002B7307">
            <w:pPr>
              <w:pStyle w:val="acctfourfigures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08" w:type="dxa"/>
            <w:gridSpan w:val="3"/>
            <w:vAlign w:val="center"/>
          </w:tcPr>
          <w:p w14:paraId="13511B74" w14:textId="5904219B" w:rsidR="00E272BE" w:rsidRPr="00F065D7" w:rsidRDefault="00B53706" w:rsidP="002B73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F065D7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="00E272BE" w:rsidRPr="00F065D7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ร้อยละ)</w:t>
            </w:r>
          </w:p>
        </w:tc>
        <w:tc>
          <w:tcPr>
            <w:tcW w:w="189" w:type="dxa"/>
          </w:tcPr>
          <w:p w14:paraId="2996FA1F" w14:textId="77777777" w:rsidR="00E272BE" w:rsidRPr="00F065D7" w:rsidRDefault="00E272BE" w:rsidP="002B73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62" w:type="dxa"/>
            <w:gridSpan w:val="19"/>
          </w:tcPr>
          <w:p w14:paraId="20064DF5" w14:textId="77777777" w:rsidR="00E272BE" w:rsidRPr="00F065D7" w:rsidRDefault="00E272BE" w:rsidP="002B73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F065D7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272BE" w:rsidRPr="00F065D7" w14:paraId="13D26245" w14:textId="77777777" w:rsidTr="00C223DD">
        <w:trPr>
          <w:gridAfter w:val="1"/>
          <w:wAfter w:w="6" w:type="dxa"/>
          <w:cantSplit/>
        </w:trPr>
        <w:tc>
          <w:tcPr>
            <w:tcW w:w="2853" w:type="dxa"/>
          </w:tcPr>
          <w:p w14:paraId="665F223E" w14:textId="77777777" w:rsidR="00E272BE" w:rsidRPr="00F065D7" w:rsidRDefault="00E272BE" w:rsidP="002B7307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26" w:type="dxa"/>
            <w:vAlign w:val="center"/>
          </w:tcPr>
          <w:p w14:paraId="6AB18CBF" w14:textId="09C8989F" w:rsidR="00E272BE" w:rsidRPr="00F065D7" w:rsidRDefault="00E272BE" w:rsidP="002B7307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center"/>
          </w:tcPr>
          <w:p w14:paraId="38716EA1" w14:textId="77777777" w:rsidR="00E272BE" w:rsidRPr="00F065D7" w:rsidRDefault="00E272BE" w:rsidP="002B7307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center"/>
          </w:tcPr>
          <w:p w14:paraId="72ADD7E6" w14:textId="77777777" w:rsidR="00E272BE" w:rsidRPr="00F065D7" w:rsidRDefault="00E272BE" w:rsidP="002B7307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" w:type="dxa"/>
            <w:vAlign w:val="center"/>
          </w:tcPr>
          <w:p w14:paraId="1240825A" w14:textId="77777777" w:rsidR="00E272BE" w:rsidRPr="00F065D7" w:rsidRDefault="00E272BE" w:rsidP="002B7307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FD56A78" w14:textId="77777777" w:rsidR="00E272BE" w:rsidRPr="00F065D7" w:rsidRDefault="00E272BE" w:rsidP="002B7307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" w:type="dxa"/>
            <w:vAlign w:val="center"/>
          </w:tcPr>
          <w:p w14:paraId="49626B23" w14:textId="77777777" w:rsidR="00E272BE" w:rsidRPr="00F065D7" w:rsidRDefault="00E272BE" w:rsidP="002B7307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14:paraId="5FB50CFB" w14:textId="77777777" w:rsidR="00E272BE" w:rsidRPr="00F065D7" w:rsidRDefault="00E272BE" w:rsidP="002B7307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" w:type="dxa"/>
            <w:vAlign w:val="center"/>
          </w:tcPr>
          <w:p w14:paraId="3FBFEF45" w14:textId="77777777" w:rsidR="00E272BE" w:rsidRPr="00F065D7" w:rsidRDefault="00E272BE" w:rsidP="002B7307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414B0E19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77689B5D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031D272A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10742AC9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39A2129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AF6FEF4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09FC768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CB1C8C9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6B707EFD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5C4A40C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3D64F2D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A863FC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A10B773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E5AAF2F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7FF9A62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272BE" w:rsidRPr="00F065D7" w14:paraId="46BDFD27" w14:textId="77777777" w:rsidTr="00782B2F">
        <w:trPr>
          <w:gridAfter w:val="1"/>
          <w:wAfter w:w="6" w:type="dxa"/>
          <w:cantSplit/>
        </w:trPr>
        <w:tc>
          <w:tcPr>
            <w:tcW w:w="2853" w:type="dxa"/>
          </w:tcPr>
          <w:p w14:paraId="6EE86F3B" w14:textId="77777777" w:rsidR="00B72734" w:rsidRPr="00B72734" w:rsidRDefault="00B72734" w:rsidP="00B72734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B727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สยาม เบฟ แมนูแฟคเจอริ่ง จำกัด </w:t>
            </w:r>
          </w:p>
          <w:p w14:paraId="09109B2E" w14:textId="66001AF9" w:rsidR="00E272BE" w:rsidRPr="00B72734" w:rsidRDefault="00B72734" w:rsidP="00B72734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7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(เดิมชื่อ บริษัท คาลพิส โอสถสภา จำกัด)</w:t>
            </w:r>
          </w:p>
        </w:tc>
        <w:tc>
          <w:tcPr>
            <w:tcW w:w="826" w:type="dxa"/>
            <w:vAlign w:val="bottom"/>
          </w:tcPr>
          <w:p w14:paraId="5D1DEA55" w14:textId="6F93C36E" w:rsidR="00E272BE" w:rsidRPr="00F065D7" w:rsidRDefault="009B0686" w:rsidP="001C3262">
            <w:pPr>
              <w:pStyle w:val="acctfourfigures"/>
              <w:tabs>
                <w:tab w:val="clear" w:pos="765"/>
              </w:tabs>
              <w:spacing w:line="240" w:lineRule="atLeast"/>
              <w:ind w:right="-84"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FB3A8AD" w14:textId="77777777" w:rsidR="00E272BE" w:rsidRPr="00F065D7" w:rsidRDefault="00E272BE" w:rsidP="000C54D3">
            <w:pPr>
              <w:tabs>
                <w:tab w:val="decimal" w:pos="821"/>
              </w:tabs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A5AE0F9" w14:textId="6B1B88A2" w:rsidR="00E272BE" w:rsidRPr="00F065D7" w:rsidRDefault="002F2181" w:rsidP="002F2181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89" w:type="dxa"/>
            <w:vAlign w:val="bottom"/>
          </w:tcPr>
          <w:p w14:paraId="5B75680D" w14:textId="77777777" w:rsidR="00E272BE" w:rsidRPr="00F065D7" w:rsidRDefault="00E272BE" w:rsidP="000C54D3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25B262" w14:textId="12BD5198" w:rsidR="00E272BE" w:rsidRPr="00F065D7" w:rsidRDefault="009B0686" w:rsidP="000C54D3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3B393683" w14:textId="77777777" w:rsidR="00E272BE" w:rsidRPr="00F065D7" w:rsidRDefault="00E272BE" w:rsidP="000C54D3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14:paraId="1CED226C" w14:textId="4CEDC5E6" w:rsidR="00E272BE" w:rsidRPr="00F065D7" w:rsidRDefault="00C819B9" w:rsidP="000C54D3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="00E272BE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504E531D" w14:textId="77777777" w:rsidR="00E272BE" w:rsidRPr="00F065D7" w:rsidRDefault="00E272BE" w:rsidP="000C54D3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67D75D1E" w14:textId="397D0EA2" w:rsidR="00E272BE" w:rsidRPr="00782B2F" w:rsidRDefault="00782B2F" w:rsidP="00782B2F">
            <w:pPr>
              <w:pStyle w:val="acctfourfigures"/>
              <w:tabs>
                <w:tab w:val="clear" w:pos="765"/>
              </w:tabs>
              <w:spacing w:line="240" w:lineRule="atLeast"/>
              <w:ind w:right="-326" w:hanging="7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4C1C4315" w14:textId="77777777" w:rsidR="00E272BE" w:rsidRPr="00F065D7" w:rsidRDefault="00E272BE" w:rsidP="000C54D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734647C7" w14:textId="2072C89D" w:rsidR="00E272BE" w:rsidRPr="00F065D7" w:rsidRDefault="00C819B9" w:rsidP="000C54D3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288</w:t>
            </w:r>
            <w:r w:rsidR="00E272BE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9" w:type="dxa"/>
            <w:vAlign w:val="bottom"/>
          </w:tcPr>
          <w:p w14:paraId="6A3CA49C" w14:textId="77777777" w:rsidR="00E272BE" w:rsidRPr="00F065D7" w:rsidRDefault="00E272BE" w:rsidP="000C54D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383F6AC" w14:textId="2575EAE4" w:rsidR="00E272BE" w:rsidRPr="00F065D7" w:rsidRDefault="009B0686" w:rsidP="000C54D3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89B03F1" w14:textId="77777777" w:rsidR="00E272BE" w:rsidRPr="00F065D7" w:rsidRDefault="00E272BE" w:rsidP="000C54D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DF31E21" w14:textId="146D6CCF" w:rsidR="00E272BE" w:rsidRPr="00F065D7" w:rsidRDefault="00E272BE" w:rsidP="000C54D3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868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)      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D788D8" w14:textId="77777777" w:rsidR="00E272BE" w:rsidRPr="00F065D7" w:rsidRDefault="00E272BE" w:rsidP="000C54D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1A98A6D" w14:textId="37C0EAF2" w:rsidR="00E272BE" w:rsidRPr="00F065D7" w:rsidRDefault="009B0686" w:rsidP="000C54D3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0306E23" w14:textId="77777777" w:rsidR="00E272BE" w:rsidRPr="00F065D7" w:rsidRDefault="00E272BE" w:rsidP="000C54D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CFDF5FB" w14:textId="407C6300" w:rsidR="00E272BE" w:rsidRPr="00F065D7" w:rsidRDefault="00C819B9" w:rsidP="000C54D3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272BE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25D259AE" w14:textId="77777777" w:rsidR="00E272BE" w:rsidRPr="00F065D7" w:rsidRDefault="00E272BE" w:rsidP="000C54D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1C7243B" w14:textId="7F020FA4" w:rsidR="00E272BE" w:rsidRPr="00F065D7" w:rsidRDefault="009B0686" w:rsidP="001C326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FC5B1DE" w14:textId="77777777" w:rsidR="00E272BE" w:rsidRPr="00F065D7" w:rsidRDefault="00E272BE" w:rsidP="000C54D3">
            <w:pPr>
              <w:pStyle w:val="acctfourfigures"/>
              <w:tabs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E456198" w14:textId="77777777" w:rsidR="00E272BE" w:rsidRPr="00F065D7" w:rsidRDefault="00E272BE" w:rsidP="00C2076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AD554D" w:rsidRPr="00F065D7" w14:paraId="7676706A" w14:textId="77777777" w:rsidTr="00541675">
        <w:trPr>
          <w:gridAfter w:val="1"/>
          <w:wAfter w:w="6" w:type="dxa"/>
          <w:cantSplit/>
        </w:trPr>
        <w:tc>
          <w:tcPr>
            <w:tcW w:w="2853" w:type="dxa"/>
          </w:tcPr>
          <w:p w14:paraId="01A5A19B" w14:textId="77777777" w:rsidR="00AD554D" w:rsidRPr="00F065D7" w:rsidRDefault="00AD554D" w:rsidP="00AD554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26" w:type="dxa"/>
            <w:vAlign w:val="center"/>
          </w:tcPr>
          <w:p w14:paraId="4A356204" w14:textId="2E1DDC6E" w:rsidR="00AD554D" w:rsidRPr="00F065D7" w:rsidRDefault="00C819B9" w:rsidP="00AD554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79" w:type="dxa"/>
            <w:vAlign w:val="center"/>
          </w:tcPr>
          <w:p w14:paraId="7CFE21D2" w14:textId="77777777" w:rsidR="00AD554D" w:rsidRPr="00F065D7" w:rsidRDefault="00AD554D" w:rsidP="00AD554D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center"/>
          </w:tcPr>
          <w:p w14:paraId="3C646FF2" w14:textId="3374B0F9" w:rsidR="00AD554D" w:rsidRPr="00F065D7" w:rsidRDefault="00C819B9" w:rsidP="00AD554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89" w:type="dxa"/>
            <w:vAlign w:val="center"/>
          </w:tcPr>
          <w:p w14:paraId="74277E16" w14:textId="77777777" w:rsidR="00AD554D" w:rsidRPr="00F065D7" w:rsidRDefault="00AD554D" w:rsidP="00AD554D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1D16C4" w14:textId="6F4A7927" w:rsidR="00AD554D" w:rsidRPr="00F065D7" w:rsidRDefault="00C819B9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38FF31F3" w14:textId="77777777" w:rsidR="00AD554D" w:rsidRPr="00F065D7" w:rsidRDefault="00AD554D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14:paraId="312BFB77" w14:textId="5D33F0E6" w:rsidR="00AD554D" w:rsidRPr="00F065D7" w:rsidRDefault="00C819B9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7F5AC2F1" w14:textId="77777777" w:rsidR="00AD554D" w:rsidRPr="00F065D7" w:rsidRDefault="00AD554D" w:rsidP="00AD554D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57F59907" w14:textId="5D9CA6EA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9" w:type="dxa"/>
            <w:vAlign w:val="bottom"/>
          </w:tcPr>
          <w:p w14:paraId="03FC7697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075E388E" w14:textId="1C8C8416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9" w:type="dxa"/>
            <w:vAlign w:val="bottom"/>
          </w:tcPr>
          <w:p w14:paraId="44AC4DD1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132278A" w14:textId="2A955F85" w:rsidR="00AD554D" w:rsidRPr="00F065D7" w:rsidRDefault="00AD554D" w:rsidP="00AD554D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C23A018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DC16CB9" w14:textId="5F5127F7" w:rsidR="00AD554D" w:rsidRPr="00F065D7" w:rsidRDefault="00AD554D" w:rsidP="00AD554D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74AAEF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6CE4F5E" w14:textId="77E5A258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79" w:type="dxa"/>
            <w:shd w:val="clear" w:color="auto" w:fill="auto"/>
          </w:tcPr>
          <w:p w14:paraId="23C79A00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3B6BA51A" w14:textId="5DDFAB49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0" w:type="dxa"/>
          </w:tcPr>
          <w:p w14:paraId="2BA9ABA4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72A7A36" w14:textId="43605A73" w:rsidR="00AD554D" w:rsidRPr="00F065D7" w:rsidRDefault="00AD554D" w:rsidP="001C326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39F35F9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DE64875" w14:textId="77777777" w:rsidR="00AD554D" w:rsidRPr="00F065D7" w:rsidRDefault="00AD554D" w:rsidP="00C2076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AD554D" w:rsidRPr="00F065D7" w14:paraId="086AE96F" w14:textId="77777777" w:rsidTr="00C223DD">
        <w:trPr>
          <w:gridAfter w:val="1"/>
          <w:wAfter w:w="6" w:type="dxa"/>
          <w:cantSplit/>
        </w:trPr>
        <w:tc>
          <w:tcPr>
            <w:tcW w:w="2853" w:type="dxa"/>
          </w:tcPr>
          <w:p w14:paraId="38C39063" w14:textId="77777777" w:rsidR="00AD554D" w:rsidRPr="00F065D7" w:rsidRDefault="00AD554D" w:rsidP="00AD554D">
            <w:pPr>
              <w:spacing w:line="240" w:lineRule="auto"/>
              <w:ind w:left="205" w:right="-25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826" w:type="dxa"/>
            <w:vAlign w:val="bottom"/>
          </w:tcPr>
          <w:p w14:paraId="418705CC" w14:textId="4BFBDD32" w:rsidR="00AD554D" w:rsidRPr="00F065D7" w:rsidRDefault="00C819B9" w:rsidP="00AD554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79" w:type="dxa"/>
            <w:vAlign w:val="bottom"/>
          </w:tcPr>
          <w:p w14:paraId="73F64929" w14:textId="77777777" w:rsidR="00AD554D" w:rsidRPr="00F065D7" w:rsidRDefault="00AD554D" w:rsidP="00AD554D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4A6192DE" w14:textId="722B8EE6" w:rsidR="00AD554D" w:rsidRPr="00F065D7" w:rsidRDefault="00C819B9" w:rsidP="00AD554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89" w:type="dxa"/>
            <w:vAlign w:val="bottom"/>
          </w:tcPr>
          <w:p w14:paraId="1C4C3AEC" w14:textId="77777777" w:rsidR="00AD554D" w:rsidRPr="00F065D7" w:rsidRDefault="00AD554D" w:rsidP="00AD554D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7D3545" w14:textId="1D45034D" w:rsidR="00AD554D" w:rsidRPr="00F065D7" w:rsidRDefault="00C819B9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6571611F" w14:textId="77777777" w:rsidR="00AD554D" w:rsidRPr="00F065D7" w:rsidRDefault="00AD554D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14:paraId="49A7BFEC" w14:textId="398E385C" w:rsidR="00AD554D" w:rsidRPr="00F065D7" w:rsidRDefault="00C819B9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437A9C86" w14:textId="77777777" w:rsidR="00AD554D" w:rsidRPr="00F065D7" w:rsidRDefault="00AD554D" w:rsidP="00AD554D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51D387B6" w14:textId="42128024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9" w:type="dxa"/>
            <w:vAlign w:val="bottom"/>
          </w:tcPr>
          <w:p w14:paraId="3B0A3273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113E3DBF" w14:textId="300AE389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9" w:type="dxa"/>
            <w:vAlign w:val="bottom"/>
          </w:tcPr>
          <w:p w14:paraId="1BD3854E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8C0BF6A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DE149E" w14:textId="657BFEE7" w:rsidR="00AD554D" w:rsidRPr="00F065D7" w:rsidRDefault="00AD554D" w:rsidP="00AD554D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CC9C877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541C599E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EA6DAD0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25444A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AB9A5D9" w14:textId="0683703D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2F1C3CF1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695AAB7C" w14:textId="698A8B3C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671AE41" w14:textId="77777777" w:rsidR="00AD554D" w:rsidRPr="00F065D7" w:rsidRDefault="00AD554D" w:rsidP="00AD554D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236D744" w14:textId="1A664DF3" w:rsidR="00AD554D" w:rsidRPr="00F065D7" w:rsidRDefault="00C819B9" w:rsidP="00AD404C">
            <w:pPr>
              <w:pStyle w:val="acctfourfigures"/>
              <w:tabs>
                <w:tab w:val="decimal" w:pos="567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452</w:t>
            </w:r>
          </w:p>
        </w:tc>
        <w:tc>
          <w:tcPr>
            <w:tcW w:w="179" w:type="dxa"/>
            <w:shd w:val="clear" w:color="auto" w:fill="auto"/>
          </w:tcPr>
          <w:p w14:paraId="6CED3BDE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41EB0A0" w14:textId="3B0978DF" w:rsidR="00AD554D" w:rsidRPr="00634AA0" w:rsidRDefault="00634AA0" w:rsidP="00634AA0">
            <w:pPr>
              <w:pStyle w:val="acctfourfigures"/>
              <w:tabs>
                <w:tab w:val="clear" w:pos="765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73,430</w:t>
            </w:r>
          </w:p>
        </w:tc>
      </w:tr>
      <w:tr w:rsidR="00AD554D" w:rsidRPr="00F065D7" w14:paraId="0BCE5FB6" w14:textId="77777777" w:rsidTr="00C223DD">
        <w:trPr>
          <w:gridAfter w:val="1"/>
          <w:wAfter w:w="6" w:type="dxa"/>
          <w:cantSplit/>
        </w:trPr>
        <w:tc>
          <w:tcPr>
            <w:tcW w:w="2853" w:type="dxa"/>
          </w:tcPr>
          <w:p w14:paraId="0889EBBE" w14:textId="77777777" w:rsidR="00AD554D" w:rsidRPr="00F065D7" w:rsidRDefault="00AD554D" w:rsidP="00AD554D">
            <w:pPr>
              <w:spacing w:line="240" w:lineRule="auto"/>
              <w:ind w:left="205" w:right="-25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อินเตอร์เนชั่นแนล (ประเทศไทย) จำกัด</w:t>
            </w:r>
          </w:p>
        </w:tc>
        <w:tc>
          <w:tcPr>
            <w:tcW w:w="826" w:type="dxa"/>
            <w:vAlign w:val="bottom"/>
          </w:tcPr>
          <w:p w14:paraId="2E259624" w14:textId="5F14266C" w:rsidR="00AD554D" w:rsidRPr="00F065D7" w:rsidRDefault="00C819B9" w:rsidP="00AD554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79" w:type="dxa"/>
            <w:vAlign w:val="bottom"/>
          </w:tcPr>
          <w:p w14:paraId="72FDACCE" w14:textId="77777777" w:rsidR="00AD554D" w:rsidRPr="00F065D7" w:rsidRDefault="00AD554D" w:rsidP="00AD554D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8DB50DA" w14:textId="28F395FC" w:rsidR="00AD554D" w:rsidRPr="00F065D7" w:rsidRDefault="00C819B9" w:rsidP="00AD554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89" w:type="dxa"/>
            <w:vAlign w:val="bottom"/>
          </w:tcPr>
          <w:p w14:paraId="60B971F7" w14:textId="77777777" w:rsidR="00AD554D" w:rsidRPr="00F065D7" w:rsidRDefault="00AD554D" w:rsidP="00AD554D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560877" w14:textId="7A8EDAE0" w:rsidR="00AD554D" w:rsidRPr="00F065D7" w:rsidRDefault="00C819B9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108FA11D" w14:textId="77777777" w:rsidR="00AD554D" w:rsidRPr="00F065D7" w:rsidRDefault="00AD554D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14:paraId="71248DE1" w14:textId="3D0AA6CA" w:rsidR="00AD554D" w:rsidRPr="00F065D7" w:rsidRDefault="00C819B9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2263E15C" w14:textId="77777777" w:rsidR="00AD554D" w:rsidRPr="00F065D7" w:rsidRDefault="00AD554D" w:rsidP="00AD554D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6CC93A32" w14:textId="249A6D22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189" w:type="dxa"/>
            <w:vAlign w:val="bottom"/>
          </w:tcPr>
          <w:p w14:paraId="7ECA7DB5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3945782C" w14:textId="2B57DE55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189" w:type="dxa"/>
            <w:vAlign w:val="bottom"/>
          </w:tcPr>
          <w:p w14:paraId="39200DB8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B2E9A" w14:textId="67C7C6E0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871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0F78CDC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38F44" w14:textId="1218C1F1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871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FBF825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B987B" w14:textId="43AD494A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029</w:t>
            </w:r>
          </w:p>
        </w:tc>
        <w:tc>
          <w:tcPr>
            <w:tcW w:w="179" w:type="dxa"/>
            <w:shd w:val="clear" w:color="auto" w:fill="auto"/>
          </w:tcPr>
          <w:p w14:paraId="06C57609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DF875" w14:textId="0A45A22F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029</w:t>
            </w:r>
          </w:p>
        </w:tc>
        <w:tc>
          <w:tcPr>
            <w:tcW w:w="180" w:type="dxa"/>
          </w:tcPr>
          <w:p w14:paraId="2A417B65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791D5" w14:textId="23EE9197" w:rsidR="00AD554D" w:rsidRPr="00F065D7" w:rsidRDefault="00C819B9" w:rsidP="00AD554D">
            <w:pPr>
              <w:pStyle w:val="acctfourfigures"/>
              <w:tabs>
                <w:tab w:val="decimal" w:pos="567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2125E6F" w14:textId="77777777" w:rsidR="00AD554D" w:rsidRPr="00F065D7" w:rsidRDefault="00AD554D" w:rsidP="00AD554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DC228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AD554D" w:rsidRPr="00F065D7" w14:paraId="4F9F107F" w14:textId="77777777" w:rsidTr="00C223DD">
        <w:trPr>
          <w:gridAfter w:val="1"/>
          <w:wAfter w:w="6" w:type="dxa"/>
          <w:cantSplit/>
        </w:trPr>
        <w:tc>
          <w:tcPr>
            <w:tcW w:w="3679" w:type="dxa"/>
            <w:gridSpan w:val="2"/>
          </w:tcPr>
          <w:p w14:paraId="7B46C2B3" w14:textId="77777777" w:rsidR="00AD554D" w:rsidRPr="00F065D7" w:rsidRDefault="00AD554D" w:rsidP="00AD554D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5D7">
              <w:rPr>
                <w:b/>
                <w:bCs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9" w:type="dxa"/>
          </w:tcPr>
          <w:p w14:paraId="64A847FC" w14:textId="77777777" w:rsidR="00AD554D" w:rsidRPr="00F065D7" w:rsidRDefault="00AD554D" w:rsidP="00AD554D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</w:tcPr>
          <w:p w14:paraId="26DE6B3C" w14:textId="77777777" w:rsidR="00AD554D" w:rsidRPr="00F065D7" w:rsidRDefault="00AD554D" w:rsidP="00AD554D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14:paraId="3DC4AAB9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CD65173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14:paraId="04FF853E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</w:tcPr>
          <w:p w14:paraId="59A7548B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14:paraId="03633B1B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10DF2FC9" w14:textId="400C961D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110</w:t>
            </w:r>
            <w:r w:rsidR="00AD554D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189" w:type="dxa"/>
          </w:tcPr>
          <w:p w14:paraId="5D38F59A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6D330F00" w14:textId="36638F6C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398</w:t>
            </w:r>
            <w:r w:rsidR="00AD554D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189" w:type="dxa"/>
          </w:tcPr>
          <w:p w14:paraId="5AD36F14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94AAC" w14:textId="3985BE29" w:rsidR="00AD554D" w:rsidRPr="00F065D7" w:rsidRDefault="00AD404C" w:rsidP="00AD554D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871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14:paraId="0892A4B8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5E09C" w14:textId="283D6742" w:rsidR="00AD554D" w:rsidRPr="00F065D7" w:rsidRDefault="00AD554D" w:rsidP="00AD554D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258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739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E46C299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4403A" w14:textId="17DA95D1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108</w:t>
            </w:r>
            <w:r w:rsidR="00AD404C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829</w:t>
            </w:r>
          </w:p>
        </w:tc>
        <w:tc>
          <w:tcPr>
            <w:tcW w:w="179" w:type="dxa"/>
            <w:shd w:val="clear" w:color="auto" w:fill="auto"/>
          </w:tcPr>
          <w:p w14:paraId="37409FFA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6086C" w14:textId="36FD94E3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139</w:t>
            </w:r>
            <w:r w:rsidR="00AD554D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961</w:t>
            </w:r>
          </w:p>
        </w:tc>
        <w:tc>
          <w:tcPr>
            <w:tcW w:w="180" w:type="dxa"/>
          </w:tcPr>
          <w:p w14:paraId="2ABDDF78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2B5F7" w14:textId="51DEA03E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115</w:t>
            </w:r>
            <w:r w:rsidR="00AD404C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052</w:t>
            </w:r>
          </w:p>
        </w:tc>
        <w:tc>
          <w:tcPr>
            <w:tcW w:w="179" w:type="dxa"/>
            <w:shd w:val="clear" w:color="auto" w:fill="auto"/>
          </w:tcPr>
          <w:p w14:paraId="217BA77D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52953" w14:textId="747B2481" w:rsidR="00AD554D" w:rsidRPr="00F065D7" w:rsidRDefault="00634AA0" w:rsidP="00634AA0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73,430</w:t>
            </w:r>
          </w:p>
        </w:tc>
      </w:tr>
    </w:tbl>
    <w:p w14:paraId="43515CED" w14:textId="77777777" w:rsidR="001C43A1" w:rsidRPr="00F065D7" w:rsidRDefault="001C43A1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64591D3" w14:textId="77777777" w:rsidR="00EC1A4A" w:rsidRPr="00F065D7" w:rsidRDefault="00EC1A4A" w:rsidP="00EC1A4A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  <w:lang w:val="en-US"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5B0BCF8" w14:textId="77777777" w:rsidR="00211EB9" w:rsidRPr="00F065D7" w:rsidRDefault="00211EB9" w:rsidP="00EC1A4A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E03DF9" w14:textId="20B10DF5" w:rsidR="00211EB9" w:rsidRPr="00F065D7" w:rsidRDefault="00211EB9" w:rsidP="00EC1A4A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  <w:lang w:val="en-US"/>
        </w:rPr>
        <w:t>ใน</w:t>
      </w:r>
      <w:r w:rsidR="00FB5904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เดือนมกราคม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4D385D" w:rsidRPr="00F065D7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F065D7">
        <w:rPr>
          <w:rFonts w:ascii="Angsana New" w:hAnsi="Angsana New"/>
          <w:sz w:val="30"/>
          <w:szCs w:val="30"/>
          <w:cs/>
          <w:lang w:val="en-US"/>
        </w:rPr>
        <w:t>ซื้อเงินลงทุน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ในบริษัท </w:t>
      </w:r>
      <w:r w:rsidR="008F049F">
        <w:rPr>
          <w:rFonts w:ascii="Angsana New" w:hAnsi="Angsana New" w:hint="cs"/>
          <w:sz w:val="30"/>
          <w:szCs w:val="30"/>
          <w:cs/>
          <w:lang w:val="en-US"/>
        </w:rPr>
        <w:t>สยาม เบฟ แมนูแฟคเจอริ่ง จำกัด</w:t>
      </w:r>
      <w:r w:rsidR="001211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211E1" w:rsidRPr="001211E1">
        <w:rPr>
          <w:rFonts w:ascii="Angsana New" w:hAnsi="Angsana New"/>
          <w:sz w:val="30"/>
          <w:szCs w:val="30"/>
          <w:cs/>
          <w:lang w:val="en-US"/>
        </w:rPr>
        <w:t>(เดิมชื่อ บริษัท คาลพิส โอสถสภา จำกัด)</w:t>
      </w:r>
      <w:r w:rsidR="001211E1" w:rsidRPr="001211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5904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เพิ่มร้อยละ </w:t>
      </w:r>
      <w:r w:rsidR="00C819B9" w:rsidRPr="00C819B9">
        <w:rPr>
          <w:rFonts w:ascii="Angsana New" w:hAnsi="Angsana New"/>
          <w:sz w:val="30"/>
          <w:szCs w:val="30"/>
          <w:lang w:val="en-US"/>
        </w:rPr>
        <w:t>60</w:t>
      </w:r>
      <w:r w:rsidR="00FB5904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/>
          <w:sz w:val="30"/>
          <w:szCs w:val="30"/>
          <w:cs/>
          <w:lang w:val="en-US"/>
        </w:rPr>
        <w:t>ทำให้สัดส่วนเงินลงทุนของบริษัท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Pr="00F065D7">
        <w:rPr>
          <w:rFonts w:ascii="Angsana New" w:hAnsi="Angsana New"/>
          <w:sz w:val="30"/>
          <w:szCs w:val="30"/>
          <w:cs/>
          <w:lang w:val="en-US"/>
        </w:rPr>
        <w:t xml:space="preserve">เปลี่ยนจากร้อยละ </w:t>
      </w:r>
      <w:r w:rsidR="00C819B9" w:rsidRPr="00C819B9">
        <w:rPr>
          <w:rFonts w:ascii="Angsana New" w:hAnsi="Angsana New"/>
          <w:sz w:val="30"/>
          <w:szCs w:val="30"/>
          <w:lang w:val="en-US"/>
        </w:rPr>
        <w:t>40</w:t>
      </w:r>
      <w:r w:rsidRPr="00F065D7">
        <w:rPr>
          <w:rFonts w:ascii="Angsana New" w:hAnsi="Angsana New"/>
          <w:sz w:val="30"/>
          <w:szCs w:val="30"/>
          <w:cs/>
          <w:lang w:val="en-US"/>
        </w:rPr>
        <w:t xml:space="preserve"> เป็นร้อยละ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100</w:t>
      </w:r>
      <w:r w:rsidRPr="00F065D7">
        <w:rPr>
          <w:rFonts w:ascii="Angsana New" w:hAnsi="Angsana New"/>
          <w:sz w:val="30"/>
          <w:szCs w:val="30"/>
          <w:cs/>
          <w:lang w:val="en-US"/>
        </w:rPr>
        <w:t xml:space="preserve"> และเปลี่ยนสถานะจากเงินลงทุนในการร่วมค้าเป็นเงินลงทุนในบริษัทย่อย ตามที่กล่าวไว้ในหมายเหตุข้อ </w:t>
      </w:r>
      <w:r w:rsidR="00C819B9" w:rsidRPr="00C819B9">
        <w:rPr>
          <w:rFonts w:ascii="Angsana New" w:hAnsi="Angsana New"/>
          <w:sz w:val="30"/>
          <w:szCs w:val="30"/>
          <w:lang w:val="en-US"/>
        </w:rPr>
        <w:t>8</w:t>
      </w:r>
    </w:p>
    <w:p w14:paraId="10BC6FF7" w14:textId="77777777" w:rsidR="003A2466" w:rsidRPr="00F065D7" w:rsidRDefault="003A2466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201F0A" w14:textId="77777777" w:rsidR="003A2466" w:rsidRPr="00F065D7" w:rsidRDefault="003A2466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3A2466" w:rsidRPr="00F065D7" w:rsidSect="00F24682">
          <w:pgSz w:w="16834" w:h="11909" w:orient="landscape" w:code="9"/>
          <w:pgMar w:top="473" w:right="1152" w:bottom="576" w:left="1152" w:header="720" w:footer="720" w:gutter="0"/>
          <w:paperSrc w:first="7" w:other="7"/>
          <w:cols w:space="737"/>
        </w:sectPr>
      </w:pPr>
    </w:p>
    <w:p w14:paraId="735380F8" w14:textId="541D1BB8" w:rsidR="009700CB" w:rsidRPr="00F065D7" w:rsidRDefault="009700CB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F065D7">
        <w:rPr>
          <w:rFonts w:cs="Angsana New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  <w:r w:rsidR="00AD404C" w:rsidRPr="00F065D7">
        <w:rPr>
          <w:rFonts w:cs="Angsana New" w:hint="cs"/>
          <w:i/>
          <w:iCs/>
          <w:sz w:val="30"/>
          <w:szCs w:val="30"/>
          <w:cs/>
          <w:lang w:bidi="th-TH"/>
        </w:rPr>
        <w:t>ในบริษัทร่วมและการร่วมค้า</w:t>
      </w:r>
    </w:p>
    <w:p w14:paraId="5DA55685" w14:textId="77777777" w:rsidR="00285E0A" w:rsidRPr="00AB7B7C" w:rsidRDefault="00285E0A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</w:p>
    <w:p w14:paraId="35F528E9" w14:textId="6575C697" w:rsidR="001C1CF9" w:rsidRPr="00F065D7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F065D7">
        <w:rPr>
          <w:rFonts w:cs="Angsana New"/>
          <w:i/>
          <w:iCs/>
          <w:sz w:val="30"/>
          <w:szCs w:val="30"/>
          <w:cs/>
          <w:lang w:bidi="th-TH"/>
        </w:rPr>
        <w:t xml:space="preserve">ปี </w:t>
      </w:r>
      <w:r w:rsidR="00C819B9" w:rsidRPr="00C819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2563</w:t>
      </w:r>
    </w:p>
    <w:p w14:paraId="192F5421" w14:textId="77777777" w:rsidR="001C1CF9" w:rsidRPr="00AB7B7C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lang w:bidi="th-TH"/>
        </w:rPr>
      </w:pPr>
    </w:p>
    <w:p w14:paraId="05A1BBF6" w14:textId="26E507C8" w:rsidR="001C1CF9" w:rsidRPr="00F33A7D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F33A7D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ในเดือนมกราคม </w:t>
      </w:r>
      <w:r w:rsidR="00C819B9" w:rsidRPr="00C819B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2563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บริษัทย่อยแห่งหนึ่งได้เพิ่มเงินลงทุนใน 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Basecamp Brews Ltd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จำนวน </w:t>
      </w:r>
      <w:r w:rsidR="00C819B9" w:rsidRPr="00C819B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.</w:t>
      </w:r>
      <w:r w:rsidR="00C819B9" w:rsidRPr="00C819B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0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ล้านปอนด์สเตอร์ลิง ซึ่งคิดเป็นร้อยละ </w:t>
      </w:r>
      <w:r w:rsidR="00C819B9" w:rsidRPr="00C819B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4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ของทุนที่ออกและชำระแล้ว ทำให้กลุ่มบริษัทมีส่วนได้เสียในบริษัท 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Basecamp Brews Ltd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เป็นร้อยละ </w:t>
      </w:r>
      <w:r w:rsidR="00C819B9" w:rsidRPr="00C819B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26</w:t>
      </w:r>
    </w:p>
    <w:p w14:paraId="21AD19CD" w14:textId="77777777" w:rsidR="00AD554D" w:rsidRPr="00AB7B7C" w:rsidRDefault="00AD554D" w:rsidP="009700CB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</w:p>
    <w:p w14:paraId="40E1E75A" w14:textId="3C6AA26F" w:rsidR="008513F5" w:rsidRPr="00BA42F0" w:rsidRDefault="008513F5" w:rsidP="00AB7B7C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bookmarkStart w:id="2" w:name="_Hlk46736682"/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ในเดือนพฤษภาคม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2563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กลุ่มบริษัทได้ลงทุนในหุ้นสามัญของบริษัท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MYANMAR GOLDEN GLASS COMPANY LIMITED (MGG)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เป็นจำนวนเงิน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6,093.33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ล้านเมียนมาร์จัต ซึ่งคิดเป็นร้อยละ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80.44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ของหุ้นสามัญและหุ้นบุริมสิทธิทั้งหมดของบริษัท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MGG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ในการลงทุนดังกล่าวกลุ่มบริษัทได้จ่ายชำระค่าหุ้นแล้วจำนวน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4,708.87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ล้านเมียนมาร์จัต</w:t>
      </w:r>
      <w:r w:rsidRPr="00197A87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br/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ในเดือนพฤษภาคม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2563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และจะจ่ายชำระอีกจำนวน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1,384.46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ล้านเมียนมาร์จัตภายในเดือนธันวาคม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2563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เนื่องด้วยบริษัท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MGG </w:t>
      </w:r>
      <w:r w:rsidR="0041552A" w:rsidRPr="00197A87">
        <w:rPr>
          <w:rFonts w:asciiTheme="majorBidi" w:hAnsiTheme="majorBidi" w:cs="Angsana New" w:hint="cs"/>
          <w:spacing w:val="-2"/>
          <w:sz w:val="30"/>
          <w:szCs w:val="30"/>
          <w:cs/>
          <w:lang w:val="en-US" w:bidi="th-TH"/>
        </w:rPr>
        <w:t>มี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หุ้นบุริมสิทธิที่ให้สิทธิในการรับเงินปันผลสูงกว่าหุ้นสามัญ ส่งผลให้กลุ่มบริษัทมีส่วนได้ส่วนเสีย</w:t>
      </w:r>
      <w:r w:rsidRPr="00197A87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br/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ทั้งสิ้นคิดเป็นร้อยละ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51.84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อย่างไรก็ตามสิทธิหลักในการบริหารงานต้องผ่านการตัดสินใจร่วมกัน ดังนั้นบริษัท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MGG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จึงถูกจัดเป็นการร่วมค้าของกลุ่มบริษัท</w:t>
      </w:r>
    </w:p>
    <w:bookmarkEnd w:id="2"/>
    <w:p w14:paraId="715C1CAF" w14:textId="77777777" w:rsidR="00AB7B7C" w:rsidRDefault="00AB7B7C" w:rsidP="00AB7B7C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28B4919A" w14:textId="432CF8CD" w:rsidR="001C1CF9" w:rsidRDefault="005E63F2" w:rsidP="00AB7B7C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theme="minorBidi"/>
          <w:i/>
          <w:iCs/>
          <w:sz w:val="30"/>
          <w:szCs w:val="38"/>
          <w:lang w:val="en-US" w:bidi="th-TH"/>
        </w:rPr>
      </w:pPr>
      <w:r w:rsidRPr="00F065D7">
        <w:rPr>
          <w:rFonts w:cs="Angsana New"/>
          <w:i/>
          <w:iCs/>
          <w:sz w:val="30"/>
          <w:szCs w:val="30"/>
          <w:cs/>
          <w:lang w:bidi="th-TH"/>
        </w:rPr>
        <w:t xml:space="preserve">ปี </w:t>
      </w:r>
      <w:r w:rsidR="00C819B9" w:rsidRPr="00C819B9">
        <w:rPr>
          <w:rFonts w:ascii="Angsana New" w:hAnsi="Angsana New" w:cstheme="minorBidi"/>
          <w:i/>
          <w:iCs/>
          <w:sz w:val="30"/>
          <w:szCs w:val="38"/>
          <w:lang w:val="en-US" w:bidi="th-TH"/>
        </w:rPr>
        <w:t>2562</w:t>
      </w:r>
    </w:p>
    <w:p w14:paraId="2F519D80" w14:textId="77777777" w:rsidR="00AB7B7C" w:rsidRPr="00AB7B7C" w:rsidRDefault="00AB7B7C" w:rsidP="00AB7B7C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cs/>
          <w:lang w:bidi="th-TH"/>
        </w:rPr>
      </w:pPr>
    </w:p>
    <w:p w14:paraId="1C8466A6" w14:textId="43B9541E" w:rsidR="00AA1891" w:rsidRDefault="002803FD" w:rsidP="00AB7B7C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  <w:lang w:val="en-US"/>
        </w:rPr>
        <w:t xml:space="preserve">ในเดือนมกราคม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2562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9700CB" w:rsidRPr="00F065D7">
        <w:rPr>
          <w:rFonts w:ascii="Angsana New" w:hAnsi="Angsana New"/>
          <w:sz w:val="30"/>
          <w:szCs w:val="30"/>
          <w:cs/>
          <w:lang w:val="en-US"/>
        </w:rPr>
        <w:t>บริษัทย่อยแห่งหนึ่งได้</w:t>
      </w:r>
      <w:r w:rsidR="009700CB" w:rsidRPr="00F065D7">
        <w:rPr>
          <w:rFonts w:ascii="Angsana New" w:hAnsi="Angsana New" w:hint="cs"/>
          <w:sz w:val="30"/>
          <w:szCs w:val="30"/>
          <w:cs/>
          <w:lang w:val="en-US"/>
        </w:rPr>
        <w:t>รับโอนหุ้น</w:t>
      </w:r>
      <w:r w:rsidR="0090305D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ในบริษัท </w:t>
      </w:r>
      <w:r w:rsidR="006D7658" w:rsidRPr="00F065D7">
        <w:rPr>
          <w:rFonts w:ascii="Angsana New" w:hAnsi="Angsana New"/>
          <w:sz w:val="30"/>
          <w:szCs w:val="30"/>
          <w:lang w:val="en-US"/>
        </w:rPr>
        <w:t>Basecamp Brews Ltd</w:t>
      </w:r>
      <w:r w:rsidR="006D7658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D7658" w:rsidRPr="00F065D7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</w:t>
      </w:r>
      <w:r w:rsidR="006D7658" w:rsidRPr="00F065D7">
        <w:rPr>
          <w:rFonts w:ascii="Angsana New" w:hAnsi="Angsana New"/>
          <w:sz w:val="30"/>
          <w:szCs w:val="30"/>
          <w:lang w:val="en-US"/>
        </w:rPr>
        <w:t>.</w:t>
      </w:r>
      <w:r w:rsidR="00C819B9" w:rsidRPr="00C819B9">
        <w:rPr>
          <w:rFonts w:ascii="Angsana New" w:hAnsi="Angsana New"/>
          <w:sz w:val="30"/>
          <w:szCs w:val="30"/>
          <w:lang w:val="en-US"/>
        </w:rPr>
        <w:t>3</w:t>
      </w:r>
      <w:r w:rsidR="006D7658" w:rsidRPr="00F065D7">
        <w:rPr>
          <w:rFonts w:ascii="Angsana New" w:hAnsi="Angsana New"/>
          <w:sz w:val="30"/>
          <w:szCs w:val="30"/>
          <w:cs/>
          <w:lang w:val="en-US"/>
        </w:rPr>
        <w:t xml:space="preserve"> ล้านปอนด์สเตอร์ลิง</w:t>
      </w:r>
      <w:r w:rsidR="006D7658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6D7658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ซึ่งคิดเป็นร้อยละ </w:t>
      </w:r>
      <w:r w:rsidR="00C819B9" w:rsidRPr="00C819B9">
        <w:rPr>
          <w:rFonts w:ascii="Angsana New" w:hAnsi="Angsana New"/>
          <w:sz w:val="30"/>
          <w:szCs w:val="30"/>
          <w:lang w:val="en-US"/>
        </w:rPr>
        <w:t>6</w:t>
      </w:r>
      <w:r w:rsidR="006D7658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6D7658" w:rsidRPr="00F065D7">
        <w:rPr>
          <w:rFonts w:ascii="Angsana New" w:hAnsi="Angsana New"/>
          <w:sz w:val="30"/>
          <w:szCs w:val="30"/>
          <w:cs/>
          <w:lang w:val="en-US"/>
        </w:rPr>
        <w:t>ของทุนที่ออกและชำระแล้ว</w:t>
      </w:r>
      <w:r w:rsidR="006D7658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D86960" w:rsidRPr="00F065D7">
        <w:rPr>
          <w:rFonts w:ascii="Angsana New" w:hAnsi="Angsana New"/>
          <w:sz w:val="30"/>
          <w:szCs w:val="30"/>
          <w:cs/>
          <w:lang w:val="en-US"/>
        </w:rPr>
        <w:t>ทำให้กลุ่มบริษัทมีส่วนได้เสีย</w:t>
      </w:r>
      <w:r w:rsidR="00D86960" w:rsidRPr="00F065D7">
        <w:rPr>
          <w:rFonts w:ascii="Angsana New" w:hAnsi="Angsana New" w:hint="cs"/>
          <w:sz w:val="30"/>
          <w:szCs w:val="30"/>
          <w:cs/>
          <w:lang w:val="en-US"/>
        </w:rPr>
        <w:t>ในบริษัท</w:t>
      </w:r>
      <w:r w:rsidR="00D86960" w:rsidRPr="00F065D7">
        <w:rPr>
          <w:rFonts w:ascii="Angsana New" w:hAnsi="Angsana New"/>
          <w:sz w:val="30"/>
          <w:szCs w:val="30"/>
          <w:lang w:val="en-US"/>
        </w:rPr>
        <w:t xml:space="preserve"> Basecamp Brews Ltd </w:t>
      </w:r>
      <w:r w:rsidR="00D86960" w:rsidRPr="00F065D7">
        <w:rPr>
          <w:rFonts w:ascii="Angsana New" w:hAnsi="Angsana New"/>
          <w:sz w:val="30"/>
          <w:szCs w:val="30"/>
          <w:cs/>
          <w:lang w:val="en-US"/>
        </w:rPr>
        <w:t xml:space="preserve">เป็นร้อยละ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20</w:t>
      </w:r>
      <w:r w:rsidR="00D86960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CA5459" w:rsidRPr="00F065D7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="0090305D" w:rsidRPr="00F065D7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="0090305D" w:rsidRPr="00F065D7">
        <w:rPr>
          <w:rFonts w:ascii="Angsana New" w:hAnsi="Angsana New"/>
          <w:sz w:val="30"/>
          <w:szCs w:val="30"/>
          <w:cs/>
          <w:lang w:val="en-US"/>
        </w:rPr>
        <w:t>ได้จ่ายชำระค่าหุ้น</w:t>
      </w:r>
      <w:r w:rsidR="0090305D" w:rsidRPr="00F065D7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="0090305D" w:rsidRPr="00F065D7">
        <w:rPr>
          <w:rFonts w:ascii="Angsana New" w:hAnsi="Angsana New"/>
          <w:sz w:val="30"/>
          <w:szCs w:val="30"/>
          <w:cs/>
          <w:lang w:val="en-US"/>
        </w:rPr>
        <w:t xml:space="preserve">ล่วงหน้าแล้วในเดือนธันวาคม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2561</w:t>
      </w:r>
    </w:p>
    <w:p w14:paraId="37DCE14F" w14:textId="77777777" w:rsidR="00AB7B7C" w:rsidRPr="00AB7B7C" w:rsidRDefault="00AB7B7C" w:rsidP="00AB7B7C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A1319C0" w14:textId="4F628CBE" w:rsidR="00AA1891" w:rsidRDefault="00AA1891" w:rsidP="00C84522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pacing w:val="-2"/>
          <w:sz w:val="30"/>
          <w:szCs w:val="30"/>
          <w:cs/>
          <w:lang w:val="en-US"/>
        </w:rPr>
        <w:t>ในเดือน</w:t>
      </w:r>
      <w:r w:rsidRPr="00F065D7">
        <w:rPr>
          <w:rFonts w:ascii="Angsana New" w:hAnsi="Angsana New" w:hint="cs"/>
          <w:spacing w:val="-2"/>
          <w:sz w:val="30"/>
          <w:szCs w:val="30"/>
          <w:cs/>
          <w:lang w:val="en-US"/>
        </w:rPr>
        <w:t>พฤษภาคม</w:t>
      </w:r>
      <w:r w:rsidRPr="00F065D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="00C819B9" w:rsidRPr="00C819B9">
        <w:rPr>
          <w:rFonts w:ascii="Angsana New" w:hAnsi="Angsana New"/>
          <w:spacing w:val="-2"/>
          <w:sz w:val="30"/>
          <w:szCs w:val="30"/>
          <w:lang w:val="en-US"/>
        </w:rPr>
        <w:t>2562</w:t>
      </w:r>
      <w:r w:rsidRPr="00F065D7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/>
          <w:spacing w:val="-2"/>
          <w:sz w:val="30"/>
          <w:szCs w:val="30"/>
          <w:cs/>
          <w:lang w:val="en-US"/>
        </w:rPr>
        <w:t>บริษัทย่อยแห่งหนึ่ง</w:t>
      </w:r>
      <w:r w:rsidRPr="00F065D7">
        <w:rPr>
          <w:rFonts w:ascii="Angsana New" w:hAnsi="Angsana New" w:hint="cs"/>
          <w:spacing w:val="-2"/>
          <w:sz w:val="30"/>
          <w:szCs w:val="30"/>
          <w:cs/>
          <w:lang w:val="en-US"/>
        </w:rPr>
        <w:t>ได้เพิ่มเงินลงทุน</w:t>
      </w:r>
      <w:r w:rsidRPr="00F065D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ในบริษัท </w:t>
      </w:r>
      <w:r w:rsidRPr="00F065D7">
        <w:rPr>
          <w:rFonts w:ascii="Angsana New" w:hAnsi="Angsana New"/>
          <w:spacing w:val="-2"/>
          <w:sz w:val="30"/>
          <w:szCs w:val="30"/>
          <w:lang w:val="en-US"/>
        </w:rPr>
        <w:t xml:space="preserve">Basecamp Brews Ltd </w:t>
      </w:r>
      <w:r w:rsidRPr="00F065D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จำนวน </w:t>
      </w:r>
      <w:r w:rsidR="00C819B9" w:rsidRPr="00C819B9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41552A">
        <w:rPr>
          <w:rFonts w:ascii="Angsana New" w:hAnsi="Angsana New"/>
          <w:spacing w:val="-2"/>
          <w:sz w:val="30"/>
          <w:szCs w:val="30"/>
          <w:lang w:val="en-US"/>
        </w:rPr>
        <w:t>.0</w:t>
      </w:r>
      <w:r w:rsidRPr="00F065D7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/>
          <w:spacing w:val="-2"/>
          <w:sz w:val="30"/>
          <w:szCs w:val="30"/>
          <w:cs/>
          <w:lang w:val="en-US"/>
        </w:rPr>
        <w:t>ล้านปอนด์</w:t>
      </w:r>
      <w:r w:rsidRPr="00F065D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สเตอร์ลิง ซึ่งคิดเป็นร้อยละ </w:t>
      </w:r>
      <w:r w:rsidR="00C819B9" w:rsidRPr="00C819B9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Pr="00F065D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ของทุนที่ออกและชำระแล้ว ทำให้กลุ่มบริษัทมีส่วนได้เสียในบริษัท </w:t>
      </w:r>
      <w:r w:rsidRPr="00F065D7">
        <w:rPr>
          <w:rFonts w:ascii="Angsana New" w:hAnsi="Angsana New"/>
          <w:spacing w:val="-4"/>
          <w:sz w:val="30"/>
          <w:szCs w:val="30"/>
          <w:lang w:val="en-US"/>
        </w:rPr>
        <w:t>Basecamp Brews Ltd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/>
          <w:sz w:val="30"/>
          <w:szCs w:val="30"/>
          <w:cs/>
          <w:lang w:val="en-US"/>
        </w:rPr>
        <w:t xml:space="preserve">เป็นร้อยละ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22</w:t>
      </w:r>
    </w:p>
    <w:p w14:paraId="7346C95B" w14:textId="7DA7906E" w:rsidR="00554A26" w:rsidRPr="008513F5" w:rsidRDefault="008513F5" w:rsidP="008513F5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p w14:paraId="7CDD65F3" w14:textId="77777777" w:rsidR="00B46AB2" w:rsidRPr="00F065D7" w:rsidRDefault="00B46AB2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549D1290" w14:textId="77777777" w:rsidR="00B46AB2" w:rsidRPr="008513F5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B46AB2" w:rsidRPr="00F065D7" w14:paraId="0AC21E35" w14:textId="77777777" w:rsidTr="00CC1CA8">
        <w:tc>
          <w:tcPr>
            <w:tcW w:w="2797" w:type="pct"/>
          </w:tcPr>
          <w:p w14:paraId="28DDFEBF" w14:textId="77777777" w:rsidR="00B46AB2" w:rsidRPr="00F065D7" w:rsidRDefault="00B46AB2" w:rsidP="00C20DC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782B675" w14:textId="77777777" w:rsidR="00B46AB2" w:rsidRPr="00F065D7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C9E94E0" w14:textId="77777777" w:rsidR="00B46AB2" w:rsidRPr="00F065D7" w:rsidRDefault="00B46AB2" w:rsidP="00B46AB2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AB2" w:rsidRPr="00F065D7" w14:paraId="3752F18E" w14:textId="77777777" w:rsidTr="00CC1CA8">
        <w:tc>
          <w:tcPr>
            <w:tcW w:w="2797" w:type="pct"/>
          </w:tcPr>
          <w:p w14:paraId="540DA002" w14:textId="317960B7" w:rsidR="00B46AB2" w:rsidRPr="00F065D7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34AA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065D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065D7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C819B9" w:rsidRPr="00C819B9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="00EA3212" w:rsidRPr="00F065D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634AA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14:paraId="29C054E1" w14:textId="77777777" w:rsidR="00B46AB2" w:rsidRPr="00F065D7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28501A5" w14:textId="2718CA04" w:rsidR="00B46AB2" w:rsidRPr="00F065D7" w:rsidRDefault="00C819B9" w:rsidP="00C20DC9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" w:type="pct"/>
          </w:tcPr>
          <w:p w14:paraId="539D02D6" w14:textId="77777777" w:rsidR="00B46AB2" w:rsidRPr="00F065D7" w:rsidRDefault="00B46AB2" w:rsidP="00C20DC9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4982BB29" w14:textId="21F36373" w:rsidR="00B46AB2" w:rsidRPr="00F065D7" w:rsidRDefault="00C819B9" w:rsidP="00297B29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C20DC9" w:rsidRPr="00F065D7" w14:paraId="3039F101" w14:textId="77777777" w:rsidTr="004E5FF7">
        <w:trPr>
          <w:trHeight w:val="211"/>
        </w:trPr>
        <w:tc>
          <w:tcPr>
            <w:tcW w:w="2797" w:type="pct"/>
          </w:tcPr>
          <w:p w14:paraId="0409B061" w14:textId="77777777" w:rsidR="00C20DC9" w:rsidRPr="00F065D7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2C019E9" w14:textId="77777777" w:rsidR="00C20DC9" w:rsidRPr="00F065D7" w:rsidRDefault="00C20DC9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EAEBA9E" w14:textId="77777777" w:rsidR="00C20DC9" w:rsidRPr="00F065D7" w:rsidRDefault="00C20DC9" w:rsidP="00C20DC9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52FB" w:rsidRPr="00F065D7" w14:paraId="72CD3889" w14:textId="77777777" w:rsidTr="00CC1CA8">
        <w:tc>
          <w:tcPr>
            <w:tcW w:w="2797" w:type="pct"/>
          </w:tcPr>
          <w:p w14:paraId="39DF8749" w14:textId="64F0F54E" w:rsidR="007052FB" w:rsidRPr="00F065D7" w:rsidRDefault="007052FB" w:rsidP="007052FB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4F55BFC7" w14:textId="77777777" w:rsidR="007052FB" w:rsidRPr="00F065D7" w:rsidRDefault="007052FB" w:rsidP="007052F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7AB2157" w14:textId="0682D088" w:rsidR="007052FB" w:rsidRPr="00F065D7" w:rsidRDefault="00C819B9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052FB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="007052FB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  <w:tc>
          <w:tcPr>
            <w:tcW w:w="147" w:type="pct"/>
          </w:tcPr>
          <w:p w14:paraId="6B2ADD98" w14:textId="77777777" w:rsidR="007052FB" w:rsidRPr="00F065D7" w:rsidRDefault="007052FB" w:rsidP="007052FB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66840C00" w14:textId="76E50403" w:rsidR="007052FB" w:rsidRPr="00F065D7" w:rsidRDefault="00C819B9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052FB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033</w:t>
            </w:r>
            <w:r w:rsidR="007052FB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</w:tr>
      <w:tr w:rsidR="00185BD3" w:rsidRPr="00F065D7" w14:paraId="5A9A8791" w14:textId="77777777" w:rsidTr="00CC1CA8">
        <w:tc>
          <w:tcPr>
            <w:tcW w:w="2797" w:type="pct"/>
          </w:tcPr>
          <w:p w14:paraId="7382281F" w14:textId="3F82523C" w:rsidR="00185BD3" w:rsidRPr="00F065D7" w:rsidRDefault="00185BD3" w:rsidP="00185B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634A1868" w14:textId="77777777" w:rsidR="00185BD3" w:rsidRPr="00F065D7" w:rsidRDefault="00185BD3" w:rsidP="00185BD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C974465" w14:textId="03F8642C" w:rsidR="00185BD3" w:rsidRPr="00F065D7" w:rsidRDefault="007B5DDD" w:rsidP="005034E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755,000</w:t>
            </w:r>
          </w:p>
        </w:tc>
        <w:tc>
          <w:tcPr>
            <w:tcW w:w="147" w:type="pct"/>
          </w:tcPr>
          <w:p w14:paraId="42279EC6" w14:textId="77777777" w:rsidR="00185BD3" w:rsidRPr="00F065D7" w:rsidRDefault="00185BD3" w:rsidP="00185BD3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0502E1BB" w14:textId="002B853E" w:rsidR="00185BD3" w:rsidRPr="00F065D7" w:rsidRDefault="007B5DDD" w:rsidP="00185BD3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3,153,770</w:t>
            </w:r>
          </w:p>
        </w:tc>
      </w:tr>
      <w:tr w:rsidR="005034E1" w:rsidRPr="00F065D7" w14:paraId="467BAE8A" w14:textId="77777777" w:rsidTr="00CC1CA8">
        <w:tc>
          <w:tcPr>
            <w:tcW w:w="2797" w:type="pct"/>
          </w:tcPr>
          <w:p w14:paraId="45FEC61F" w14:textId="53B6E979" w:rsidR="005034E1" w:rsidRPr="00F065D7" w:rsidRDefault="005034E1" w:rsidP="005034E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129" w:type="pct"/>
          </w:tcPr>
          <w:p w14:paraId="5A0371E5" w14:textId="77777777" w:rsidR="005034E1" w:rsidRPr="00F065D7" w:rsidRDefault="005034E1" w:rsidP="005034E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13547D7" w14:textId="5B14915F" w:rsidR="005034E1" w:rsidRPr="00F065D7" w:rsidRDefault="00C819B9" w:rsidP="005034E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5034E1"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983</w:t>
            </w:r>
          </w:p>
        </w:tc>
        <w:tc>
          <w:tcPr>
            <w:tcW w:w="147" w:type="pct"/>
          </w:tcPr>
          <w:p w14:paraId="0411E14B" w14:textId="77777777" w:rsidR="005034E1" w:rsidRPr="00F065D7" w:rsidRDefault="005034E1" w:rsidP="005034E1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3CFCBA16" w14:textId="603032CA" w:rsidR="005034E1" w:rsidRPr="00F065D7" w:rsidRDefault="005034E1" w:rsidP="00F96471">
            <w:pPr>
              <w:pStyle w:val="BodyText"/>
              <w:tabs>
                <w:tab w:val="decimal" w:pos="100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034E1" w:rsidRPr="00F065D7" w14:paraId="5D063147" w14:textId="77777777" w:rsidTr="00CC1CA8">
        <w:tc>
          <w:tcPr>
            <w:tcW w:w="2797" w:type="pct"/>
          </w:tcPr>
          <w:p w14:paraId="4B40403A" w14:textId="22F84016" w:rsidR="005034E1" w:rsidRPr="00F065D7" w:rsidRDefault="005034E1" w:rsidP="005034E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โอนมาจาก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</w:tcPr>
          <w:p w14:paraId="7AECDADE" w14:textId="77777777" w:rsidR="005034E1" w:rsidRPr="00F065D7" w:rsidRDefault="005034E1" w:rsidP="005034E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6B9562C5" w14:textId="1433D731" w:rsidR="005034E1" w:rsidRPr="00F065D7" w:rsidRDefault="00C819B9" w:rsidP="005034E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5034E1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47" w:type="pct"/>
          </w:tcPr>
          <w:p w14:paraId="5CFAFD9A" w14:textId="77777777" w:rsidR="005034E1" w:rsidRPr="00F065D7" w:rsidRDefault="005034E1" w:rsidP="005034E1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23DFD54A" w14:textId="34195151" w:rsidR="005034E1" w:rsidRPr="00F065D7" w:rsidRDefault="005034E1" w:rsidP="00F96471">
            <w:pPr>
              <w:pStyle w:val="BodyText"/>
              <w:tabs>
                <w:tab w:val="decimal" w:pos="100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034E1" w:rsidRPr="00F065D7" w14:paraId="32E0F8E5" w14:textId="77777777" w:rsidTr="00CC1CA8">
        <w:tc>
          <w:tcPr>
            <w:tcW w:w="2797" w:type="pct"/>
          </w:tcPr>
          <w:p w14:paraId="11E3C817" w14:textId="008A3ADE" w:rsidR="005034E1" w:rsidRPr="005E6BEF" w:rsidRDefault="005034E1" w:rsidP="005034E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819B9"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34A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14:paraId="6A7FD9AB" w14:textId="77777777" w:rsidR="005034E1" w:rsidRPr="00F065D7" w:rsidRDefault="005034E1" w:rsidP="005034E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45CE619E" w14:textId="45A003A8" w:rsidR="005034E1" w:rsidRPr="00F065D7" w:rsidRDefault="007B5DDD" w:rsidP="005034E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6,995,693</w:t>
            </w:r>
          </w:p>
        </w:tc>
        <w:tc>
          <w:tcPr>
            <w:tcW w:w="147" w:type="pct"/>
          </w:tcPr>
          <w:p w14:paraId="1983C4D7" w14:textId="77777777" w:rsidR="005034E1" w:rsidRPr="00F065D7" w:rsidRDefault="005034E1" w:rsidP="005034E1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6F2328CB" w14:textId="2005FCAE" w:rsidR="005034E1" w:rsidRPr="00F065D7" w:rsidRDefault="007B5DDD" w:rsidP="005034E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6,187,578</w:t>
            </w:r>
          </w:p>
        </w:tc>
      </w:tr>
    </w:tbl>
    <w:p w14:paraId="23397732" w14:textId="77777777" w:rsidR="008513F5" w:rsidRPr="005069EF" w:rsidRDefault="008513F5" w:rsidP="00A52775">
      <w:pPr>
        <w:spacing w:line="240" w:lineRule="auto"/>
        <w:ind w:left="540" w:right="-25"/>
        <w:jc w:val="thaiDistribute"/>
        <w:rPr>
          <w:sz w:val="24"/>
          <w:szCs w:val="24"/>
        </w:rPr>
      </w:pPr>
    </w:p>
    <w:p w14:paraId="5063EE9E" w14:textId="77DBB5B1" w:rsidR="00120E1C" w:rsidRPr="00F065D7" w:rsidRDefault="00120E1C" w:rsidP="00A52775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F065D7">
        <w:rPr>
          <w:rFonts w:hint="cs"/>
          <w:sz w:val="30"/>
          <w:szCs w:val="30"/>
          <w:cs/>
        </w:rPr>
        <w:t>รายละเอียดของ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F065D7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="00EA3C25" w:rsidRPr="00F065D7">
        <w:rPr>
          <w:sz w:val="30"/>
          <w:szCs w:val="30"/>
          <w:cs/>
        </w:rPr>
        <w:t xml:space="preserve">ณ วันที่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E213A6"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34AA0">
        <w:rPr>
          <w:rFonts w:asciiTheme="majorBidi" w:hAnsiTheme="majorBidi" w:cstheme="majorBidi" w:hint="cs"/>
          <w:sz w:val="30"/>
          <w:szCs w:val="30"/>
          <w:cs/>
          <w:lang w:val="en-US"/>
        </w:rPr>
        <w:t>กันย</w:t>
      </w:r>
      <w:r w:rsidR="00E213A6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ายน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EA3C25" w:rsidRPr="00F065D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A5459" w:rsidRPr="00F065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EA3C25"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65D7">
        <w:rPr>
          <w:rFonts w:hint="cs"/>
          <w:sz w:val="30"/>
          <w:szCs w:val="30"/>
          <w:cs/>
        </w:rPr>
        <w:t>แสดงได้ดังนี้</w:t>
      </w:r>
    </w:p>
    <w:p w14:paraId="24C613A5" w14:textId="77777777" w:rsidR="00120E1C" w:rsidRPr="00516C71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</w:rPr>
      </w:pPr>
    </w:p>
    <w:tbl>
      <w:tblPr>
        <w:tblpPr w:leftFromText="180" w:rightFromText="180" w:vertAnchor="text" w:horzAnchor="margin" w:tblpXSpec="right" w:tblpY="77"/>
        <w:tblW w:w="9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30"/>
        <w:gridCol w:w="1583"/>
        <w:gridCol w:w="2747"/>
        <w:gridCol w:w="940"/>
        <w:gridCol w:w="950"/>
      </w:tblGrid>
      <w:tr w:rsidR="007052FB" w:rsidRPr="00F065D7" w14:paraId="0ED7C163" w14:textId="77777777" w:rsidTr="00396654">
        <w:trPr>
          <w:cantSplit/>
          <w:trHeight w:val="567"/>
        </w:trPr>
        <w:tc>
          <w:tcPr>
            <w:tcW w:w="3230" w:type="dxa"/>
            <w:hideMark/>
          </w:tcPr>
          <w:p w14:paraId="5DEC5829" w14:textId="77777777" w:rsidR="007052FB" w:rsidRPr="00F065D7" w:rsidRDefault="007052FB" w:rsidP="005069E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บริษัทย่อยและบริษัทย่อยทางอ้อม</w:t>
            </w:r>
          </w:p>
        </w:tc>
        <w:tc>
          <w:tcPr>
            <w:tcW w:w="1583" w:type="dxa"/>
            <w:hideMark/>
          </w:tcPr>
          <w:p w14:paraId="4EFF1813" w14:textId="77777777" w:rsidR="007052FB" w:rsidRPr="00F065D7" w:rsidRDefault="007052FB" w:rsidP="005069E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  <w:hideMark/>
          </w:tcPr>
          <w:p w14:paraId="2B4B826C" w14:textId="77777777" w:rsidR="007052FB" w:rsidRPr="00F065D7" w:rsidRDefault="007052FB" w:rsidP="005069E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hideMark/>
          </w:tcPr>
          <w:p w14:paraId="0AD723D5" w14:textId="77777777" w:rsidR="007052FB" w:rsidRPr="00F065D7" w:rsidRDefault="007052FB" w:rsidP="005069EF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  <w:p w14:paraId="7A865780" w14:textId="77777777" w:rsidR="007052FB" w:rsidRPr="00F065D7" w:rsidRDefault="007052FB" w:rsidP="005069EF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lang w:bidi="th-TH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</w:tr>
      <w:tr w:rsidR="007052FB" w:rsidRPr="00F065D7" w14:paraId="3D95F371" w14:textId="77777777" w:rsidTr="00396654">
        <w:trPr>
          <w:cantSplit/>
          <w:trHeight w:val="163"/>
        </w:trPr>
        <w:tc>
          <w:tcPr>
            <w:tcW w:w="3230" w:type="dxa"/>
          </w:tcPr>
          <w:p w14:paraId="0622BE6C" w14:textId="77777777" w:rsidR="007052FB" w:rsidRPr="00F065D7" w:rsidRDefault="007052FB" w:rsidP="007052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7DEFE556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73E059B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216A04C5" w14:textId="09550863" w:rsidR="007052FB" w:rsidRPr="00F065D7" w:rsidRDefault="00C819B9" w:rsidP="007052F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6F584F" w:rsidRPr="00F065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34AA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</w:t>
            </w:r>
            <w:r w:rsidR="006F584F" w:rsidRPr="00F065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ายน</w:t>
            </w:r>
          </w:p>
        </w:tc>
        <w:tc>
          <w:tcPr>
            <w:tcW w:w="950" w:type="dxa"/>
            <w:vAlign w:val="bottom"/>
            <w:hideMark/>
          </w:tcPr>
          <w:p w14:paraId="7B45BDF9" w14:textId="268A2AD2" w:rsidR="007052FB" w:rsidRPr="00F065D7" w:rsidRDefault="00C819B9" w:rsidP="007052FB">
            <w:pPr>
              <w:rPr>
                <w:spacing w:val="-8"/>
                <w:sz w:val="24"/>
                <w:szCs w:val="24"/>
                <w:cs/>
              </w:rPr>
            </w:pPr>
            <w:r w:rsidRPr="00C819B9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="007052FB"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="007052FB"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052FB" w:rsidRPr="00F065D7" w14:paraId="03646D02" w14:textId="77777777" w:rsidTr="00396654">
        <w:trPr>
          <w:cantSplit/>
          <w:trHeight w:val="163"/>
        </w:trPr>
        <w:tc>
          <w:tcPr>
            <w:tcW w:w="3230" w:type="dxa"/>
          </w:tcPr>
          <w:p w14:paraId="3CA904CD" w14:textId="77777777" w:rsidR="007052FB" w:rsidRPr="00F065D7" w:rsidRDefault="007052FB" w:rsidP="007052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3B2A02A4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5B42312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7AB24D0A" w14:textId="38E8BE00" w:rsidR="007052FB" w:rsidRPr="00F065D7" w:rsidRDefault="00C819B9" w:rsidP="007052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50" w:type="dxa"/>
            <w:vAlign w:val="bottom"/>
            <w:hideMark/>
          </w:tcPr>
          <w:p w14:paraId="2542813B" w14:textId="1908EFB3" w:rsidR="007052FB" w:rsidRPr="00F065D7" w:rsidRDefault="00C819B9" w:rsidP="007052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7052FB" w:rsidRPr="00F065D7" w14:paraId="6E9E8880" w14:textId="77777777" w:rsidTr="00396654">
        <w:trPr>
          <w:cantSplit/>
          <w:trHeight w:val="163"/>
        </w:trPr>
        <w:tc>
          <w:tcPr>
            <w:tcW w:w="3230" w:type="dxa"/>
            <w:hideMark/>
          </w:tcPr>
          <w:p w14:paraId="3EB69E86" w14:textId="77777777" w:rsidR="007052FB" w:rsidRPr="00F065D7" w:rsidRDefault="007052FB">
            <w:pPr>
              <w:rPr>
                <w:rFonts w:asciiTheme="majorBidi" w:hAnsiTheme="majorBidi" w:cstheme="majorBidi"/>
                <w:b/>
                <w:b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83" w:type="dxa"/>
          </w:tcPr>
          <w:p w14:paraId="7EEC4860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49A198F0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57751803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4227095A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35BC9" w:rsidRPr="00F065D7" w14:paraId="3345E165" w14:textId="77777777" w:rsidTr="00396654">
        <w:trPr>
          <w:cantSplit/>
          <w:trHeight w:val="315"/>
        </w:trPr>
        <w:tc>
          <w:tcPr>
            <w:tcW w:w="3230" w:type="dxa"/>
            <w:hideMark/>
          </w:tcPr>
          <w:p w14:paraId="52E7894A" w14:textId="4E72C922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เบฟเวอเรจ จำกัด </w:t>
            </w:r>
          </w:p>
        </w:tc>
        <w:tc>
          <w:tcPr>
            <w:tcW w:w="1583" w:type="dxa"/>
            <w:hideMark/>
          </w:tcPr>
          <w:p w14:paraId="178AC037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40FCB9C6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3A6FB8D2" w14:textId="251D5F73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6B122C99" w14:textId="1CC520B7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0C595E7C" w14:textId="77777777" w:rsidTr="00396654">
        <w:trPr>
          <w:cantSplit/>
          <w:trHeight w:val="315"/>
        </w:trPr>
        <w:tc>
          <w:tcPr>
            <w:tcW w:w="3230" w:type="dxa"/>
            <w:hideMark/>
          </w:tcPr>
          <w:p w14:paraId="1AE4A441" w14:textId="77777777" w:rsidR="00C35BC9" w:rsidRPr="00F065D7" w:rsidRDefault="00C35BC9" w:rsidP="005069E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83" w:type="dxa"/>
            <w:hideMark/>
          </w:tcPr>
          <w:p w14:paraId="507E0CCE" w14:textId="77777777" w:rsidR="00C35BC9" w:rsidRPr="00F065D7" w:rsidRDefault="00C35BC9" w:rsidP="005069E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0EBE27B6" w14:textId="1A024B43" w:rsidR="00C35BC9" w:rsidRPr="00F065D7" w:rsidRDefault="00C35BC9" w:rsidP="005069EF">
            <w:pPr>
              <w:pStyle w:val="NoSpacing"/>
              <w:spacing w:line="300" w:lineRule="exact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ผลิตและจำหน่ายผลิตภัณฑ์ของใช้</w:t>
            </w:r>
            <w:r w:rsidRPr="00F065D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940" w:type="dxa"/>
          </w:tcPr>
          <w:p w14:paraId="300621AC" w14:textId="7017C565" w:rsidR="00C35BC9" w:rsidRPr="00F065D7" w:rsidRDefault="00C819B9" w:rsidP="005069EF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764691EE" w14:textId="26E81F7B" w:rsidR="00C35BC9" w:rsidRPr="00F065D7" w:rsidRDefault="00C819B9" w:rsidP="005069EF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4C458BB7" w14:textId="77777777" w:rsidTr="00396654">
        <w:trPr>
          <w:cantSplit/>
          <w:trHeight w:val="325"/>
        </w:trPr>
        <w:tc>
          <w:tcPr>
            <w:tcW w:w="3230" w:type="dxa"/>
            <w:hideMark/>
          </w:tcPr>
          <w:p w14:paraId="5B8A7ACF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583" w:type="dxa"/>
            <w:hideMark/>
          </w:tcPr>
          <w:p w14:paraId="6A964724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2341828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438F7579" w14:textId="24435D05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719A6C9C" w14:textId="0951501D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25B1FC91" w14:textId="77777777" w:rsidTr="00396654">
        <w:trPr>
          <w:cantSplit/>
          <w:trHeight w:val="315"/>
        </w:trPr>
        <w:tc>
          <w:tcPr>
            <w:tcW w:w="3230" w:type="dxa"/>
            <w:hideMark/>
          </w:tcPr>
          <w:p w14:paraId="230DCCD0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83" w:type="dxa"/>
            <w:hideMark/>
          </w:tcPr>
          <w:p w14:paraId="63771F87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6C016152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0BFF7A7B" w14:textId="0369B42F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630A858A" w14:textId="64D15C78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5F5911ED" w14:textId="77777777" w:rsidTr="00396654">
        <w:trPr>
          <w:cantSplit/>
          <w:trHeight w:val="315"/>
        </w:trPr>
        <w:tc>
          <w:tcPr>
            <w:tcW w:w="3230" w:type="dxa"/>
            <w:hideMark/>
          </w:tcPr>
          <w:p w14:paraId="3832FCB3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83" w:type="dxa"/>
            <w:hideMark/>
          </w:tcPr>
          <w:p w14:paraId="17153772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3FCD0C8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40" w:type="dxa"/>
          </w:tcPr>
          <w:p w14:paraId="34E23D42" w14:textId="5CC86AF7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98</w:t>
            </w:r>
          </w:p>
        </w:tc>
        <w:tc>
          <w:tcPr>
            <w:tcW w:w="950" w:type="dxa"/>
            <w:hideMark/>
          </w:tcPr>
          <w:p w14:paraId="6654D415" w14:textId="6C208FC2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98</w:t>
            </w:r>
          </w:p>
        </w:tc>
      </w:tr>
      <w:tr w:rsidR="00C35BC9" w:rsidRPr="00F065D7" w14:paraId="7B31C711" w14:textId="77777777" w:rsidTr="00396654">
        <w:trPr>
          <w:cantSplit/>
          <w:trHeight w:val="330"/>
        </w:trPr>
        <w:tc>
          <w:tcPr>
            <w:tcW w:w="3230" w:type="dxa"/>
            <w:hideMark/>
          </w:tcPr>
          <w:p w14:paraId="7711AB4D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583" w:type="dxa"/>
            <w:hideMark/>
          </w:tcPr>
          <w:p w14:paraId="7BE5B2FD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3610843B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940" w:type="dxa"/>
          </w:tcPr>
          <w:p w14:paraId="32AD89B3" w14:textId="6838DA1A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46886FB2" w14:textId="65B6AEA8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3A7E6FD9" w14:textId="77777777" w:rsidTr="00396654">
        <w:trPr>
          <w:cantSplit/>
          <w:trHeight w:val="315"/>
        </w:trPr>
        <w:tc>
          <w:tcPr>
            <w:tcW w:w="3230" w:type="dxa"/>
            <w:hideMark/>
          </w:tcPr>
          <w:p w14:paraId="3FAEDB5A" w14:textId="77777777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อินโนเวชั่น เซ็นเตอร์ จำกัด           </w:t>
            </w:r>
          </w:p>
        </w:tc>
        <w:tc>
          <w:tcPr>
            <w:tcW w:w="1583" w:type="dxa"/>
            <w:hideMark/>
          </w:tcPr>
          <w:p w14:paraId="3221CF0F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5611313D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40" w:type="dxa"/>
          </w:tcPr>
          <w:p w14:paraId="6C9AD33D" w14:textId="2BFD4F35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0AA6C273" w14:textId="04F65BE8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61972D2F" w14:textId="77777777" w:rsidTr="00396654">
        <w:trPr>
          <w:cantSplit/>
          <w:trHeight w:val="315"/>
        </w:trPr>
        <w:tc>
          <w:tcPr>
            <w:tcW w:w="3230" w:type="dxa"/>
            <w:hideMark/>
          </w:tcPr>
          <w:p w14:paraId="1F95A8E8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83" w:type="dxa"/>
            <w:hideMark/>
          </w:tcPr>
          <w:p w14:paraId="4B7D9449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BAEA3B7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0" w:type="dxa"/>
          </w:tcPr>
          <w:p w14:paraId="65CB6C3C" w14:textId="30169006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480421F2" w14:textId="5273EE6C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74D36B4A" w14:textId="77777777" w:rsidTr="00396654">
        <w:trPr>
          <w:cantSplit/>
          <w:trHeight w:val="315"/>
        </w:trPr>
        <w:tc>
          <w:tcPr>
            <w:tcW w:w="3230" w:type="dxa"/>
            <w:hideMark/>
          </w:tcPr>
          <w:p w14:paraId="7FAD4FF8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583" w:type="dxa"/>
            <w:hideMark/>
          </w:tcPr>
          <w:p w14:paraId="36E1CC83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0F6F9B54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47A6A1E8" w14:textId="2826DF2A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5E9E2A8E" w14:textId="605AF365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5E5145AE" w14:textId="77777777" w:rsidTr="00396654">
        <w:trPr>
          <w:cantSplit/>
          <w:trHeight w:val="315"/>
        </w:trPr>
        <w:tc>
          <w:tcPr>
            <w:tcW w:w="3230" w:type="dxa"/>
            <w:hideMark/>
          </w:tcPr>
          <w:p w14:paraId="6DC7F0B0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USA, INC.</w:t>
            </w:r>
          </w:p>
        </w:tc>
        <w:tc>
          <w:tcPr>
            <w:tcW w:w="1583" w:type="dxa"/>
            <w:hideMark/>
          </w:tcPr>
          <w:p w14:paraId="2A69850D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47" w:type="dxa"/>
            <w:hideMark/>
          </w:tcPr>
          <w:p w14:paraId="2D2219F7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40" w:type="dxa"/>
          </w:tcPr>
          <w:p w14:paraId="104AF532" w14:textId="36300252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26AD3830" w14:textId="2703996D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72D21957" w14:textId="77777777" w:rsidTr="00396654">
        <w:trPr>
          <w:cantSplit/>
          <w:trHeight w:val="647"/>
        </w:trPr>
        <w:tc>
          <w:tcPr>
            <w:tcW w:w="3230" w:type="dxa"/>
            <w:hideMark/>
          </w:tcPr>
          <w:p w14:paraId="6EEAFF8C" w14:textId="77777777" w:rsidR="00C35BC9" w:rsidRPr="00F065D7" w:rsidRDefault="00C35BC9" w:rsidP="005069E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  <w:hideMark/>
          </w:tcPr>
          <w:p w14:paraId="485A87CF" w14:textId="77777777" w:rsidR="00C35BC9" w:rsidRPr="00F065D7" w:rsidRDefault="00C35BC9" w:rsidP="005069E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bookmarkStart w:id="3" w:name="_Hlk46815095"/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5418E40B" w14:textId="77777777" w:rsidR="00C35BC9" w:rsidRPr="00F065D7" w:rsidRDefault="00C35BC9" w:rsidP="005069EF">
            <w:pPr>
              <w:pStyle w:val="NoSpacing"/>
              <w:spacing w:line="30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  <w:bookmarkEnd w:id="3"/>
          </w:p>
        </w:tc>
        <w:tc>
          <w:tcPr>
            <w:tcW w:w="2747" w:type="dxa"/>
            <w:hideMark/>
          </w:tcPr>
          <w:p w14:paraId="59F15DA6" w14:textId="77777777" w:rsidR="00C35BC9" w:rsidRPr="00F065D7" w:rsidRDefault="00C35BC9" w:rsidP="005069E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1BA2997A" w14:textId="0107C38E" w:rsidR="00C35BC9" w:rsidRPr="00F065D7" w:rsidRDefault="00C819B9" w:rsidP="005069EF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(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1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0" w:type="dxa"/>
            <w:hideMark/>
          </w:tcPr>
          <w:p w14:paraId="47E68D93" w14:textId="07E0EB30" w:rsidR="00C35BC9" w:rsidRPr="00F065D7" w:rsidRDefault="00C819B9" w:rsidP="005069EF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(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1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C35BC9" w:rsidRPr="00F065D7" w14:paraId="523DEE75" w14:textId="77777777" w:rsidTr="00396654">
        <w:trPr>
          <w:cantSplit/>
          <w:trHeight w:val="315"/>
        </w:trPr>
        <w:tc>
          <w:tcPr>
            <w:tcW w:w="3230" w:type="dxa"/>
            <w:hideMark/>
          </w:tcPr>
          <w:p w14:paraId="01230FC0" w14:textId="66D70703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PT. M-</w:t>
            </w:r>
            <w:r w:rsidR="00C819B9"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150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INDONESIA</w:t>
            </w:r>
          </w:p>
        </w:tc>
        <w:tc>
          <w:tcPr>
            <w:tcW w:w="1583" w:type="dxa"/>
            <w:hideMark/>
          </w:tcPr>
          <w:p w14:paraId="391FF704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47" w:type="dxa"/>
            <w:hideMark/>
          </w:tcPr>
          <w:p w14:paraId="1A542C1F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40" w:type="dxa"/>
          </w:tcPr>
          <w:p w14:paraId="2A2D7422" w14:textId="187B4027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2CCD1225" w14:textId="0D9BE2AD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05F0D196" w14:textId="77777777" w:rsidTr="00396654">
        <w:trPr>
          <w:cantSplit/>
          <w:trHeight w:val="315"/>
        </w:trPr>
        <w:tc>
          <w:tcPr>
            <w:tcW w:w="3230" w:type="dxa"/>
          </w:tcPr>
          <w:p w14:paraId="1CA52EDD" w14:textId="0E6A2840" w:rsidR="00FB69F0" w:rsidRPr="00F065D7" w:rsidRDefault="00FB69F0" w:rsidP="005069EF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สยาม เบฟ แมนูแฟคเจอริ่ง จำกัด </w:t>
            </w:r>
          </w:p>
          <w:p w14:paraId="2C02C144" w14:textId="4C5DE160" w:rsidR="00C35BC9" w:rsidRPr="00F065D7" w:rsidRDefault="00FB69F0" w:rsidP="005069E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 xml:space="preserve">   (เดิมชื่อ บริษัท คาลพิส โอสถสภา จำกัด)</w:t>
            </w:r>
          </w:p>
        </w:tc>
        <w:tc>
          <w:tcPr>
            <w:tcW w:w="1583" w:type="dxa"/>
          </w:tcPr>
          <w:p w14:paraId="00BD08FA" w14:textId="5718502D" w:rsidR="00C35BC9" w:rsidRPr="00F065D7" w:rsidRDefault="00C35BC9" w:rsidP="005069E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F0E05EE" w14:textId="5AC8B5F9" w:rsidR="00C35BC9" w:rsidRPr="00F065D7" w:rsidRDefault="00C35BC9" w:rsidP="005069E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080674A0" w14:textId="24E53D0C" w:rsidR="00C35BC9" w:rsidRPr="00F065D7" w:rsidRDefault="00C819B9" w:rsidP="005069EF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7AB4D232" w14:textId="6FF82671" w:rsidR="00C35BC9" w:rsidRPr="00F065D7" w:rsidRDefault="00C35BC9" w:rsidP="005069EF">
            <w:pPr>
              <w:pStyle w:val="NoSpacing"/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35BC9" w:rsidRPr="00F065D7" w14:paraId="6CCDA493" w14:textId="77777777" w:rsidTr="00396654">
        <w:trPr>
          <w:cantSplit/>
          <w:trHeight w:val="330"/>
        </w:trPr>
        <w:tc>
          <w:tcPr>
            <w:tcW w:w="3230" w:type="dxa"/>
            <w:hideMark/>
          </w:tcPr>
          <w:p w14:paraId="2CF1D041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สำนักพิมพ์สวัสดี จำกัด</w:t>
            </w:r>
          </w:p>
        </w:tc>
        <w:tc>
          <w:tcPr>
            <w:tcW w:w="1583" w:type="dxa"/>
            <w:hideMark/>
          </w:tcPr>
          <w:p w14:paraId="53CF079B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4863B5C7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34415F6C" w14:textId="4F67EA61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4AF67AB1" w14:textId="2BCB3967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2A4FA92D" w14:textId="77777777" w:rsidTr="00396654">
        <w:trPr>
          <w:cantSplit/>
          <w:trHeight w:val="330"/>
        </w:trPr>
        <w:tc>
          <w:tcPr>
            <w:tcW w:w="3230" w:type="dxa"/>
            <w:hideMark/>
          </w:tcPr>
          <w:p w14:paraId="282F9829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เอสเอบี เอาว์ซอส จำกัด</w:t>
            </w:r>
          </w:p>
        </w:tc>
        <w:tc>
          <w:tcPr>
            <w:tcW w:w="1583" w:type="dxa"/>
            <w:hideMark/>
          </w:tcPr>
          <w:p w14:paraId="44ED2101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58180179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2BFD5E31" w14:textId="3601CE18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98</w:t>
            </w:r>
          </w:p>
        </w:tc>
        <w:tc>
          <w:tcPr>
            <w:tcW w:w="950" w:type="dxa"/>
            <w:hideMark/>
          </w:tcPr>
          <w:p w14:paraId="32135279" w14:textId="78B283D5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98</w:t>
            </w:r>
          </w:p>
        </w:tc>
      </w:tr>
      <w:tr w:rsidR="00396654" w:rsidRPr="00F065D7" w14:paraId="40855D8B" w14:textId="77777777" w:rsidTr="00396654">
        <w:trPr>
          <w:cantSplit/>
          <w:trHeight w:val="330"/>
        </w:trPr>
        <w:tc>
          <w:tcPr>
            <w:tcW w:w="3230" w:type="dxa"/>
          </w:tcPr>
          <w:p w14:paraId="2654356B" w14:textId="77777777" w:rsidR="00396654" w:rsidRPr="00F065D7" w:rsidRDefault="00396654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0792078A" w14:textId="77777777" w:rsidR="00396654" w:rsidRPr="00F065D7" w:rsidRDefault="00396654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837FF6B" w14:textId="77777777" w:rsidR="00396654" w:rsidRPr="00F065D7" w:rsidRDefault="00396654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74E6DE1" w14:textId="77777777" w:rsidR="00396654" w:rsidRPr="00C819B9" w:rsidRDefault="00396654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46DA51EA" w14:textId="77777777" w:rsidR="00396654" w:rsidRPr="00C819B9" w:rsidRDefault="00396654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513F5" w:rsidRPr="00F065D7" w14:paraId="41F18816" w14:textId="77777777" w:rsidTr="00396654">
        <w:trPr>
          <w:cantSplit/>
          <w:trHeight w:val="510"/>
        </w:trPr>
        <w:tc>
          <w:tcPr>
            <w:tcW w:w="3230" w:type="dxa"/>
            <w:hideMark/>
          </w:tcPr>
          <w:p w14:paraId="298D30E9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583" w:type="dxa"/>
            <w:hideMark/>
          </w:tcPr>
          <w:p w14:paraId="289A11CB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  <w:hideMark/>
          </w:tcPr>
          <w:p w14:paraId="39A96699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hideMark/>
          </w:tcPr>
          <w:p w14:paraId="32D1CADB" w14:textId="77777777" w:rsidR="008513F5" w:rsidRPr="00F065D7" w:rsidRDefault="008513F5" w:rsidP="008513F5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  <w:p w14:paraId="35601424" w14:textId="77777777" w:rsidR="008513F5" w:rsidRPr="00F065D7" w:rsidRDefault="008513F5" w:rsidP="008513F5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lang w:bidi="th-TH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</w:tr>
      <w:tr w:rsidR="008513F5" w:rsidRPr="00F065D7" w14:paraId="4B768BDA" w14:textId="77777777" w:rsidTr="00396654">
        <w:trPr>
          <w:cantSplit/>
          <w:trHeight w:val="163"/>
        </w:trPr>
        <w:tc>
          <w:tcPr>
            <w:tcW w:w="3230" w:type="dxa"/>
          </w:tcPr>
          <w:p w14:paraId="69FE9A1E" w14:textId="77777777" w:rsidR="008513F5" w:rsidRPr="00F065D7" w:rsidRDefault="008513F5" w:rsidP="008513F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676B60D7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D6F002F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4666CA04" w14:textId="724EF8AF" w:rsidR="008513F5" w:rsidRPr="00F065D7" w:rsidRDefault="008513F5" w:rsidP="008513F5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65D8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50" w:type="dxa"/>
            <w:vAlign w:val="bottom"/>
            <w:hideMark/>
          </w:tcPr>
          <w:p w14:paraId="7060C51B" w14:textId="77777777" w:rsidR="008513F5" w:rsidRPr="00F065D7" w:rsidRDefault="008513F5" w:rsidP="008513F5">
            <w:pPr>
              <w:rPr>
                <w:spacing w:val="-8"/>
                <w:sz w:val="24"/>
                <w:szCs w:val="24"/>
                <w:cs/>
              </w:rPr>
            </w:pPr>
            <w:r w:rsidRPr="00C819B9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8513F5" w:rsidRPr="00F065D7" w14:paraId="57C6700E" w14:textId="77777777" w:rsidTr="00396654">
        <w:trPr>
          <w:cantSplit/>
          <w:trHeight w:val="163"/>
        </w:trPr>
        <w:tc>
          <w:tcPr>
            <w:tcW w:w="3230" w:type="dxa"/>
          </w:tcPr>
          <w:p w14:paraId="1DE00B88" w14:textId="77777777" w:rsidR="008513F5" w:rsidRPr="00F065D7" w:rsidRDefault="008513F5" w:rsidP="008513F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37271202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0EABA01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77EEAC0D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50" w:type="dxa"/>
            <w:vAlign w:val="bottom"/>
            <w:hideMark/>
          </w:tcPr>
          <w:p w14:paraId="1A4B59F3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8513F5" w:rsidRPr="00F065D7" w14:paraId="53850A5F" w14:textId="77777777" w:rsidTr="00396654">
        <w:trPr>
          <w:cantSplit/>
          <w:trHeight w:val="163"/>
        </w:trPr>
        <w:tc>
          <w:tcPr>
            <w:tcW w:w="3230" w:type="dxa"/>
            <w:hideMark/>
          </w:tcPr>
          <w:p w14:paraId="0C8DAC61" w14:textId="77777777" w:rsidR="008513F5" w:rsidRPr="00F065D7" w:rsidRDefault="008513F5" w:rsidP="008513F5">
            <w:pPr>
              <w:rPr>
                <w:rFonts w:asciiTheme="majorBidi" w:hAnsiTheme="majorBidi" w:cstheme="majorBidi"/>
                <w:b/>
                <w:b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83" w:type="dxa"/>
          </w:tcPr>
          <w:p w14:paraId="321AB9FD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465DF3F4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1D64B7B3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3BE8229F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35BC9" w:rsidRPr="00F065D7" w14:paraId="24E531F3" w14:textId="77777777" w:rsidTr="00396654">
        <w:trPr>
          <w:cantSplit/>
          <w:trHeight w:val="330"/>
        </w:trPr>
        <w:tc>
          <w:tcPr>
            <w:tcW w:w="3230" w:type="dxa"/>
            <w:hideMark/>
          </w:tcPr>
          <w:p w14:paraId="4D19E62F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583" w:type="dxa"/>
            <w:hideMark/>
          </w:tcPr>
          <w:p w14:paraId="75A073CF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787CB21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F887F71" w14:textId="6660A271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98</w:t>
            </w:r>
          </w:p>
        </w:tc>
        <w:tc>
          <w:tcPr>
            <w:tcW w:w="950" w:type="dxa"/>
            <w:hideMark/>
          </w:tcPr>
          <w:p w14:paraId="528DCC58" w14:textId="3CA33772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98</w:t>
            </w:r>
          </w:p>
        </w:tc>
      </w:tr>
      <w:tr w:rsidR="00C35BC9" w:rsidRPr="00F065D7" w14:paraId="7098827B" w14:textId="77777777" w:rsidTr="00396654">
        <w:trPr>
          <w:cantSplit/>
          <w:trHeight w:val="330"/>
        </w:trPr>
        <w:tc>
          <w:tcPr>
            <w:tcW w:w="3230" w:type="dxa"/>
            <w:hideMark/>
          </w:tcPr>
          <w:p w14:paraId="07B9F2ED" w14:textId="53A83DD9" w:rsidR="00C35BC9" w:rsidRPr="001C3262" w:rsidRDefault="00C35BC9" w:rsidP="002F7EE3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326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เอฟซี </w:t>
            </w:r>
            <w:r w:rsidRPr="001C3262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C819B9" w:rsidRPr="001C3262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2017</w:t>
            </w:r>
            <w:r w:rsidRPr="001C3262">
              <w:rPr>
                <w:rFonts w:asciiTheme="majorBidi" w:hAnsiTheme="majorBidi" w:cstheme="majorBidi" w:hint="cs"/>
                <w:sz w:val="24"/>
                <w:szCs w:val="24"/>
              </w:rPr>
              <w:t xml:space="preserve">) </w:t>
            </w:r>
            <w:r w:rsidRPr="001C326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จำกัด                     </w:t>
            </w:r>
          </w:p>
        </w:tc>
        <w:tc>
          <w:tcPr>
            <w:tcW w:w="1583" w:type="dxa"/>
            <w:hideMark/>
          </w:tcPr>
          <w:p w14:paraId="03A911B1" w14:textId="77777777" w:rsidR="00C35BC9" w:rsidRPr="001C3262" w:rsidRDefault="00C35BC9" w:rsidP="002F7EE3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C326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0818717F" w14:textId="74F82F99" w:rsidR="00C35BC9" w:rsidRPr="001C3262" w:rsidRDefault="00C35BC9" w:rsidP="00396654">
            <w:pPr>
              <w:pStyle w:val="NoSpacing"/>
              <w:spacing w:line="260" w:lineRule="exact"/>
              <w:ind w:left="210" w:hanging="2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326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  <w:r w:rsidR="002F7EE3" w:rsidRPr="001C326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="00396654" w:rsidRPr="001C3262">
              <w:rPr>
                <w:rFonts w:asciiTheme="majorBidi" w:hAnsiTheme="majorBidi"/>
                <w:sz w:val="24"/>
                <w:szCs w:val="24"/>
                <w:cs/>
              </w:rPr>
              <w:t>กระบวนการล้มละลายเสร็จสิ้น</w:t>
            </w:r>
            <w:r w:rsidR="002F7EE3" w:rsidRPr="001C326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แล้วในเดือนกรกฎาคม </w:t>
            </w:r>
            <w:r w:rsidR="002F7EE3" w:rsidRPr="001C32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40" w:type="dxa"/>
          </w:tcPr>
          <w:p w14:paraId="2CC6BF79" w14:textId="295E6DF4" w:rsidR="00C35BC9" w:rsidRPr="00F065D7" w:rsidRDefault="004C2F81" w:rsidP="002F7EE3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50" w:type="dxa"/>
            <w:hideMark/>
          </w:tcPr>
          <w:p w14:paraId="5FAC507C" w14:textId="169738F9" w:rsidR="00C35BC9" w:rsidRPr="00F065D7" w:rsidRDefault="00C819B9" w:rsidP="002F7EE3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15D79527" w14:textId="77777777" w:rsidTr="00396654">
        <w:trPr>
          <w:cantSplit/>
          <w:trHeight w:val="330"/>
        </w:trPr>
        <w:tc>
          <w:tcPr>
            <w:tcW w:w="3230" w:type="dxa"/>
            <w:hideMark/>
          </w:tcPr>
          <w:p w14:paraId="25D295EE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Myanmar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Company Limited</w:t>
            </w:r>
          </w:p>
        </w:tc>
        <w:tc>
          <w:tcPr>
            <w:tcW w:w="1583" w:type="dxa"/>
            <w:hideMark/>
          </w:tcPr>
          <w:p w14:paraId="1ACE9F02" w14:textId="77777777" w:rsidR="00C35BC9" w:rsidRPr="00F065D7" w:rsidRDefault="00C35BC9" w:rsidP="00396654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03B6D783" w14:textId="77777777" w:rsidR="00C35BC9" w:rsidRPr="00F065D7" w:rsidRDefault="00C35BC9" w:rsidP="00396654">
            <w:pPr>
              <w:pStyle w:val="NoSpacing"/>
              <w:spacing w:line="28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18767085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2C74D13" w14:textId="159546D2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02E49292" w14:textId="6C93222E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630415FB" w14:textId="77777777" w:rsidTr="00396654">
        <w:trPr>
          <w:cantSplit/>
          <w:trHeight w:val="330"/>
        </w:trPr>
        <w:tc>
          <w:tcPr>
            <w:tcW w:w="3230" w:type="dxa"/>
            <w:hideMark/>
          </w:tcPr>
          <w:p w14:paraId="0A81AFCC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LIZU Trading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Handels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  <w:hideMark/>
          </w:tcPr>
          <w:p w14:paraId="2C41D930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  <w:hideMark/>
          </w:tcPr>
          <w:p w14:paraId="7535C320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2A8BA7C6" w14:textId="1F15D478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4AB0283A" w14:textId="3796CB87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5BF5F755" w14:textId="77777777" w:rsidTr="00396654">
        <w:trPr>
          <w:cantSplit/>
          <w:trHeight w:val="330"/>
        </w:trPr>
        <w:tc>
          <w:tcPr>
            <w:tcW w:w="3230" w:type="dxa"/>
            <w:hideMark/>
          </w:tcPr>
          <w:p w14:paraId="2ECC2104" w14:textId="77777777" w:rsidR="00C35BC9" w:rsidRPr="00C5083C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Europe Limited</w:t>
            </w:r>
          </w:p>
        </w:tc>
        <w:tc>
          <w:tcPr>
            <w:tcW w:w="1583" w:type="dxa"/>
            <w:hideMark/>
          </w:tcPr>
          <w:p w14:paraId="681B6055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ไซปรัส</w:t>
            </w:r>
          </w:p>
        </w:tc>
        <w:tc>
          <w:tcPr>
            <w:tcW w:w="2747" w:type="dxa"/>
            <w:hideMark/>
          </w:tcPr>
          <w:p w14:paraId="7D4B7A76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53A5FC0C" w14:textId="4B898CA1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21C349E1" w14:textId="44D0FCBF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4812B1D1" w14:textId="77777777" w:rsidTr="00396654">
        <w:trPr>
          <w:cantSplit/>
          <w:trHeight w:val="330"/>
        </w:trPr>
        <w:tc>
          <w:tcPr>
            <w:tcW w:w="3230" w:type="dxa"/>
          </w:tcPr>
          <w:p w14:paraId="0F8F069E" w14:textId="77777777" w:rsidR="00C35BC9" w:rsidRPr="00396654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CFD85CE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250328B2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53D0E0F" w14:textId="77777777" w:rsidR="00C35BC9" w:rsidRPr="00F065D7" w:rsidRDefault="00C35BC9" w:rsidP="00C35BC9">
            <w:pPr>
              <w:pStyle w:val="acctfourfigures"/>
              <w:tabs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0" w:type="dxa"/>
          </w:tcPr>
          <w:p w14:paraId="1250FD50" w14:textId="77777777" w:rsidR="00C35BC9" w:rsidRPr="00F065D7" w:rsidRDefault="00C35BC9" w:rsidP="00C35BC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5BC9" w:rsidRPr="00F065D7" w14:paraId="584E5320" w14:textId="77777777" w:rsidTr="00396654">
        <w:trPr>
          <w:cantSplit/>
          <w:trHeight w:val="163"/>
        </w:trPr>
        <w:tc>
          <w:tcPr>
            <w:tcW w:w="3230" w:type="dxa"/>
          </w:tcPr>
          <w:p w14:paraId="39AC74B1" w14:textId="18EAF0D4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14:paraId="28058531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76D368F0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</w:tcPr>
          <w:p w14:paraId="276DAB9C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355D5338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35BC9" w:rsidRPr="00F065D7" w14:paraId="3E3EE787" w14:textId="77777777" w:rsidTr="00396654">
        <w:trPr>
          <w:cantSplit/>
          <w:trHeight w:val="163"/>
        </w:trPr>
        <w:tc>
          <w:tcPr>
            <w:tcW w:w="3230" w:type="dxa"/>
          </w:tcPr>
          <w:p w14:paraId="702EEC78" w14:textId="2F9E41E5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จำกัด</w:t>
            </w:r>
          </w:p>
        </w:tc>
        <w:tc>
          <w:tcPr>
            <w:tcW w:w="1583" w:type="dxa"/>
          </w:tcPr>
          <w:p w14:paraId="5332AE6E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5A5A8F18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5F308374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vAlign w:val="bottom"/>
          </w:tcPr>
          <w:p w14:paraId="632FDD05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35BC9" w:rsidRPr="00F065D7" w14:paraId="2718DFD3" w14:textId="77777777" w:rsidTr="00396654">
        <w:trPr>
          <w:cantSplit/>
          <w:trHeight w:val="163"/>
        </w:trPr>
        <w:tc>
          <w:tcPr>
            <w:tcW w:w="3230" w:type="dxa"/>
          </w:tcPr>
          <w:p w14:paraId="727761F5" w14:textId="2BE26BBA" w:rsidR="00C35BC9" w:rsidRPr="00F065D7" w:rsidRDefault="00C35BC9" w:rsidP="002F7EE3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ยูเนียนดริ๊งค์ จำกัด</w:t>
            </w:r>
          </w:p>
        </w:tc>
        <w:tc>
          <w:tcPr>
            <w:tcW w:w="1583" w:type="dxa"/>
          </w:tcPr>
          <w:p w14:paraId="68F5E7FE" w14:textId="284B7F76" w:rsidR="00C35BC9" w:rsidRPr="00F065D7" w:rsidRDefault="00C35BC9" w:rsidP="002F7EE3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CD1DC02" w14:textId="31FC64A7" w:rsidR="00C35BC9" w:rsidRPr="00E973D0" w:rsidRDefault="00C35BC9" w:rsidP="00396654">
            <w:pPr>
              <w:pStyle w:val="NoSpacing"/>
              <w:spacing w:line="280" w:lineRule="exact"/>
              <w:ind w:left="210" w:hanging="21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72A4A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  <w:r w:rsidR="00E221F0" w:rsidRPr="00672A4A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และชำระบัญชี</w:t>
            </w:r>
            <w:r w:rsidR="00BA42F0" w:rsidRPr="00672A4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8F5D62" w:rsidRPr="00672A4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เสร็จ</w:t>
            </w:r>
            <w:r w:rsidR="00E221F0" w:rsidRPr="00672A4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สิ้นแล้วในเดือน</w:t>
            </w:r>
            <w:r w:rsidR="008F5D62" w:rsidRPr="00672A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="00C819B9" w:rsidRPr="00672A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40" w:type="dxa"/>
          </w:tcPr>
          <w:p w14:paraId="59F1FF4F" w14:textId="10C4705F" w:rsidR="00C35BC9" w:rsidRPr="00F065D7" w:rsidRDefault="00AD404C" w:rsidP="002F7EE3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50" w:type="dxa"/>
          </w:tcPr>
          <w:p w14:paraId="33DC5796" w14:textId="26297538" w:rsidR="00C35BC9" w:rsidRPr="00F065D7" w:rsidRDefault="00C819B9" w:rsidP="002F7EE3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33BA6120" w14:textId="77777777" w:rsidTr="00396654">
        <w:trPr>
          <w:cantSplit/>
          <w:trHeight w:val="163"/>
        </w:trPr>
        <w:tc>
          <w:tcPr>
            <w:tcW w:w="3230" w:type="dxa"/>
          </w:tcPr>
          <w:p w14:paraId="19BACD8D" w14:textId="6AC5D58B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Shark AG</w:t>
            </w:r>
          </w:p>
        </w:tc>
        <w:tc>
          <w:tcPr>
            <w:tcW w:w="1583" w:type="dxa"/>
          </w:tcPr>
          <w:p w14:paraId="2E6C4A1A" w14:textId="429E2284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14:paraId="0B63A3E9" w14:textId="479F06E2" w:rsidR="00C35BC9" w:rsidRPr="00BA42F0" w:rsidRDefault="00C35BC9" w:rsidP="00C35BC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A42F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0893DAAB" w14:textId="74FEAA7A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2B388E5D" w14:textId="4F16AED6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1BA1B9A1" w14:textId="77777777" w:rsidTr="00396654">
        <w:trPr>
          <w:cantSplit/>
          <w:trHeight w:val="163"/>
        </w:trPr>
        <w:tc>
          <w:tcPr>
            <w:tcW w:w="3230" w:type="dxa"/>
          </w:tcPr>
          <w:p w14:paraId="2BB79221" w14:textId="77777777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83" w:type="dxa"/>
          </w:tcPr>
          <w:p w14:paraId="3C6DBB9A" w14:textId="77777777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58C2E4F3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</w:tcPr>
          <w:p w14:paraId="47D62E98" w14:textId="77777777" w:rsidR="00C35BC9" w:rsidRPr="00F065D7" w:rsidRDefault="00C35BC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EC661C5" w14:textId="77777777" w:rsidR="00C35BC9" w:rsidRPr="00F065D7" w:rsidRDefault="00C35BC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35BC9" w:rsidRPr="00F065D7" w14:paraId="250E62D2" w14:textId="77777777" w:rsidTr="00396654">
        <w:trPr>
          <w:cantSplit/>
          <w:trHeight w:val="163"/>
        </w:trPr>
        <w:tc>
          <w:tcPr>
            <w:tcW w:w="3230" w:type="dxa"/>
          </w:tcPr>
          <w:p w14:paraId="3F734C7A" w14:textId="656E1C93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LIZU Trading </w:t>
            </w:r>
            <w:proofErr w:type="spellStart"/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Handels</w:t>
            </w:r>
            <w:proofErr w:type="spellEnd"/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</w:tcPr>
          <w:p w14:paraId="4549C14E" w14:textId="77777777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3989B723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</w:tcPr>
          <w:p w14:paraId="73437F78" w14:textId="77777777" w:rsidR="00C35BC9" w:rsidRPr="00F065D7" w:rsidRDefault="00C35BC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F7E22EA" w14:textId="77777777" w:rsidR="00C35BC9" w:rsidRPr="00F065D7" w:rsidRDefault="00C35BC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35BC9" w:rsidRPr="00F065D7" w14:paraId="75EF9102" w14:textId="77777777" w:rsidTr="00396654">
        <w:trPr>
          <w:cantSplit/>
          <w:trHeight w:val="163"/>
        </w:trPr>
        <w:tc>
          <w:tcPr>
            <w:tcW w:w="3230" w:type="dxa"/>
          </w:tcPr>
          <w:p w14:paraId="6AA37616" w14:textId="4C4B0F0A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Flash Power do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Brasil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583" w:type="dxa"/>
          </w:tcPr>
          <w:p w14:paraId="1BF61152" w14:textId="768CD217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2747" w:type="dxa"/>
          </w:tcPr>
          <w:p w14:paraId="4A033CC6" w14:textId="1364A5EF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940" w:type="dxa"/>
          </w:tcPr>
          <w:p w14:paraId="793F446E" w14:textId="52249A10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0B311B43" w14:textId="1E55FB62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73BB86D0" w14:textId="77777777" w:rsidTr="00396654">
        <w:trPr>
          <w:cantSplit/>
          <w:trHeight w:val="163"/>
        </w:trPr>
        <w:tc>
          <w:tcPr>
            <w:tcW w:w="3230" w:type="dxa"/>
          </w:tcPr>
          <w:p w14:paraId="1E15C320" w14:textId="77777777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83" w:type="dxa"/>
          </w:tcPr>
          <w:p w14:paraId="43EB6A2E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39555275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194933FD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vAlign w:val="bottom"/>
          </w:tcPr>
          <w:p w14:paraId="285C3073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35BC9" w:rsidRPr="00F065D7" w14:paraId="127B6FB9" w14:textId="77777777" w:rsidTr="00396654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6F14F803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C35BC9" w:rsidRPr="00F065D7" w14:paraId="45E00687" w14:textId="77777777" w:rsidTr="00396654">
        <w:trPr>
          <w:cantSplit/>
          <w:trHeight w:val="330"/>
        </w:trPr>
        <w:tc>
          <w:tcPr>
            <w:tcW w:w="3230" w:type="dxa"/>
            <w:hideMark/>
          </w:tcPr>
          <w:p w14:paraId="2479BD96" w14:textId="77777777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Enterprises Singapore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</w:p>
        </w:tc>
        <w:tc>
          <w:tcPr>
            <w:tcW w:w="1583" w:type="dxa"/>
            <w:hideMark/>
          </w:tcPr>
          <w:p w14:paraId="6D6AF1DD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  <w:hideMark/>
          </w:tcPr>
          <w:p w14:paraId="3ACDAB57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7F32EC69" w14:textId="19A4CB7A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5FA4871B" w14:textId="532FB068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2421958F" w14:textId="77777777" w:rsidTr="00396654">
        <w:trPr>
          <w:cantSplit/>
          <w:trHeight w:val="330"/>
        </w:trPr>
        <w:tc>
          <w:tcPr>
            <w:tcW w:w="3230" w:type="dxa"/>
            <w:hideMark/>
          </w:tcPr>
          <w:p w14:paraId="3E673C37" w14:textId="77777777" w:rsidR="00C35BC9" w:rsidRPr="00F065D7" w:rsidRDefault="00C35BC9" w:rsidP="00C35BC9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Oventure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ab/>
            </w:r>
          </w:p>
        </w:tc>
        <w:tc>
          <w:tcPr>
            <w:tcW w:w="1583" w:type="dxa"/>
            <w:hideMark/>
          </w:tcPr>
          <w:p w14:paraId="197DD549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  <w:hideMark/>
          </w:tcPr>
          <w:p w14:paraId="0B6C1A0E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4D3037F8" w14:textId="0200CC30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4DDFF75D" w14:textId="43163BD4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4ABA810B" w14:textId="77777777" w:rsidTr="00396654">
        <w:trPr>
          <w:cantSplit/>
          <w:trHeight w:val="330"/>
        </w:trPr>
        <w:tc>
          <w:tcPr>
            <w:tcW w:w="3230" w:type="dxa"/>
            <w:hideMark/>
          </w:tcPr>
          <w:p w14:paraId="609949C9" w14:textId="67C93823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583" w:type="dxa"/>
            <w:hideMark/>
          </w:tcPr>
          <w:p w14:paraId="73B0A08C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5A0C16B7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40" w:type="dxa"/>
          </w:tcPr>
          <w:p w14:paraId="1CD04E10" w14:textId="343F2337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7E4F7EA5" w14:textId="5172ADED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235E40C5" w14:textId="77777777" w:rsidTr="00396654">
        <w:trPr>
          <w:cantSplit/>
          <w:trHeight w:val="330"/>
        </w:trPr>
        <w:tc>
          <w:tcPr>
            <w:tcW w:w="3230" w:type="dxa"/>
            <w:hideMark/>
          </w:tcPr>
          <w:p w14:paraId="6FF55BA2" w14:textId="77777777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583" w:type="dxa"/>
            <w:hideMark/>
          </w:tcPr>
          <w:p w14:paraId="32C9517C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7047D0CB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จำหน่ายเครื่องดื่ม อาหาร และสินค้าอื่นๆ</w:t>
            </w:r>
          </w:p>
        </w:tc>
        <w:tc>
          <w:tcPr>
            <w:tcW w:w="940" w:type="dxa"/>
          </w:tcPr>
          <w:p w14:paraId="0E21F848" w14:textId="185C0B7B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51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483E9170" w14:textId="5FB1FDF8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51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6ED19E00" w14:textId="77777777" w:rsidTr="00396654">
        <w:trPr>
          <w:cantSplit/>
          <w:trHeight w:val="330"/>
        </w:trPr>
        <w:tc>
          <w:tcPr>
            <w:tcW w:w="3230" w:type="dxa"/>
          </w:tcPr>
          <w:p w14:paraId="71E77930" w14:textId="77777777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8212C68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7" w:type="dxa"/>
          </w:tcPr>
          <w:p w14:paraId="0BB1894C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4ECD139" w14:textId="77777777" w:rsidR="00C35BC9" w:rsidRPr="00F065D7" w:rsidRDefault="00C35BC9" w:rsidP="00C35BC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0" w:type="dxa"/>
          </w:tcPr>
          <w:p w14:paraId="7C233C6A" w14:textId="77777777" w:rsidR="00C35BC9" w:rsidRPr="00F065D7" w:rsidRDefault="00C35BC9" w:rsidP="00C35BC9">
            <w:pPr>
              <w:pStyle w:val="acctfourfigures"/>
              <w:tabs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35BC9" w:rsidRPr="00F065D7" w14:paraId="7EE6DA3A" w14:textId="77777777" w:rsidTr="00396654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7AA74AA0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Pte.</w:t>
            </w:r>
            <w:proofErr w:type="spellEnd"/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Ltd.</w:t>
            </w:r>
          </w:p>
        </w:tc>
      </w:tr>
      <w:tr w:rsidR="00C35BC9" w:rsidRPr="00F065D7" w14:paraId="33431CE1" w14:textId="77777777" w:rsidTr="00396654">
        <w:trPr>
          <w:cantSplit/>
          <w:trHeight w:val="330"/>
        </w:trPr>
        <w:tc>
          <w:tcPr>
            <w:tcW w:w="3230" w:type="dxa"/>
            <w:hideMark/>
          </w:tcPr>
          <w:p w14:paraId="794ED7E1" w14:textId="77777777" w:rsidR="00C35BC9" w:rsidRPr="00F065D7" w:rsidRDefault="00C35BC9" w:rsidP="00CE68DF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Myanmar Company Limited</w:t>
            </w:r>
          </w:p>
        </w:tc>
        <w:tc>
          <w:tcPr>
            <w:tcW w:w="1583" w:type="dxa"/>
            <w:hideMark/>
          </w:tcPr>
          <w:p w14:paraId="60BCD9D5" w14:textId="77777777" w:rsidR="00C35BC9" w:rsidRPr="00F065D7" w:rsidRDefault="00C35BC9" w:rsidP="00396654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47FDAD66" w14:textId="77777777" w:rsidR="00C35BC9" w:rsidRPr="00F065D7" w:rsidRDefault="00C35BC9" w:rsidP="00396654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69F206E8" w14:textId="77777777" w:rsidR="00C35BC9" w:rsidRPr="00F065D7" w:rsidRDefault="00C35BC9" w:rsidP="00CE68D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04FFDEDB" w14:textId="6D5B3E9D" w:rsidR="00C35BC9" w:rsidRPr="00F065D7" w:rsidRDefault="00C819B9" w:rsidP="00CE68DF">
            <w:pPr>
              <w:pStyle w:val="NoSpacing"/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85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6715329A" w14:textId="5A25DB94" w:rsidR="00C35BC9" w:rsidRPr="00F065D7" w:rsidRDefault="00C819B9" w:rsidP="00CE68DF">
            <w:pPr>
              <w:pStyle w:val="NoSpacing"/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85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4877D668" w14:textId="77777777" w:rsidTr="00396654">
        <w:trPr>
          <w:cantSplit/>
          <w:trHeight w:val="330"/>
        </w:trPr>
        <w:tc>
          <w:tcPr>
            <w:tcW w:w="3230" w:type="dxa"/>
            <w:hideMark/>
          </w:tcPr>
          <w:p w14:paraId="30B7C2E6" w14:textId="77777777" w:rsidR="00C35BC9" w:rsidRPr="00F065D7" w:rsidRDefault="00C35BC9" w:rsidP="00CE68DF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  <w:hideMark/>
          </w:tcPr>
          <w:p w14:paraId="14BCBF42" w14:textId="77777777" w:rsidR="00C35BC9" w:rsidRPr="00F065D7" w:rsidRDefault="00C35BC9" w:rsidP="00396654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28020851" w14:textId="77777777" w:rsidR="00C35BC9" w:rsidRPr="00F065D7" w:rsidRDefault="00C35BC9" w:rsidP="00396654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7105CDE2" w14:textId="77777777" w:rsidR="00C35BC9" w:rsidRPr="00F065D7" w:rsidRDefault="00C35BC9" w:rsidP="00CE68D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06B85BBA" w14:textId="1D496813" w:rsidR="00C35BC9" w:rsidRPr="00F065D7" w:rsidRDefault="00C819B9" w:rsidP="00CE68DF">
            <w:pPr>
              <w:pStyle w:val="NoSpacing"/>
              <w:spacing w:line="300" w:lineRule="exac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76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(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1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0" w:type="dxa"/>
            <w:hideMark/>
          </w:tcPr>
          <w:p w14:paraId="69A3B586" w14:textId="075B5A42" w:rsidR="00C35BC9" w:rsidRPr="00F065D7" w:rsidRDefault="00C819B9" w:rsidP="00CE68DF">
            <w:pPr>
              <w:pStyle w:val="NoSpacing"/>
              <w:spacing w:line="300" w:lineRule="exac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76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(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1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C35BC9" w:rsidRPr="00F065D7" w14:paraId="3149CC66" w14:textId="77777777" w:rsidTr="00396654">
        <w:trPr>
          <w:cantSplit/>
          <w:trHeight w:val="315"/>
        </w:trPr>
        <w:tc>
          <w:tcPr>
            <w:tcW w:w="3230" w:type="dxa"/>
            <w:hideMark/>
          </w:tcPr>
          <w:p w14:paraId="38692FDE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583" w:type="dxa"/>
            <w:hideMark/>
          </w:tcPr>
          <w:p w14:paraId="365E3A8E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47" w:type="dxa"/>
            <w:hideMark/>
          </w:tcPr>
          <w:p w14:paraId="57F92A6F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0CDDBDCB" w14:textId="23A8C24A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31C6C394" w14:textId="50FF1D60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60C7688D" w14:textId="77777777" w:rsidTr="00396654">
        <w:trPr>
          <w:cantSplit/>
          <w:trHeight w:val="330"/>
        </w:trPr>
        <w:tc>
          <w:tcPr>
            <w:tcW w:w="3230" w:type="dxa"/>
          </w:tcPr>
          <w:p w14:paraId="77333167" w14:textId="77777777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1FB4025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ED88B82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46CB951" w14:textId="77777777" w:rsidR="00C35BC9" w:rsidRPr="00F065D7" w:rsidRDefault="00C35BC9" w:rsidP="00C35BC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0" w:type="dxa"/>
          </w:tcPr>
          <w:p w14:paraId="0A0E4706" w14:textId="77777777" w:rsidR="00C35BC9" w:rsidRPr="00F065D7" w:rsidRDefault="00C35BC9" w:rsidP="00C35BC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C35BC9" w:rsidRPr="00F065D7" w14:paraId="4F581F18" w14:textId="77777777" w:rsidTr="00396654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5D02CBFA" w14:textId="2D7B939F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โอทูซี จำกัด</w:t>
            </w:r>
          </w:p>
        </w:tc>
      </w:tr>
      <w:tr w:rsidR="00C35BC9" w:rsidRPr="00F065D7" w14:paraId="10167C01" w14:textId="77777777" w:rsidTr="00396654">
        <w:trPr>
          <w:cantSplit/>
          <w:trHeight w:val="330"/>
        </w:trPr>
        <w:tc>
          <w:tcPr>
            <w:tcW w:w="3230" w:type="dxa"/>
            <w:hideMark/>
          </w:tcPr>
          <w:p w14:paraId="02ADBD6E" w14:textId="77777777" w:rsidR="00C35BC9" w:rsidRPr="00F065D7" w:rsidRDefault="00C35BC9" w:rsidP="00CE68DF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583" w:type="dxa"/>
            <w:hideMark/>
          </w:tcPr>
          <w:p w14:paraId="5E48D30A" w14:textId="77777777" w:rsidR="00C35BC9" w:rsidRPr="00F065D7" w:rsidRDefault="00C35BC9" w:rsidP="00CE68D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AD51BAD" w14:textId="77777777" w:rsidR="00C35BC9" w:rsidRPr="00F065D7" w:rsidRDefault="00C35BC9" w:rsidP="00396654">
            <w:pPr>
              <w:pStyle w:val="NoSpacing"/>
              <w:spacing w:line="280" w:lineRule="exact"/>
              <w:ind w:left="210" w:hanging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40" w:type="dxa"/>
            <w:hideMark/>
          </w:tcPr>
          <w:p w14:paraId="4C937BB0" w14:textId="1A7AC476" w:rsidR="00C35BC9" w:rsidRPr="00F065D7" w:rsidRDefault="00C819B9" w:rsidP="00CE68DF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50FCDF7C" w14:textId="2248AE50" w:rsidR="00C35BC9" w:rsidRPr="00F065D7" w:rsidRDefault="00C819B9" w:rsidP="00CE68DF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7172AC01" w14:textId="77777777" w:rsidTr="00396654">
        <w:trPr>
          <w:cantSplit/>
          <w:trHeight w:val="330"/>
        </w:trPr>
        <w:tc>
          <w:tcPr>
            <w:tcW w:w="3230" w:type="dxa"/>
          </w:tcPr>
          <w:p w14:paraId="499FF1AD" w14:textId="77777777" w:rsidR="00C35BC9" w:rsidRPr="002F7EE3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8076659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7" w:type="dxa"/>
          </w:tcPr>
          <w:p w14:paraId="6EEE1868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F2B30D6" w14:textId="77777777" w:rsidR="00C35BC9" w:rsidRPr="00F065D7" w:rsidRDefault="00C35BC9" w:rsidP="00C35BC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0" w:type="dxa"/>
          </w:tcPr>
          <w:p w14:paraId="76FD60AC" w14:textId="77777777" w:rsidR="00C35BC9" w:rsidRPr="00F065D7" w:rsidRDefault="00C35BC9" w:rsidP="00C35BC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C35BC9" w:rsidRPr="00F065D7" w14:paraId="70C67B1D" w14:textId="77777777" w:rsidTr="00396654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573D9693" w14:textId="5BFC89D3" w:rsidR="00C35BC9" w:rsidRPr="00F065D7" w:rsidRDefault="00C35BC9" w:rsidP="00C35BC9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szCs w:val="24"/>
                <w:vertAlign w:val="superscript"/>
              </w:rPr>
              <w:t>(</w:t>
            </w:r>
            <w:r w:rsidR="00C819B9" w:rsidRPr="00C819B9">
              <w:rPr>
                <w:rFonts w:asciiTheme="majorBidi" w:hAnsiTheme="majorBidi" w:cstheme="majorBidi" w:hint="cs"/>
                <w:szCs w:val="24"/>
                <w:vertAlign w:val="superscript"/>
                <w:lang w:val="en-US"/>
              </w:rPr>
              <w:t>1</w:t>
            </w:r>
            <w:r w:rsidRPr="00F065D7">
              <w:rPr>
                <w:rFonts w:asciiTheme="majorBidi" w:hAnsiTheme="majorBidi" w:cstheme="majorBidi" w:hint="cs"/>
                <w:szCs w:val="24"/>
                <w:vertAlign w:val="superscript"/>
              </w:rPr>
              <w:t xml:space="preserve">) </w:t>
            </w:r>
            <w:r w:rsidRPr="00F065D7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="00C819B9" w:rsidRPr="00C819B9">
              <w:rPr>
                <w:rFonts w:asciiTheme="majorBidi" w:hAnsiTheme="majorBidi" w:cs="Angsana New"/>
                <w:sz w:val="20"/>
                <w:lang w:val="en-US" w:bidi="th-TH"/>
              </w:rPr>
              <w:t>8</w:t>
            </w:r>
            <w:r w:rsidRPr="00F065D7">
              <w:rPr>
                <w:rFonts w:asciiTheme="majorBidi" w:hAnsiTheme="majorBidi" w:cs="Angsana New"/>
                <w:sz w:val="20"/>
                <w:lang w:val="en-US" w:bidi="th-TH"/>
              </w:rPr>
              <w:t>.</w:t>
            </w:r>
            <w:r w:rsidR="00C819B9" w:rsidRPr="00C819B9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F065D7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F065D7">
              <w:rPr>
                <w:rFonts w:asciiTheme="majorBidi" w:hAnsiTheme="majorBidi" w:cs="Angsana New" w:hint="cs"/>
                <w:sz w:val="20"/>
                <w:lang w:bidi="th-TH"/>
              </w:rPr>
              <w:t>Osotspa</w:t>
            </w:r>
            <w:proofErr w:type="spellEnd"/>
            <w:r w:rsidRPr="00F065D7">
              <w:rPr>
                <w:rFonts w:asciiTheme="majorBidi" w:hAnsiTheme="majorBidi" w:cs="Angsana New" w:hint="cs"/>
                <w:sz w:val="20"/>
                <w:lang w:bidi="th-TH"/>
              </w:rPr>
              <w:t xml:space="preserve"> Enterprises Singapore </w:t>
            </w:r>
            <w:proofErr w:type="spellStart"/>
            <w:r w:rsidRPr="00F065D7">
              <w:rPr>
                <w:rFonts w:asciiTheme="majorBidi" w:hAnsiTheme="majorBidi" w:cs="Angsana New" w:hint="cs"/>
                <w:sz w:val="20"/>
                <w:lang w:bidi="th-TH"/>
              </w:rPr>
              <w:t>Pte.</w:t>
            </w:r>
            <w:proofErr w:type="spellEnd"/>
            <w:r w:rsidRPr="00F065D7">
              <w:rPr>
                <w:rFonts w:asciiTheme="majorBidi" w:hAnsiTheme="majorBidi" w:cs="Angsana New" w:hint="cs"/>
                <w:sz w:val="20"/>
                <w:lang w:bidi="th-TH"/>
              </w:rPr>
              <w:t xml:space="preserve"> Ltd. </w:t>
            </w:r>
            <w:r w:rsidRPr="00F065D7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ร้อยละ </w:t>
            </w:r>
            <w:r w:rsidR="00C819B9" w:rsidRPr="00C819B9">
              <w:rPr>
                <w:rFonts w:asciiTheme="majorBidi" w:hAnsiTheme="majorBidi" w:cs="Angsana New"/>
                <w:sz w:val="20"/>
                <w:lang w:val="en-US" w:bidi="th-TH"/>
              </w:rPr>
              <w:t>76</w:t>
            </w:r>
            <w:r w:rsidRPr="00F065D7">
              <w:rPr>
                <w:rFonts w:asciiTheme="majorBidi" w:hAnsiTheme="majorBidi" w:cs="Angsana New"/>
                <w:sz w:val="20"/>
                <w:lang w:val="en-US" w:bidi="th-TH"/>
              </w:rPr>
              <w:t>.</w:t>
            </w:r>
            <w:r w:rsidR="00C819B9" w:rsidRPr="00C819B9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F065D7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รวมเป็นร้อยละ </w:t>
            </w:r>
            <w:r w:rsidR="00C819B9" w:rsidRPr="00C819B9">
              <w:rPr>
                <w:rFonts w:asciiTheme="majorBidi" w:hAnsiTheme="majorBidi" w:cs="Angsana New" w:hint="cs"/>
                <w:sz w:val="20"/>
                <w:lang w:val="en-US" w:bidi="th-TH"/>
              </w:rPr>
              <w:t>85</w:t>
            </w:r>
            <w:r w:rsidRPr="00F065D7">
              <w:rPr>
                <w:rFonts w:asciiTheme="majorBidi" w:hAnsiTheme="majorBidi" w:cs="Angsana New" w:hint="cs"/>
                <w:sz w:val="20"/>
                <w:lang w:bidi="th-TH"/>
              </w:rPr>
              <w:t>.</w:t>
            </w:r>
            <w:r w:rsidR="00C819B9" w:rsidRPr="00C819B9">
              <w:rPr>
                <w:rFonts w:asciiTheme="majorBidi" w:hAnsiTheme="majorBidi" w:cs="Angsana New" w:hint="cs"/>
                <w:sz w:val="20"/>
                <w:lang w:val="en-US" w:bidi="th-TH"/>
              </w:rPr>
              <w:t>00</w:t>
            </w:r>
          </w:p>
        </w:tc>
      </w:tr>
    </w:tbl>
    <w:p w14:paraId="3779D2FB" w14:textId="77777777" w:rsidR="00117021" w:rsidRPr="00D1241D" w:rsidRDefault="00117021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17021" w:rsidRPr="00D1241D" w:rsidSect="00981612">
          <w:headerReference w:type="even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79FCB5D" w14:textId="49751807" w:rsidR="00981612" w:rsidRPr="00F065D7" w:rsidRDefault="00C20DC9" w:rsidP="009B363A">
      <w:pPr>
        <w:spacing w:line="240" w:lineRule="auto"/>
        <w:ind w:left="806" w:right="-43" w:hanging="536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="00931333" w:rsidRPr="00F065D7">
        <w:rPr>
          <w:rFonts w:ascii="Angsana New" w:hAnsi="Angsana New"/>
          <w:sz w:val="30"/>
          <w:szCs w:val="30"/>
        </w:rPr>
        <w:t xml:space="preserve"> </w:t>
      </w:r>
      <w:r w:rsidR="00634AA0">
        <w:rPr>
          <w:rFonts w:ascii="Angsana New" w:hAnsi="Angsana New" w:hint="cs"/>
          <w:sz w:val="30"/>
          <w:szCs w:val="30"/>
          <w:cs/>
        </w:rPr>
        <w:t>กันย</w:t>
      </w:r>
      <w:r w:rsidR="00931333" w:rsidRPr="00F065D7">
        <w:rPr>
          <w:rFonts w:ascii="Angsana New" w:hAnsi="Angsana New" w:hint="cs"/>
          <w:sz w:val="30"/>
          <w:szCs w:val="30"/>
          <w:cs/>
        </w:rPr>
        <w:t xml:space="preserve">ายน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="00673260"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และ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31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2562</w:t>
      </w:r>
      <w:r w:rsidR="00673260" w:rsidRPr="00F065D7">
        <w:rPr>
          <w:rFonts w:ascii="Angsana New" w:hAnsi="Angsana New"/>
          <w:sz w:val="30"/>
          <w:szCs w:val="30"/>
        </w:rPr>
        <w:t xml:space="preserve"> </w:t>
      </w:r>
      <w:r w:rsidR="006212EB" w:rsidRPr="006212EB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และเงินปันผลรับจากเงินลงทุนสำหรับงวด</w:t>
      </w:r>
      <w:r w:rsidR="00634AA0">
        <w:rPr>
          <w:rFonts w:ascii="Angsana New" w:hAnsi="Angsana New" w:hint="cs"/>
          <w:sz w:val="30"/>
          <w:szCs w:val="30"/>
          <w:cs/>
        </w:rPr>
        <w:t>เก้า</w:t>
      </w:r>
      <w:r w:rsidR="006212EB" w:rsidRPr="006212E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="006212EB" w:rsidRPr="006212EB">
        <w:rPr>
          <w:rFonts w:ascii="Angsana New" w:hAnsi="Angsana New"/>
          <w:sz w:val="30"/>
          <w:szCs w:val="30"/>
          <w:cs/>
        </w:rPr>
        <w:t xml:space="preserve"> </w:t>
      </w:r>
      <w:r w:rsidR="00634AA0">
        <w:rPr>
          <w:rFonts w:ascii="Angsana New" w:hAnsi="Angsana New" w:hint="cs"/>
          <w:sz w:val="30"/>
          <w:szCs w:val="30"/>
          <w:cs/>
        </w:rPr>
        <w:t>กันย</w:t>
      </w:r>
      <w:r w:rsidR="006212EB" w:rsidRPr="006212EB">
        <w:rPr>
          <w:rFonts w:ascii="Angsana New" w:hAnsi="Angsana New" w:hint="cs"/>
          <w:sz w:val="30"/>
          <w:szCs w:val="30"/>
          <w:cs/>
        </w:rPr>
        <w:t>ายน</w:t>
      </w:r>
      <w:r w:rsidR="006212EB">
        <w:rPr>
          <w:rFonts w:ascii="Angsana New" w:hAnsi="Angsana New" w:hint="cs"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มีดังนี้</w:t>
      </w:r>
    </w:p>
    <w:p w14:paraId="2A8B0772" w14:textId="77777777" w:rsidR="00A24B9A" w:rsidRPr="00F065D7" w:rsidRDefault="00A24B9A" w:rsidP="00AF1C12">
      <w:pPr>
        <w:rPr>
          <w:lang w:val="en-US"/>
        </w:rPr>
      </w:pPr>
    </w:p>
    <w:tbl>
      <w:tblPr>
        <w:tblpPr w:leftFromText="57" w:rightFromText="57" w:vertAnchor="text" w:horzAnchor="margin" w:tblpX="233" w:tblpY="86"/>
        <w:tblW w:w="145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85"/>
        <w:gridCol w:w="894"/>
        <w:gridCol w:w="181"/>
        <w:gridCol w:w="954"/>
        <w:gridCol w:w="6"/>
        <w:gridCol w:w="175"/>
        <w:gridCol w:w="6"/>
        <w:gridCol w:w="957"/>
        <w:gridCol w:w="184"/>
        <w:gridCol w:w="957"/>
        <w:gridCol w:w="12"/>
        <w:gridCol w:w="178"/>
        <w:gridCol w:w="20"/>
        <w:gridCol w:w="960"/>
        <w:gridCol w:w="184"/>
        <w:gridCol w:w="968"/>
        <w:gridCol w:w="190"/>
        <w:gridCol w:w="910"/>
        <w:gridCol w:w="190"/>
        <w:gridCol w:w="942"/>
        <w:gridCol w:w="20"/>
        <w:gridCol w:w="268"/>
        <w:gridCol w:w="20"/>
        <w:gridCol w:w="910"/>
        <w:gridCol w:w="184"/>
        <w:gridCol w:w="916"/>
        <w:gridCol w:w="12"/>
      </w:tblGrid>
      <w:tr w:rsidR="005E52D9" w:rsidRPr="00F065D7" w14:paraId="530F35F1" w14:textId="77777777" w:rsidTr="00E938D3">
        <w:trPr>
          <w:cantSplit/>
          <w:trHeight w:val="289"/>
          <w:tblHeader/>
        </w:trPr>
        <w:tc>
          <w:tcPr>
            <w:tcW w:w="1161" w:type="pct"/>
          </w:tcPr>
          <w:p w14:paraId="16247F29" w14:textId="77777777" w:rsidR="005E52D9" w:rsidRPr="00F065D7" w:rsidRDefault="005E52D9" w:rsidP="00E938D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14:paraId="112EFF92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E52D9" w:rsidRPr="00F065D7" w14:paraId="1B1F3371" w14:textId="77777777" w:rsidTr="009C0A28">
        <w:trPr>
          <w:cantSplit/>
          <w:trHeight w:val="267"/>
          <w:tblHeader/>
        </w:trPr>
        <w:tc>
          <w:tcPr>
            <w:tcW w:w="1161" w:type="pct"/>
            <w:vAlign w:val="bottom"/>
          </w:tcPr>
          <w:p w14:paraId="09953758" w14:textId="77777777" w:rsidR="005E52D9" w:rsidRPr="00F065D7" w:rsidRDefault="005E52D9" w:rsidP="009C0A28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6" w:type="pct"/>
            <w:gridSpan w:val="3"/>
            <w:vAlign w:val="bottom"/>
          </w:tcPr>
          <w:p w14:paraId="3C78E7D0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14:paraId="0561DCED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pct"/>
            <w:gridSpan w:val="4"/>
            <w:vAlign w:val="bottom"/>
          </w:tcPr>
          <w:p w14:paraId="166512B8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2" w:type="pct"/>
            <w:gridSpan w:val="3"/>
          </w:tcPr>
          <w:p w14:paraId="3E8BCD2C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pct"/>
            <w:gridSpan w:val="3"/>
            <w:vAlign w:val="bottom"/>
          </w:tcPr>
          <w:p w14:paraId="144AF0E5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14:paraId="1A0847DA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7" w:type="pct"/>
            <w:gridSpan w:val="4"/>
            <w:vAlign w:val="bottom"/>
          </w:tcPr>
          <w:p w14:paraId="4AB934AF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9" w:type="pct"/>
            <w:gridSpan w:val="2"/>
          </w:tcPr>
          <w:p w14:paraId="3E270A25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3" w:type="pct"/>
            <w:gridSpan w:val="4"/>
            <w:vAlign w:val="bottom"/>
          </w:tcPr>
          <w:p w14:paraId="7ABD0ED8" w14:textId="77777777" w:rsidR="005E52D9" w:rsidRPr="00F065D7" w:rsidRDefault="005E52D9" w:rsidP="00E938D3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Pr="00F065D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สำหรับ</w:t>
            </w:r>
          </w:p>
          <w:p w14:paraId="41EF79C4" w14:textId="5D473D71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งวด</w:t>
            </w:r>
            <w:r w:rsidR="0039564C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เก้า</w:t>
            </w:r>
            <w:r w:rsidRPr="00F065D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5E52D9" w:rsidRPr="00F065D7" w14:paraId="46BB0654" w14:textId="77777777" w:rsidTr="00E938D3">
        <w:trPr>
          <w:cantSplit/>
          <w:trHeight w:val="267"/>
          <w:tblHeader/>
        </w:trPr>
        <w:tc>
          <w:tcPr>
            <w:tcW w:w="1161" w:type="pct"/>
          </w:tcPr>
          <w:p w14:paraId="1705245C" w14:textId="77777777" w:rsidR="005E52D9" w:rsidRPr="00F065D7" w:rsidRDefault="005E52D9" w:rsidP="00E938D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3B509AA4" w14:textId="202CB097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62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39564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</w:t>
            </w:r>
            <w:r w:rsidR="005E52D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62" w:type="pct"/>
          </w:tcPr>
          <w:p w14:paraId="1E49486B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C6BE53E" w14:textId="6F6B58A1" w:rsidR="005E52D9" w:rsidRPr="00F065D7" w:rsidRDefault="00C819B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2" w:type="pct"/>
            <w:gridSpan w:val="2"/>
          </w:tcPr>
          <w:p w14:paraId="52467A74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4D48296" w14:textId="4B96B283" w:rsidR="005E52D9" w:rsidRPr="00F065D7" w:rsidRDefault="0039564C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63" w:type="pct"/>
          </w:tcPr>
          <w:p w14:paraId="17A2BB84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90076B7" w14:textId="3E9639F2" w:rsidR="005E52D9" w:rsidRPr="00F065D7" w:rsidRDefault="00C819B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8" w:type="pct"/>
            <w:gridSpan w:val="2"/>
          </w:tcPr>
          <w:p w14:paraId="01D73A6D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38E9294F" w14:textId="32F2E719" w:rsidR="005E52D9" w:rsidRPr="00F065D7" w:rsidRDefault="0039564C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50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63" w:type="pct"/>
          </w:tcPr>
          <w:p w14:paraId="63E2A101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08478406" w14:textId="3FE196C5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60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5" w:type="pct"/>
          </w:tcPr>
          <w:p w14:paraId="3AA099CB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E38E2C1" w14:textId="11CDEBA8" w:rsidR="005E52D9" w:rsidRPr="00F065D7" w:rsidRDefault="0039564C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8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65" w:type="pct"/>
          </w:tcPr>
          <w:p w14:paraId="275FD012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1BE00BB" w14:textId="3AD21FAA" w:rsidR="005E52D9" w:rsidRPr="00F065D7" w:rsidRDefault="00C819B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5E52D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คม</w:t>
            </w:r>
          </w:p>
        </w:tc>
        <w:tc>
          <w:tcPr>
            <w:tcW w:w="99" w:type="pct"/>
            <w:gridSpan w:val="2"/>
          </w:tcPr>
          <w:p w14:paraId="112ED6A2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CECD061" w14:textId="6CE1F4CF" w:rsidR="005E52D9" w:rsidRPr="00F065D7" w:rsidRDefault="0039564C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2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63" w:type="pct"/>
          </w:tcPr>
          <w:p w14:paraId="3402F6AD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70BE11BA" w14:textId="5DCC2182" w:rsidR="005E52D9" w:rsidRPr="00F065D7" w:rsidRDefault="0039564C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12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</w:tr>
      <w:tr w:rsidR="005E52D9" w:rsidRPr="00F065D7" w14:paraId="35990742" w14:textId="77777777" w:rsidTr="00E938D3">
        <w:trPr>
          <w:cantSplit/>
          <w:trHeight w:val="267"/>
          <w:tblHeader/>
        </w:trPr>
        <w:tc>
          <w:tcPr>
            <w:tcW w:w="1161" w:type="pct"/>
          </w:tcPr>
          <w:p w14:paraId="0FEEA4CD" w14:textId="77777777" w:rsidR="005E52D9" w:rsidRPr="00F065D7" w:rsidRDefault="005E52D9" w:rsidP="005E52D9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51350F9C" w14:textId="09647662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62" w:right="-12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2" w:type="pct"/>
          </w:tcPr>
          <w:p w14:paraId="7BA4A3EB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6315CD0" w14:textId="1CA48C0E" w:rsidR="005E52D9" w:rsidRPr="00F065D7" w:rsidRDefault="00C819B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2" w:type="pct"/>
            <w:gridSpan w:val="2"/>
          </w:tcPr>
          <w:p w14:paraId="5EC28DDF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8C99D05" w14:textId="1332361E" w:rsidR="005E52D9" w:rsidRPr="00F065D7" w:rsidRDefault="00C819B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1999B012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3804618E" w14:textId="6F6F1DBF" w:rsidR="005E52D9" w:rsidRPr="00F065D7" w:rsidRDefault="00C819B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8" w:type="pct"/>
            <w:gridSpan w:val="2"/>
          </w:tcPr>
          <w:p w14:paraId="1B1F5536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1C14BD2E" w14:textId="4F244A61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50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62AA48E7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39BBB2CA" w14:textId="2A6A2FB4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60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5" w:type="pct"/>
          </w:tcPr>
          <w:p w14:paraId="70C6C64C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4B2466D" w14:textId="24086195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84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5" w:type="pct"/>
          </w:tcPr>
          <w:p w14:paraId="16447DF8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CA159AD" w14:textId="070F7255" w:rsidR="005E52D9" w:rsidRPr="00F065D7" w:rsidRDefault="00C819B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" w:type="pct"/>
            <w:gridSpan w:val="2"/>
          </w:tcPr>
          <w:p w14:paraId="34FA1FBC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AA0399F" w14:textId="3AAA2213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24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6FCF9028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08DA3111" w14:textId="4DAF9E6B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126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</w:tr>
      <w:tr w:rsidR="005E52D9" w:rsidRPr="00F065D7" w14:paraId="483B6443" w14:textId="77777777" w:rsidTr="00E938D3">
        <w:trPr>
          <w:cantSplit/>
          <w:trHeight w:val="227"/>
          <w:tblHeader/>
        </w:trPr>
        <w:tc>
          <w:tcPr>
            <w:tcW w:w="1161" w:type="pct"/>
          </w:tcPr>
          <w:p w14:paraId="4AB83DA7" w14:textId="77777777" w:rsidR="005E52D9" w:rsidRPr="00F065D7" w:rsidRDefault="005E52D9" w:rsidP="00E938D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14:paraId="1921FEDF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F4BBE" w:rsidRPr="00F065D7" w14:paraId="517CAFC5" w14:textId="77777777" w:rsidTr="002B74F9">
        <w:trPr>
          <w:cantSplit/>
          <w:trHeight w:val="267"/>
        </w:trPr>
        <w:tc>
          <w:tcPr>
            <w:tcW w:w="1161" w:type="pct"/>
            <w:vAlign w:val="bottom"/>
          </w:tcPr>
          <w:p w14:paraId="29824179" w14:textId="6552A8B5" w:rsidR="004F4BBE" w:rsidRPr="00F065D7" w:rsidRDefault="004F4BBE" w:rsidP="004F4BB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เบฟเวอเรจ จำกัด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07" w:type="pct"/>
            <w:vAlign w:val="bottom"/>
          </w:tcPr>
          <w:p w14:paraId="05167E5A" w14:textId="0BAA4BDB" w:rsidR="004F4BBE" w:rsidRPr="00F065D7" w:rsidRDefault="00C819B9" w:rsidP="004F4B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4F4BBE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2" w:type="pct"/>
          </w:tcPr>
          <w:p w14:paraId="4AF9E96F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07D1DA4" w14:textId="1626BF64" w:rsidR="004F4BBE" w:rsidRPr="00F065D7" w:rsidRDefault="00C819B9" w:rsidP="004F4B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4F4BBE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2" w:type="pct"/>
            <w:gridSpan w:val="2"/>
          </w:tcPr>
          <w:p w14:paraId="0AE70003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AF82810" w14:textId="0F5B8941" w:rsidR="004F4BBE" w:rsidRPr="00F065D7" w:rsidRDefault="00C819B9" w:rsidP="004F4B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4F4BBE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3" w:type="pct"/>
          </w:tcPr>
          <w:p w14:paraId="7D25D7C2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FD32789" w14:textId="2259D283" w:rsidR="004F4BBE" w:rsidRPr="00F065D7" w:rsidRDefault="00C819B9" w:rsidP="004F4B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4F4BBE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8" w:type="pct"/>
            <w:gridSpan w:val="2"/>
          </w:tcPr>
          <w:p w14:paraId="52A08890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73A3D553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6F3BC943" w14:textId="77777777" w:rsidR="004F4BBE" w:rsidRPr="00F065D7" w:rsidRDefault="004F4BBE" w:rsidP="004F4BB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3A4EFC5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98F5014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9FFDE3E" w14:textId="398BDA62" w:rsidR="004F4BBE" w:rsidRPr="00F065D7" w:rsidRDefault="00C819B9" w:rsidP="004F4B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4F4BBE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5" w:type="pct"/>
          </w:tcPr>
          <w:p w14:paraId="07FDB53D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B1E87EE" w14:textId="1D014913" w:rsidR="004F4BBE" w:rsidRPr="00F065D7" w:rsidRDefault="00C819B9" w:rsidP="004F4B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4F4BBE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99" w:type="pct"/>
            <w:gridSpan w:val="2"/>
          </w:tcPr>
          <w:p w14:paraId="4D5173BA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8D17E3C" w14:textId="2EC05DCF" w:rsidR="004F4BBE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638</w:t>
            </w:r>
          </w:p>
        </w:tc>
        <w:tc>
          <w:tcPr>
            <w:tcW w:w="63" w:type="pct"/>
            <w:shd w:val="clear" w:color="auto" w:fill="auto"/>
          </w:tcPr>
          <w:p w14:paraId="27E4B192" w14:textId="77777777" w:rsidR="004F4BBE" w:rsidRPr="00F065D7" w:rsidRDefault="004F4BBE" w:rsidP="002B74F9">
            <w:pPr>
              <w:pStyle w:val="acctfourfigures"/>
              <w:tabs>
                <w:tab w:val="clear" w:pos="765"/>
                <w:tab w:val="decimal" w:pos="553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0B7CE57D" w14:textId="203EA16E" w:rsidR="004F4BBE" w:rsidRPr="005F795C" w:rsidRDefault="005F795C" w:rsidP="005F795C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430,000</w:t>
            </w:r>
          </w:p>
        </w:tc>
      </w:tr>
      <w:tr w:rsidR="002B74F9" w:rsidRPr="00F065D7" w14:paraId="52169D7E" w14:textId="77777777" w:rsidTr="002B74F9">
        <w:trPr>
          <w:cantSplit/>
          <w:trHeight w:val="267"/>
        </w:trPr>
        <w:tc>
          <w:tcPr>
            <w:tcW w:w="1161" w:type="pct"/>
          </w:tcPr>
          <w:p w14:paraId="376FFDB8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กรีนสวิลล์ จำกัด</w:t>
            </w:r>
          </w:p>
        </w:tc>
        <w:tc>
          <w:tcPr>
            <w:tcW w:w="307" w:type="pct"/>
            <w:vAlign w:val="bottom"/>
          </w:tcPr>
          <w:p w14:paraId="5E655DEC" w14:textId="671A02EA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2" w:type="pct"/>
          </w:tcPr>
          <w:p w14:paraId="71D11E0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E79863F" w14:textId="3EFD1612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2" w:type="pct"/>
            <w:gridSpan w:val="2"/>
          </w:tcPr>
          <w:p w14:paraId="1720166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508161B" w14:textId="76947BDF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3" w:type="pct"/>
          </w:tcPr>
          <w:p w14:paraId="6244D57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5BEE16C" w14:textId="5DF53931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8" w:type="pct"/>
            <w:gridSpan w:val="2"/>
          </w:tcPr>
          <w:p w14:paraId="06DAAAE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0DDA278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052AF27C" w14:textId="77777777" w:rsidR="002B74F9" w:rsidRPr="00F065D7" w:rsidRDefault="002B74F9" w:rsidP="002B74F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5BA5385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6C70464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A44698F" w14:textId="48D5CDF3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5" w:type="pct"/>
          </w:tcPr>
          <w:p w14:paraId="1D92581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24AF6C0" w14:textId="44E1B51E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99" w:type="pct"/>
            <w:gridSpan w:val="2"/>
          </w:tcPr>
          <w:p w14:paraId="60E8EFA7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33EB395" w14:textId="6EAFC510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318</w:t>
            </w:r>
            <w:r w:rsidR="005034E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490</w:t>
            </w:r>
          </w:p>
        </w:tc>
        <w:tc>
          <w:tcPr>
            <w:tcW w:w="63" w:type="pct"/>
            <w:shd w:val="clear" w:color="auto" w:fill="auto"/>
          </w:tcPr>
          <w:p w14:paraId="777C33C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72DAE1D5" w14:textId="788F02E8" w:rsidR="002B74F9" w:rsidRPr="00F065D7" w:rsidRDefault="002B74F9" w:rsidP="00BC1431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0E8ED2A8" w14:textId="77777777" w:rsidTr="002B74F9">
        <w:trPr>
          <w:cantSplit/>
          <w:trHeight w:val="267"/>
        </w:trPr>
        <w:tc>
          <w:tcPr>
            <w:tcW w:w="1161" w:type="pct"/>
          </w:tcPr>
          <w:p w14:paraId="48A4C104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อินดัสทรี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307" w:type="pct"/>
            <w:vAlign w:val="bottom"/>
          </w:tcPr>
          <w:p w14:paraId="738D92E9" w14:textId="3F7F441B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1949FA6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4617B102" w14:textId="7B118D62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15EE7C0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91924BB" w14:textId="5E143F07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3" w:type="pct"/>
          </w:tcPr>
          <w:p w14:paraId="54A3145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F512C7F" w14:textId="554671A3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8" w:type="pct"/>
            <w:gridSpan w:val="2"/>
          </w:tcPr>
          <w:p w14:paraId="3824CF8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7739CA7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F189343" w14:textId="77777777" w:rsidR="002B74F9" w:rsidRPr="00F065D7" w:rsidRDefault="002B74F9" w:rsidP="002B74F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CD66A5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8BABFA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F577C74" w14:textId="46693D0A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5" w:type="pct"/>
          </w:tcPr>
          <w:p w14:paraId="4A4E41A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73AC4B8" w14:textId="0FC4BBA8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99" w:type="pct"/>
            <w:gridSpan w:val="2"/>
          </w:tcPr>
          <w:p w14:paraId="6499A12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4C76A78" w14:textId="7123BFFE" w:rsidR="002B74F9" w:rsidRPr="00F065D7" w:rsidRDefault="002B74F9" w:rsidP="002B74F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214C649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63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0ABCF850" w14:textId="058834FF" w:rsidR="002B74F9" w:rsidRPr="00F065D7" w:rsidRDefault="002B74F9" w:rsidP="00BC1431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283BAD55" w14:textId="77777777" w:rsidTr="002B74F9">
        <w:trPr>
          <w:cantSplit/>
          <w:trHeight w:val="251"/>
        </w:trPr>
        <w:tc>
          <w:tcPr>
            <w:tcW w:w="1161" w:type="pct"/>
          </w:tcPr>
          <w:p w14:paraId="18343659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สยามกลาสอยุธยา จำกัด</w:t>
            </w:r>
          </w:p>
        </w:tc>
        <w:tc>
          <w:tcPr>
            <w:tcW w:w="307" w:type="pct"/>
          </w:tcPr>
          <w:p w14:paraId="2615BA78" w14:textId="0F31890A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9647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655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2A9F41AC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3AA7202D" w14:textId="570431E1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388A3D22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2A581293" w14:textId="33B85B68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756C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655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0FCD6759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560281EB" w14:textId="6F8411BE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393F043D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4192794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2B430F21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46A82E4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3D03D945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57B2FB7D" w14:textId="0F6ED16E" w:rsidR="002B74F9" w:rsidRPr="00F065D7" w:rsidRDefault="009647CA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47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2,655,000</w:t>
            </w:r>
          </w:p>
        </w:tc>
        <w:tc>
          <w:tcPr>
            <w:tcW w:w="65" w:type="pct"/>
          </w:tcPr>
          <w:p w14:paraId="0866D8EF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6C9CF93A" w14:textId="73FDF73F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5D120CF2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88788E4" w14:textId="0BFE5BBA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205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63" w:type="pct"/>
            <w:shd w:val="clear" w:color="auto" w:fill="auto"/>
          </w:tcPr>
          <w:p w14:paraId="229B58A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3CA53053" w14:textId="2E80D91E" w:rsidR="002B74F9" w:rsidRPr="00F065D7" w:rsidRDefault="002B74F9" w:rsidP="00BC1431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2CD3A882" w14:textId="77777777" w:rsidTr="002B74F9">
        <w:trPr>
          <w:cantSplit/>
          <w:trHeight w:val="251"/>
        </w:trPr>
        <w:tc>
          <w:tcPr>
            <w:tcW w:w="1161" w:type="pct"/>
          </w:tcPr>
          <w:p w14:paraId="14754CCE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สยามคัลเล็ต จำกัด</w:t>
            </w:r>
          </w:p>
        </w:tc>
        <w:tc>
          <w:tcPr>
            <w:tcW w:w="307" w:type="pct"/>
          </w:tcPr>
          <w:p w14:paraId="731033C7" w14:textId="3969F46F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4F9F5B4B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2F7E2BC8" w14:textId="2AA6098C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166261D7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575021D6" w14:textId="44339677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382EF971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7D2430B3" w14:textId="112B692B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706D3C42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29ADAC4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06B72D30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3C4D348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8E5BBD8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20643745" w14:textId="290EBC62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3FA917D3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5503D79D" w14:textId="6865692A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0F737356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B1C60CA" w14:textId="5EF4EF05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</w:t>
            </w:r>
            <w:r w:rsidR="005034E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993</w:t>
            </w:r>
          </w:p>
        </w:tc>
        <w:tc>
          <w:tcPr>
            <w:tcW w:w="63" w:type="pct"/>
            <w:shd w:val="clear" w:color="auto" w:fill="auto"/>
          </w:tcPr>
          <w:p w14:paraId="6ABA083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7DD9EFDB" w14:textId="41E7CAEE" w:rsidR="002B74F9" w:rsidRPr="005F795C" w:rsidRDefault="002B74F9" w:rsidP="00BC1431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3AF3D763" w14:textId="77777777" w:rsidTr="002B74F9">
        <w:trPr>
          <w:cantSplit/>
          <w:trHeight w:val="251"/>
        </w:trPr>
        <w:tc>
          <w:tcPr>
            <w:tcW w:w="1161" w:type="pct"/>
          </w:tcPr>
          <w:p w14:paraId="4EF4581F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307" w:type="pct"/>
          </w:tcPr>
          <w:p w14:paraId="0EE56F63" w14:textId="4A3C58A2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12EEDF71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70FEA78C" w14:textId="793B8A47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746E9A38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521F59FE" w14:textId="111DC80F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17CC44A9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1272C3A4" w14:textId="4B4C9683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57C81F8D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336F4E2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5016C1AE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141105E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6C1D4D81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3B334A18" w14:textId="5D64B31D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39AE5ADA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70E038C1" w14:textId="378DA315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64EE42F7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38BEB81" w14:textId="3FCD3C24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3" w:type="pct"/>
            <w:shd w:val="clear" w:color="auto" w:fill="auto"/>
          </w:tcPr>
          <w:p w14:paraId="49D66B4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41DF9F6C" w14:textId="4FC2C0FD" w:rsidR="002B74F9" w:rsidRPr="005F795C" w:rsidRDefault="005F795C" w:rsidP="005F795C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5F795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49,990</w:t>
            </w:r>
          </w:p>
        </w:tc>
      </w:tr>
      <w:tr w:rsidR="002B74F9" w:rsidRPr="00F065D7" w14:paraId="0EB40E83" w14:textId="77777777" w:rsidTr="002B74F9">
        <w:trPr>
          <w:cantSplit/>
          <w:trHeight w:val="251"/>
        </w:trPr>
        <w:tc>
          <w:tcPr>
            <w:tcW w:w="1161" w:type="pct"/>
          </w:tcPr>
          <w:p w14:paraId="379AD30C" w14:textId="77777777" w:rsidR="002B74F9" w:rsidRPr="00F065D7" w:rsidRDefault="002B74F9" w:rsidP="002B74F9">
            <w:pPr>
              <w:ind w:left="63" w:right="-259" w:hanging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อินโนเวชั่น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ซ็นเตอร์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07" w:type="pct"/>
          </w:tcPr>
          <w:p w14:paraId="499F4448" w14:textId="39BD66B5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2" w:type="pct"/>
          </w:tcPr>
          <w:p w14:paraId="7E0B5E96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153897EE" w14:textId="1ACF5B10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2" w:type="pct"/>
            <w:gridSpan w:val="2"/>
          </w:tcPr>
          <w:p w14:paraId="37294D9E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46937D2A" w14:textId="169EBA6A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3" w:type="pct"/>
          </w:tcPr>
          <w:p w14:paraId="23359B23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5A8D5040" w14:textId="1EF2B21B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8" w:type="pct"/>
            <w:gridSpan w:val="2"/>
          </w:tcPr>
          <w:p w14:paraId="7A4C8C7A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65B60D5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42BC277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6DD0179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6326A758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5CEEB58E" w14:textId="02E67E9F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5" w:type="pct"/>
          </w:tcPr>
          <w:p w14:paraId="4CB7F994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48EE794F" w14:textId="0CBE0DDA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99" w:type="pct"/>
            <w:gridSpan w:val="2"/>
          </w:tcPr>
          <w:p w14:paraId="7FB09DAB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59D9E63" w14:textId="2C1F73D6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240</w:t>
            </w:r>
          </w:p>
        </w:tc>
        <w:tc>
          <w:tcPr>
            <w:tcW w:w="63" w:type="pct"/>
            <w:shd w:val="clear" w:color="auto" w:fill="auto"/>
          </w:tcPr>
          <w:p w14:paraId="7AD1F9C7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646841E0" w14:textId="527C7635" w:rsidR="002B74F9" w:rsidRPr="005F795C" w:rsidRDefault="005F795C" w:rsidP="005F795C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F795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10,000</w:t>
            </w:r>
          </w:p>
        </w:tc>
      </w:tr>
      <w:tr w:rsidR="002B74F9" w:rsidRPr="00F065D7" w14:paraId="094584AB" w14:textId="77777777" w:rsidTr="002B74F9">
        <w:trPr>
          <w:cantSplit/>
          <w:trHeight w:val="251"/>
        </w:trPr>
        <w:tc>
          <w:tcPr>
            <w:tcW w:w="1161" w:type="pct"/>
          </w:tcPr>
          <w:p w14:paraId="2C9D6CCA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แดรี่ จำกัด</w:t>
            </w:r>
          </w:p>
        </w:tc>
        <w:tc>
          <w:tcPr>
            <w:tcW w:w="307" w:type="pct"/>
            <w:vAlign w:val="bottom"/>
          </w:tcPr>
          <w:p w14:paraId="2E6359E0" w14:textId="1A21049E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463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62" w:type="pct"/>
          </w:tcPr>
          <w:p w14:paraId="347BADB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7C3CF99" w14:textId="3DC4A434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463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62" w:type="pct"/>
            <w:gridSpan w:val="2"/>
          </w:tcPr>
          <w:p w14:paraId="7DFFE80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D769297" w14:textId="27641CA5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28E2908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6CF9DE8" w14:textId="439EC7B6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35E9815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A14631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5B2B2E5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29CD10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50B360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A24B7DC" w14:textId="36645125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7DAE3C9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056C273" w14:textId="5BA6103F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3B6E70B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6E8275B" w14:textId="4A8B439A" w:rsidR="002B74F9" w:rsidRPr="00F065D7" w:rsidRDefault="002B74F9" w:rsidP="002B74F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633A8AF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57F26625" w14:textId="6DE7BC01" w:rsidR="002B74F9" w:rsidRPr="005F795C" w:rsidRDefault="002B74F9" w:rsidP="00BC1431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7E43C67B" w14:textId="77777777" w:rsidTr="002B74F9">
        <w:trPr>
          <w:cantSplit/>
          <w:trHeight w:val="251"/>
        </w:trPr>
        <w:tc>
          <w:tcPr>
            <w:tcW w:w="1161" w:type="pct"/>
          </w:tcPr>
          <w:p w14:paraId="4AFF44D3" w14:textId="77777777" w:rsidR="002B74F9" w:rsidRPr="00F065D7" w:rsidRDefault="002B74F9" w:rsidP="002B74F9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307" w:type="pct"/>
            <w:vAlign w:val="bottom"/>
          </w:tcPr>
          <w:p w14:paraId="3E002F0A" w14:textId="41B7D480" w:rsidR="002B74F9" w:rsidRPr="00F065D7" w:rsidRDefault="00C819B9" w:rsidP="002B74F9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590</w:t>
            </w:r>
          </w:p>
        </w:tc>
        <w:tc>
          <w:tcPr>
            <w:tcW w:w="62" w:type="pct"/>
          </w:tcPr>
          <w:p w14:paraId="28196B0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22C9215" w14:textId="324AC859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590</w:t>
            </w:r>
          </w:p>
        </w:tc>
        <w:tc>
          <w:tcPr>
            <w:tcW w:w="62" w:type="pct"/>
            <w:gridSpan w:val="2"/>
          </w:tcPr>
          <w:p w14:paraId="32ED30F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07BEE43" w14:textId="420D1689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590</w:t>
            </w:r>
          </w:p>
        </w:tc>
        <w:tc>
          <w:tcPr>
            <w:tcW w:w="63" w:type="pct"/>
          </w:tcPr>
          <w:p w14:paraId="3D705037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8C21996" w14:textId="58BEC5E5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590</w:t>
            </w:r>
          </w:p>
        </w:tc>
        <w:tc>
          <w:tcPr>
            <w:tcW w:w="68" w:type="pct"/>
            <w:gridSpan w:val="2"/>
          </w:tcPr>
          <w:p w14:paraId="695C4D8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9" w:type="pct"/>
            <w:vAlign w:val="bottom"/>
          </w:tcPr>
          <w:p w14:paraId="1517438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8868C2D" w14:textId="77777777" w:rsidR="002B74F9" w:rsidRPr="00F065D7" w:rsidRDefault="002B74F9" w:rsidP="002B74F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2" w:type="pct"/>
            <w:vAlign w:val="bottom"/>
          </w:tcPr>
          <w:p w14:paraId="1CBC770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052F623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5D6EE69" w14:textId="000ADFB2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590</w:t>
            </w:r>
          </w:p>
        </w:tc>
        <w:tc>
          <w:tcPr>
            <w:tcW w:w="65" w:type="pct"/>
          </w:tcPr>
          <w:p w14:paraId="2184E83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2CE71E9" w14:textId="42FF9467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590</w:t>
            </w:r>
          </w:p>
        </w:tc>
        <w:tc>
          <w:tcPr>
            <w:tcW w:w="99" w:type="pct"/>
            <w:gridSpan w:val="2"/>
          </w:tcPr>
          <w:p w14:paraId="44F4B3E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AA5E6CD" w14:textId="22C432B8" w:rsidR="002B74F9" w:rsidRPr="00F065D7" w:rsidRDefault="002B74F9" w:rsidP="002B74F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4994476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5884EB4D" w14:textId="02C2AAAD" w:rsidR="002B74F9" w:rsidRPr="005F795C" w:rsidRDefault="002B74F9" w:rsidP="00BC1431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0F1B6205" w14:textId="77777777" w:rsidTr="002B74F9">
        <w:trPr>
          <w:cantSplit/>
          <w:trHeight w:val="251"/>
        </w:trPr>
        <w:tc>
          <w:tcPr>
            <w:tcW w:w="1161" w:type="pct"/>
            <w:vAlign w:val="bottom"/>
          </w:tcPr>
          <w:p w14:paraId="092250E7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OSOTSPA USA, INC.</w:t>
            </w:r>
          </w:p>
        </w:tc>
        <w:tc>
          <w:tcPr>
            <w:tcW w:w="307" w:type="pct"/>
            <w:vAlign w:val="bottom"/>
          </w:tcPr>
          <w:p w14:paraId="048656E8" w14:textId="1FE766B9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</w:p>
        </w:tc>
        <w:tc>
          <w:tcPr>
            <w:tcW w:w="62" w:type="pct"/>
          </w:tcPr>
          <w:p w14:paraId="30C0C37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6E17AD7B" w14:textId="7A844793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</w:p>
        </w:tc>
        <w:tc>
          <w:tcPr>
            <w:tcW w:w="62" w:type="pct"/>
            <w:gridSpan w:val="2"/>
          </w:tcPr>
          <w:p w14:paraId="1D672E3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A63AD80" w14:textId="7BCA8356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</w:p>
        </w:tc>
        <w:tc>
          <w:tcPr>
            <w:tcW w:w="63" w:type="pct"/>
          </w:tcPr>
          <w:p w14:paraId="7D03B49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234857D" w14:textId="03080641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</w:p>
        </w:tc>
        <w:tc>
          <w:tcPr>
            <w:tcW w:w="68" w:type="pct"/>
            <w:gridSpan w:val="2"/>
          </w:tcPr>
          <w:p w14:paraId="03F1C48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6D0D711E" w14:textId="27CAC698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37B9725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063BFAE" w14:textId="212FF2A8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6DBD54C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369EC40" w14:textId="77777777" w:rsidR="002B74F9" w:rsidRPr="00F065D7" w:rsidRDefault="002B74F9" w:rsidP="00030AE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61990F4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7EB908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33134E7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6B5645A" w14:textId="666727B5" w:rsidR="002B74F9" w:rsidRPr="00F065D7" w:rsidRDefault="002B74F9" w:rsidP="002B74F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77D78A9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22ED9289" w14:textId="69C27847" w:rsidR="002B74F9" w:rsidRPr="005F795C" w:rsidRDefault="002B74F9" w:rsidP="00BC1431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3C6C4BBE" w14:textId="77777777" w:rsidTr="002B74F9">
        <w:trPr>
          <w:cantSplit/>
          <w:trHeight w:val="251"/>
        </w:trPr>
        <w:tc>
          <w:tcPr>
            <w:tcW w:w="1161" w:type="pct"/>
          </w:tcPr>
          <w:p w14:paraId="288C21E6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OSOTSPA LOI HEIN COMPANY LIMITED</w:t>
            </w:r>
          </w:p>
        </w:tc>
        <w:tc>
          <w:tcPr>
            <w:tcW w:w="307" w:type="pct"/>
            <w:vAlign w:val="bottom"/>
          </w:tcPr>
          <w:p w14:paraId="22FD445B" w14:textId="2001B413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203</w:t>
            </w:r>
          </w:p>
        </w:tc>
        <w:tc>
          <w:tcPr>
            <w:tcW w:w="62" w:type="pct"/>
          </w:tcPr>
          <w:p w14:paraId="69341BB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F173DD4" w14:textId="7172607D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203</w:t>
            </w:r>
          </w:p>
        </w:tc>
        <w:tc>
          <w:tcPr>
            <w:tcW w:w="62" w:type="pct"/>
            <w:gridSpan w:val="2"/>
          </w:tcPr>
          <w:p w14:paraId="09ABB06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A9B36B6" w14:textId="6139BAB0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3" w:type="pct"/>
          </w:tcPr>
          <w:p w14:paraId="4F8EAF0B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FDE2B6A" w14:textId="7CCED42E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8" w:type="pct"/>
            <w:gridSpan w:val="2"/>
          </w:tcPr>
          <w:p w14:paraId="793442F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64FB010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0C638C5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20C9A4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1888B05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EE14202" w14:textId="61426536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5" w:type="pct"/>
          </w:tcPr>
          <w:p w14:paraId="32AE291C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E6BDD9A" w14:textId="1C1BA72E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99" w:type="pct"/>
            <w:gridSpan w:val="2"/>
          </w:tcPr>
          <w:p w14:paraId="6B21534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883DD8B" w14:textId="146C9316" w:rsidR="002B74F9" w:rsidRPr="00F065D7" w:rsidRDefault="002B74F9" w:rsidP="002B74F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75D7244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59982264" w14:textId="5AD460B0" w:rsidR="002B74F9" w:rsidRPr="005F795C" w:rsidRDefault="005F795C" w:rsidP="005F795C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8,907</w:t>
            </w:r>
          </w:p>
        </w:tc>
      </w:tr>
      <w:tr w:rsidR="002B74F9" w:rsidRPr="00F065D7" w14:paraId="49E3E62F" w14:textId="77777777" w:rsidTr="002B74F9">
        <w:trPr>
          <w:cantSplit/>
          <w:trHeight w:val="251"/>
        </w:trPr>
        <w:tc>
          <w:tcPr>
            <w:tcW w:w="1161" w:type="pct"/>
          </w:tcPr>
          <w:p w14:paraId="21A283B4" w14:textId="086B5B35" w:rsidR="002B74F9" w:rsidRPr="00F065D7" w:rsidRDefault="002B74F9" w:rsidP="002B74F9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PT. M-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INDONESIA</w:t>
            </w:r>
          </w:p>
        </w:tc>
        <w:tc>
          <w:tcPr>
            <w:tcW w:w="307" w:type="pct"/>
            <w:vAlign w:val="bottom"/>
          </w:tcPr>
          <w:p w14:paraId="72A35566" w14:textId="0808356E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071</w:t>
            </w:r>
          </w:p>
        </w:tc>
        <w:tc>
          <w:tcPr>
            <w:tcW w:w="62" w:type="pct"/>
          </w:tcPr>
          <w:p w14:paraId="7F100F0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61E8698" w14:textId="32330B23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071</w:t>
            </w:r>
          </w:p>
        </w:tc>
        <w:tc>
          <w:tcPr>
            <w:tcW w:w="62" w:type="pct"/>
            <w:gridSpan w:val="2"/>
          </w:tcPr>
          <w:p w14:paraId="7C1E4E7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1B4C528" w14:textId="4DB637D1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</w:p>
        </w:tc>
        <w:tc>
          <w:tcPr>
            <w:tcW w:w="63" w:type="pct"/>
          </w:tcPr>
          <w:p w14:paraId="7EFC63A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3388BD03" w14:textId="1F157E6B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</w:p>
        </w:tc>
        <w:tc>
          <w:tcPr>
            <w:tcW w:w="68" w:type="pct"/>
            <w:gridSpan w:val="2"/>
          </w:tcPr>
          <w:p w14:paraId="1FC7FBE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61872C9" w14:textId="007DC054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02F8720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103A0979" w14:textId="2B5B61FA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1D8A2587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7CE69DC" w14:textId="77777777" w:rsidR="002B74F9" w:rsidRPr="00F065D7" w:rsidRDefault="002B74F9" w:rsidP="00030AE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24BFF12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292D23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05973D2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612E65B" w14:textId="2E63BD35" w:rsidR="002B74F9" w:rsidRPr="00F065D7" w:rsidRDefault="002B74F9" w:rsidP="002B74F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6E1BDFF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3E6BD555" w14:textId="02135C8B" w:rsidR="002B74F9" w:rsidRPr="005F795C" w:rsidRDefault="002B74F9" w:rsidP="00BC1431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2E151308" w14:textId="77777777" w:rsidTr="00E938D3">
        <w:trPr>
          <w:cantSplit/>
          <w:trHeight w:val="251"/>
        </w:trPr>
        <w:tc>
          <w:tcPr>
            <w:tcW w:w="1161" w:type="pct"/>
          </w:tcPr>
          <w:p w14:paraId="04175503" w14:textId="77777777" w:rsidR="002B74F9" w:rsidRPr="00F065D7" w:rsidRDefault="002B74F9" w:rsidP="002B74F9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สยาม เบฟ แมนูแฟคเจอริ่ง จำกัด </w:t>
            </w:r>
          </w:p>
          <w:p w14:paraId="47027DC7" w14:textId="40436CA3" w:rsidR="002B74F9" w:rsidRPr="00F065D7" w:rsidRDefault="002B74F9" w:rsidP="002B74F9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(เดิมชื่อ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คาลพิส โอสถสภา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307" w:type="pct"/>
            <w:vAlign w:val="bottom"/>
          </w:tcPr>
          <w:p w14:paraId="45A019ED" w14:textId="7D158F1A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2A0F82C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3017B793" w14:textId="6539C9D1" w:rsidR="002B74F9" w:rsidRPr="00F065D7" w:rsidRDefault="002B74F9" w:rsidP="00917BC0">
            <w:pPr>
              <w:pStyle w:val="acctfourfigures"/>
              <w:tabs>
                <w:tab w:val="clear" w:pos="765"/>
                <w:tab w:val="decimal" w:pos="48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2" w:type="pct"/>
            <w:gridSpan w:val="2"/>
          </w:tcPr>
          <w:p w14:paraId="18EA423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DFC1512" w14:textId="5FAE6BE6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689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983</w:t>
            </w:r>
          </w:p>
        </w:tc>
        <w:tc>
          <w:tcPr>
            <w:tcW w:w="63" w:type="pct"/>
          </w:tcPr>
          <w:p w14:paraId="7AC1377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17AC299" w14:textId="1B724FA7" w:rsidR="002B74F9" w:rsidRPr="00F065D7" w:rsidRDefault="002B74F9" w:rsidP="00917BC0">
            <w:pPr>
              <w:pStyle w:val="acctfourfigures"/>
              <w:tabs>
                <w:tab w:val="clear" w:pos="765"/>
                <w:tab w:val="decimal" w:pos="497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8" w:type="pct"/>
            <w:gridSpan w:val="2"/>
          </w:tcPr>
          <w:p w14:paraId="3D886217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3427E585" w14:textId="757C4F3B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868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799CFEF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16EF7B1E" w14:textId="24BB0089" w:rsidR="002B74F9" w:rsidRPr="00F065D7" w:rsidRDefault="00AD404C" w:rsidP="00AD40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7C52F8C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61DC933" w14:textId="66E4D1E1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433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</w:t>
            </w:r>
          </w:p>
        </w:tc>
        <w:tc>
          <w:tcPr>
            <w:tcW w:w="65" w:type="pct"/>
          </w:tcPr>
          <w:p w14:paraId="0FBC6F4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B06217B" w14:textId="49E20425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453F3CF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6134619" w14:textId="58C106FA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C74E98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3C30901A" w14:textId="245793C7" w:rsidR="002B74F9" w:rsidRPr="00F065D7" w:rsidRDefault="002B74F9" w:rsidP="00BC1431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7410AB98" w14:textId="77777777" w:rsidTr="00E938D3">
        <w:trPr>
          <w:cantSplit/>
          <w:trHeight w:val="251"/>
        </w:trPr>
        <w:tc>
          <w:tcPr>
            <w:tcW w:w="1161" w:type="pct"/>
          </w:tcPr>
          <w:p w14:paraId="7987EEB9" w14:textId="77777777" w:rsidR="002B74F9" w:rsidRPr="00F065D7" w:rsidRDefault="002B74F9" w:rsidP="002B74F9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6EDE20B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</w:tcPr>
          <w:p w14:paraId="5A9A3A3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69B918B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gridSpan w:val="2"/>
          </w:tcPr>
          <w:p w14:paraId="7CF512A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0DA183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</w:tcPr>
          <w:p w14:paraId="29DEE33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6BED55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" w:type="pct"/>
            <w:gridSpan w:val="2"/>
          </w:tcPr>
          <w:p w14:paraId="420C800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498FA5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2BC9AFD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736C37F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19AB6BD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055465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4279322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E85F03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" w:type="pct"/>
            <w:gridSpan w:val="2"/>
          </w:tcPr>
          <w:p w14:paraId="335E277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E1D72E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0ACEAE6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3604DFF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B74F9" w:rsidRPr="00F065D7" w14:paraId="61CFE045" w14:textId="77777777" w:rsidTr="00E938D3">
        <w:trPr>
          <w:gridAfter w:val="1"/>
          <w:wAfter w:w="4" w:type="pct"/>
          <w:cantSplit/>
          <w:trHeight w:val="289"/>
          <w:tblHeader/>
        </w:trPr>
        <w:tc>
          <w:tcPr>
            <w:tcW w:w="1161" w:type="pct"/>
          </w:tcPr>
          <w:p w14:paraId="4841218A" w14:textId="77777777" w:rsidR="002B74F9" w:rsidRPr="00F065D7" w:rsidRDefault="002B74F9" w:rsidP="002B74F9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14:paraId="05B091A3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B74F9" w:rsidRPr="00F065D7" w14:paraId="22A6ABD5" w14:textId="77777777" w:rsidTr="009C0A28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  <w:vAlign w:val="bottom"/>
          </w:tcPr>
          <w:p w14:paraId="7EDBB0E5" w14:textId="77777777" w:rsidR="002B74F9" w:rsidRPr="00F065D7" w:rsidRDefault="002B74F9" w:rsidP="009C0A28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8" w:type="pct"/>
            <w:gridSpan w:val="4"/>
            <w:vAlign w:val="bottom"/>
          </w:tcPr>
          <w:p w14:paraId="4D1E4EBB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14:paraId="1EBF3A6C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pct"/>
            <w:gridSpan w:val="3"/>
            <w:vAlign w:val="bottom"/>
          </w:tcPr>
          <w:p w14:paraId="2930F696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5" w:type="pct"/>
            <w:gridSpan w:val="2"/>
          </w:tcPr>
          <w:p w14:paraId="5670988E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pct"/>
            <w:gridSpan w:val="4"/>
            <w:vAlign w:val="bottom"/>
          </w:tcPr>
          <w:p w14:paraId="3899650A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14:paraId="6FC60839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0" w:type="pct"/>
            <w:gridSpan w:val="3"/>
            <w:vAlign w:val="bottom"/>
          </w:tcPr>
          <w:p w14:paraId="1B365983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9" w:type="pct"/>
            <w:gridSpan w:val="2"/>
          </w:tcPr>
          <w:p w14:paraId="0F14B229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6" w:type="pct"/>
            <w:gridSpan w:val="4"/>
            <w:vAlign w:val="bottom"/>
          </w:tcPr>
          <w:p w14:paraId="280391E2" w14:textId="77777777" w:rsidR="002B74F9" w:rsidRPr="00F065D7" w:rsidRDefault="002B74F9" w:rsidP="002B74F9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Pr="00F065D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สำหรับ</w:t>
            </w:r>
          </w:p>
          <w:p w14:paraId="2C004D6A" w14:textId="295C250C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งวด</w:t>
            </w:r>
            <w:r w:rsidR="005F795C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เก้า</w:t>
            </w:r>
            <w:r w:rsidRPr="00F065D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2B74F9" w:rsidRPr="00F065D7" w14:paraId="48B93823" w14:textId="77777777" w:rsidTr="00E938D3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14:paraId="6F1AD96D" w14:textId="77777777" w:rsidR="002B74F9" w:rsidRPr="00F065D7" w:rsidRDefault="002B74F9" w:rsidP="002B74F9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74141CA3" w14:textId="34AA8F0C" w:rsidR="002B74F9" w:rsidRPr="00F065D7" w:rsidRDefault="005F795C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62" w:type="pct"/>
          </w:tcPr>
          <w:p w14:paraId="429B84BD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6340134F" w14:textId="5A6EE478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2" w:type="pct"/>
            <w:gridSpan w:val="2"/>
          </w:tcPr>
          <w:p w14:paraId="2C31B6EF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A43C49F" w14:textId="0FFB888F" w:rsidR="002B74F9" w:rsidRPr="00F065D7" w:rsidRDefault="005F795C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63" w:type="pct"/>
          </w:tcPr>
          <w:p w14:paraId="64DABA69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362E4641" w14:textId="11129AD8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8" w:type="pct"/>
            <w:gridSpan w:val="2"/>
          </w:tcPr>
          <w:p w14:paraId="284A0BF9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3BBA1990" w14:textId="4173F392" w:rsidR="002B74F9" w:rsidRPr="00F065D7" w:rsidRDefault="005F795C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63" w:type="pct"/>
          </w:tcPr>
          <w:p w14:paraId="6D737570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016D3883" w14:textId="0A17E91A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5" w:type="pct"/>
          </w:tcPr>
          <w:p w14:paraId="561D9F94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97FCE21" w14:textId="66CDE975" w:rsidR="002B74F9" w:rsidRPr="00F065D7" w:rsidRDefault="005F795C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65" w:type="pct"/>
          </w:tcPr>
          <w:p w14:paraId="4713935E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5094CA5" w14:textId="176C546B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2B74F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คม</w:t>
            </w:r>
          </w:p>
        </w:tc>
        <w:tc>
          <w:tcPr>
            <w:tcW w:w="99" w:type="pct"/>
            <w:gridSpan w:val="2"/>
          </w:tcPr>
          <w:p w14:paraId="60CE4B6D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5308D9B" w14:textId="0BF3260C" w:rsidR="002B74F9" w:rsidRPr="00F065D7" w:rsidRDefault="005F795C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63" w:type="pct"/>
          </w:tcPr>
          <w:p w14:paraId="12B55A90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52600554" w14:textId="58301AA9" w:rsidR="002B74F9" w:rsidRPr="00F065D7" w:rsidRDefault="005F795C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</w:tr>
      <w:tr w:rsidR="002B74F9" w:rsidRPr="00F065D7" w14:paraId="5A9B3002" w14:textId="77777777" w:rsidTr="00E938D3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14:paraId="04AB81A4" w14:textId="77777777" w:rsidR="002B74F9" w:rsidRPr="00F065D7" w:rsidRDefault="002B74F9" w:rsidP="002B74F9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42992BC6" w14:textId="134E1304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2" w:type="pct"/>
          </w:tcPr>
          <w:p w14:paraId="09311171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3A76CC9B" w14:textId="652A7A65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2" w:type="pct"/>
            <w:gridSpan w:val="2"/>
          </w:tcPr>
          <w:p w14:paraId="7A9424C1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0530723" w14:textId="6CFCDF1E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2C45897B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2B7FD44" w14:textId="2BD32405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8" w:type="pct"/>
            <w:gridSpan w:val="2"/>
          </w:tcPr>
          <w:p w14:paraId="677BDB6A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159D56D1" w14:textId="19BD7C7E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50184A38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EE42C52" w14:textId="43C94861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5" w:type="pct"/>
          </w:tcPr>
          <w:p w14:paraId="228527CC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9548710" w14:textId="10116E00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5" w:type="pct"/>
          </w:tcPr>
          <w:p w14:paraId="6ACE555D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8ADC7DA" w14:textId="615E4608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" w:type="pct"/>
            <w:gridSpan w:val="2"/>
          </w:tcPr>
          <w:p w14:paraId="0DD89B70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9CFD5BA" w14:textId="4D37521E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454729B2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5617656F" w14:textId="2906C3C4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</w:tr>
      <w:tr w:rsidR="002B74F9" w:rsidRPr="00F065D7" w14:paraId="056FD521" w14:textId="77777777" w:rsidTr="00E938D3">
        <w:trPr>
          <w:gridAfter w:val="1"/>
          <w:wAfter w:w="4" w:type="pct"/>
          <w:cantSplit/>
          <w:trHeight w:val="227"/>
          <w:tblHeader/>
        </w:trPr>
        <w:tc>
          <w:tcPr>
            <w:tcW w:w="1161" w:type="pct"/>
          </w:tcPr>
          <w:p w14:paraId="0E8DB105" w14:textId="77777777" w:rsidR="002B74F9" w:rsidRPr="00F065D7" w:rsidRDefault="002B74F9" w:rsidP="002B74F9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14:paraId="6CCCBCB1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B74F9" w:rsidRPr="00F065D7" w14:paraId="6380B806" w14:textId="77777777" w:rsidTr="00E938D3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2E500C29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สำนักพิมพ์สวัสดี จำกัด</w:t>
            </w:r>
          </w:p>
        </w:tc>
        <w:tc>
          <w:tcPr>
            <w:tcW w:w="307" w:type="pct"/>
            <w:vAlign w:val="bottom"/>
          </w:tcPr>
          <w:p w14:paraId="4FEF4B13" w14:textId="632E6834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2A1FEB0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5872356" w14:textId="3C6EB126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4C6366E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C6F3211" w14:textId="6BCC671A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70E0659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BA6C452" w14:textId="562DC94B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77C675E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13A5D8F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5C82330E" w14:textId="77777777" w:rsidR="002B74F9" w:rsidRPr="00F065D7" w:rsidRDefault="002B74F9" w:rsidP="002B74F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9ED956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14:paraId="7A8A3B4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4120ED5" w14:textId="75A35D60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63CFBFA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3F7F49C" w14:textId="5F62BB4B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4A6FCC1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DF4F914" w14:textId="5EEA9221" w:rsidR="002B74F9" w:rsidRPr="00F065D7" w:rsidRDefault="002B74F9" w:rsidP="002B7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A04379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0ED6DA48" w14:textId="184BB62B" w:rsidR="002B74F9" w:rsidRPr="00F065D7" w:rsidRDefault="002B74F9" w:rsidP="005F795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135EEECB" w14:textId="77777777" w:rsidTr="00E938D3">
        <w:trPr>
          <w:gridAfter w:val="1"/>
          <w:wAfter w:w="4" w:type="pct"/>
          <w:cantSplit/>
          <w:trHeight w:val="251"/>
        </w:trPr>
        <w:tc>
          <w:tcPr>
            <w:tcW w:w="1161" w:type="pct"/>
            <w:vAlign w:val="bottom"/>
          </w:tcPr>
          <w:p w14:paraId="5C209D0A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เอสเอบี เอาว์ซอส จำกัด</w:t>
            </w:r>
          </w:p>
        </w:tc>
        <w:tc>
          <w:tcPr>
            <w:tcW w:w="307" w:type="pct"/>
            <w:vAlign w:val="bottom"/>
          </w:tcPr>
          <w:p w14:paraId="6A3560D2" w14:textId="534CF17C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1CD0507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EAC1948" w14:textId="233E70E8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2B52CB8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255E084" w14:textId="602BFC95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5392FAD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48AD4672" w14:textId="2F2811AC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3A745C6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1D0AB9B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3F83351D" w14:textId="77777777" w:rsidR="002B74F9" w:rsidRPr="00F065D7" w:rsidRDefault="002B74F9" w:rsidP="002B74F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79963A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14:paraId="429056B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65B2636" w14:textId="7C656C05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61D5B1E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E167495" w14:textId="1B7F6B41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1E83628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167AC30" w14:textId="67F4D3BA" w:rsidR="002B74F9" w:rsidRPr="00F065D7" w:rsidRDefault="002B74F9" w:rsidP="002B7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1456A6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0F10D242" w14:textId="2994B5CB" w:rsidR="002B74F9" w:rsidRPr="00F065D7" w:rsidRDefault="002B74F9" w:rsidP="005F795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7DA2EDB3" w14:textId="77777777" w:rsidTr="00E938D3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3BFB99CB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307" w:type="pct"/>
            <w:vAlign w:val="bottom"/>
          </w:tcPr>
          <w:p w14:paraId="3E47D57E" w14:textId="49DE3C4A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64D606F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1D5CA16" w14:textId="547AE272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01B662B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CF6E812" w14:textId="78D1D7F6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3" w:type="pct"/>
          </w:tcPr>
          <w:p w14:paraId="3731CB3C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C4E80AF" w14:textId="11043366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8" w:type="pct"/>
            <w:gridSpan w:val="2"/>
          </w:tcPr>
          <w:p w14:paraId="3AAB82C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60C4F7E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7F66B95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2E25FA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617C8A7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1D900A7" w14:textId="1E1430AD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5" w:type="pct"/>
          </w:tcPr>
          <w:p w14:paraId="7CFABF16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A81A695" w14:textId="0BDA12EB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99" w:type="pct"/>
            <w:gridSpan w:val="2"/>
          </w:tcPr>
          <w:p w14:paraId="1AE068C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E20CBE0" w14:textId="366B7B4F" w:rsidR="002B74F9" w:rsidRPr="00F065D7" w:rsidRDefault="002B74F9" w:rsidP="002B7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B3A169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3E813389" w14:textId="26053A0B" w:rsidR="002B74F9" w:rsidRPr="00F065D7" w:rsidRDefault="002B74F9" w:rsidP="005F795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2E99BF4A" w14:textId="77777777" w:rsidTr="00E938D3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6E85F18C" w14:textId="6C5B0C92" w:rsidR="002B74F9" w:rsidRPr="00F065D7" w:rsidRDefault="002B74F9" w:rsidP="002B74F9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เอฟซี 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2017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                    </w:t>
            </w:r>
          </w:p>
        </w:tc>
        <w:tc>
          <w:tcPr>
            <w:tcW w:w="307" w:type="pct"/>
            <w:vAlign w:val="bottom"/>
          </w:tcPr>
          <w:p w14:paraId="23907C13" w14:textId="0B32ED3F" w:rsidR="002B74F9" w:rsidRPr="00F065D7" w:rsidRDefault="0069420D" w:rsidP="00917B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2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2" w:type="pct"/>
          </w:tcPr>
          <w:p w14:paraId="78F4B44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EB3E2CD" w14:textId="47B67C7C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3610AD8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8DD48AA" w14:textId="7341F823" w:rsidR="002B74F9" w:rsidRPr="00F065D7" w:rsidRDefault="0069420D" w:rsidP="00917B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3" w:type="pct"/>
          </w:tcPr>
          <w:p w14:paraId="1C3985F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5D41C68" w14:textId="76087AD3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68" w:type="pct"/>
            <w:gridSpan w:val="2"/>
          </w:tcPr>
          <w:p w14:paraId="1552A1E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1E1A6993" w14:textId="5EB7C043" w:rsidR="002B74F9" w:rsidRPr="00F065D7" w:rsidRDefault="0069420D" w:rsidP="0069420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7650DE87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1775CEBE" w14:textId="4408A5CB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1D88FF8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BBEBF5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4FBF77B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F61BFF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640F327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60ED153" w14:textId="54665F63" w:rsidR="002B74F9" w:rsidRPr="00F065D7" w:rsidRDefault="002B74F9" w:rsidP="002B7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181206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01C646E0" w14:textId="30E1D6F1" w:rsidR="002B74F9" w:rsidRPr="00F065D7" w:rsidRDefault="002B74F9" w:rsidP="005F795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05AD5633" w14:textId="77777777" w:rsidTr="00E938D3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5B4C5166" w14:textId="77777777" w:rsidR="002B74F9" w:rsidRPr="00F065D7" w:rsidRDefault="002B74F9" w:rsidP="002B74F9">
            <w:pPr>
              <w:spacing w:line="120" w:lineRule="atLeas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Myanmar </w:t>
            </w:r>
            <w:proofErr w:type="spellStart"/>
            <w:r w:rsidRPr="00F065D7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Company Limited</w:t>
            </w:r>
          </w:p>
        </w:tc>
        <w:tc>
          <w:tcPr>
            <w:tcW w:w="307" w:type="pct"/>
            <w:vAlign w:val="bottom"/>
          </w:tcPr>
          <w:p w14:paraId="19DBACE5" w14:textId="3B886143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62" w:type="pct"/>
          </w:tcPr>
          <w:p w14:paraId="1B8483D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45C1AC5C" w14:textId="21899A71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62" w:type="pct"/>
            <w:gridSpan w:val="2"/>
          </w:tcPr>
          <w:p w14:paraId="31FE318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FBF7F74" w14:textId="22EEC35D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</w:p>
        </w:tc>
        <w:tc>
          <w:tcPr>
            <w:tcW w:w="63" w:type="pct"/>
          </w:tcPr>
          <w:p w14:paraId="70897CC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585A175" w14:textId="1CAB5CBE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</w:p>
        </w:tc>
        <w:tc>
          <w:tcPr>
            <w:tcW w:w="68" w:type="pct"/>
            <w:gridSpan w:val="2"/>
          </w:tcPr>
          <w:p w14:paraId="528FEF6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6DF28F6" w14:textId="3F6D542A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6A33659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0CC63C9" w14:textId="7669CC41" w:rsidR="002B74F9" w:rsidRPr="00D268AD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4C1CF66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E24B15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0B4491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F650C8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329ED66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294508A" w14:textId="7666430F" w:rsidR="002B74F9" w:rsidRPr="00F065D7" w:rsidRDefault="002B74F9" w:rsidP="002B7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5EE2822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32A882C4" w14:textId="10A1068D" w:rsidR="002B74F9" w:rsidRPr="00F065D7" w:rsidRDefault="002B74F9" w:rsidP="005F795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759BC7F5" w14:textId="77777777" w:rsidTr="00E938D3">
        <w:trPr>
          <w:gridAfter w:val="1"/>
          <w:wAfter w:w="4" w:type="pct"/>
          <w:cantSplit/>
          <w:trHeight w:val="251"/>
        </w:trPr>
        <w:tc>
          <w:tcPr>
            <w:tcW w:w="1161" w:type="pct"/>
            <w:vAlign w:val="bottom"/>
          </w:tcPr>
          <w:p w14:paraId="65D09075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LIZU Trading </w:t>
            </w:r>
            <w:proofErr w:type="spellStart"/>
            <w:r w:rsidRPr="00F065D7">
              <w:rPr>
                <w:rFonts w:asciiTheme="majorBidi" w:hAnsiTheme="majorBidi" w:cstheme="majorBidi"/>
                <w:sz w:val="26"/>
                <w:szCs w:val="26"/>
              </w:rPr>
              <w:t>Handels</w:t>
            </w:r>
            <w:proofErr w:type="spellEnd"/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GmbH</w:t>
            </w:r>
          </w:p>
        </w:tc>
        <w:tc>
          <w:tcPr>
            <w:tcW w:w="307" w:type="pct"/>
            <w:vAlign w:val="bottom"/>
          </w:tcPr>
          <w:p w14:paraId="0D42BF9C" w14:textId="4F7A15BB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62" w:type="pct"/>
          </w:tcPr>
          <w:p w14:paraId="54BD74C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334C29E" w14:textId="3D8FFC91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62" w:type="pct"/>
            <w:gridSpan w:val="2"/>
          </w:tcPr>
          <w:p w14:paraId="1A1AEB3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5BE38DC" w14:textId="2A0958E7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63" w:type="pct"/>
          </w:tcPr>
          <w:p w14:paraId="3D9809E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CC1467B" w14:textId="121068D0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68" w:type="pct"/>
            <w:gridSpan w:val="2"/>
          </w:tcPr>
          <w:p w14:paraId="6DB98272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00CE3E3D" w14:textId="6220AC86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03365027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5AD9F2A" w14:textId="5D218788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00C0000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0CE287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5FF35D3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64BA8D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6F996A9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B9A1F6E" w14:textId="4C279E72" w:rsidR="002B74F9" w:rsidRPr="00F065D7" w:rsidRDefault="002B74F9" w:rsidP="002B7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2B4A86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37ACA752" w14:textId="0C84F8D0" w:rsidR="002B74F9" w:rsidRPr="00F065D7" w:rsidRDefault="002B74F9" w:rsidP="005F795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6277285F" w14:textId="77777777" w:rsidTr="00E938D3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7452F3AB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F065D7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Europe Limited</w:t>
            </w:r>
          </w:p>
        </w:tc>
        <w:tc>
          <w:tcPr>
            <w:tcW w:w="307" w:type="pct"/>
            <w:vAlign w:val="bottom"/>
          </w:tcPr>
          <w:p w14:paraId="2D5AD617" w14:textId="0066D3DA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237</w:t>
            </w:r>
          </w:p>
        </w:tc>
        <w:tc>
          <w:tcPr>
            <w:tcW w:w="62" w:type="pct"/>
          </w:tcPr>
          <w:p w14:paraId="10D40AA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31A93110" w14:textId="5EE75FD8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237</w:t>
            </w:r>
          </w:p>
        </w:tc>
        <w:tc>
          <w:tcPr>
            <w:tcW w:w="62" w:type="pct"/>
            <w:gridSpan w:val="2"/>
          </w:tcPr>
          <w:p w14:paraId="42CBF37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14:paraId="25485FCC" w14:textId="2F253444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63" w:type="pct"/>
          </w:tcPr>
          <w:p w14:paraId="648FCBBB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bottom"/>
          </w:tcPr>
          <w:p w14:paraId="7B87AEBB" w14:textId="21E186D9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68" w:type="pct"/>
            <w:gridSpan w:val="2"/>
          </w:tcPr>
          <w:p w14:paraId="1F47280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07D87F20" w14:textId="475A196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1791A088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48C833D5" w14:textId="57F8A090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4379559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20D521D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2B80712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14:paraId="7982A20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238F398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489F5027" w14:textId="26F648F7" w:rsidR="002B74F9" w:rsidRPr="00F065D7" w:rsidRDefault="002B74F9" w:rsidP="002B7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22D2CD0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0C102564" w14:textId="6449EFC5" w:rsidR="002B74F9" w:rsidRPr="00F065D7" w:rsidRDefault="002B74F9" w:rsidP="005F795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121315E8" w14:textId="77777777" w:rsidTr="002B74F9">
        <w:trPr>
          <w:gridAfter w:val="1"/>
          <w:wAfter w:w="4" w:type="pct"/>
          <w:cantSplit/>
          <w:trHeight w:val="308"/>
        </w:trPr>
        <w:tc>
          <w:tcPr>
            <w:tcW w:w="1161" w:type="pct"/>
          </w:tcPr>
          <w:p w14:paraId="1054A373" w14:textId="3A95F9FD" w:rsidR="002B74F9" w:rsidRPr="00F065D7" w:rsidRDefault="00BA42F0" w:rsidP="002B74F9">
            <w:pPr>
              <w:spacing w:line="340" w:lineRule="exact"/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07" w:type="pct"/>
            <w:vAlign w:val="bottom"/>
          </w:tcPr>
          <w:p w14:paraId="1A0F2B9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5307741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6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FFDF12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2C19014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26BF6" w14:textId="53897373" w:rsidR="002B74F9" w:rsidRPr="00F065D7" w:rsidRDefault="0069420D" w:rsidP="002B74F9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8,058,51</w:t>
            </w:r>
            <w:r w:rsidR="009647CA" w:rsidRPr="009647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63" w:type="pct"/>
          </w:tcPr>
          <w:p w14:paraId="3304A98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8DF8F" w14:textId="33288167" w:rsidR="002B74F9" w:rsidRPr="00F065D7" w:rsidRDefault="00C819B9" w:rsidP="002B74F9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993</w:t>
            </w:r>
            <w:r w:rsidR="002B74F9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577</w:t>
            </w:r>
          </w:p>
        </w:tc>
        <w:tc>
          <w:tcPr>
            <w:tcW w:w="68" w:type="pct"/>
            <w:gridSpan w:val="2"/>
          </w:tcPr>
          <w:p w14:paraId="04D5554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566F4" w14:textId="46C58CB7" w:rsidR="002B74F9" w:rsidRPr="00F065D7" w:rsidRDefault="002B74F9" w:rsidP="002B74F9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062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6942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26BB502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F5DEE" w14:textId="0B6A6A93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805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999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31C36B4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720FE" w14:textId="56A145A8" w:rsidR="002B74F9" w:rsidRPr="00F065D7" w:rsidRDefault="009647CA" w:rsidP="002B74F9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647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6,995,693</w:t>
            </w:r>
          </w:p>
        </w:tc>
        <w:tc>
          <w:tcPr>
            <w:tcW w:w="65" w:type="pct"/>
          </w:tcPr>
          <w:p w14:paraId="13B96B7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CA11A" w14:textId="343EAF8F" w:rsidR="002B74F9" w:rsidRPr="00F065D7" w:rsidRDefault="00C819B9" w:rsidP="002B74F9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187</w:t>
            </w:r>
            <w:r w:rsidR="002B74F9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578</w:t>
            </w:r>
          </w:p>
        </w:tc>
        <w:tc>
          <w:tcPr>
            <w:tcW w:w="99" w:type="pct"/>
            <w:gridSpan w:val="2"/>
          </w:tcPr>
          <w:p w14:paraId="3B9D395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E733D" w14:textId="20B446A2" w:rsidR="002B74F9" w:rsidRPr="00F065D7" w:rsidRDefault="00C819B9" w:rsidP="00C26307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696</w:t>
            </w:r>
            <w:r w:rsidR="005034E1" w:rsidRPr="00C263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061</w:t>
            </w:r>
          </w:p>
        </w:tc>
        <w:tc>
          <w:tcPr>
            <w:tcW w:w="63" w:type="pct"/>
          </w:tcPr>
          <w:p w14:paraId="5487A57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3391E" w14:textId="0BA9C50E" w:rsidR="002B74F9" w:rsidRPr="00F065D7" w:rsidRDefault="005F795C" w:rsidP="005F795C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528,897</w:t>
            </w:r>
          </w:p>
        </w:tc>
      </w:tr>
      <w:tr w:rsidR="002B74F9" w:rsidRPr="00F065D7" w14:paraId="298D4E65" w14:textId="77777777" w:rsidTr="00E938D3">
        <w:trPr>
          <w:gridAfter w:val="1"/>
          <w:wAfter w:w="4" w:type="pct"/>
          <w:cantSplit/>
          <w:trHeight w:val="855"/>
        </w:trPr>
        <w:tc>
          <w:tcPr>
            <w:tcW w:w="4996" w:type="pct"/>
            <w:gridSpan w:val="26"/>
          </w:tcPr>
          <w:p w14:paraId="013C2F3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7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  <w:p w14:paraId="7CECF559" w14:textId="77777777" w:rsidR="002B74F9" w:rsidRPr="00F065D7" w:rsidRDefault="002B74F9" w:rsidP="002B74F9">
            <w:pPr>
              <w:pStyle w:val="block"/>
              <w:spacing w:after="0"/>
              <w:ind w:left="0"/>
              <w:jc w:val="thaiDistribute"/>
              <w:rPr>
                <w:rFonts w:ascii="Angsana New" w:hAnsi="Angsana New" w:cstheme="min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065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      </w:r>
          </w:p>
        </w:tc>
      </w:tr>
    </w:tbl>
    <w:p w14:paraId="32A96D97" w14:textId="77777777" w:rsidR="00A24B9A" w:rsidRPr="00F065D7" w:rsidRDefault="00A24B9A" w:rsidP="00AF1C12">
      <w:pPr>
        <w:sectPr w:rsidR="00A24B9A" w:rsidRPr="00F065D7" w:rsidSect="00392F58">
          <w:footerReference w:type="default" r:id="rId16"/>
          <w:pgSz w:w="16840" w:h="11907" w:orient="landscape" w:code="9"/>
          <w:pgMar w:top="691" w:right="1152" w:bottom="720" w:left="1152" w:header="720" w:footer="720" w:gutter="0"/>
          <w:paperSrc w:first="7" w:other="7"/>
          <w:cols w:space="720"/>
          <w:docGrid w:linePitch="326"/>
        </w:sectPr>
      </w:pPr>
    </w:p>
    <w:p w14:paraId="28DE1725" w14:textId="3947B8EA" w:rsidR="00C825EE" w:rsidRPr="00F065D7" w:rsidRDefault="008E0435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lastRenderedPageBreak/>
        <w:t>การซื้อเงินลงทุน</w:t>
      </w:r>
      <w:r w:rsidR="00A321E4" w:rsidRPr="00F065D7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ในบริษัทย่อย</w:t>
      </w:r>
    </w:p>
    <w:p w14:paraId="6B2A9F62" w14:textId="77777777" w:rsidR="006F0A23" w:rsidRPr="00F065D7" w:rsidRDefault="006F0A23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2D1DC6F6" w14:textId="1071717E" w:rsidR="0048661A" w:rsidRPr="00F065D7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 xml:space="preserve">ปี </w:t>
      </w:r>
      <w:r w:rsidR="00C819B9" w:rsidRPr="00C819B9">
        <w:rPr>
          <w:rFonts w:ascii="Angsana New" w:hAnsi="Angsana New"/>
          <w:i/>
          <w:iCs/>
          <w:sz w:val="30"/>
          <w:szCs w:val="30"/>
          <w:lang w:val="en-US"/>
        </w:rPr>
        <w:t>2563</w:t>
      </w:r>
    </w:p>
    <w:p w14:paraId="7A1FAA7F" w14:textId="77777777" w:rsidR="0048661A" w:rsidRPr="00F065D7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6995C20" w14:textId="6A8D46E5" w:rsidR="0048661A" w:rsidRPr="00BA42F0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>ซื้อเงิน</w:t>
      </w:r>
      <w:r w:rsidRPr="00BA42F0">
        <w:rPr>
          <w:rFonts w:ascii="Angsana New" w:hAnsi="Angsana New" w:hint="cs"/>
          <w:i/>
          <w:iCs/>
          <w:sz w:val="30"/>
          <w:szCs w:val="30"/>
          <w:cs/>
          <w:lang w:val="en-US"/>
        </w:rPr>
        <w:t>ลงทุน</w:t>
      </w:r>
      <w:r w:rsidRPr="00BA42F0">
        <w:rPr>
          <w:rFonts w:ascii="Angsana New" w:hAnsi="Angsana New" w:hint="cs"/>
          <w:i/>
          <w:iCs/>
          <w:sz w:val="30"/>
          <w:szCs w:val="30"/>
          <w:cs/>
        </w:rPr>
        <w:t>ใน</w:t>
      </w:r>
      <w:r w:rsidR="00FB69F0" w:rsidRPr="00BA42F0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 สยาม เบฟ แมนูแฟคเจอริ่ง จำกัด (เดิมชื่อ </w:t>
      </w:r>
      <w:r w:rsidRPr="00BA42F0">
        <w:rPr>
          <w:rFonts w:ascii="Angsana New" w:hAnsi="Angsana New"/>
          <w:i/>
          <w:iCs/>
          <w:sz w:val="30"/>
          <w:szCs w:val="30"/>
          <w:cs/>
        </w:rPr>
        <w:t>บริษัท คาลพิส โอสถสภา จำกัด</w:t>
      </w:r>
      <w:r w:rsidR="00FB69F0" w:rsidRPr="00BA42F0">
        <w:rPr>
          <w:rFonts w:ascii="Angsana New" w:hAnsi="Angsana New" w:hint="cs"/>
          <w:i/>
          <w:iCs/>
          <w:sz w:val="30"/>
          <w:szCs w:val="30"/>
          <w:cs/>
          <w:lang w:val="en-US"/>
        </w:rPr>
        <w:t>)</w:t>
      </w:r>
    </w:p>
    <w:p w14:paraId="5DDE1D7A" w14:textId="77777777" w:rsidR="0048661A" w:rsidRPr="00BA42F0" w:rsidRDefault="0048661A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C7B36F4" w14:textId="72CFE46E" w:rsidR="0048661A" w:rsidRPr="00BA42F0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BA42F0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C819B9" w:rsidRPr="00BA42F0">
        <w:rPr>
          <w:rFonts w:ascii="Angsana New" w:hAnsi="Angsana New"/>
          <w:sz w:val="30"/>
          <w:szCs w:val="30"/>
          <w:lang w:val="en-US"/>
        </w:rPr>
        <w:t>28</w:t>
      </w:r>
      <w:r w:rsidRPr="00BA42F0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="00C819B9" w:rsidRPr="00BA42F0">
        <w:rPr>
          <w:rFonts w:ascii="Angsana New" w:hAnsi="Angsana New"/>
          <w:sz w:val="30"/>
          <w:szCs w:val="30"/>
          <w:lang w:val="en-US"/>
        </w:rPr>
        <w:t>2563</w:t>
      </w:r>
      <w:r w:rsidRPr="00BA42F0">
        <w:rPr>
          <w:rFonts w:ascii="Angsana New" w:hAnsi="Angsana New"/>
          <w:sz w:val="30"/>
          <w:szCs w:val="30"/>
          <w:cs/>
          <w:lang w:val="en-US"/>
        </w:rPr>
        <w:t xml:space="preserve"> บริษัทได้ซื้อเงินลงทุนใน</w:t>
      </w:r>
      <w:r w:rsidR="008F049F" w:rsidRPr="008F049F">
        <w:rPr>
          <w:rFonts w:ascii="Angsana New" w:hAnsi="Angsana New"/>
          <w:sz w:val="30"/>
          <w:szCs w:val="30"/>
          <w:cs/>
          <w:lang w:val="en-US"/>
        </w:rPr>
        <w:t>บริษัท สยาม เบฟ แมนูแฟคเจอริ่ง จำกัด</w:t>
      </w:r>
      <w:r w:rsidR="0062624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2624C" w:rsidRPr="0062624C">
        <w:rPr>
          <w:rFonts w:ascii="Angsana New" w:hAnsi="Angsana New"/>
          <w:sz w:val="30"/>
          <w:szCs w:val="30"/>
          <w:cs/>
          <w:lang w:val="en-US"/>
        </w:rPr>
        <w:t>(เดิมชื่อ บริษัท คาลพิส โอสถสภา จำกัด)</w:t>
      </w:r>
      <w:r w:rsidR="008F049F" w:rsidRPr="008F049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5777C" w:rsidRPr="00BA42F0">
        <w:rPr>
          <w:rFonts w:ascii="Angsana New" w:hAnsi="Angsana New" w:hint="cs"/>
          <w:sz w:val="30"/>
          <w:szCs w:val="30"/>
          <w:cs/>
          <w:lang w:val="en-US"/>
        </w:rPr>
        <w:t>เพิ่ม</w:t>
      </w:r>
      <w:r w:rsidR="002D4C3E" w:rsidRPr="00BA42F0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="00C819B9" w:rsidRPr="00BA42F0">
        <w:rPr>
          <w:rFonts w:ascii="Angsana New" w:hAnsi="Angsana New"/>
          <w:sz w:val="30"/>
          <w:szCs w:val="30"/>
          <w:lang w:val="en-US"/>
        </w:rPr>
        <w:t>60</w:t>
      </w:r>
      <w:r w:rsidRPr="00BA42F0">
        <w:rPr>
          <w:rFonts w:ascii="Angsana New" w:hAnsi="Angsana New"/>
          <w:sz w:val="30"/>
          <w:szCs w:val="30"/>
          <w:cs/>
          <w:lang w:val="en-US"/>
        </w:rPr>
        <w:t xml:space="preserve"> ภายหลังจากการซื้อเงินลงทุนดังกล่าว ทำให้สัดส่วนเงินลงทุนของบริษัทเปลี่ยนจากร้อยละ </w:t>
      </w:r>
      <w:r w:rsidR="00C819B9" w:rsidRPr="00BA42F0">
        <w:rPr>
          <w:rFonts w:ascii="Angsana New" w:hAnsi="Angsana New"/>
          <w:sz w:val="30"/>
          <w:szCs w:val="30"/>
          <w:lang w:val="en-US"/>
        </w:rPr>
        <w:t>40</w:t>
      </w:r>
      <w:r w:rsidR="002D4C3E" w:rsidRPr="00BA42F0">
        <w:rPr>
          <w:rFonts w:ascii="Angsana New" w:hAnsi="Angsana New"/>
          <w:sz w:val="30"/>
          <w:szCs w:val="30"/>
          <w:cs/>
          <w:lang w:val="en-US"/>
        </w:rPr>
        <w:t xml:space="preserve"> เป็นร้อยละ </w:t>
      </w:r>
      <w:r w:rsidR="00C819B9" w:rsidRPr="00BA42F0">
        <w:rPr>
          <w:rFonts w:ascii="Angsana New" w:hAnsi="Angsana New"/>
          <w:sz w:val="30"/>
          <w:szCs w:val="30"/>
          <w:lang w:val="en-US"/>
        </w:rPr>
        <w:t>100</w:t>
      </w:r>
      <w:r w:rsidRPr="00BA42F0">
        <w:rPr>
          <w:rFonts w:ascii="Angsana New" w:hAnsi="Angsana New"/>
          <w:sz w:val="30"/>
          <w:szCs w:val="30"/>
          <w:cs/>
          <w:lang w:val="en-US"/>
        </w:rPr>
        <w:t xml:space="preserve"> และเปลี่ยนสถานะจากเงินลงทุนในการร่วมค้าเป็นเงินลงทุนในบริษัทย่อย</w:t>
      </w:r>
    </w:p>
    <w:p w14:paraId="1B04C260" w14:textId="20A18A95" w:rsidR="00C32BB3" w:rsidRPr="00BA42F0" w:rsidRDefault="00C32BB3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04E4853" w14:textId="1A222E2B" w:rsidR="00C32BB3" w:rsidRPr="00BA42F0" w:rsidRDefault="00C32BB3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A42F0">
        <w:rPr>
          <w:rFonts w:ascii="Angsana New" w:hAnsi="Angsana New" w:hint="cs"/>
          <w:sz w:val="30"/>
          <w:szCs w:val="30"/>
          <w:cs/>
          <w:lang w:val="en-US"/>
        </w:rPr>
        <w:t>ผู้บริหารเชื่อว่าการซื้อเงินลงทุนดังกล่าวจะสนับสนุนศักยภาพในการขยายธุรกิจ</w:t>
      </w:r>
      <w:r w:rsidR="000C61F0" w:rsidRPr="00BA42F0">
        <w:rPr>
          <w:rFonts w:ascii="Angsana New" w:hAnsi="Angsana New"/>
          <w:sz w:val="30"/>
          <w:szCs w:val="30"/>
          <w:lang w:val="en-US"/>
        </w:rPr>
        <w:t xml:space="preserve"> </w:t>
      </w:r>
      <w:r w:rsidR="000C61F0" w:rsidRPr="00BA42F0">
        <w:rPr>
          <w:rFonts w:ascii="Angsana New" w:hAnsi="Angsana New" w:hint="cs"/>
          <w:sz w:val="30"/>
          <w:szCs w:val="30"/>
          <w:cs/>
          <w:lang w:val="en-US"/>
        </w:rPr>
        <w:t>เพิ่มความยืดหยุ่น</w:t>
      </w:r>
      <w:r w:rsidRPr="00BA42F0">
        <w:rPr>
          <w:rFonts w:ascii="Angsana New" w:hAnsi="Angsana New" w:hint="cs"/>
          <w:sz w:val="30"/>
          <w:szCs w:val="30"/>
          <w:cs/>
          <w:lang w:val="en-US"/>
        </w:rPr>
        <w:t>และเพิ่มกำลัง</w:t>
      </w:r>
      <w:r w:rsidR="000C61F0" w:rsidRPr="00BA42F0">
        <w:rPr>
          <w:rFonts w:ascii="Angsana New" w:hAnsi="Angsana New"/>
          <w:sz w:val="30"/>
          <w:szCs w:val="30"/>
          <w:cs/>
          <w:lang w:val="en-US"/>
        </w:rPr>
        <w:br/>
      </w:r>
      <w:r w:rsidRPr="00BA42F0">
        <w:rPr>
          <w:rFonts w:ascii="Angsana New" w:hAnsi="Angsana New" w:hint="cs"/>
          <w:sz w:val="30"/>
          <w:szCs w:val="30"/>
          <w:cs/>
          <w:lang w:val="en-US"/>
        </w:rPr>
        <w:t>การผลิตในผลิตภัณฑ์เครื่องดื่มของบริษัท</w:t>
      </w:r>
    </w:p>
    <w:p w14:paraId="280DC8C7" w14:textId="45D6B59B" w:rsidR="009D5BE7" w:rsidRPr="00BA42F0" w:rsidRDefault="009D5BE7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01D54C" w14:textId="4B8C14FB" w:rsidR="003107C7" w:rsidRPr="00BA42F0" w:rsidRDefault="003107C7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BA42F0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ทำการประเมินมูลค่ายุติธรรมของสินทรัพย์ที่ระบุได้ที่ได้มาและหนี้สินที่รับมาและการปันส่วนมูลค่ายุติธรรม ณ วันที่ซื้อธุรกิจ </w:t>
      </w:r>
      <w:r w:rsidRPr="00BA42F0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BA42F0">
        <w:rPr>
          <w:rFonts w:ascii="Angsana New" w:hAnsi="Angsana New"/>
          <w:sz w:val="30"/>
          <w:szCs w:val="30"/>
          <w:cs/>
          <w:lang w:val="en-US"/>
        </w:rPr>
        <w:t>บันทึกรายการเกี่ยวกับการซื้อธ</w:t>
      </w:r>
      <w:r w:rsidR="005C7E28" w:rsidRPr="00BA42F0">
        <w:rPr>
          <w:rFonts w:ascii="Angsana New" w:hAnsi="Angsana New"/>
          <w:sz w:val="30"/>
          <w:szCs w:val="30"/>
          <w:cs/>
          <w:lang w:val="en-US"/>
        </w:rPr>
        <w:t xml:space="preserve">ุรกิจแล้วเสร็จในเดือนมีนาคม </w:t>
      </w:r>
      <w:r w:rsidR="00C819B9" w:rsidRPr="00BA42F0">
        <w:rPr>
          <w:rFonts w:ascii="Angsana New" w:hAnsi="Angsana New"/>
          <w:sz w:val="30"/>
          <w:szCs w:val="30"/>
          <w:lang w:val="en-US"/>
        </w:rPr>
        <w:t>2563</w:t>
      </w:r>
      <w:r w:rsidRPr="00BA42F0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36A81926" w14:textId="77777777" w:rsidR="007F57AB" w:rsidRPr="00BA42F0" w:rsidRDefault="007F57AB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8D92A9" w14:textId="65AA6EEE" w:rsidR="009D5BE7" w:rsidRPr="00F065D7" w:rsidRDefault="009D5BE7" w:rsidP="009D5BE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A42F0">
        <w:rPr>
          <w:rFonts w:ascii="Angsana New" w:hAnsi="Angsana New"/>
          <w:sz w:val="30"/>
          <w:szCs w:val="30"/>
          <w:cs/>
          <w:lang w:val="en-US"/>
        </w:rPr>
        <w:t>กลุ่มบริษัทได้มีการประเมินมูลค่ายุติธรรมของเงิน</w:t>
      </w:r>
      <w:r w:rsidRPr="008F049F">
        <w:rPr>
          <w:rFonts w:ascii="Angsana New" w:hAnsi="Angsana New"/>
          <w:sz w:val="30"/>
          <w:szCs w:val="30"/>
          <w:cs/>
          <w:lang w:val="en-US"/>
        </w:rPr>
        <w:t>ลงทุนใน</w:t>
      </w:r>
      <w:r w:rsidR="008F049F" w:rsidRPr="008F049F">
        <w:rPr>
          <w:rFonts w:ascii="Angsana New" w:hAnsi="Angsana New"/>
          <w:sz w:val="30"/>
          <w:szCs w:val="30"/>
          <w:cs/>
          <w:lang w:val="en-US"/>
        </w:rPr>
        <w:t>บริษัท สยาม เบฟ แมนูแฟคเจอริ่ง จำกัด</w:t>
      </w:r>
      <w:r w:rsidR="0062624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2624C" w:rsidRPr="0062624C">
        <w:rPr>
          <w:rFonts w:ascii="Angsana New" w:hAnsi="Angsana New"/>
          <w:sz w:val="30"/>
          <w:szCs w:val="30"/>
          <w:cs/>
          <w:lang w:val="en-US"/>
        </w:rPr>
        <w:t xml:space="preserve">(เดิมชื่อ </w:t>
      </w:r>
      <w:r w:rsidR="00822880">
        <w:rPr>
          <w:rFonts w:ascii="Angsana New" w:hAnsi="Angsana New"/>
          <w:sz w:val="30"/>
          <w:szCs w:val="30"/>
          <w:cs/>
          <w:lang w:val="en-US"/>
        </w:rPr>
        <w:br/>
      </w:r>
      <w:r w:rsidR="0062624C" w:rsidRPr="0062624C">
        <w:rPr>
          <w:rFonts w:ascii="Angsana New" w:hAnsi="Angsana New"/>
          <w:sz w:val="30"/>
          <w:szCs w:val="30"/>
          <w:cs/>
          <w:lang w:val="en-US"/>
        </w:rPr>
        <w:t>บริษัท คาลพิส โอสถสภา จำกัด)</w:t>
      </w:r>
      <w:r w:rsidR="008F049F" w:rsidRPr="008F049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F049F">
        <w:rPr>
          <w:rFonts w:ascii="Angsana New" w:hAnsi="Angsana New"/>
          <w:sz w:val="30"/>
          <w:szCs w:val="30"/>
          <w:cs/>
          <w:lang w:val="en-US"/>
        </w:rPr>
        <w:t>ณ วันที่</w:t>
      </w:r>
      <w:r w:rsidRPr="00F065D7">
        <w:rPr>
          <w:rFonts w:ascii="Angsana New" w:hAnsi="Angsana New"/>
          <w:sz w:val="30"/>
          <w:szCs w:val="30"/>
          <w:cs/>
          <w:lang w:val="en-US"/>
        </w:rPr>
        <w:t>ซื้อธุรกิจ ดังนี้</w:t>
      </w:r>
    </w:p>
    <w:p w14:paraId="4A404E3C" w14:textId="77777777" w:rsidR="009D5BE7" w:rsidRPr="00F065D7" w:rsidRDefault="009D5BE7" w:rsidP="009D5BE7">
      <w:pPr>
        <w:tabs>
          <w:tab w:val="left" w:pos="1440"/>
          <w:tab w:val="left" w:pos="2880"/>
        </w:tabs>
        <w:ind w:left="53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928" w:type="dxa"/>
        <w:tblInd w:w="450" w:type="dxa"/>
        <w:tblLook w:val="01E0" w:firstRow="1" w:lastRow="1" w:firstColumn="1" w:lastColumn="1" w:noHBand="0" w:noVBand="0"/>
      </w:tblPr>
      <w:tblGrid>
        <w:gridCol w:w="5703"/>
        <w:gridCol w:w="269"/>
        <w:gridCol w:w="1161"/>
        <w:gridCol w:w="269"/>
        <w:gridCol w:w="1526"/>
      </w:tblGrid>
      <w:tr w:rsidR="009D5BE7" w:rsidRPr="00F065D7" w14:paraId="35079C86" w14:textId="77777777" w:rsidTr="00521943">
        <w:trPr>
          <w:tblHeader/>
        </w:trPr>
        <w:tc>
          <w:tcPr>
            <w:tcW w:w="5703" w:type="dxa"/>
            <w:hideMark/>
          </w:tcPr>
          <w:p w14:paraId="200642C5" w14:textId="77777777" w:rsidR="009D5BE7" w:rsidRPr="00F065D7" w:rsidRDefault="009D5BE7" w:rsidP="00521943">
            <w:pPr>
              <w:tabs>
                <w:tab w:val="left" w:pos="720"/>
              </w:tabs>
              <w:rPr>
                <w:rFonts w:ascii="Angsana New" w:hAnsi="Angsana New"/>
                <w:color w:val="0000FF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69" w:type="dxa"/>
          </w:tcPr>
          <w:p w14:paraId="2B3C336B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3F8D5E06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D5CD0F7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5CC963D4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มูลค่ายุติธรรม</w:t>
            </w:r>
          </w:p>
        </w:tc>
      </w:tr>
      <w:tr w:rsidR="009D5BE7" w:rsidRPr="00F065D7" w14:paraId="00A61A86" w14:textId="77777777" w:rsidTr="00521943">
        <w:trPr>
          <w:tblHeader/>
        </w:trPr>
        <w:tc>
          <w:tcPr>
            <w:tcW w:w="5703" w:type="dxa"/>
            <w:hideMark/>
          </w:tcPr>
          <w:p w14:paraId="000C98BA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E4BB517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396F22ED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79BB10A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2AE3CFC2" w14:textId="77777777" w:rsidR="009D5BE7" w:rsidRPr="00F065D7" w:rsidRDefault="009D5BE7" w:rsidP="00521943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F065D7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F065D7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F065D7" w14:paraId="40976CB4" w14:textId="77777777" w:rsidTr="00521943">
        <w:tc>
          <w:tcPr>
            <w:tcW w:w="5703" w:type="dxa"/>
            <w:hideMark/>
          </w:tcPr>
          <w:p w14:paraId="7F54405F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14:paraId="5E367778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6A921ED1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02B52B2B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7B45D208" w14:textId="1A7F1E7B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7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066</w:t>
            </w:r>
          </w:p>
        </w:tc>
      </w:tr>
      <w:tr w:rsidR="009D5BE7" w:rsidRPr="00F065D7" w14:paraId="1E5F873B" w14:textId="77777777" w:rsidTr="00521943">
        <w:tc>
          <w:tcPr>
            <w:tcW w:w="5703" w:type="dxa"/>
          </w:tcPr>
          <w:p w14:paraId="0C32003F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269" w:type="dxa"/>
          </w:tcPr>
          <w:p w14:paraId="754035F8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3B635711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6D0FF746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</w:tcPr>
          <w:p w14:paraId="188E18F1" w14:textId="7666D2F5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74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927</w:t>
            </w:r>
          </w:p>
        </w:tc>
      </w:tr>
      <w:tr w:rsidR="009D5BE7" w:rsidRPr="00F065D7" w14:paraId="7D2E1638" w14:textId="77777777" w:rsidTr="00521943">
        <w:tc>
          <w:tcPr>
            <w:tcW w:w="5703" w:type="dxa"/>
            <w:hideMark/>
          </w:tcPr>
          <w:p w14:paraId="51D3A651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269" w:type="dxa"/>
          </w:tcPr>
          <w:p w14:paraId="3FA060FF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06B5DBE0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09C0CD8F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449AAEBB" w14:textId="5A7F9AF2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10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766</w:t>
            </w:r>
          </w:p>
        </w:tc>
      </w:tr>
      <w:tr w:rsidR="009D5BE7" w:rsidRPr="00F065D7" w14:paraId="54AAD9B6" w14:textId="77777777" w:rsidTr="00521943">
        <w:tc>
          <w:tcPr>
            <w:tcW w:w="5703" w:type="dxa"/>
          </w:tcPr>
          <w:p w14:paraId="6C175DD3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269" w:type="dxa"/>
          </w:tcPr>
          <w:p w14:paraId="57774EAD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171239C3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313EAB6F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</w:tcPr>
          <w:p w14:paraId="4C4380A3" w14:textId="4A248BE4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11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125</w:t>
            </w:r>
          </w:p>
        </w:tc>
      </w:tr>
      <w:tr w:rsidR="009D5BE7" w:rsidRPr="00F065D7" w14:paraId="69F728F6" w14:textId="77777777" w:rsidTr="00521943">
        <w:tc>
          <w:tcPr>
            <w:tcW w:w="5703" w:type="dxa"/>
            <w:hideMark/>
          </w:tcPr>
          <w:p w14:paraId="396EF58E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70CF2BA3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56CA115D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108EE16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6EA2788A" w14:textId="72532CB3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364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657</w:t>
            </w:r>
          </w:p>
        </w:tc>
      </w:tr>
      <w:tr w:rsidR="009D5BE7" w:rsidRPr="00F065D7" w14:paraId="516CCD01" w14:textId="77777777" w:rsidTr="00521943">
        <w:tc>
          <w:tcPr>
            <w:tcW w:w="5703" w:type="dxa"/>
            <w:hideMark/>
          </w:tcPr>
          <w:p w14:paraId="49EB55AF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269" w:type="dxa"/>
          </w:tcPr>
          <w:p w14:paraId="6442FF20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794265AF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0343DC78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5D6D9EAA" w14:textId="6969B324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2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926</w:t>
            </w:r>
          </w:p>
        </w:tc>
      </w:tr>
      <w:tr w:rsidR="009D5BE7" w:rsidRPr="00F065D7" w14:paraId="275B1C78" w14:textId="77777777" w:rsidTr="00521943">
        <w:tc>
          <w:tcPr>
            <w:tcW w:w="5703" w:type="dxa"/>
          </w:tcPr>
          <w:p w14:paraId="560189C3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269" w:type="dxa"/>
          </w:tcPr>
          <w:p w14:paraId="140ED4FC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180D848B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9" w:type="dxa"/>
          </w:tcPr>
          <w:p w14:paraId="59A2766D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</w:tcPr>
          <w:p w14:paraId="48A61AB3" w14:textId="78D57BD5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134</w:t>
            </w:r>
          </w:p>
        </w:tc>
      </w:tr>
      <w:tr w:rsidR="009D5BE7" w:rsidRPr="00F065D7" w14:paraId="1ED7B730" w14:textId="77777777" w:rsidTr="00521943">
        <w:tc>
          <w:tcPr>
            <w:tcW w:w="5703" w:type="dxa"/>
          </w:tcPr>
          <w:p w14:paraId="6D600075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เงินกู้ยืมจากสถาบันการเงิน</w:t>
            </w:r>
          </w:p>
        </w:tc>
        <w:tc>
          <w:tcPr>
            <w:tcW w:w="269" w:type="dxa"/>
          </w:tcPr>
          <w:p w14:paraId="16FE72AE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3A823F86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9" w:type="dxa"/>
          </w:tcPr>
          <w:p w14:paraId="31CBC801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</w:tcPr>
          <w:p w14:paraId="71C49D69" w14:textId="3619C699" w:rsidR="009D5BE7" w:rsidRPr="00F065D7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231</w:t>
            </w: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000</w:t>
            </w: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)</w:t>
            </w:r>
          </w:p>
        </w:tc>
      </w:tr>
      <w:tr w:rsidR="009D5BE7" w:rsidRPr="00F065D7" w14:paraId="24F546A2" w14:textId="77777777" w:rsidTr="00D5777C">
        <w:tc>
          <w:tcPr>
            <w:tcW w:w="5703" w:type="dxa"/>
            <w:shd w:val="clear" w:color="auto" w:fill="auto"/>
            <w:hideMark/>
          </w:tcPr>
          <w:p w14:paraId="549B7198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เจ้าหนี้การค้าและเจ้าหนี้อื่น</w:t>
            </w:r>
          </w:p>
        </w:tc>
        <w:tc>
          <w:tcPr>
            <w:tcW w:w="269" w:type="dxa"/>
          </w:tcPr>
          <w:p w14:paraId="6A61C728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44223BCC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05CDB05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354B4DD2" w14:textId="008DB585" w:rsidR="009D5BE7" w:rsidRPr="00F065D7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92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813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F065D7" w14:paraId="1366757B" w14:textId="77777777" w:rsidTr="00D5777C">
        <w:tc>
          <w:tcPr>
            <w:tcW w:w="5703" w:type="dxa"/>
            <w:shd w:val="clear" w:color="auto" w:fill="auto"/>
            <w:hideMark/>
          </w:tcPr>
          <w:p w14:paraId="70A38A6B" w14:textId="0E118059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269" w:type="dxa"/>
          </w:tcPr>
          <w:p w14:paraId="4D021558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63F9AF27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CC1515E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1F5B7A10" w14:textId="347ACB8B" w:rsidR="009D5BE7" w:rsidRPr="00F065D7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727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F065D7" w14:paraId="6077B77A" w14:textId="77777777" w:rsidTr="00521943">
        <w:tc>
          <w:tcPr>
            <w:tcW w:w="5703" w:type="dxa"/>
            <w:hideMark/>
          </w:tcPr>
          <w:p w14:paraId="5CB5B5F7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69" w:type="dxa"/>
          </w:tcPr>
          <w:p w14:paraId="4212AD1B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6187BF9F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FCF164C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36972BCA" w14:textId="7ABA5D97" w:rsidR="009D5BE7" w:rsidRPr="00F065D7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2</w:t>
            </w: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082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F065D7" w14:paraId="5FB0AE30" w14:textId="77777777" w:rsidTr="00521943">
        <w:tc>
          <w:tcPr>
            <w:tcW w:w="5703" w:type="dxa"/>
            <w:hideMark/>
          </w:tcPr>
          <w:p w14:paraId="6BC6AE04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400EC278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1147488B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9" w:type="dxa"/>
          </w:tcPr>
          <w:p w14:paraId="76B6B2E4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59F9D015" w14:textId="623C807B" w:rsidR="009D5BE7" w:rsidRPr="00F065D7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21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400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F065D7" w14:paraId="41364A4B" w14:textId="77777777" w:rsidTr="00521943">
        <w:trPr>
          <w:trHeight w:val="397"/>
        </w:trPr>
        <w:tc>
          <w:tcPr>
            <w:tcW w:w="5703" w:type="dxa"/>
            <w:hideMark/>
          </w:tcPr>
          <w:p w14:paraId="18174B3F" w14:textId="77777777" w:rsidR="009D5BE7" w:rsidRPr="00F065D7" w:rsidRDefault="009D5BE7" w:rsidP="0052194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50AE6144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4CD63C14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51CBA4F4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840EBE" w14:textId="68202849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124</w:t>
            </w:r>
            <w:r w:rsidR="009D5BE7" w:rsidRPr="00F065D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579</w:t>
            </w:r>
          </w:p>
        </w:tc>
      </w:tr>
    </w:tbl>
    <w:p w14:paraId="6EBB3E36" w14:textId="77777777" w:rsidR="009D5BE7" w:rsidRPr="00F065D7" w:rsidRDefault="009D5BE7" w:rsidP="009D5BE7">
      <w:pPr>
        <w:rPr>
          <w:rFonts w:ascii="Angsana New" w:hAnsi="Angsana New"/>
          <w:sz w:val="30"/>
          <w:szCs w:val="30"/>
          <w:lang w:val="en-US"/>
        </w:rPr>
      </w:pPr>
    </w:p>
    <w:tbl>
      <w:tblPr>
        <w:tblW w:w="8935" w:type="dxa"/>
        <w:tblInd w:w="450" w:type="dxa"/>
        <w:tblLook w:val="01E0" w:firstRow="1" w:lastRow="1" w:firstColumn="1" w:lastColumn="1" w:noHBand="0" w:noVBand="0"/>
      </w:tblPr>
      <w:tblGrid>
        <w:gridCol w:w="6660"/>
        <w:gridCol w:w="244"/>
        <w:gridCol w:w="229"/>
        <w:gridCol w:w="7"/>
        <w:gridCol w:w="262"/>
        <w:gridCol w:w="7"/>
        <w:gridCol w:w="1519"/>
        <w:gridCol w:w="7"/>
      </w:tblGrid>
      <w:tr w:rsidR="009D5BE7" w:rsidRPr="00F065D7" w14:paraId="2312C765" w14:textId="77777777" w:rsidTr="001C68B8">
        <w:trPr>
          <w:trHeight w:val="397"/>
        </w:trPr>
        <w:tc>
          <w:tcPr>
            <w:tcW w:w="6660" w:type="dxa"/>
          </w:tcPr>
          <w:p w14:paraId="39425EFE" w14:textId="4338B1E5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มูลค่ายุติธรรมของ</w:t>
            </w:r>
            <w:r w:rsidR="001C68B8" w:rsidRPr="00F065D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ส่วนได้เสียที่ถืออยู่ก่อน</w:t>
            </w:r>
          </w:p>
        </w:tc>
        <w:tc>
          <w:tcPr>
            <w:tcW w:w="244" w:type="dxa"/>
          </w:tcPr>
          <w:p w14:paraId="424304F3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021AD7B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4708FAEF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3E8F85F4" w14:textId="55A43580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49</w:t>
            </w:r>
            <w:r w:rsidR="009D5BE7" w:rsidRPr="00F065D7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832</w:t>
            </w:r>
          </w:p>
        </w:tc>
      </w:tr>
      <w:tr w:rsidR="009D5BE7" w:rsidRPr="00F065D7" w14:paraId="1ED39EDD" w14:textId="77777777" w:rsidTr="001C68B8">
        <w:trPr>
          <w:gridAfter w:val="1"/>
          <w:wAfter w:w="7" w:type="dxa"/>
          <w:trHeight w:val="397"/>
        </w:trPr>
        <w:tc>
          <w:tcPr>
            <w:tcW w:w="7133" w:type="dxa"/>
            <w:gridSpan w:val="3"/>
          </w:tcPr>
          <w:p w14:paraId="22783ACB" w14:textId="006A268B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</w:t>
            </w:r>
            <w:r w:rsidR="001C68B8" w:rsidRPr="00F065D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ตาม</w:t>
            </w: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บัญชี</w:t>
            </w:r>
            <w:r w:rsidR="001C68B8" w:rsidRPr="00F065D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ของ</w:t>
            </w: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ส่วนได้เสีย</w:t>
            </w:r>
            <w:r w:rsidR="001C68B8" w:rsidRPr="00F065D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ที่ถืออยู่ก่อน</w:t>
            </w: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ณ วันที่ซื้อกิจการ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(หมายเหตุ 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7</w:t>
            </w:r>
            <w:r w:rsidRPr="00F065D7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69" w:type="dxa"/>
            <w:gridSpan w:val="2"/>
          </w:tcPr>
          <w:p w14:paraId="7974540F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EC9CD3D" w14:textId="40B647FF" w:rsidR="009D5BE7" w:rsidRPr="00F065D7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13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650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F065D7" w14:paraId="61AF5351" w14:textId="77777777" w:rsidTr="001C68B8">
        <w:trPr>
          <w:trHeight w:val="397"/>
        </w:trPr>
        <w:tc>
          <w:tcPr>
            <w:tcW w:w="6660" w:type="dxa"/>
          </w:tcPr>
          <w:p w14:paraId="378247F2" w14:textId="2B8ADEA3" w:rsidR="009D5BE7" w:rsidRPr="00F065D7" w:rsidRDefault="009D5BE7" w:rsidP="001C68B8">
            <w:pPr>
              <w:ind w:left="165" w:hanging="16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กำไรจากการปรับมูลค่าเงินลงทุน</w:t>
            </w:r>
            <w:r w:rsidR="001C68B8"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ที่รับรู้จากการวัดมูลค่ายุติธรรมของ</w:t>
            </w:r>
            <w:r w:rsidR="001C68B8"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br/>
            </w:r>
            <w:r w:rsidR="001C68B8"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ส่วนได้เสียที่ถืออยู่ก่อน</w:t>
            </w:r>
          </w:p>
        </w:tc>
        <w:tc>
          <w:tcPr>
            <w:tcW w:w="244" w:type="dxa"/>
          </w:tcPr>
          <w:p w14:paraId="1C0EE994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0323A45E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09655636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FB111" w14:textId="77777777" w:rsidR="001C68B8" w:rsidRPr="00F065D7" w:rsidRDefault="001C68B8" w:rsidP="0052194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0FA9019B" w14:textId="5726422C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36</w:t>
            </w:r>
            <w:r w:rsidR="009D5BE7" w:rsidRPr="00F065D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182</w:t>
            </w:r>
          </w:p>
        </w:tc>
      </w:tr>
      <w:tr w:rsidR="009D5BE7" w:rsidRPr="00F065D7" w14:paraId="5559D383" w14:textId="77777777" w:rsidTr="001C68B8">
        <w:trPr>
          <w:trHeight w:val="397"/>
        </w:trPr>
        <w:tc>
          <w:tcPr>
            <w:tcW w:w="6660" w:type="dxa"/>
          </w:tcPr>
          <w:p w14:paraId="1E1C27FA" w14:textId="77777777" w:rsidR="009D5BE7" w:rsidRPr="00F065D7" w:rsidRDefault="009D5BE7" w:rsidP="0052194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44" w:type="dxa"/>
          </w:tcPr>
          <w:p w14:paraId="39366003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760E23C9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177FC7EA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1C251315" w14:textId="77777777" w:rsidR="009D5BE7" w:rsidRPr="00F065D7" w:rsidRDefault="009D5BE7" w:rsidP="0052194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D5BE7" w:rsidRPr="00F065D7" w14:paraId="45B222E3" w14:textId="77777777" w:rsidTr="001C68B8">
        <w:trPr>
          <w:trHeight w:val="397"/>
        </w:trPr>
        <w:tc>
          <w:tcPr>
            <w:tcW w:w="6660" w:type="dxa"/>
          </w:tcPr>
          <w:p w14:paraId="72141BFB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244" w:type="dxa"/>
          </w:tcPr>
          <w:p w14:paraId="088272C2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0F7938A6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387EE650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775652C4" w14:textId="3D9C0204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124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579</w:t>
            </w:r>
          </w:p>
        </w:tc>
      </w:tr>
      <w:tr w:rsidR="009D5BE7" w:rsidRPr="00F065D7" w14:paraId="4AD845F7" w14:textId="77777777" w:rsidTr="001C68B8">
        <w:trPr>
          <w:trHeight w:val="397"/>
        </w:trPr>
        <w:tc>
          <w:tcPr>
            <w:tcW w:w="6660" w:type="dxa"/>
          </w:tcPr>
          <w:p w14:paraId="5DF137B4" w14:textId="38F5E387" w:rsidR="009D5BE7" w:rsidRPr="00F065D7" w:rsidRDefault="001C68B8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มูลค่ายุติธรรมของ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ส่วนได้เสียที่ถืออยู่ก่อน</w:t>
            </w:r>
            <w:r w:rsidR="009D5BE7" w:rsidRPr="00F065D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และสิ่งตอบแทนที่โอนให้</w:t>
            </w:r>
          </w:p>
        </w:tc>
        <w:tc>
          <w:tcPr>
            <w:tcW w:w="244" w:type="dxa"/>
          </w:tcPr>
          <w:p w14:paraId="09F2DB0C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4CA08FE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15C7C381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2BA3ED6D" w14:textId="3E0E2C17" w:rsidR="009D5BE7" w:rsidRPr="00F065D7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71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815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F065D7" w14:paraId="3A505616" w14:textId="77777777" w:rsidTr="001C68B8">
        <w:trPr>
          <w:trHeight w:val="397"/>
        </w:trPr>
        <w:tc>
          <w:tcPr>
            <w:tcW w:w="6660" w:type="dxa"/>
          </w:tcPr>
          <w:p w14:paraId="6600E6A0" w14:textId="48705FE1" w:rsidR="009D5BE7" w:rsidRPr="00F065D7" w:rsidRDefault="009D5BE7" w:rsidP="00521943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กำไรจากการ</w:t>
            </w:r>
            <w:r w:rsidR="001C68B8"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ซื้อในราคาต่ำกว่ามูลค่ายุติธรรม</w:t>
            </w:r>
          </w:p>
        </w:tc>
        <w:tc>
          <w:tcPr>
            <w:tcW w:w="244" w:type="dxa"/>
          </w:tcPr>
          <w:p w14:paraId="4B9C766B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C77CF19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2B50BEF6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AA4C7" w14:textId="2CFF8A20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52</w:t>
            </w:r>
            <w:r w:rsidR="009D5BE7" w:rsidRPr="00F065D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764</w:t>
            </w:r>
          </w:p>
        </w:tc>
      </w:tr>
      <w:tr w:rsidR="009D5BE7" w:rsidRPr="00F065D7" w14:paraId="5A2ED8D2" w14:textId="77777777" w:rsidTr="001C68B8">
        <w:trPr>
          <w:trHeight w:val="397"/>
        </w:trPr>
        <w:tc>
          <w:tcPr>
            <w:tcW w:w="6660" w:type="dxa"/>
          </w:tcPr>
          <w:p w14:paraId="37036422" w14:textId="77777777" w:rsidR="009D5BE7" w:rsidRPr="00F065D7" w:rsidRDefault="009D5BE7" w:rsidP="0052194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44" w:type="dxa"/>
          </w:tcPr>
          <w:p w14:paraId="18253389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6636D7AC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60FCD792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5EE6E011" w14:textId="77777777" w:rsidR="009D5BE7" w:rsidRPr="00F065D7" w:rsidRDefault="009D5BE7" w:rsidP="0052194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D5BE7" w:rsidRPr="00F065D7" w14:paraId="38B40568" w14:textId="77777777" w:rsidTr="001C68B8">
        <w:trPr>
          <w:trHeight w:val="397"/>
        </w:trPr>
        <w:tc>
          <w:tcPr>
            <w:tcW w:w="6660" w:type="dxa"/>
          </w:tcPr>
          <w:p w14:paraId="5240D8AA" w14:textId="63B861EB" w:rsidR="009D5BE7" w:rsidRPr="00F065D7" w:rsidRDefault="001C68B8" w:rsidP="001C68B8">
            <w:pPr>
              <w:ind w:left="165" w:hanging="16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กำไรจากการปรับมูลค่าเงินลงทุนที่รับรู้จากการวัดมูลค่ายุติธรรมของ</w:t>
            </w: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  <w:t>ส่วนได้เสียที่ถืออยู่ก่อน</w:t>
            </w:r>
          </w:p>
        </w:tc>
        <w:tc>
          <w:tcPr>
            <w:tcW w:w="244" w:type="dxa"/>
          </w:tcPr>
          <w:p w14:paraId="1CC4CC93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4E8DC93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3462BD95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633F7BBE" w14:textId="77777777" w:rsidR="001C68B8" w:rsidRPr="00F065D7" w:rsidRDefault="001C68B8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4B0FD039" w14:textId="60A4E3A9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36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182</w:t>
            </w:r>
          </w:p>
        </w:tc>
      </w:tr>
      <w:tr w:rsidR="009D5BE7" w:rsidRPr="00F065D7" w14:paraId="3CA92D14" w14:textId="77777777" w:rsidTr="001C68B8">
        <w:trPr>
          <w:trHeight w:val="397"/>
        </w:trPr>
        <w:tc>
          <w:tcPr>
            <w:tcW w:w="6660" w:type="dxa"/>
          </w:tcPr>
          <w:p w14:paraId="6D40336E" w14:textId="17675663" w:rsidR="009D5BE7" w:rsidRPr="00F065D7" w:rsidRDefault="001C68B8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244" w:type="dxa"/>
          </w:tcPr>
          <w:p w14:paraId="5301FC32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0E34E01C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1D8652C3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521CC58" w14:textId="00F5A424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52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764</w:t>
            </w:r>
          </w:p>
        </w:tc>
      </w:tr>
      <w:tr w:rsidR="009D5BE7" w:rsidRPr="00F065D7" w14:paraId="4277B871" w14:textId="77777777" w:rsidTr="001C68B8">
        <w:trPr>
          <w:trHeight w:val="397"/>
        </w:trPr>
        <w:tc>
          <w:tcPr>
            <w:tcW w:w="6660" w:type="dxa"/>
          </w:tcPr>
          <w:p w14:paraId="41331B54" w14:textId="144A9D64" w:rsidR="009D5BE7" w:rsidRPr="00F065D7" w:rsidRDefault="009D5BE7" w:rsidP="0052194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กำไรจากการซื้อธุรกิจที่รับรู้ใน</w:t>
            </w:r>
            <w:r w:rsidR="003D52EB"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รายได้อื่นใน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งบกำไรขาดทุน</w:t>
            </w:r>
          </w:p>
        </w:tc>
        <w:tc>
          <w:tcPr>
            <w:tcW w:w="244" w:type="dxa"/>
          </w:tcPr>
          <w:p w14:paraId="60AC2ECB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88C1450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40F4107D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295390" w14:textId="7829F1BE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88</w:t>
            </w:r>
            <w:r w:rsidR="009D5BE7" w:rsidRPr="00F065D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946</w:t>
            </w:r>
          </w:p>
        </w:tc>
      </w:tr>
    </w:tbl>
    <w:p w14:paraId="23A0DF93" w14:textId="041E7BFC" w:rsidR="0048661A" w:rsidRPr="00F065D7" w:rsidRDefault="0048661A" w:rsidP="002A11F4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A5A60E4" w14:textId="0E3C13F5" w:rsidR="0020208D" w:rsidRPr="0020208D" w:rsidRDefault="0020208D" w:rsidP="0062624C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97A87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197A87">
        <w:rPr>
          <w:rFonts w:ascii="Angsana New" w:hAnsi="Angsana New"/>
          <w:sz w:val="30"/>
          <w:szCs w:val="30"/>
          <w:lang w:val="en-US"/>
        </w:rPr>
        <w:t xml:space="preserve">2563 </w:t>
      </w:r>
      <w:r w:rsidRPr="00197A87">
        <w:rPr>
          <w:rFonts w:ascii="Angsana New" w:hAnsi="Angsana New" w:hint="cs"/>
          <w:sz w:val="30"/>
          <w:szCs w:val="30"/>
          <w:cs/>
          <w:lang w:val="en-US"/>
        </w:rPr>
        <w:t>บริษัทได้ชำระค่าหุ้นเพิ่ม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 xml:space="preserve">ทุนในบริษัท </w:t>
      </w:r>
      <w:r w:rsidR="008F049F">
        <w:rPr>
          <w:rFonts w:ascii="Angsana New" w:hAnsi="Angsana New" w:hint="cs"/>
          <w:sz w:val="30"/>
          <w:szCs w:val="30"/>
          <w:cs/>
          <w:lang w:val="en-US"/>
        </w:rPr>
        <w:t>สยาม เบฟ แมนูแฟคเจอริ่ง จำกัด</w:t>
      </w:r>
      <w:r w:rsidR="0062624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2624C">
        <w:rPr>
          <w:rFonts w:ascii="Angsana New" w:hAnsi="Angsana New"/>
          <w:sz w:val="30"/>
          <w:szCs w:val="30"/>
          <w:lang w:val="en-US"/>
        </w:rPr>
        <w:t>(</w:t>
      </w:r>
      <w:r w:rsidR="0062624C">
        <w:rPr>
          <w:rFonts w:ascii="Angsana New" w:hAnsi="Angsana New" w:hint="cs"/>
          <w:sz w:val="30"/>
          <w:szCs w:val="30"/>
          <w:cs/>
          <w:lang w:val="en-US"/>
        </w:rPr>
        <w:t>เดิมชื่อ บริษัท คาลพิส โอสถสภา จำกัด</w:t>
      </w:r>
      <w:r w:rsidR="0062624C">
        <w:rPr>
          <w:rFonts w:ascii="Angsana New" w:hAnsi="Angsana New"/>
          <w:sz w:val="30"/>
          <w:szCs w:val="30"/>
          <w:lang w:val="en-US"/>
        </w:rPr>
        <w:t>)</w:t>
      </w:r>
      <w:r w:rsidR="0062624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ซึ่งเป็นบริษัทย่อยของบริษัท เป็นจำนวนเงินรวม </w:t>
      </w:r>
      <w:r w:rsidR="00FF7EF8" w:rsidRPr="00197A87">
        <w:rPr>
          <w:rFonts w:ascii="Angsana New" w:hAnsi="Angsana New"/>
          <w:sz w:val="30"/>
          <w:szCs w:val="30"/>
          <w:lang w:val="en-US"/>
        </w:rPr>
        <w:t xml:space="preserve">380 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FF7EF8" w:rsidRPr="00197A87">
        <w:rPr>
          <w:rFonts w:ascii="Angsana New" w:hAnsi="Angsana New"/>
          <w:sz w:val="30"/>
          <w:szCs w:val="30"/>
          <w:lang w:val="en-US"/>
        </w:rPr>
        <w:t xml:space="preserve"> 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>โดยแบ่งเป็นการชำระ</w:t>
      </w:r>
      <w:r w:rsidR="00E42D46">
        <w:rPr>
          <w:rFonts w:ascii="Angsana New" w:hAnsi="Angsana New"/>
          <w:sz w:val="30"/>
          <w:szCs w:val="30"/>
          <w:cs/>
          <w:lang w:val="en-US"/>
        </w:rPr>
        <w:br/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 xml:space="preserve">ค่าหุ้นเพิ่มเติมจำนวน </w:t>
      </w:r>
      <w:r w:rsidR="00FF7EF8" w:rsidRPr="00197A87">
        <w:rPr>
          <w:rFonts w:ascii="Angsana New" w:hAnsi="Angsana New"/>
          <w:sz w:val="30"/>
          <w:szCs w:val="30"/>
          <w:lang w:val="en-US"/>
        </w:rPr>
        <w:t xml:space="preserve">80 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>ล้านบาท ตามมติที่ประชุมคณะกรรมการของบริษัทย่อยดังกล่าว และ</w:t>
      </w:r>
      <w:r w:rsidR="00397D31" w:rsidRPr="00197A87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>จดทะเบียน</w:t>
      </w:r>
      <w:r w:rsidR="00E42D46">
        <w:rPr>
          <w:rFonts w:ascii="Angsana New" w:hAnsi="Angsana New"/>
          <w:sz w:val="30"/>
          <w:szCs w:val="30"/>
          <w:cs/>
          <w:lang w:val="en-US"/>
        </w:rPr>
        <w:br/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 xml:space="preserve">เพิ่มทุนอีกจำนวน </w:t>
      </w:r>
      <w:r w:rsidR="00FF7EF8" w:rsidRPr="00197A87">
        <w:rPr>
          <w:rFonts w:ascii="Angsana New" w:hAnsi="Angsana New"/>
          <w:sz w:val="30"/>
          <w:szCs w:val="30"/>
          <w:lang w:val="en-US"/>
        </w:rPr>
        <w:t xml:space="preserve">300 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>ล้านบาท ตามมติที่ประชุมวิสามัญผู้ถือหุ้นของบริษัทย่อยดังกล่าว</w:t>
      </w:r>
      <w:r w:rsidR="00397D31" w:rsidRPr="00197A87">
        <w:rPr>
          <w:rFonts w:ascii="Angsana New" w:hAnsi="Angsana New" w:hint="cs"/>
          <w:sz w:val="30"/>
          <w:szCs w:val="30"/>
          <w:cs/>
          <w:lang w:val="en-US"/>
        </w:rPr>
        <w:t xml:space="preserve"> โดยได้รับชำระค่าหุ้น</w:t>
      </w:r>
      <w:r w:rsidR="00DF4075">
        <w:rPr>
          <w:rFonts w:ascii="Angsana New" w:hAnsi="Angsana New"/>
          <w:sz w:val="30"/>
          <w:szCs w:val="30"/>
          <w:cs/>
          <w:lang w:val="en-US"/>
        </w:rPr>
        <w:br/>
      </w:r>
      <w:r w:rsidR="00397D31" w:rsidRPr="00197A87">
        <w:rPr>
          <w:rFonts w:ascii="Angsana New" w:hAnsi="Angsana New" w:hint="cs"/>
          <w:sz w:val="30"/>
          <w:szCs w:val="30"/>
          <w:cs/>
          <w:lang w:val="en-US"/>
        </w:rPr>
        <w:t xml:space="preserve">เต็มมูลค่าแล้วในเดือนเมษายน </w:t>
      </w:r>
      <w:r w:rsidR="00397D31" w:rsidRPr="00197A87">
        <w:rPr>
          <w:rFonts w:ascii="Angsana New" w:hAnsi="Angsana New"/>
          <w:sz w:val="30"/>
          <w:szCs w:val="30"/>
          <w:lang w:val="en-US"/>
        </w:rPr>
        <w:t>2563</w:t>
      </w:r>
      <w:r w:rsidR="008F049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2624C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857C2A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857C2A">
        <w:rPr>
          <w:rFonts w:ascii="Angsana New" w:hAnsi="Angsana New"/>
          <w:sz w:val="30"/>
          <w:szCs w:val="30"/>
          <w:lang w:val="en-US"/>
        </w:rPr>
        <w:t xml:space="preserve">30 </w:t>
      </w:r>
      <w:r w:rsidR="00857C2A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857C2A">
        <w:rPr>
          <w:rFonts w:ascii="Angsana New" w:hAnsi="Angsana New"/>
          <w:sz w:val="30"/>
          <w:szCs w:val="30"/>
          <w:lang w:val="en-US"/>
        </w:rPr>
        <w:t xml:space="preserve">2563 </w:t>
      </w:r>
      <w:r w:rsidR="008F049F">
        <w:rPr>
          <w:rFonts w:ascii="Angsana New" w:hAnsi="Angsana New" w:hint="cs"/>
          <w:sz w:val="30"/>
          <w:szCs w:val="30"/>
          <w:cs/>
          <w:lang w:val="en-US"/>
        </w:rPr>
        <w:t xml:space="preserve">บริษัท 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 xml:space="preserve">คาลพิส โอสถสภา จำกัด </w:t>
      </w:r>
      <w:r w:rsidR="00857C2A">
        <w:rPr>
          <w:rFonts w:ascii="Angsana New" w:hAnsi="Angsana New" w:hint="cs"/>
          <w:sz w:val="30"/>
          <w:szCs w:val="30"/>
          <w:cs/>
          <w:lang w:val="en-US"/>
        </w:rPr>
        <w:t>ได้เปลี่ยนชื่อ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 xml:space="preserve">เป็นบริษัท สยาม เบฟ </w:t>
      </w:r>
      <w:r w:rsidR="004370A0">
        <w:rPr>
          <w:rFonts w:ascii="Angsana New" w:hAnsi="Angsana New" w:hint="cs"/>
          <w:sz w:val="30"/>
          <w:szCs w:val="30"/>
          <w:cs/>
          <w:lang w:val="en-US"/>
        </w:rPr>
        <w:t>แ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>มนูแฟคเจอริ่ง จำกัด ตามมติที่ประชุม</w:t>
      </w:r>
      <w:r w:rsidR="0041552A" w:rsidRPr="00197A87">
        <w:rPr>
          <w:rFonts w:ascii="Angsana New" w:hAnsi="Angsana New" w:hint="cs"/>
          <w:sz w:val="30"/>
          <w:szCs w:val="30"/>
          <w:cs/>
          <w:lang w:val="en-US"/>
        </w:rPr>
        <w:t>วิสามัญผู้ถือหุ้น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>ของบริษัทย่อยดังกล่าว</w:t>
      </w:r>
    </w:p>
    <w:p w14:paraId="507FF319" w14:textId="77777777" w:rsidR="0020208D" w:rsidRPr="00E05BEC" w:rsidRDefault="0020208D" w:rsidP="007A2815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4799123" w14:textId="77777777" w:rsidR="00FB69F0" w:rsidRPr="00F065D7" w:rsidRDefault="00FB69F0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BC0DA01" w14:textId="77777777" w:rsidR="00AC4314" w:rsidRPr="00F065D7" w:rsidRDefault="00AC4314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F0759B8" w14:textId="26427F13" w:rsidR="00880D10" w:rsidRPr="001C3262" w:rsidRDefault="00880D10" w:rsidP="00880D10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1C3262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lastRenderedPageBreak/>
        <w:t>ซื้อเงินลงทุนใน</w:t>
      </w:r>
      <w:r w:rsidRPr="001C326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บริษัท สยามกลาสอยุธยา จำกัด</w:t>
      </w:r>
    </w:p>
    <w:p w14:paraId="6A80E39C" w14:textId="77777777" w:rsidR="00880D10" w:rsidRPr="001C3262" w:rsidRDefault="00880D10" w:rsidP="00880D10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848139F" w14:textId="6EB69DA8" w:rsidR="00880D10" w:rsidRDefault="00880D10" w:rsidP="00880D10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C3262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เมื่อวันที่</w:t>
      </w:r>
      <w:r w:rsidR="00034C0A" w:rsidRPr="001C3262">
        <w:rPr>
          <w:rFonts w:ascii="Angsana New" w:hAnsi="Angsana New" w:cs="Angsana New"/>
          <w:sz w:val="30"/>
          <w:szCs w:val="30"/>
          <w:lang w:val="en-US" w:bidi="th-TH"/>
        </w:rPr>
        <w:t xml:space="preserve"> 26 </w:t>
      </w:r>
      <w:r w:rsidRPr="001C32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สิงหาคม </w:t>
      </w:r>
      <w:r w:rsidRPr="001C3262">
        <w:rPr>
          <w:rFonts w:ascii="Angsana New" w:hAnsi="Angsana New" w:cs="Angsana New"/>
          <w:sz w:val="30"/>
          <w:szCs w:val="30"/>
          <w:lang w:bidi="th-TH"/>
        </w:rPr>
        <w:t xml:space="preserve">2563 </w:t>
      </w:r>
      <w:r w:rsidRPr="001C3262">
        <w:rPr>
          <w:rFonts w:ascii="Angsana New" w:hAnsi="Angsana New" w:cs="Angsana New" w:hint="cs"/>
          <w:sz w:val="30"/>
          <w:szCs w:val="30"/>
          <w:cs/>
          <w:lang w:bidi="th-TH"/>
        </w:rPr>
        <w:t>ที่ประชุมวิสามัญผู้ถือหุ้นของ</w:t>
      </w:r>
      <w:r w:rsidRPr="001C3262">
        <w:rPr>
          <w:rFonts w:ascii="Angsana New" w:hAnsi="Angsana New" w:cs="Angsana New"/>
          <w:sz w:val="30"/>
          <w:szCs w:val="30"/>
          <w:cs/>
          <w:lang w:bidi="th-TH"/>
        </w:rPr>
        <w:t>บริษัท สยามกลาสอยุธยา จำกัด</w:t>
      </w:r>
      <w:r w:rsidRPr="001C32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ซึ่งเป็นบริษัทย่อยของบริษัท </w:t>
      </w:r>
      <w:r w:rsidRPr="001C3262">
        <w:rPr>
          <w:rFonts w:ascii="Angsana New" w:hAnsi="Angsana New" w:cs="Angsana New"/>
          <w:sz w:val="30"/>
          <w:szCs w:val="30"/>
          <w:cs/>
          <w:lang w:bidi="th-TH"/>
        </w:rPr>
        <w:t>มีมติอนุมัติให้เพิ่มทุน</w:t>
      </w:r>
      <w:r w:rsidR="009C2FDC" w:rsidRPr="001C3262">
        <w:rPr>
          <w:rFonts w:ascii="Angsana New" w:hAnsi="Angsana New" w:cs="Angsana New" w:hint="cs"/>
          <w:sz w:val="30"/>
          <w:szCs w:val="30"/>
          <w:cs/>
          <w:lang w:bidi="th-TH"/>
        </w:rPr>
        <w:t>หุ้นสามัญจดทะเบียน</w:t>
      </w:r>
      <w:r w:rsidRPr="001C32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เป็นจำนวนเงิน </w:t>
      </w:r>
      <w:r w:rsidR="009C2FDC" w:rsidRPr="001C3262">
        <w:rPr>
          <w:rFonts w:ascii="Angsana New" w:hAnsi="Angsana New" w:cs="Angsana New"/>
          <w:sz w:val="30"/>
          <w:szCs w:val="30"/>
          <w:lang w:val="en-US" w:bidi="th-TH"/>
        </w:rPr>
        <w:t>1,500</w:t>
      </w:r>
      <w:r w:rsidRPr="001C3262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C2FDC" w:rsidRPr="001C32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โดยเรียกชำระค่าหุ้นจำนวน </w:t>
      </w:r>
      <w:r w:rsidR="009C2FDC" w:rsidRPr="001C3262">
        <w:rPr>
          <w:rFonts w:ascii="Angsana New" w:hAnsi="Angsana New" w:cs="Angsana New"/>
          <w:sz w:val="30"/>
          <w:szCs w:val="30"/>
          <w:lang w:val="en-US" w:bidi="th-TH"/>
        </w:rPr>
        <w:t xml:space="preserve">375 </w:t>
      </w:r>
      <w:r w:rsidR="009C2FDC" w:rsidRPr="001C326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คิดเป็นร้อยละ</w:t>
      </w:r>
      <w:r w:rsidR="009C2FDC" w:rsidRPr="001C3262">
        <w:rPr>
          <w:rFonts w:ascii="Angsana New" w:hAnsi="Angsana New" w:cs="Angsana New"/>
          <w:sz w:val="30"/>
          <w:szCs w:val="30"/>
          <w:lang w:val="en-US" w:bidi="th-TH"/>
        </w:rPr>
        <w:t xml:space="preserve"> 25 </w:t>
      </w:r>
      <w:r w:rsidR="009C2FDC" w:rsidRPr="001C3262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ของทุนจดทะเบียน</w:t>
      </w:r>
      <w:r w:rsidRPr="001C32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และได้รับชำระค่าหุ้นดังกล่าวในเดือนสิงหาคม </w:t>
      </w:r>
      <w:r w:rsidRPr="001C3262">
        <w:rPr>
          <w:rFonts w:ascii="Angsana New" w:hAnsi="Angsana New" w:cs="Angsana New"/>
          <w:sz w:val="30"/>
          <w:szCs w:val="30"/>
          <w:lang w:bidi="th-TH"/>
        </w:rPr>
        <w:t>2563</w:t>
      </w:r>
    </w:p>
    <w:p w14:paraId="7025858A" w14:textId="77777777" w:rsidR="00880D10" w:rsidRDefault="00880D10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D31749A" w14:textId="1B1AA20C" w:rsidR="006F0A23" w:rsidRPr="00F065D7" w:rsidRDefault="006F0A23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 xml:space="preserve">ปี </w:t>
      </w:r>
      <w:r w:rsidR="00C819B9" w:rsidRPr="00C819B9">
        <w:rPr>
          <w:rFonts w:ascii="Angsana New" w:hAnsi="Angsana New"/>
          <w:i/>
          <w:iCs/>
          <w:sz w:val="30"/>
          <w:szCs w:val="30"/>
          <w:lang w:val="en-US"/>
        </w:rPr>
        <w:t>2562</w:t>
      </w:r>
    </w:p>
    <w:p w14:paraId="4D53177A" w14:textId="77777777" w:rsidR="006F0A23" w:rsidRPr="00F065D7" w:rsidRDefault="006F0A23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07B893DE" w14:textId="77777777" w:rsidR="007E1177" w:rsidRPr="00F065D7" w:rsidRDefault="007E1177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>ซื้อเงิน</w:t>
      </w:r>
      <w:r w:rsidRPr="00F065D7">
        <w:rPr>
          <w:rFonts w:ascii="Angsana New" w:hAnsi="Angsana New" w:hint="cs"/>
          <w:i/>
          <w:iCs/>
          <w:sz w:val="30"/>
          <w:szCs w:val="30"/>
          <w:cs/>
          <w:lang w:val="en-US"/>
        </w:rPr>
        <w:t>ลงทุน</w:t>
      </w:r>
      <w:r w:rsidRPr="00F065D7">
        <w:rPr>
          <w:rFonts w:ascii="Angsana New" w:hAnsi="Angsana New" w:hint="cs"/>
          <w:i/>
          <w:iCs/>
          <w:sz w:val="30"/>
          <w:szCs w:val="30"/>
          <w:cs/>
        </w:rPr>
        <w:t xml:space="preserve">ในบริษัท </w:t>
      </w:r>
      <w:r w:rsidRPr="00F065D7">
        <w:rPr>
          <w:rFonts w:ascii="Angsana New" w:hAnsi="Angsana New"/>
          <w:i/>
          <w:iCs/>
          <w:sz w:val="30"/>
          <w:szCs w:val="30"/>
          <w:cs/>
        </w:rPr>
        <w:t>โอสถสภา อินโนเวชั่น</w:t>
      </w:r>
      <w:r w:rsidRPr="00F065D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i/>
          <w:iCs/>
          <w:sz w:val="30"/>
          <w:szCs w:val="30"/>
          <w:cs/>
        </w:rPr>
        <w:t>เซ็นเตอร์ จำกัด</w:t>
      </w:r>
    </w:p>
    <w:p w14:paraId="4F0D5861" w14:textId="77777777" w:rsidR="007E1177" w:rsidRPr="00F065D7" w:rsidRDefault="007E1177" w:rsidP="007E1177">
      <w:pPr>
        <w:pStyle w:val="block"/>
        <w:spacing w:after="0"/>
        <w:ind w:left="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4E046BF0" w14:textId="4C36B062" w:rsidR="00A97F44" w:rsidRPr="00F065D7" w:rsidRDefault="006F0A23" w:rsidP="00A52775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>เมื่อ</w:t>
      </w:r>
      <w:r w:rsidR="009E481B" w:rsidRPr="00F065D7">
        <w:rPr>
          <w:rFonts w:ascii="Angsana New" w:hAnsi="Angsana New"/>
          <w:sz w:val="30"/>
          <w:szCs w:val="30"/>
          <w:cs/>
        </w:rPr>
        <w:t>วันที่</w:t>
      </w:r>
      <w:r w:rsidR="009E481B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5</w:t>
      </w:r>
      <w:r w:rsidR="009E481B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9E481B" w:rsidRPr="00F065D7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2562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ที่ประชุม</w:t>
      </w:r>
      <w:r w:rsidRPr="008B3B9A">
        <w:rPr>
          <w:rFonts w:ascii="Angsana New" w:hAnsi="Angsana New"/>
          <w:sz w:val="30"/>
          <w:szCs w:val="30"/>
          <w:cs/>
        </w:rPr>
        <w:t>คณะกรรมการ</w:t>
      </w:r>
      <w:r w:rsidRPr="00F065D7">
        <w:rPr>
          <w:rFonts w:ascii="Angsana New" w:hAnsi="Angsana New"/>
          <w:sz w:val="30"/>
          <w:szCs w:val="30"/>
          <w:cs/>
        </w:rPr>
        <w:t>ของ</w:t>
      </w:r>
      <w:r w:rsidRPr="008B3B9A">
        <w:rPr>
          <w:rFonts w:ascii="Angsana New" w:hAnsi="Angsana New"/>
          <w:spacing w:val="-20"/>
          <w:sz w:val="30"/>
          <w:szCs w:val="30"/>
          <w:cs/>
        </w:rPr>
        <w:t>บริษัท</w:t>
      </w:r>
      <w:r w:rsidRPr="00F065D7">
        <w:rPr>
          <w:rFonts w:ascii="Angsana New" w:hAnsi="Angsana New"/>
          <w:sz w:val="30"/>
          <w:szCs w:val="30"/>
          <w:cs/>
        </w:rPr>
        <w:t xml:space="preserve"> โอสถสภา </w:t>
      </w:r>
      <w:r w:rsidRPr="008B3B9A">
        <w:rPr>
          <w:rFonts w:ascii="Angsana New" w:hAnsi="Angsana New"/>
          <w:sz w:val="30"/>
          <w:szCs w:val="30"/>
          <w:cs/>
        </w:rPr>
        <w:t>อินโนเวชั่น</w:t>
      </w:r>
      <w:r w:rsidR="00D86960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เซ็นเตอร์ จำกัด ซึ่งเป็น</w:t>
      </w:r>
      <w:r w:rsidRPr="008B3B9A">
        <w:rPr>
          <w:rFonts w:ascii="Angsana New" w:hAnsi="Angsana New"/>
          <w:spacing w:val="-20"/>
          <w:sz w:val="30"/>
          <w:szCs w:val="30"/>
          <w:cs/>
        </w:rPr>
        <w:t>บริษัท</w:t>
      </w:r>
      <w:r w:rsidRPr="00F065D7">
        <w:rPr>
          <w:rFonts w:ascii="Angsana New" w:hAnsi="Angsana New"/>
          <w:sz w:val="30"/>
          <w:szCs w:val="30"/>
          <w:cs/>
        </w:rPr>
        <w:t xml:space="preserve">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="005A2E7F" w:rsidRPr="00F065D7">
        <w:rPr>
          <w:rFonts w:ascii="Angsana New" w:hAnsi="Angsana New"/>
          <w:sz w:val="30"/>
          <w:szCs w:val="30"/>
          <w:lang w:val="en-US"/>
        </w:rPr>
        <w:t>.</w:t>
      </w:r>
      <w:r w:rsidR="00C819B9" w:rsidRPr="00C819B9">
        <w:rPr>
          <w:rFonts w:ascii="Angsana New" w:hAnsi="Angsana New"/>
          <w:sz w:val="30"/>
          <w:szCs w:val="30"/>
          <w:lang w:val="en-US"/>
        </w:rPr>
        <w:t>3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ล้านบาทโดยเรียกชำระค่าหุ้นเพิ่มเติม</w:t>
      </w:r>
      <w:r w:rsidR="006873E8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864CDB" w:rsidRPr="00F065D7">
        <w:rPr>
          <w:rFonts w:ascii="Angsana New" w:hAnsi="Angsana New" w:hint="cs"/>
          <w:sz w:val="30"/>
          <w:szCs w:val="30"/>
          <w:cs/>
        </w:rPr>
        <w:t>และ</w:t>
      </w:r>
      <w:r w:rsidRPr="00F065D7">
        <w:rPr>
          <w:rFonts w:ascii="Angsana New" w:hAnsi="Angsana New"/>
          <w:sz w:val="30"/>
          <w:szCs w:val="30"/>
          <w:cs/>
        </w:rPr>
        <w:t>ได้รับชำระค่าหุ้น</w:t>
      </w:r>
      <w:r w:rsidR="00D86960" w:rsidRPr="00F065D7">
        <w:rPr>
          <w:rFonts w:ascii="Angsana New" w:hAnsi="Angsana New" w:hint="cs"/>
          <w:sz w:val="30"/>
          <w:szCs w:val="30"/>
          <w:cs/>
        </w:rPr>
        <w:t>ดังกล่าว</w:t>
      </w:r>
      <w:r w:rsidRPr="00F065D7">
        <w:rPr>
          <w:rFonts w:ascii="Angsana New" w:hAnsi="Angsana New"/>
          <w:sz w:val="30"/>
          <w:szCs w:val="30"/>
          <w:cs/>
        </w:rPr>
        <w:t>ในเดือน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F065D7">
        <w:rPr>
          <w:rFonts w:ascii="Angsana New" w:hAnsi="Angsana New"/>
          <w:sz w:val="30"/>
          <w:szCs w:val="30"/>
          <w:cs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2562</w:t>
      </w:r>
    </w:p>
    <w:p w14:paraId="11ADA357" w14:textId="77777777" w:rsidR="00FD5BF2" w:rsidRPr="00F065D7" w:rsidRDefault="00FD5BF2" w:rsidP="007A2815">
      <w:pPr>
        <w:pStyle w:val="block"/>
        <w:spacing w:after="0"/>
        <w:ind w:left="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14:paraId="1B6D099D" w14:textId="0A8B00E2" w:rsidR="00E4055F" w:rsidRPr="00F065D7" w:rsidRDefault="00E4055F" w:rsidP="00E4055F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F065D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โอสถสภา เอ็นเตอร์ไพรซ์</w:t>
      </w: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F065D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จำกั</w:t>
      </w: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ด</w:t>
      </w:r>
    </w:p>
    <w:p w14:paraId="41168B80" w14:textId="77777777" w:rsidR="00E4055F" w:rsidRPr="00F065D7" w:rsidRDefault="00E4055F" w:rsidP="00E4055F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18F28192" w14:textId="40D7E6BB" w:rsidR="00E4055F" w:rsidRDefault="00E4055F" w:rsidP="00E4055F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เมื่อวันที่ </w:t>
      </w:r>
      <w:r w:rsidR="00C819B9" w:rsidRPr="00C819B9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F065D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065D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พฤษภาคม </w:t>
      </w:r>
      <w:r w:rsidR="00C819B9" w:rsidRPr="00C819B9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F065D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065D7">
        <w:rPr>
          <w:rFonts w:ascii="Angsana New" w:hAnsi="Angsana New" w:cs="Angsana New"/>
          <w:sz w:val="30"/>
          <w:szCs w:val="30"/>
          <w:cs/>
          <w:lang w:val="en-US" w:bidi="th-TH"/>
        </w:rPr>
        <w:t>ที่ประชุมคณะกรรมการของบริษัท โอสถสภา เอ็นเตอร์ไพรซ์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</w:t>
      </w:r>
      <w:r w:rsidRPr="00F065D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819B9" w:rsidRPr="00C819B9">
        <w:rPr>
          <w:rFonts w:ascii="Angsana New" w:hAnsi="Angsana New" w:cs="Angsana New"/>
          <w:sz w:val="30"/>
          <w:szCs w:val="30"/>
          <w:lang w:val="en-US" w:bidi="th-TH"/>
        </w:rPr>
        <w:t>44</w:t>
      </w:r>
      <w:r w:rsidRPr="00F065D7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819B9" w:rsidRPr="00C819B9">
        <w:rPr>
          <w:rFonts w:ascii="Angsana New" w:hAnsi="Angsana New" w:cs="Angsana New"/>
          <w:sz w:val="30"/>
          <w:szCs w:val="30"/>
          <w:lang w:val="en-US" w:bidi="th-TH"/>
        </w:rPr>
        <w:t>97</w:t>
      </w:r>
      <w:r w:rsidRPr="00F065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ล้านบาทโดยเรียกชำระค่าหุ้นเพิ่มเติม</w:t>
      </w:r>
      <w:r w:rsidRPr="00F065D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</w:t>
      </w:r>
      <w:r w:rsidRPr="00F065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ได้รับชำระค่าหุ้นดังกล่าวในเดือนพฤษภาคม </w:t>
      </w:r>
      <w:r w:rsidR="00C819B9" w:rsidRPr="00C819B9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14:paraId="617F81AB" w14:textId="77777777" w:rsidR="00926994" w:rsidRPr="00F065D7" w:rsidRDefault="00926994" w:rsidP="00E4055F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FD5EDC1" w14:textId="7B337CED" w:rsidR="00926994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เมื่อวันที่ </w:t>
      </w:r>
      <w:r w:rsidRPr="00926994">
        <w:rPr>
          <w:rFonts w:ascii="Angsana New" w:hAnsi="Angsana New" w:cs="Angsana New"/>
          <w:sz w:val="30"/>
          <w:szCs w:val="30"/>
          <w:lang w:bidi="th-TH"/>
        </w:rPr>
        <w:t xml:space="preserve">5 </w:t>
      </w: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สิงหาคม </w:t>
      </w:r>
      <w:r w:rsidRPr="00926994"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ที่ประชุมวิสามัญผู้ถือหุ้นของบริษัท โอสถสภา เอ็นเตอร์ไพรซ์ จำกัด ซึ่งเป็นบริษัทย่อยของบริษัท </w:t>
      </w:r>
      <w:r w:rsidRPr="00926994">
        <w:rPr>
          <w:rFonts w:ascii="Angsana New" w:hAnsi="Angsana New" w:cs="Angsana New"/>
          <w:sz w:val="30"/>
          <w:szCs w:val="30"/>
          <w:cs/>
          <w:lang w:bidi="th-TH"/>
        </w:rPr>
        <w:t>มีมติอนุมัติให้เพิ่มทุน</w:t>
      </w: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เป็นจำนวนเงินทั้งสิ้น </w:t>
      </w:r>
      <w:r w:rsidR="00614AEE">
        <w:rPr>
          <w:rFonts w:ascii="Angsana New" w:hAnsi="Angsana New" w:cs="Angsana New"/>
          <w:sz w:val="30"/>
          <w:szCs w:val="30"/>
          <w:lang w:bidi="th-TH"/>
        </w:rPr>
        <w:t>430</w:t>
      </w:r>
      <w:r w:rsidRPr="0092699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 โดยเรียกชำระค่าหุ้นเพิ่มทุน และได้รับชำระ</w:t>
      </w:r>
      <w:r w:rsidR="00B37BE3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ค่าหุ้นดังกล่าวในเดือนสิงหาคม </w:t>
      </w:r>
      <w:r w:rsidRPr="00926994">
        <w:rPr>
          <w:rFonts w:ascii="Angsana New" w:hAnsi="Angsana New" w:cs="Angsana New"/>
          <w:sz w:val="30"/>
          <w:szCs w:val="30"/>
          <w:lang w:bidi="th-TH"/>
        </w:rPr>
        <w:t>2562</w:t>
      </w:r>
    </w:p>
    <w:p w14:paraId="739E65B8" w14:textId="77777777" w:rsidR="00926994" w:rsidRPr="00926994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D0EB30C" w14:textId="77777777" w:rsidR="00926994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เมื่อวันที่ </w:t>
      </w:r>
      <w:r w:rsidRPr="00926994">
        <w:rPr>
          <w:rFonts w:ascii="Angsana New" w:hAnsi="Angsana New" w:cs="Angsana New"/>
          <w:sz w:val="30"/>
          <w:szCs w:val="30"/>
          <w:lang w:bidi="th-TH"/>
        </w:rPr>
        <w:t xml:space="preserve">15 </w:t>
      </w: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สิงหาคม </w:t>
      </w:r>
      <w:r w:rsidRPr="00926994"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ที่ประชุมวิสามัญผู้ถือหุ้นของบริษัท โอสถสภา เอ็นเตอร์ไพรซ์ จำกัด ซึ่งเป็นบริษัทย่อยของบริษัท </w:t>
      </w:r>
      <w:r w:rsidRPr="00926994">
        <w:rPr>
          <w:rFonts w:ascii="Angsana New" w:hAnsi="Angsana New" w:cs="Angsana New"/>
          <w:sz w:val="30"/>
          <w:szCs w:val="30"/>
          <w:cs/>
          <w:lang w:bidi="th-TH"/>
        </w:rPr>
        <w:t>มีมติอนุมัติให้เพิ่มทุน</w:t>
      </w: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เป็นจำนวนเงินทั้งสิ้น </w:t>
      </w:r>
      <w:r w:rsidRPr="00926994">
        <w:rPr>
          <w:rFonts w:ascii="Angsana New" w:hAnsi="Angsana New" w:cs="Angsana New"/>
          <w:sz w:val="30"/>
          <w:szCs w:val="30"/>
          <w:lang w:bidi="th-TH"/>
        </w:rPr>
        <w:t xml:space="preserve">139.5 </w:t>
      </w: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โดยเรียกชำระค่าหุ้นเพิ่มทุน และได้รับชำระค่าหุ้นดังกล่าวในเดือนสิงหาคม </w:t>
      </w:r>
      <w:r w:rsidRPr="00926994">
        <w:rPr>
          <w:rFonts w:ascii="Angsana New" w:hAnsi="Angsana New" w:cs="Angsana New"/>
          <w:sz w:val="30"/>
          <w:szCs w:val="30"/>
          <w:lang w:bidi="th-TH"/>
        </w:rPr>
        <w:t>2562</w:t>
      </w:r>
    </w:p>
    <w:p w14:paraId="1EB13390" w14:textId="77777777" w:rsidR="00926994" w:rsidRPr="00926994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7F79419" w14:textId="014C9C4B" w:rsidR="00926994" w:rsidRPr="00926994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เมื่อวันที่ </w:t>
      </w:r>
      <w:r w:rsidRPr="00926994">
        <w:rPr>
          <w:rFonts w:ascii="Angsana New" w:hAnsi="Angsana New" w:cs="Angsana New"/>
          <w:sz w:val="30"/>
          <w:szCs w:val="30"/>
          <w:lang w:bidi="th-TH"/>
        </w:rPr>
        <w:t xml:space="preserve">24 </w:t>
      </w: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กันยายน </w:t>
      </w:r>
      <w:r w:rsidRPr="00926994"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ที่ประชุมวิสามัญผู้ถือหุ้นของบริษัท โอสถสภา เอ็นเตอร์ไพรซ์ จำกัด ซึ่งเป็นบริษัทย่อยของบริษัท </w:t>
      </w:r>
      <w:r w:rsidRPr="00926994">
        <w:rPr>
          <w:rFonts w:ascii="Angsana New" w:hAnsi="Angsana New" w:cs="Angsana New"/>
          <w:sz w:val="30"/>
          <w:szCs w:val="30"/>
          <w:cs/>
          <w:lang w:bidi="th-TH"/>
        </w:rPr>
        <w:t>มีมติอนุมัติให้เพิ่มทุน</w:t>
      </w: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เป็นจำนวนเงินทั้งสิ้น </w:t>
      </w:r>
      <w:r w:rsidR="00614AEE">
        <w:rPr>
          <w:rFonts w:ascii="Angsana New" w:hAnsi="Angsana New" w:cs="Angsana New"/>
          <w:sz w:val="30"/>
          <w:szCs w:val="30"/>
          <w:lang w:bidi="th-TH"/>
        </w:rPr>
        <w:t>840</w:t>
      </w:r>
      <w:r w:rsidRPr="0092699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 โดยเรียกชำระค่าหุ้นเพิ่มทุน และได้รับชำระ</w:t>
      </w:r>
      <w:r w:rsidR="00B37BE3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9269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ค่าหุ้นดังกล่าวในเดือนกันยายน </w:t>
      </w:r>
      <w:r w:rsidRPr="00926994">
        <w:rPr>
          <w:rFonts w:ascii="Angsana New" w:hAnsi="Angsana New" w:cs="Angsana New"/>
          <w:sz w:val="30"/>
          <w:szCs w:val="30"/>
          <w:lang w:bidi="th-TH"/>
        </w:rPr>
        <w:t>2562</w:t>
      </w:r>
    </w:p>
    <w:p w14:paraId="2A61903D" w14:textId="77777777" w:rsidR="00E4055F" w:rsidRPr="00F065D7" w:rsidRDefault="00E4055F" w:rsidP="00E4055F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BE73199" w14:textId="77777777" w:rsidR="00E4055F" w:rsidRPr="00F065D7" w:rsidRDefault="00E4055F" w:rsidP="00E4055F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lastRenderedPageBreak/>
        <w:t>ซื้อเงินลงทุนใน</w:t>
      </w:r>
      <w:r w:rsidRPr="00F065D7">
        <w:rPr>
          <w:i/>
          <w:iCs/>
        </w:rPr>
        <w:t xml:space="preserve"> </w:t>
      </w:r>
      <w:proofErr w:type="spellStart"/>
      <w:r w:rsidRPr="00F065D7">
        <w:rPr>
          <w:rFonts w:ascii="Angsana New" w:hAnsi="Angsana New" w:cs="Angsana New"/>
          <w:i/>
          <w:iCs/>
          <w:sz w:val="30"/>
          <w:szCs w:val="30"/>
          <w:lang w:bidi="th-TH"/>
        </w:rPr>
        <w:t>Oventure</w:t>
      </w:r>
      <w:proofErr w:type="spellEnd"/>
      <w:r w:rsidRPr="00F065D7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proofErr w:type="spellStart"/>
      <w:r w:rsidRPr="00F065D7">
        <w:rPr>
          <w:rFonts w:ascii="Angsana New" w:hAnsi="Angsana New" w:cs="Angsana New"/>
          <w:i/>
          <w:iCs/>
          <w:sz w:val="30"/>
          <w:szCs w:val="30"/>
          <w:lang w:bidi="th-TH"/>
        </w:rPr>
        <w:t>Pte.</w:t>
      </w:r>
      <w:proofErr w:type="spellEnd"/>
      <w:r w:rsidRPr="00F065D7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Ltd.</w:t>
      </w: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โดย</w:t>
      </w: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บริษัท </w:t>
      </w:r>
      <w:r w:rsidRPr="00F065D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โอสถสภา เอ็นเตอร์ไพรซ์</w:t>
      </w: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F065D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จำกั</w:t>
      </w: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ด</w:t>
      </w:r>
    </w:p>
    <w:p w14:paraId="6F66B8AF" w14:textId="77777777" w:rsidR="00E4055F" w:rsidRPr="00F065D7" w:rsidRDefault="00E4055F" w:rsidP="00E4055F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52C80663" w14:textId="6890F493" w:rsidR="00E4055F" w:rsidRPr="00F065D7" w:rsidRDefault="00E4055F" w:rsidP="00E4055F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065D7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ในเดือนมิถุนายน</w:t>
      </w:r>
      <w:r w:rsidRPr="00F065D7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 </w:t>
      </w:r>
      <w:r w:rsidR="00C819B9" w:rsidRPr="00C819B9">
        <w:rPr>
          <w:rFonts w:ascii="Angsana New" w:hAnsi="Angsana New" w:cs="Angsana New"/>
          <w:spacing w:val="2"/>
          <w:sz w:val="30"/>
          <w:szCs w:val="30"/>
          <w:lang w:val="en-US" w:bidi="th-TH"/>
        </w:rPr>
        <w:t>2562</w:t>
      </w:r>
      <w:r w:rsidRPr="00F065D7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F065D7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บริษัท โอสถสภา เอ็นเตอร์ไพรซ์ จำกัด ซึ่งเป็นบริษัทย่อยของบริษัทได้ชำระ</w:t>
      </w:r>
      <w:r w:rsidRPr="00F065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ค่าหุ้นเพิ่มทุนใน </w:t>
      </w:r>
      <w:proofErr w:type="spellStart"/>
      <w:r w:rsidRPr="00F065D7">
        <w:rPr>
          <w:rFonts w:ascii="Angsana New" w:hAnsi="Angsana New" w:cs="Angsana New"/>
          <w:sz w:val="30"/>
          <w:szCs w:val="30"/>
          <w:lang w:val="en-US" w:bidi="th-TH"/>
        </w:rPr>
        <w:t>Oventure</w:t>
      </w:r>
      <w:proofErr w:type="spellEnd"/>
      <w:r w:rsidRPr="00F065D7">
        <w:rPr>
          <w:rFonts w:ascii="Angsana New" w:hAnsi="Angsana New" w:cs="Angsana New"/>
          <w:sz w:val="30"/>
          <w:szCs w:val="30"/>
          <w:lang w:val="en-US" w:bidi="th-TH"/>
        </w:rPr>
        <w:t xml:space="preserve"> Pte. Ltd. </w:t>
      </w:r>
      <w:r w:rsidRPr="00F065D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เป็นจำนวนเงิน </w:t>
      </w:r>
      <w:r w:rsidR="00C819B9" w:rsidRPr="00C819B9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F065D7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819B9" w:rsidRPr="00C819B9">
        <w:rPr>
          <w:rFonts w:ascii="Angsana New" w:hAnsi="Angsana New" w:cs="Angsana New"/>
          <w:sz w:val="30"/>
          <w:szCs w:val="30"/>
          <w:lang w:val="en-US" w:bidi="th-TH"/>
        </w:rPr>
        <w:t>27</w:t>
      </w:r>
      <w:r w:rsidRPr="00F065D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065D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ล้านเหรียญสหรัฐอเมริกา ทั้งนี้เป็นไปตาม</w:t>
      </w:r>
      <w:r w:rsidRPr="00F065D7">
        <w:rPr>
          <w:rFonts w:ascii="Angsana New" w:hAnsi="Angsana New" w:cs="Angsana New"/>
          <w:sz w:val="30"/>
          <w:szCs w:val="30"/>
          <w:cs/>
          <w:lang w:val="en-US" w:bidi="th-TH"/>
        </w:rPr>
        <w:t>มติ</w:t>
      </w:r>
      <w:r w:rsidRPr="00F065D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ที่ประชุมผู้ถือหุ้นของบริษัทย่อยดังกล่าว </w:t>
      </w:r>
    </w:p>
    <w:p w14:paraId="3CFFB34C" w14:textId="388E4E7D" w:rsidR="00E4055F" w:rsidRPr="00F065D7" w:rsidRDefault="00E4055F" w:rsidP="00E4055F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A8C3CFA" w14:textId="14E30628" w:rsidR="00926994" w:rsidRPr="00926994" w:rsidRDefault="00614AEE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จัดตั้งบริษัท โอทูซี จำกัด (เ</w:t>
      </w:r>
      <w:r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>ดิมชื่อ</w:t>
      </w:r>
      <w:r>
        <w:rPr>
          <w:i/>
          <w:iCs/>
          <w:spacing w:val="2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>บริษัท</w:t>
      </w:r>
      <w:r>
        <w:rPr>
          <w:i/>
          <w:iCs/>
          <w:spacing w:val="2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>โอเมจิน</w:t>
      </w:r>
      <w:r>
        <w:rPr>
          <w:i/>
          <w:iCs/>
          <w:spacing w:val="2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 xml:space="preserve">จำกัด) </w:t>
      </w:r>
      <w:r w:rsidR="00926994" w:rsidRPr="0092699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โดยบริษัท </w:t>
      </w:r>
      <w:r w:rsidR="00926994" w:rsidRPr="0092699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โอสถสภา เอ็นเตอร์ไพรซ์</w:t>
      </w:r>
      <w:r w:rsidR="00926994" w:rsidRPr="0092699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="00926994" w:rsidRPr="0092699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จำกั</w:t>
      </w:r>
      <w:r w:rsidR="00926994" w:rsidRPr="0092699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ด</w:t>
      </w:r>
    </w:p>
    <w:p w14:paraId="010C2594" w14:textId="77777777" w:rsidR="00926994" w:rsidRPr="005C410F" w:rsidRDefault="00926994" w:rsidP="0092699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4A0A61AD" w14:textId="7D7E7DA8" w:rsidR="00926994" w:rsidRPr="00926994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ในเดือน</w:t>
      </w:r>
      <w:r w:rsidRPr="001C3262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กรกฎาคม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>2562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บริษัท โอสถสภา เอ็นเตอร์ไพรซ์ จำกัด ได้</w:t>
      </w:r>
      <w:r w:rsidRPr="001C3262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จดทะเบียน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จัดตั้งบริษัทย่อย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ชื่อบริษัท</w:t>
      </w:r>
      <w:r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โอเม</w:t>
      </w:r>
      <w:r w:rsidR="001C3262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จิ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น จำกัด เพื่อประกอบธุรกิจพาณิชย์อิเล็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ก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ทรอนิกส์ โดยมีทุนจดทะเบียน </w:t>
      </w:r>
      <w:r w:rsidR="00614AEE">
        <w:rPr>
          <w:rFonts w:ascii="Angsana New" w:hAnsi="Angsana New" w:cs="Angsana New"/>
          <w:spacing w:val="2"/>
          <w:sz w:val="30"/>
          <w:szCs w:val="30"/>
          <w:lang w:bidi="th-TH"/>
        </w:rPr>
        <w:t>50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ล้านบาท และมีทุนที่ออกและเรียกชำระแล้วจำนวน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>12.5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ล้านบาท คิดเป็นอัตราร้อยละ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>100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ของทุนที่ออกและเรียกชำระแล้ว ทั้งนี้เป็นไปตามมติที่ประชุมคณะกรรมการของบริษัท เมื่อวันที่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>14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พฤษภาคม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>2562</w:t>
      </w:r>
    </w:p>
    <w:p w14:paraId="0B520B8F" w14:textId="77777777" w:rsidR="00926994" w:rsidRPr="00926994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</w:p>
    <w:p w14:paraId="6592267E" w14:textId="77777777" w:rsidR="00926994" w:rsidRPr="00926994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spacing w:val="2"/>
          <w:sz w:val="30"/>
          <w:szCs w:val="30"/>
          <w:cs/>
          <w:lang w:bidi="th-TH"/>
        </w:rPr>
      </w:pP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ต่อมาในเดือนตุลาคม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2562 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Pr="0092699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บริษัท โอเมจิน จำกัด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ได้เปลี่ยนชื่อเป็น</w:t>
      </w:r>
      <w:r w:rsidRPr="0092699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บริษัท โอทูซี จำกัด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ตามมติที่ประชุมวิสามัญ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br/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ผู้ถือหุ้นของบริษัทย่อยดังกล่าว</w:t>
      </w:r>
    </w:p>
    <w:p w14:paraId="32DB9CCC" w14:textId="77777777" w:rsidR="00926994" w:rsidRPr="005C410F" w:rsidRDefault="00926994" w:rsidP="00926994">
      <w:pPr>
        <w:pStyle w:val="block"/>
        <w:spacing w:after="0"/>
        <w:ind w:left="709"/>
        <w:jc w:val="thaiDistribute"/>
        <w:rPr>
          <w:rFonts w:ascii="Angsana New" w:hAnsi="Angsana New" w:cs="Angsana New"/>
          <w:spacing w:val="2"/>
          <w:sz w:val="30"/>
          <w:szCs w:val="30"/>
          <w:cs/>
          <w:lang w:bidi="th-TH"/>
        </w:rPr>
      </w:pPr>
    </w:p>
    <w:p w14:paraId="2E1AFC9A" w14:textId="5030D829" w:rsidR="00926994" w:rsidRPr="00926994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  <w:r w:rsidRPr="0092699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จัดตั้ง</w:t>
      </w:r>
      <w:r w:rsidRPr="0092699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บริษัท โอยูระ จำกัด โดยบริษัท โอทูซี จำกัด </w:t>
      </w:r>
      <w:r w:rsidR="00614AEE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(เ</w:t>
      </w:r>
      <w:r w:rsidR="00614AEE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>ดิมชื่อ</w:t>
      </w:r>
      <w:r w:rsidR="00614AEE">
        <w:rPr>
          <w:i/>
          <w:iCs/>
          <w:spacing w:val="2"/>
          <w:sz w:val="30"/>
          <w:szCs w:val="30"/>
          <w:rtl/>
          <w:cs/>
        </w:rPr>
        <w:t xml:space="preserve"> </w:t>
      </w:r>
      <w:r w:rsidR="00614AEE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>บริษัท</w:t>
      </w:r>
      <w:r w:rsidR="00614AEE">
        <w:rPr>
          <w:i/>
          <w:iCs/>
          <w:spacing w:val="2"/>
          <w:sz w:val="30"/>
          <w:szCs w:val="30"/>
          <w:rtl/>
          <w:cs/>
        </w:rPr>
        <w:t xml:space="preserve"> </w:t>
      </w:r>
      <w:r w:rsidR="00614AEE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>โอเมจิน</w:t>
      </w:r>
      <w:r w:rsidR="00614AEE">
        <w:rPr>
          <w:i/>
          <w:iCs/>
          <w:spacing w:val="2"/>
          <w:sz w:val="30"/>
          <w:szCs w:val="30"/>
          <w:rtl/>
          <w:cs/>
        </w:rPr>
        <w:t xml:space="preserve"> </w:t>
      </w:r>
      <w:r w:rsidR="00614AEE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>จำกัด)</w:t>
      </w:r>
    </w:p>
    <w:p w14:paraId="5C596627" w14:textId="77777777" w:rsidR="00926994" w:rsidRPr="005C410F" w:rsidRDefault="00926994" w:rsidP="0092699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6CB0C793" w14:textId="72AE63C8" w:rsidR="00926994" w:rsidRPr="005C410F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ในเดือนสิงหาคม </w:t>
      </w:r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2562 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บริษัท โอทูซี จำกัด </w:t>
      </w:r>
      <w:r w:rsidR="00614AEE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(เ</w:t>
      </w:r>
      <w:r w:rsidR="00614AEE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>ดิมชื่อ</w:t>
      </w:r>
      <w:r w:rsidR="00614AEE">
        <w:rPr>
          <w:i/>
          <w:iCs/>
          <w:spacing w:val="2"/>
          <w:sz w:val="30"/>
          <w:szCs w:val="30"/>
          <w:rtl/>
          <w:cs/>
        </w:rPr>
        <w:t xml:space="preserve"> </w:t>
      </w:r>
      <w:r w:rsidR="00614AEE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>บริษัท</w:t>
      </w:r>
      <w:r w:rsidR="00614AEE">
        <w:rPr>
          <w:i/>
          <w:iCs/>
          <w:spacing w:val="2"/>
          <w:sz w:val="30"/>
          <w:szCs w:val="30"/>
          <w:rtl/>
          <w:cs/>
        </w:rPr>
        <w:t xml:space="preserve"> </w:t>
      </w:r>
      <w:r w:rsidR="00614AEE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>โอเมจิน</w:t>
      </w:r>
      <w:r w:rsidR="00614AEE">
        <w:rPr>
          <w:i/>
          <w:iCs/>
          <w:spacing w:val="2"/>
          <w:sz w:val="30"/>
          <w:szCs w:val="30"/>
          <w:rtl/>
          <w:cs/>
        </w:rPr>
        <w:t xml:space="preserve"> </w:t>
      </w:r>
      <w:r w:rsidR="00614AEE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 xml:space="preserve">จำกัด) 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ได้จดทะเบียนจัดตั้งบริษัทย่อย</w:t>
      </w:r>
      <w:r w:rsidR="00614AEE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       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ชื่อบริษัท โอยูระ จำกัด เพื่อให้ความรู้และ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จำหน่าย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สินค้าที่มีส่วนผสมของสมุนไพร โดยมีทุนจดทะเบียน </w:t>
      </w:r>
      <w:r w:rsidR="00614AEE">
        <w:rPr>
          <w:rFonts w:ascii="Angsana New" w:hAnsi="Angsana New" w:cs="Angsana New"/>
          <w:spacing w:val="2"/>
          <w:sz w:val="30"/>
          <w:szCs w:val="30"/>
          <w:lang w:bidi="th-TH"/>
        </w:rPr>
        <w:t>30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ล้านบาท และมีทุนที่ออกและเรียกชำระแล้วจำนวน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>7.5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ล้านบาท คิดเป็นอัตราร้อยละ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>100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ของทุนที่ออกและเรียกชำระแล้ว ทั้งนี้เป็นไปตามมติที่ประชุมคณะกรรมการของบริษัท เมื่อวันที่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>14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พฤษภาคม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>2562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</w:p>
    <w:p w14:paraId="54E53156" w14:textId="77777777" w:rsidR="00926994" w:rsidRPr="005C410F" w:rsidRDefault="00926994" w:rsidP="00926994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7A28F79" w14:textId="77777777" w:rsidR="00926994" w:rsidRPr="00926994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  <w:r w:rsidRPr="0092699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ซื้อเงินลงทุนใน </w:t>
      </w:r>
      <w:proofErr w:type="spellStart"/>
      <w:r w:rsidRPr="00926994">
        <w:rPr>
          <w:rFonts w:ascii="Angsana New" w:hAnsi="Angsana New" w:cs="Angsana New"/>
          <w:i/>
          <w:iCs/>
          <w:sz w:val="30"/>
          <w:szCs w:val="30"/>
          <w:lang w:bidi="th-TH"/>
        </w:rPr>
        <w:t>Osotspa</w:t>
      </w:r>
      <w:proofErr w:type="spellEnd"/>
      <w:r w:rsidRPr="00926994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Enterprises Singapore </w:t>
      </w:r>
      <w:proofErr w:type="spellStart"/>
      <w:r w:rsidRPr="00926994">
        <w:rPr>
          <w:rFonts w:ascii="Angsana New" w:hAnsi="Angsana New" w:cs="Angsana New"/>
          <w:i/>
          <w:iCs/>
          <w:sz w:val="30"/>
          <w:szCs w:val="30"/>
          <w:lang w:bidi="th-TH"/>
        </w:rPr>
        <w:t>Pte.</w:t>
      </w:r>
      <w:proofErr w:type="spellEnd"/>
      <w:r w:rsidRPr="00926994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Ltd. </w:t>
      </w:r>
      <w:r w:rsidRPr="0092699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โดยบริษัท โอสถสภา เอ็นเตอร์ไพรซ์ จำกัด</w:t>
      </w:r>
    </w:p>
    <w:p w14:paraId="32670FFE" w14:textId="77777777" w:rsidR="00926994" w:rsidRPr="005C410F" w:rsidRDefault="00926994" w:rsidP="0092699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36DD40A4" w14:textId="7B161FFB" w:rsidR="00926994" w:rsidRPr="005C410F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ในเดือนสิงหาคม </w:t>
      </w:r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2562 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บริษัท โอสถสภา เอ็นเตอร์ไพรซ์ จำกัด ซึ่งเป็นบริษัทย่อยของบริษัทได้ชำระค่าหุ้น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เพิ่มทุนใน </w:t>
      </w:r>
      <w:proofErr w:type="spellStart"/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>Osotspa</w:t>
      </w:r>
      <w:proofErr w:type="spellEnd"/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Enterprises Singapore </w:t>
      </w:r>
      <w:proofErr w:type="spellStart"/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>Pte.</w:t>
      </w:r>
      <w:proofErr w:type="spellEnd"/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Ltd. 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จำนวน </w:t>
      </w:r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>1</w:t>
      </w:r>
      <w:r w:rsidR="00614AEE">
        <w:rPr>
          <w:rFonts w:ascii="Angsana New" w:hAnsi="Angsana New" w:cs="Angsana New"/>
          <w:spacing w:val="2"/>
          <w:sz w:val="30"/>
          <w:szCs w:val="30"/>
          <w:lang w:bidi="th-TH"/>
        </w:rPr>
        <w:t>8</w:t>
      </w:r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ล้านเหรียญสหรัฐอเมริกา ทั้งนี้เป็นไปตามมติที่ประชุมวิสามัญผู้ถือหุ้นของบริษัทย่อยดังกล่าว</w:t>
      </w:r>
    </w:p>
    <w:p w14:paraId="6105A459" w14:textId="77777777" w:rsidR="00926994" w:rsidRPr="005C410F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</w:p>
    <w:p w14:paraId="307EE331" w14:textId="56B30B57" w:rsidR="00926994" w:rsidRPr="005C410F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ในเดือนกันยายน </w:t>
      </w:r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2562 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บริษัท โอสถสภา เอ็นเตอร์ไพรซ์ จำกัด ซึ่งเป็นบริษัทย่อยของบริษัทได้ชำระค่าหุ้น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เพิ่มทุนใน </w:t>
      </w:r>
      <w:proofErr w:type="spellStart"/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>Osotspa</w:t>
      </w:r>
      <w:proofErr w:type="spellEnd"/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Enterprises Singapore </w:t>
      </w:r>
      <w:proofErr w:type="spellStart"/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>Pte.</w:t>
      </w:r>
      <w:proofErr w:type="spellEnd"/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Ltd. 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จำนวน </w:t>
      </w:r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>1</w:t>
      </w:r>
      <w:r w:rsidR="00614AEE">
        <w:rPr>
          <w:rFonts w:ascii="Angsana New" w:hAnsi="Angsana New" w:cs="Angsana New"/>
          <w:spacing w:val="2"/>
          <w:sz w:val="30"/>
          <w:szCs w:val="30"/>
          <w:lang w:bidi="th-TH"/>
        </w:rPr>
        <w:t>0</w:t>
      </w:r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ล้านเหรียญสหรัฐอเมริกา ทั้งนี้เป็นไปตามมติที่ประชุมวิสามัญผู้ถือหุ้นของบริษัทย่อยดังกล่าว</w:t>
      </w:r>
    </w:p>
    <w:p w14:paraId="0EE44E29" w14:textId="77777777" w:rsidR="00926994" w:rsidRPr="00926994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  <w:r w:rsidRPr="005C410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lastRenderedPageBreak/>
        <w:t>รับโอนหุ้น</w:t>
      </w:r>
      <w:r w:rsidRPr="0092699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ในบริษัท</w:t>
      </w:r>
      <w:r w:rsidRPr="0092699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โอสถสภา ลอยเฮง (ประเทศไทย) จำกัด</w:t>
      </w:r>
    </w:p>
    <w:p w14:paraId="67972467" w14:textId="77777777" w:rsidR="00926994" w:rsidRPr="005C410F" w:rsidRDefault="00926994" w:rsidP="0092699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4665F01F" w14:textId="2C5C7563" w:rsidR="00E4055F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เมื่อวันที่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11 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กันยายน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2562 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บริษัทได้รับ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โอนหุ้น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ของบริษัท </w:t>
      </w:r>
      <w:r w:rsidRPr="0092699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โอสถสภา ลอยเฮง (ประเทศไทย) จำกัด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ซึ่งเป็นบริษัทย่อยของบริษัท 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จากผู้ถือหุ้นส่วนน้อย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มาเป็นหุ้นของบริษัท จึงทำให้บริษัทเปลี่ยนแปลงสัดส่วนเงินลงทุนในบริษัทย่อยดังกล่าว จากร้อยละ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50.99 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เป็นร้อยละ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>99.98</w:t>
      </w:r>
    </w:p>
    <w:p w14:paraId="52C50F0B" w14:textId="77777777" w:rsidR="00AF0198" w:rsidRPr="00926994" w:rsidRDefault="00AF0198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</w:p>
    <w:p w14:paraId="255BD4DF" w14:textId="77777777" w:rsidR="00926994" w:rsidRPr="005C410F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5C410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5C410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สยามกลาสอยุธยา จำกัด</w:t>
      </w:r>
      <w:r w:rsidRPr="005C410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4F022EED" w14:textId="77777777" w:rsidR="00926994" w:rsidRPr="005C410F" w:rsidRDefault="00926994" w:rsidP="0092699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1CF119E" w14:textId="6042D8FC" w:rsidR="00926994" w:rsidRPr="00926994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  <w:r w:rsidRPr="0092699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เมื่อวันที่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18 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กันยายน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2562 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ที่</w:t>
      </w:r>
      <w:r w:rsidRPr="0092699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ประชุม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วิสามัญผู้ถือหุ้นของ</w:t>
      </w:r>
      <w:r w:rsidRPr="0092699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บริษัท สยามกลาสอยุธยา จำกัด ซึ่งเป็นบริษัทย่อยของบริษัท มีมติอนุมัติ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ให้เพิ่มทุน</w:t>
      </w:r>
      <w:r w:rsidRPr="0092699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เป็นจำนวนเงิน </w:t>
      </w:r>
      <w:r w:rsidR="00614AEE">
        <w:rPr>
          <w:rFonts w:ascii="Angsana New" w:hAnsi="Angsana New" w:cs="Angsana New"/>
          <w:spacing w:val="2"/>
          <w:sz w:val="30"/>
          <w:szCs w:val="30"/>
          <w:lang w:bidi="th-TH"/>
        </w:rPr>
        <w:t>1,500</w:t>
      </w:r>
      <w:r w:rsidRPr="0092699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ล้านบาท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โดยเรียกชำระค่าหุ้นเพิ่มทุน และได้รับชำระค่าหุ้นทั้งหมดในเดือนกันยายน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>2562</w:t>
      </w:r>
    </w:p>
    <w:p w14:paraId="1FE393DF" w14:textId="77777777" w:rsidR="00926994" w:rsidRPr="005C410F" w:rsidRDefault="00926994" w:rsidP="00926994">
      <w:pPr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78AC91B3" w14:textId="77777777" w:rsidR="00926994" w:rsidRPr="005C410F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5C410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5C410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เอสเอสบี เอ็นเตอร์ไพรซ์</w:t>
      </w:r>
      <w:r w:rsidRPr="005C410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5C410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จำกัด</w:t>
      </w:r>
      <w:r w:rsidRPr="005C410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0F5E6901" w14:textId="77777777" w:rsidR="00926994" w:rsidRPr="005C410F" w:rsidRDefault="00926994" w:rsidP="0092699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3EF1146" w14:textId="73A74598" w:rsidR="00926994" w:rsidRPr="00926994" w:rsidRDefault="00926994" w:rsidP="00926994">
      <w:pPr>
        <w:pStyle w:val="block"/>
        <w:spacing w:after="0"/>
        <w:ind w:left="540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  <w:r w:rsidRPr="0092699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เมื่อวันที่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27 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กันยายน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2562 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ที่</w:t>
      </w:r>
      <w:r w:rsidRPr="0092699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ประชุม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วิสามัญผู้ถือหุ้นของ</w:t>
      </w:r>
      <w:r w:rsidRPr="0092699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บริษัท เอสเอสบี เอ็นเตอร์ไพรซ์ จำกัด ซึ่งเป็นบริษัทย่อยของบริษัท มีมติอนุมัติ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ให้เพิ่มทุน</w:t>
      </w:r>
      <w:r w:rsidRPr="0092699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เป็นจำนวนเงิน </w:t>
      </w:r>
      <w:r w:rsidR="00614AEE">
        <w:rPr>
          <w:rFonts w:ascii="Angsana New" w:hAnsi="Angsana New" w:cs="Angsana New"/>
          <w:spacing w:val="2"/>
          <w:sz w:val="30"/>
          <w:szCs w:val="30"/>
          <w:lang w:bidi="th-TH"/>
        </w:rPr>
        <w:t>169</w:t>
      </w:r>
      <w:r w:rsidRPr="0092699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ล้านบาท</w:t>
      </w:r>
      <w:r w:rsidRPr="00926994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โดยเรียกชำระค่าหุ้นเพิ่มทุน และได้รับชำระค่าหุ้นทั้งหมดในเดือนกันยายน </w:t>
      </w:r>
      <w:r w:rsidRPr="00926994">
        <w:rPr>
          <w:rFonts w:ascii="Angsana New" w:hAnsi="Angsana New" w:cs="Angsana New"/>
          <w:spacing w:val="2"/>
          <w:sz w:val="30"/>
          <w:szCs w:val="30"/>
          <w:lang w:bidi="th-TH"/>
        </w:rPr>
        <w:t>2562</w:t>
      </w:r>
    </w:p>
    <w:p w14:paraId="1AADA2D7" w14:textId="4BA53789" w:rsidR="00710786" w:rsidRPr="00F065D7" w:rsidRDefault="00710786">
      <w:pPr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  <w:r w:rsidRPr="00F065D7">
        <w:rPr>
          <w:rFonts w:ascii="Angsana New" w:hAnsi="Angsana New"/>
          <w:i/>
          <w:iCs/>
          <w:sz w:val="30"/>
          <w:szCs w:val="30"/>
        </w:rPr>
        <w:br w:type="page"/>
      </w:r>
    </w:p>
    <w:p w14:paraId="124CE4FB" w14:textId="77777777" w:rsidR="00C15961" w:rsidRPr="00F065D7" w:rsidRDefault="00B24FE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2AF9209D" w14:textId="77777777" w:rsidR="00660361" w:rsidRPr="00F065D7" w:rsidRDefault="00660361" w:rsidP="00660361">
      <w:pPr>
        <w:spacing w:line="240" w:lineRule="auto"/>
        <w:ind w:left="45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3265000D" w14:textId="19BA02A1" w:rsidR="00C15961" w:rsidRPr="00F065D7" w:rsidRDefault="00B24FE8" w:rsidP="00EC4178">
      <w:pPr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b/>
          <w:sz w:val="30"/>
          <w:szCs w:val="30"/>
          <w:cs/>
        </w:rPr>
        <w:t>ก</w:t>
      </w:r>
      <w:r w:rsidRPr="00F065D7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</w:t>
      </w:r>
      <w:r w:rsidR="00765D84">
        <w:rPr>
          <w:rFonts w:ascii="Angsana New" w:hAnsi="Angsana New" w:hint="cs"/>
          <w:sz w:val="30"/>
          <w:szCs w:val="30"/>
          <w:cs/>
        </w:rPr>
        <w:t>ดเก้า</w:t>
      </w:r>
      <w:r w:rsidR="00673112" w:rsidRPr="00F065D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="00673112" w:rsidRPr="00F065D7">
        <w:rPr>
          <w:rFonts w:ascii="Angsana New" w:hAnsi="Angsana New"/>
          <w:sz w:val="30"/>
          <w:szCs w:val="30"/>
          <w:cs/>
        </w:rPr>
        <w:t xml:space="preserve"> </w:t>
      </w:r>
      <w:r w:rsidR="005F795C">
        <w:rPr>
          <w:rFonts w:ascii="Angsana New" w:hAnsi="Angsana New" w:hint="cs"/>
          <w:sz w:val="30"/>
          <w:szCs w:val="30"/>
          <w:cs/>
        </w:rPr>
        <w:t>กันยายน</w:t>
      </w:r>
      <w:r w:rsidR="00A310E8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="00E63406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มีดังนี้</w:t>
      </w:r>
    </w:p>
    <w:p w14:paraId="67BFC478" w14:textId="77777777" w:rsidR="007E126D" w:rsidRPr="00F065D7" w:rsidRDefault="007E126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082"/>
        <w:gridCol w:w="244"/>
        <w:gridCol w:w="1002"/>
        <w:gridCol w:w="239"/>
        <w:gridCol w:w="1120"/>
        <w:gridCol w:w="236"/>
        <w:gridCol w:w="1049"/>
        <w:gridCol w:w="254"/>
        <w:gridCol w:w="1153"/>
      </w:tblGrid>
      <w:tr w:rsidR="00984108" w:rsidRPr="00F065D7" w14:paraId="52E1DC6C" w14:textId="77777777" w:rsidTr="007971FB">
        <w:trPr>
          <w:tblHeader/>
        </w:trPr>
        <w:tc>
          <w:tcPr>
            <w:tcW w:w="1582" w:type="pct"/>
            <w:shd w:val="clear" w:color="auto" w:fill="auto"/>
          </w:tcPr>
          <w:p w14:paraId="42E10FF4" w14:textId="77777777" w:rsidR="00984108" w:rsidRPr="00F065D7" w:rsidRDefault="00984108" w:rsidP="00984108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5" w:type="pct"/>
            <w:gridSpan w:val="5"/>
            <w:shd w:val="clear" w:color="auto" w:fill="auto"/>
          </w:tcPr>
          <w:p w14:paraId="4F2DCDBE" w14:textId="77777777" w:rsidR="00984108" w:rsidRPr="00F065D7" w:rsidDel="003621D0" w:rsidRDefault="00984108" w:rsidP="009841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2B3AE484" w14:textId="77777777" w:rsidR="00984108" w:rsidRPr="00F065D7" w:rsidRDefault="00984108" w:rsidP="009841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7" w:type="pct"/>
            <w:gridSpan w:val="3"/>
            <w:shd w:val="clear" w:color="auto" w:fill="auto"/>
          </w:tcPr>
          <w:p w14:paraId="0D5D646A" w14:textId="77777777" w:rsidR="00984108" w:rsidRPr="00F065D7" w:rsidDel="003621D0" w:rsidRDefault="00984108" w:rsidP="009841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4108" w:rsidRPr="00F065D7" w14:paraId="1E15A46A" w14:textId="77777777" w:rsidTr="007971FB">
        <w:trPr>
          <w:trHeight w:val="1109"/>
          <w:tblHeader/>
        </w:trPr>
        <w:tc>
          <w:tcPr>
            <w:tcW w:w="1582" w:type="pct"/>
            <w:shd w:val="clear" w:color="auto" w:fill="auto"/>
          </w:tcPr>
          <w:p w14:paraId="3DD1F1A1" w14:textId="77777777" w:rsidR="00984108" w:rsidRPr="00F065D7" w:rsidRDefault="00984108" w:rsidP="0027175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3A2F7186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4922F8D2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" w:type="pct"/>
          </w:tcPr>
          <w:p w14:paraId="5DB073A4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  <w:vAlign w:val="bottom"/>
          </w:tcPr>
          <w:p w14:paraId="5551553C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28" w:type="pct"/>
          </w:tcPr>
          <w:p w14:paraId="2C3FC5E6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2597DFFF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4E791280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15C7A2AD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26B88916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106FDA5A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" w:type="pct"/>
          </w:tcPr>
          <w:p w14:paraId="2E185B81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777B2F2A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4BCD4D27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984108" w:rsidRPr="00F065D7" w14:paraId="429D90CC" w14:textId="77777777" w:rsidTr="007971FB">
        <w:trPr>
          <w:tblHeader/>
        </w:trPr>
        <w:tc>
          <w:tcPr>
            <w:tcW w:w="1582" w:type="pct"/>
          </w:tcPr>
          <w:p w14:paraId="3F5148C8" w14:textId="77777777" w:rsidR="00984108" w:rsidRPr="00F065D7" w:rsidRDefault="00984108" w:rsidP="00271753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18" w:type="pct"/>
            <w:gridSpan w:val="9"/>
          </w:tcPr>
          <w:p w14:paraId="2C61E511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065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971FB" w:rsidRPr="00F065D7" w14:paraId="47A919E3" w14:textId="77777777" w:rsidTr="007971FB">
        <w:trPr>
          <w:tblHeader/>
        </w:trPr>
        <w:tc>
          <w:tcPr>
            <w:tcW w:w="1582" w:type="pct"/>
          </w:tcPr>
          <w:p w14:paraId="31C8B0DC" w14:textId="77777777" w:rsidR="007971FB" w:rsidRPr="00F065D7" w:rsidRDefault="007971FB" w:rsidP="007971FB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ที่ดิน</w:t>
            </w:r>
          </w:p>
        </w:tc>
        <w:tc>
          <w:tcPr>
            <w:tcW w:w="580" w:type="pct"/>
          </w:tcPr>
          <w:p w14:paraId="7B35BE16" w14:textId="2A395F34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45,402</w:t>
            </w:r>
          </w:p>
        </w:tc>
        <w:tc>
          <w:tcPr>
            <w:tcW w:w="131" w:type="pct"/>
          </w:tcPr>
          <w:p w14:paraId="57CA4DD9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  <w:vAlign w:val="bottom"/>
          </w:tcPr>
          <w:p w14:paraId="0719616A" w14:textId="1F069805" w:rsidR="007971FB" w:rsidRPr="00F065D7" w:rsidRDefault="007971FB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73BAE257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</w:tcPr>
          <w:p w14:paraId="638A24B4" w14:textId="70F8C941" w:rsidR="007971FB" w:rsidRPr="007971FB" w:rsidRDefault="007971FB" w:rsidP="007971F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(4,168)</w:t>
            </w:r>
          </w:p>
        </w:tc>
        <w:tc>
          <w:tcPr>
            <w:tcW w:w="126" w:type="pct"/>
          </w:tcPr>
          <w:p w14:paraId="45AF0C65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677B53F5" w14:textId="134DBD80" w:rsidR="007971FB" w:rsidRPr="007971FB" w:rsidRDefault="007971FB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1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pct"/>
          </w:tcPr>
          <w:p w14:paraId="0150D2F9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</w:tcPr>
          <w:p w14:paraId="14BA3C54" w14:textId="286B86C8" w:rsidR="007971FB" w:rsidRPr="007971FB" w:rsidRDefault="007971FB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1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971FB" w:rsidRPr="00F065D7" w14:paraId="3DB34B8C" w14:textId="77777777" w:rsidTr="007971FB">
        <w:trPr>
          <w:tblHeader/>
        </w:trPr>
        <w:tc>
          <w:tcPr>
            <w:tcW w:w="1582" w:type="pct"/>
          </w:tcPr>
          <w:p w14:paraId="3D5307B9" w14:textId="77777777" w:rsidR="007971FB" w:rsidRPr="00F065D7" w:rsidRDefault="007971FB" w:rsidP="007971FB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580" w:type="pct"/>
          </w:tcPr>
          <w:p w14:paraId="355C15BB" w14:textId="76060CAD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48,768</w:t>
            </w:r>
          </w:p>
        </w:tc>
        <w:tc>
          <w:tcPr>
            <w:tcW w:w="131" w:type="pct"/>
          </w:tcPr>
          <w:p w14:paraId="28BA7263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</w:tcPr>
          <w:p w14:paraId="13C3166F" w14:textId="7232B996" w:rsidR="007971FB" w:rsidRPr="00F065D7" w:rsidRDefault="007971FB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pct"/>
          </w:tcPr>
          <w:p w14:paraId="3E406B54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</w:tcPr>
          <w:p w14:paraId="48624889" w14:textId="401E71BC" w:rsidR="007971FB" w:rsidRPr="007971FB" w:rsidRDefault="007971FB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1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" w:type="pct"/>
          </w:tcPr>
          <w:p w14:paraId="7D85937F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08786647" w14:textId="6AFE1349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28,680</w:t>
            </w:r>
          </w:p>
        </w:tc>
        <w:tc>
          <w:tcPr>
            <w:tcW w:w="136" w:type="pct"/>
          </w:tcPr>
          <w:p w14:paraId="0DF85E14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</w:tcPr>
          <w:p w14:paraId="0C3DE628" w14:textId="3036B721" w:rsidR="007971FB" w:rsidRPr="007971FB" w:rsidRDefault="007971FB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1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971FB" w:rsidRPr="00F065D7" w14:paraId="2ED08481" w14:textId="77777777" w:rsidTr="007971FB">
        <w:trPr>
          <w:tblHeader/>
        </w:trPr>
        <w:tc>
          <w:tcPr>
            <w:tcW w:w="1582" w:type="pct"/>
          </w:tcPr>
          <w:p w14:paraId="22660A7C" w14:textId="77777777" w:rsidR="007971FB" w:rsidRPr="00F065D7" w:rsidRDefault="007971FB" w:rsidP="007971FB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อาคาร</w:t>
            </w:r>
          </w:p>
        </w:tc>
        <w:tc>
          <w:tcPr>
            <w:tcW w:w="580" w:type="pct"/>
          </w:tcPr>
          <w:p w14:paraId="3FACFB9B" w14:textId="6121514A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948,123</w:t>
            </w:r>
          </w:p>
        </w:tc>
        <w:tc>
          <w:tcPr>
            <w:tcW w:w="131" w:type="pct"/>
          </w:tcPr>
          <w:p w14:paraId="6A3D4ADD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</w:tcPr>
          <w:p w14:paraId="4C6DED28" w14:textId="6A01644C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170</w:t>
            </w:r>
            <w:r w:rsidRPr="00CA087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28" w:type="pct"/>
          </w:tcPr>
          <w:p w14:paraId="302FEE73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</w:tcPr>
          <w:p w14:paraId="39DB803A" w14:textId="3E1C3E23" w:rsidR="007971FB" w:rsidRPr="007971FB" w:rsidRDefault="007971FB" w:rsidP="007971F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(8,347)</w:t>
            </w:r>
          </w:p>
        </w:tc>
        <w:tc>
          <w:tcPr>
            <w:tcW w:w="126" w:type="pct"/>
          </w:tcPr>
          <w:p w14:paraId="34D311BB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205BF28D" w14:textId="5C8893B0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253,072</w:t>
            </w:r>
          </w:p>
        </w:tc>
        <w:tc>
          <w:tcPr>
            <w:tcW w:w="136" w:type="pct"/>
          </w:tcPr>
          <w:p w14:paraId="0274C6DF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</w:tcPr>
          <w:p w14:paraId="54FDFC9A" w14:textId="7E96B202" w:rsidR="007971FB" w:rsidRPr="007971FB" w:rsidRDefault="007971FB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1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971FB" w:rsidRPr="00F065D7" w14:paraId="680974FE" w14:textId="77777777" w:rsidTr="007971FB">
        <w:trPr>
          <w:tblHeader/>
        </w:trPr>
        <w:tc>
          <w:tcPr>
            <w:tcW w:w="1582" w:type="pct"/>
          </w:tcPr>
          <w:p w14:paraId="10780A34" w14:textId="77777777" w:rsidR="007971FB" w:rsidRPr="00F065D7" w:rsidRDefault="007971FB" w:rsidP="007971FB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580" w:type="pct"/>
          </w:tcPr>
          <w:p w14:paraId="682C2F5A" w14:textId="56387B3E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327,639</w:t>
            </w:r>
          </w:p>
        </w:tc>
        <w:tc>
          <w:tcPr>
            <w:tcW w:w="131" w:type="pct"/>
          </w:tcPr>
          <w:p w14:paraId="02216DF6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</w:tcPr>
          <w:p w14:paraId="578416CF" w14:textId="123E1184" w:rsidR="007971FB" w:rsidRPr="00F065D7" w:rsidRDefault="007971FB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pct"/>
          </w:tcPr>
          <w:p w14:paraId="016BF5FF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</w:tcPr>
          <w:p w14:paraId="25C8E63E" w14:textId="7637E638" w:rsidR="007971FB" w:rsidRPr="007971FB" w:rsidRDefault="007971FB" w:rsidP="007971F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26" w:type="pct"/>
          </w:tcPr>
          <w:p w14:paraId="2735B19E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51EBB840" w14:textId="5987D6F9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131,465</w:t>
            </w:r>
          </w:p>
        </w:tc>
        <w:tc>
          <w:tcPr>
            <w:tcW w:w="136" w:type="pct"/>
          </w:tcPr>
          <w:p w14:paraId="5B085A22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</w:tcPr>
          <w:p w14:paraId="6A76BBA4" w14:textId="4B4EE633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(8,793)</w:t>
            </w:r>
          </w:p>
        </w:tc>
      </w:tr>
      <w:tr w:rsidR="007971FB" w:rsidRPr="00F065D7" w14:paraId="05329FE2" w14:textId="77777777" w:rsidTr="007971FB">
        <w:trPr>
          <w:tblHeader/>
        </w:trPr>
        <w:tc>
          <w:tcPr>
            <w:tcW w:w="1582" w:type="pct"/>
          </w:tcPr>
          <w:p w14:paraId="4DDA1C20" w14:textId="77777777" w:rsidR="007971FB" w:rsidRPr="00F065D7" w:rsidRDefault="007971FB" w:rsidP="007971FB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580" w:type="pct"/>
          </w:tcPr>
          <w:p w14:paraId="4375C806" w14:textId="4FDCE0ED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1,677,505</w:t>
            </w:r>
          </w:p>
        </w:tc>
        <w:tc>
          <w:tcPr>
            <w:tcW w:w="131" w:type="pct"/>
          </w:tcPr>
          <w:p w14:paraId="18876433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</w:tcPr>
          <w:p w14:paraId="1D1BC016" w14:textId="3531DB0D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193</w:t>
            </w:r>
            <w:r w:rsidRPr="00CA087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128" w:type="pct"/>
          </w:tcPr>
          <w:p w14:paraId="4CA4D160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</w:tcPr>
          <w:p w14:paraId="6A01315B" w14:textId="2CE200E7" w:rsidR="007971FB" w:rsidRPr="007971FB" w:rsidRDefault="007971FB" w:rsidP="007971F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(1,638)</w:t>
            </w:r>
          </w:p>
        </w:tc>
        <w:tc>
          <w:tcPr>
            <w:tcW w:w="126" w:type="pct"/>
          </w:tcPr>
          <w:p w14:paraId="4ACF55F6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0F219969" w14:textId="7549779B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1,107,122</w:t>
            </w:r>
          </w:p>
        </w:tc>
        <w:tc>
          <w:tcPr>
            <w:tcW w:w="136" w:type="pct"/>
          </w:tcPr>
          <w:p w14:paraId="1706F8DC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</w:tcPr>
          <w:p w14:paraId="0185CDBE" w14:textId="1E7E5F69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(137,900)</w:t>
            </w:r>
          </w:p>
        </w:tc>
      </w:tr>
      <w:tr w:rsidR="007971FB" w:rsidRPr="00F065D7" w14:paraId="0282D189" w14:textId="77777777" w:rsidTr="007971FB">
        <w:trPr>
          <w:tblHeader/>
        </w:trPr>
        <w:tc>
          <w:tcPr>
            <w:tcW w:w="1582" w:type="pct"/>
          </w:tcPr>
          <w:p w14:paraId="022C5AE0" w14:textId="77777777" w:rsidR="007971FB" w:rsidRPr="00F065D7" w:rsidRDefault="007971FB" w:rsidP="007971FB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80" w:type="pct"/>
          </w:tcPr>
          <w:p w14:paraId="7AA70411" w14:textId="67ADB10C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31,397</w:t>
            </w:r>
          </w:p>
        </w:tc>
        <w:tc>
          <w:tcPr>
            <w:tcW w:w="131" w:type="pct"/>
          </w:tcPr>
          <w:p w14:paraId="7454060C" w14:textId="77777777" w:rsidR="007971FB" w:rsidRPr="003C4184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</w:tcPr>
          <w:p w14:paraId="56790234" w14:textId="2EB5DF23" w:rsidR="007971FB" w:rsidRPr="003C4184" w:rsidRDefault="007971FB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4184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pct"/>
          </w:tcPr>
          <w:p w14:paraId="7B566ADD" w14:textId="77777777" w:rsidR="007971FB" w:rsidRPr="003C4184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</w:tcPr>
          <w:p w14:paraId="3D4EA8A8" w14:textId="711EFA69" w:rsidR="007971FB" w:rsidRPr="007971FB" w:rsidRDefault="007971FB" w:rsidP="007971F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(19,068)</w:t>
            </w:r>
          </w:p>
        </w:tc>
        <w:tc>
          <w:tcPr>
            <w:tcW w:w="126" w:type="pct"/>
          </w:tcPr>
          <w:p w14:paraId="0DA8FEFD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274AEE1A" w14:textId="4C7981FC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2,834</w:t>
            </w:r>
          </w:p>
        </w:tc>
        <w:tc>
          <w:tcPr>
            <w:tcW w:w="136" w:type="pct"/>
          </w:tcPr>
          <w:p w14:paraId="009D2C26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</w:tcPr>
          <w:p w14:paraId="28B352F9" w14:textId="6C7C737D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(5,075)</w:t>
            </w:r>
          </w:p>
        </w:tc>
      </w:tr>
      <w:tr w:rsidR="007971FB" w:rsidRPr="00F065D7" w14:paraId="7F1EC481" w14:textId="77777777" w:rsidTr="007971FB">
        <w:trPr>
          <w:tblHeader/>
        </w:trPr>
        <w:tc>
          <w:tcPr>
            <w:tcW w:w="1582" w:type="pct"/>
          </w:tcPr>
          <w:p w14:paraId="6FAD20CA" w14:textId="77777777" w:rsidR="007971FB" w:rsidRPr="00F065D7" w:rsidRDefault="007971FB" w:rsidP="007971FB">
            <w:pPr>
              <w:ind w:left="151" w:hanging="151"/>
              <w:rPr>
                <w:sz w:val="28"/>
                <w:szCs w:val="28"/>
                <w:lang w:val="en-US"/>
              </w:rPr>
            </w:pPr>
            <w:r w:rsidRPr="00F065D7">
              <w:rPr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0" w:type="pct"/>
            <w:vAlign w:val="bottom"/>
          </w:tcPr>
          <w:p w14:paraId="5FCFC76D" w14:textId="0D6E081B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247,949</w:t>
            </w:r>
          </w:p>
        </w:tc>
        <w:tc>
          <w:tcPr>
            <w:tcW w:w="131" w:type="pct"/>
          </w:tcPr>
          <w:p w14:paraId="41229842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</w:tcPr>
          <w:p w14:paraId="389F6979" w14:textId="77777777" w:rsid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737F8E3" w14:textId="6D917D8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28" w:type="pct"/>
          </w:tcPr>
          <w:p w14:paraId="6953FF4B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  <w:vAlign w:val="bottom"/>
          </w:tcPr>
          <w:p w14:paraId="5675D07D" w14:textId="7D678588" w:rsidR="007971FB" w:rsidRPr="007971FB" w:rsidRDefault="007971FB" w:rsidP="007971F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(956)</w:t>
            </w:r>
          </w:p>
        </w:tc>
        <w:tc>
          <w:tcPr>
            <w:tcW w:w="126" w:type="pct"/>
            <w:vAlign w:val="bottom"/>
          </w:tcPr>
          <w:p w14:paraId="00CC2900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  <w:vAlign w:val="bottom"/>
          </w:tcPr>
          <w:p w14:paraId="334D9375" w14:textId="077AADD1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82,929</w:t>
            </w:r>
          </w:p>
        </w:tc>
        <w:tc>
          <w:tcPr>
            <w:tcW w:w="136" w:type="pct"/>
            <w:vAlign w:val="bottom"/>
          </w:tcPr>
          <w:p w14:paraId="421EBAA9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  <w:vAlign w:val="bottom"/>
          </w:tcPr>
          <w:p w14:paraId="2FEBAB7E" w14:textId="086AE4B3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(5)</w:t>
            </w:r>
          </w:p>
        </w:tc>
      </w:tr>
      <w:tr w:rsidR="007971FB" w:rsidRPr="00F065D7" w14:paraId="6B339AEC" w14:textId="77777777" w:rsidTr="007971FB">
        <w:trPr>
          <w:tblHeader/>
        </w:trPr>
        <w:tc>
          <w:tcPr>
            <w:tcW w:w="1582" w:type="pct"/>
          </w:tcPr>
          <w:p w14:paraId="5A6590DB" w14:textId="77777777" w:rsidR="007971FB" w:rsidRPr="00F065D7" w:rsidRDefault="007971FB" w:rsidP="007971FB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580" w:type="pct"/>
          </w:tcPr>
          <w:p w14:paraId="0573157A" w14:textId="5139B91E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66,219</w:t>
            </w:r>
          </w:p>
        </w:tc>
        <w:tc>
          <w:tcPr>
            <w:tcW w:w="131" w:type="pct"/>
          </w:tcPr>
          <w:p w14:paraId="2B0B9CB9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</w:tcPr>
          <w:p w14:paraId="77882FE8" w14:textId="73DE3576" w:rsidR="007971FB" w:rsidRPr="00F065D7" w:rsidRDefault="007971FB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pct"/>
          </w:tcPr>
          <w:p w14:paraId="3EA2DB28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</w:tcPr>
          <w:p w14:paraId="08BE5B63" w14:textId="07D45C3B" w:rsidR="007971FB" w:rsidRPr="007971FB" w:rsidRDefault="007971FB" w:rsidP="007971F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(47,456)</w:t>
            </w:r>
          </w:p>
        </w:tc>
        <w:tc>
          <w:tcPr>
            <w:tcW w:w="126" w:type="pct"/>
          </w:tcPr>
          <w:p w14:paraId="09C48DE1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5483AAF5" w14:textId="78E2F58F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29,080</w:t>
            </w:r>
          </w:p>
        </w:tc>
        <w:tc>
          <w:tcPr>
            <w:tcW w:w="136" w:type="pct"/>
          </w:tcPr>
          <w:p w14:paraId="5A425803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</w:tcPr>
          <w:p w14:paraId="3E375138" w14:textId="35F35CA5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(38,774)</w:t>
            </w:r>
          </w:p>
        </w:tc>
      </w:tr>
      <w:tr w:rsidR="007971FB" w:rsidRPr="00F065D7" w14:paraId="4C517403" w14:textId="77777777" w:rsidTr="007971FB">
        <w:trPr>
          <w:tblHeader/>
        </w:trPr>
        <w:tc>
          <w:tcPr>
            <w:tcW w:w="1582" w:type="pct"/>
          </w:tcPr>
          <w:p w14:paraId="35CB37D0" w14:textId="77777777" w:rsidR="007971FB" w:rsidRPr="00F065D7" w:rsidRDefault="007971FB" w:rsidP="007971FB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5028E594" w14:textId="2E7F8E6A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2,342,405</w:t>
            </w:r>
          </w:p>
        </w:tc>
        <w:tc>
          <w:tcPr>
            <w:tcW w:w="131" w:type="pct"/>
          </w:tcPr>
          <w:p w14:paraId="4BFC2F63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24B2D3E4" w14:textId="7D80306D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28" w:type="pct"/>
          </w:tcPr>
          <w:p w14:paraId="7B778D05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3469E5B0" w14:textId="5435FCC8" w:rsidR="007971FB" w:rsidRPr="007971FB" w:rsidRDefault="007971FB" w:rsidP="007971F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(2,871,028)</w:t>
            </w:r>
          </w:p>
        </w:tc>
        <w:tc>
          <w:tcPr>
            <w:tcW w:w="126" w:type="pct"/>
            <w:vAlign w:val="bottom"/>
          </w:tcPr>
          <w:p w14:paraId="5D9D67EE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7AA8EAE0" w14:textId="362F7281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1,483,161</w:t>
            </w:r>
          </w:p>
        </w:tc>
        <w:tc>
          <w:tcPr>
            <w:tcW w:w="136" w:type="pct"/>
            <w:vAlign w:val="bottom"/>
          </w:tcPr>
          <w:p w14:paraId="3D479646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7E5CE1DA" w14:textId="55487D4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(1,366,287)</w:t>
            </w:r>
          </w:p>
        </w:tc>
      </w:tr>
      <w:tr w:rsidR="007971FB" w:rsidRPr="00F065D7" w14:paraId="77D46F2F" w14:textId="77777777" w:rsidTr="007971FB">
        <w:trPr>
          <w:tblHeader/>
        </w:trPr>
        <w:tc>
          <w:tcPr>
            <w:tcW w:w="1582" w:type="pct"/>
          </w:tcPr>
          <w:p w14:paraId="6BDC6ED4" w14:textId="77777777" w:rsidR="007971FB" w:rsidRPr="00F065D7" w:rsidRDefault="007971FB" w:rsidP="007971FB">
            <w:pPr>
              <w:pStyle w:val="BodyText"/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4AFC2" w14:textId="6E873C2A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5,735,407</w:t>
            </w:r>
          </w:p>
        </w:tc>
        <w:tc>
          <w:tcPr>
            <w:tcW w:w="131" w:type="pct"/>
          </w:tcPr>
          <w:p w14:paraId="1D2758F4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098C5A52" w14:textId="4D982F02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364</w:t>
            </w:r>
            <w:r w:rsidRPr="00B6183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128" w:type="pct"/>
          </w:tcPr>
          <w:p w14:paraId="68719F74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F10A9" w14:textId="58FAF265" w:rsidR="007971FB" w:rsidRPr="007971FB" w:rsidRDefault="007971FB" w:rsidP="007971F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(2,952,662)</w:t>
            </w:r>
          </w:p>
        </w:tc>
        <w:tc>
          <w:tcPr>
            <w:tcW w:w="126" w:type="pct"/>
            <w:vAlign w:val="bottom"/>
          </w:tcPr>
          <w:p w14:paraId="792F1655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8AD26" w14:textId="2E31F238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3,118,343</w:t>
            </w:r>
          </w:p>
        </w:tc>
        <w:tc>
          <w:tcPr>
            <w:tcW w:w="136" w:type="pct"/>
            <w:vAlign w:val="bottom"/>
          </w:tcPr>
          <w:p w14:paraId="16973E6F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2E192" w14:textId="4D262CE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971F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(1,556,834)</w:t>
            </w:r>
          </w:p>
        </w:tc>
      </w:tr>
    </w:tbl>
    <w:p w14:paraId="353DCBE0" w14:textId="77777777" w:rsidR="00F42CA4" w:rsidRDefault="00F42CA4" w:rsidP="00F42CA4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46140" w14:textId="4C23ADD3" w:rsidR="00F42CA4" w:rsidRPr="00F065D7" w:rsidRDefault="00F42CA4" w:rsidP="00F42CA4">
      <w:pPr>
        <w:spacing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shd w:val="clear" w:color="auto" w:fill="D9D9D9" w:themeFill="background1" w:themeFillShade="D9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>ใน</w:t>
      </w:r>
      <w:r w:rsidRPr="00F065D7">
        <w:rPr>
          <w:rFonts w:ascii="Angsana New" w:hAnsi="Angsana New"/>
          <w:sz w:val="30"/>
          <w:szCs w:val="30"/>
          <w:cs/>
          <w:lang w:val="en-US"/>
        </w:rPr>
        <w:t>ระหว่าง</w:t>
      </w:r>
      <w:r w:rsidRPr="00F065D7">
        <w:rPr>
          <w:rFonts w:asciiTheme="majorBidi" w:hAnsiTheme="majorBidi" w:cstheme="majorBidi"/>
          <w:sz w:val="30"/>
          <w:szCs w:val="30"/>
          <w:cs/>
        </w:rPr>
        <w:t>งวด</w:t>
      </w:r>
      <w:r w:rsidR="005F795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F065D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F795C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065D7">
        <w:rPr>
          <w:rFonts w:asciiTheme="majorBidi" w:hAnsiTheme="majorBidi" w:cstheme="majorBidi"/>
          <w:sz w:val="30"/>
          <w:szCs w:val="30"/>
        </w:rPr>
        <w:t xml:space="preserve"> </w:t>
      </w:r>
      <w:r w:rsidRPr="00F065D7">
        <w:rPr>
          <w:rFonts w:ascii="Angsana New" w:hAnsi="Angsana New"/>
          <w:b/>
          <w:sz w:val="30"/>
          <w:szCs w:val="30"/>
          <w:cs/>
        </w:rPr>
        <w:t xml:space="preserve">กลุ่มบริษัทเช่าที่ดิน อาคาร </w:t>
      </w:r>
      <w:r w:rsidRPr="00F065D7">
        <w:rPr>
          <w:rFonts w:ascii="Angsana New" w:hAnsi="Angsana New" w:hint="cs"/>
          <w:b/>
          <w:sz w:val="30"/>
          <w:szCs w:val="30"/>
          <w:cs/>
        </w:rPr>
        <w:t xml:space="preserve">ส่วนปรับปรุงอาคาร </w:t>
      </w:r>
      <w:r w:rsidRPr="00F065D7">
        <w:rPr>
          <w:rFonts w:ascii="Angsana New" w:hAnsi="Angsana New"/>
          <w:b/>
          <w:sz w:val="30"/>
          <w:szCs w:val="30"/>
          <w:cs/>
        </w:rPr>
        <w:t>เครื่องจักร</w:t>
      </w:r>
      <w:r w:rsidRPr="00F065D7">
        <w:rPr>
          <w:sz w:val="30"/>
          <w:szCs w:val="30"/>
          <w:cs/>
        </w:rPr>
        <w:t>และอุปกรณ์โรงงาน</w:t>
      </w:r>
      <w:r w:rsidRPr="00F065D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b/>
          <w:sz w:val="30"/>
          <w:szCs w:val="30"/>
          <w:cs/>
        </w:rPr>
        <w:t>ยานพาหนะ</w:t>
      </w:r>
      <w:r w:rsidRPr="00F065D7">
        <w:rPr>
          <w:rFonts w:ascii="Angsana New" w:hAnsi="Angsana New" w:hint="cs"/>
          <w:b/>
          <w:sz w:val="30"/>
          <w:szCs w:val="30"/>
          <w:cs/>
        </w:rPr>
        <w:t xml:space="preserve"> และ</w:t>
      </w:r>
      <w:r>
        <w:rPr>
          <w:rFonts w:ascii="Angsana New" w:hAnsi="Angsana New"/>
          <w:b/>
          <w:sz w:val="30"/>
          <w:szCs w:val="30"/>
          <w:cs/>
        </w:rPr>
        <w:t>เครื่องตกแต่ง</w:t>
      </w:r>
      <w:r w:rsidR="00E91B14">
        <w:rPr>
          <w:rFonts w:ascii="Angsana New" w:hAnsi="Angsana New"/>
          <w:b/>
          <w:sz w:val="30"/>
          <w:szCs w:val="30"/>
        </w:rPr>
        <w:t xml:space="preserve"> </w:t>
      </w:r>
      <w:r w:rsidRPr="00F065D7">
        <w:rPr>
          <w:rFonts w:ascii="Angsana New" w:hAnsi="Angsana New"/>
          <w:b/>
          <w:sz w:val="30"/>
          <w:szCs w:val="30"/>
          <w:cs/>
        </w:rPr>
        <w:t>ติดตั้งและเครื่องใช้สำนักงาน</w:t>
      </w:r>
      <w:r w:rsidRPr="00F065D7">
        <w:rPr>
          <w:rFonts w:ascii="Angsana New" w:hAnsi="Angsana New" w:hint="cs"/>
          <w:b/>
          <w:sz w:val="30"/>
          <w:szCs w:val="30"/>
          <w:cs/>
        </w:rPr>
        <w:t xml:space="preserve"> โดยมี</w:t>
      </w:r>
      <w:r w:rsidRPr="00F065D7">
        <w:rPr>
          <w:rFonts w:ascii="Angsana New" w:hAnsi="Angsana New"/>
          <w:b/>
          <w:sz w:val="30"/>
          <w:szCs w:val="30"/>
          <w:cs/>
        </w:rPr>
        <w:t>ค่าเช่าคงที่ตลอดอายุสัญญา</w:t>
      </w:r>
      <w:r w:rsidRPr="00F065D7">
        <w:rPr>
          <w:rFonts w:ascii="Angsana New" w:hAnsi="Angsana New" w:hint="cs"/>
          <w:b/>
          <w:sz w:val="30"/>
          <w:szCs w:val="30"/>
          <w:cs/>
        </w:rPr>
        <w:t>และกลุ่มบริษัทประเมินสิทธิในการใช้สินทรัพย์ที่เช่า</w:t>
      </w:r>
      <w:r w:rsidRPr="00F065D7">
        <w:rPr>
          <w:rFonts w:ascii="Angsana New" w:hAnsi="Angsana New"/>
          <w:b/>
          <w:sz w:val="30"/>
          <w:szCs w:val="30"/>
          <w:cs/>
        </w:rPr>
        <w:t xml:space="preserve">เป็นระยะเวลา </w:t>
      </w:r>
      <w:r w:rsidR="00C819B9" w:rsidRPr="00C819B9">
        <w:rPr>
          <w:rFonts w:ascii="Angsana New" w:hAnsi="Angsana New"/>
          <w:bCs/>
          <w:sz w:val="30"/>
          <w:szCs w:val="30"/>
          <w:lang w:val="en-US"/>
        </w:rPr>
        <w:t>1</w:t>
      </w:r>
      <w:r w:rsidRPr="00F065D7">
        <w:rPr>
          <w:rFonts w:ascii="Angsana New" w:hAnsi="Angsana New"/>
          <w:bCs/>
          <w:sz w:val="30"/>
          <w:szCs w:val="30"/>
          <w:lang w:val="en-US"/>
        </w:rPr>
        <w:t xml:space="preserve"> </w:t>
      </w:r>
      <w:r w:rsidRPr="00BA42F0">
        <w:rPr>
          <w:rFonts w:ascii="Angsana New" w:hAnsi="Angsana New"/>
          <w:bCs/>
          <w:sz w:val="30"/>
          <w:szCs w:val="30"/>
          <w:lang w:val="en-US"/>
        </w:rPr>
        <w:t xml:space="preserve">- </w:t>
      </w:r>
      <w:r w:rsidR="00C819B9" w:rsidRPr="00BA42F0">
        <w:rPr>
          <w:rFonts w:ascii="Angsana New" w:hAnsi="Angsana New"/>
          <w:bCs/>
          <w:sz w:val="30"/>
          <w:szCs w:val="30"/>
          <w:lang w:val="en-US"/>
        </w:rPr>
        <w:t>49</w:t>
      </w:r>
      <w:r w:rsidRPr="00F065D7">
        <w:rPr>
          <w:rFonts w:ascii="Angsana New" w:hAnsi="Angsana New"/>
          <w:b/>
          <w:sz w:val="30"/>
          <w:szCs w:val="30"/>
          <w:cs/>
        </w:rPr>
        <w:t xml:space="preserve"> ปี</w:t>
      </w:r>
    </w:p>
    <w:p w14:paraId="02935590" w14:textId="77777777" w:rsidR="00710786" w:rsidRPr="00F065D7" w:rsidRDefault="0071078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767FBDF" w14:textId="77777777" w:rsidR="008825E9" w:rsidRDefault="008825E9" w:rsidP="00450B8C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  <w:sectPr w:rsidR="008825E9" w:rsidSect="00981612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67D88730" w14:textId="74F1CDEA" w:rsidR="008825E9" w:rsidRPr="002F6095" w:rsidRDefault="00450B8C" w:rsidP="002F609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>ที่รับรู้เป็นที่ดิน อาคารและอุปกรณ์</w:t>
      </w:r>
      <w:r w:rsidRPr="00F065D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horzAnchor="margin" w:tblpX="426" w:tblpY="196"/>
        <w:tblW w:w="13818" w:type="dxa"/>
        <w:tblLayout w:type="fixed"/>
        <w:tblLook w:val="01E0" w:firstRow="1" w:lastRow="1" w:firstColumn="1" w:lastColumn="1" w:noHBand="0" w:noVBand="0"/>
      </w:tblPr>
      <w:tblGrid>
        <w:gridCol w:w="3261"/>
        <w:gridCol w:w="1275"/>
        <w:gridCol w:w="236"/>
        <w:gridCol w:w="1182"/>
        <w:gridCol w:w="236"/>
        <w:gridCol w:w="1256"/>
        <w:gridCol w:w="243"/>
        <w:gridCol w:w="1242"/>
        <w:gridCol w:w="236"/>
        <w:gridCol w:w="1323"/>
        <w:gridCol w:w="243"/>
        <w:gridCol w:w="1458"/>
        <w:gridCol w:w="243"/>
        <w:gridCol w:w="1384"/>
      </w:tblGrid>
      <w:tr w:rsidR="008825E9" w:rsidRPr="00FF753D" w14:paraId="3ECF5344" w14:textId="77777777" w:rsidTr="00F42CA4">
        <w:trPr>
          <w:trHeight w:val="20"/>
          <w:tblHeader/>
        </w:trPr>
        <w:tc>
          <w:tcPr>
            <w:tcW w:w="3261" w:type="dxa"/>
          </w:tcPr>
          <w:p w14:paraId="13DBBAC1" w14:textId="77777777" w:rsidR="008825E9" w:rsidRPr="00FF753D" w:rsidRDefault="008825E9" w:rsidP="008825E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7" w:type="dxa"/>
            <w:gridSpan w:val="13"/>
          </w:tcPr>
          <w:p w14:paraId="68667CD1" w14:textId="792D2652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75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825E9" w:rsidRPr="00FF753D" w14:paraId="38C13261" w14:textId="77777777" w:rsidTr="00F42CA4">
        <w:trPr>
          <w:trHeight w:val="20"/>
          <w:tblHeader/>
        </w:trPr>
        <w:tc>
          <w:tcPr>
            <w:tcW w:w="3261" w:type="dxa"/>
          </w:tcPr>
          <w:p w14:paraId="34B7F7E8" w14:textId="77777777" w:rsidR="008825E9" w:rsidRPr="00FF753D" w:rsidRDefault="008825E9" w:rsidP="008825E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7D237A6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AD9A2C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</w:tcPr>
          <w:p w14:paraId="3344E467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FB17EF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hideMark/>
          </w:tcPr>
          <w:p w14:paraId="5FD227D4" w14:textId="51AFC637" w:rsidR="008825E9" w:rsidRPr="00FF753D" w:rsidRDefault="00F42CA4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</w:t>
            </w:r>
            <w:r w:rsidR="008825E9"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43" w:type="dxa"/>
          </w:tcPr>
          <w:p w14:paraId="1C4EE189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hideMark/>
          </w:tcPr>
          <w:p w14:paraId="192EFF5E" w14:textId="6F5029DF" w:rsidR="008825E9" w:rsidRPr="00FF753D" w:rsidRDefault="00F42CA4" w:rsidP="00F42CA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เครื่องจักร</w:t>
            </w:r>
            <w:r w:rsidR="008825E9"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</w:tcPr>
          <w:p w14:paraId="3B076E46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71E44F4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F481018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hideMark/>
          </w:tcPr>
          <w:p w14:paraId="1A9E3F30" w14:textId="37FFF17D" w:rsidR="008825E9" w:rsidRPr="00FF753D" w:rsidRDefault="00F42CA4" w:rsidP="00F42CA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  <w:r w:rsidR="005F1F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25E9"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43" w:type="dxa"/>
          </w:tcPr>
          <w:p w14:paraId="43EADF71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4" w:type="dxa"/>
          </w:tcPr>
          <w:p w14:paraId="4106B100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25E9" w:rsidRPr="00FF753D" w14:paraId="2B508C3F" w14:textId="77777777" w:rsidTr="00F42CA4">
        <w:trPr>
          <w:trHeight w:val="20"/>
          <w:tblHeader/>
        </w:trPr>
        <w:tc>
          <w:tcPr>
            <w:tcW w:w="3261" w:type="dxa"/>
          </w:tcPr>
          <w:p w14:paraId="66B683DC" w14:textId="28E0D7A4" w:rsidR="008825E9" w:rsidRPr="00FF753D" w:rsidRDefault="008825E9" w:rsidP="008825E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hideMark/>
          </w:tcPr>
          <w:p w14:paraId="6B683506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14:paraId="17C7140E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hideMark/>
          </w:tcPr>
          <w:p w14:paraId="5D23B8A2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36" w:type="dxa"/>
          </w:tcPr>
          <w:p w14:paraId="3E6F04C1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6" w:type="dxa"/>
            <w:hideMark/>
          </w:tcPr>
          <w:p w14:paraId="44163B27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43" w:type="dxa"/>
          </w:tcPr>
          <w:p w14:paraId="23E8153F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hideMark/>
          </w:tcPr>
          <w:p w14:paraId="1983CFB5" w14:textId="71633F6D" w:rsidR="008825E9" w:rsidRPr="00FF753D" w:rsidRDefault="00F42CA4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="008825E9"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โรงงาน</w:t>
            </w:r>
          </w:p>
        </w:tc>
        <w:tc>
          <w:tcPr>
            <w:tcW w:w="236" w:type="dxa"/>
          </w:tcPr>
          <w:p w14:paraId="70C4009B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hideMark/>
          </w:tcPr>
          <w:p w14:paraId="2A5840CE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3" w:type="dxa"/>
          </w:tcPr>
          <w:p w14:paraId="16BAFA7A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hideMark/>
          </w:tcPr>
          <w:p w14:paraId="1E27D36B" w14:textId="0A2BD941" w:rsidR="008825E9" w:rsidRPr="00FF753D" w:rsidRDefault="00F42CA4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="008825E9" w:rsidRPr="00FF753D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243" w:type="dxa"/>
          </w:tcPr>
          <w:p w14:paraId="78E67314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hideMark/>
          </w:tcPr>
          <w:p w14:paraId="7EFC2CD3" w14:textId="77777777" w:rsidR="008825E9" w:rsidRPr="002E4F85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4F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825E9" w:rsidRPr="00FF753D" w14:paraId="63A133FB" w14:textId="77777777" w:rsidTr="00F42CA4">
        <w:trPr>
          <w:trHeight w:val="20"/>
        </w:trPr>
        <w:tc>
          <w:tcPr>
            <w:tcW w:w="3261" w:type="dxa"/>
            <w:vAlign w:val="bottom"/>
            <w:hideMark/>
          </w:tcPr>
          <w:p w14:paraId="5EA92EFE" w14:textId="54BD6CD8" w:rsidR="008825E9" w:rsidRPr="00FF753D" w:rsidRDefault="008825E9" w:rsidP="008825E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557" w:type="dxa"/>
            <w:gridSpan w:val="13"/>
          </w:tcPr>
          <w:p w14:paraId="6EB2FD02" w14:textId="5B5A53E1" w:rsidR="008825E9" w:rsidRPr="00FF753D" w:rsidRDefault="008825E9" w:rsidP="008825E9">
            <w:pPr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825E9" w:rsidRPr="00FF753D" w14:paraId="343C5D40" w14:textId="77777777" w:rsidTr="00F42CA4">
        <w:trPr>
          <w:trHeight w:val="20"/>
        </w:trPr>
        <w:tc>
          <w:tcPr>
            <w:tcW w:w="3261" w:type="dxa"/>
            <w:vAlign w:val="bottom"/>
            <w:hideMark/>
          </w:tcPr>
          <w:p w14:paraId="3A540092" w14:textId="45F8F4CC" w:rsidR="008825E9" w:rsidRPr="00FF753D" w:rsidRDefault="00F42CA4" w:rsidP="0000765B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819B9"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C819B9"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75" w:type="dxa"/>
            <w:vAlign w:val="bottom"/>
          </w:tcPr>
          <w:p w14:paraId="6E257DDD" w14:textId="35B0E0B9" w:rsidR="008825E9" w:rsidRPr="007F3348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352</w:t>
            </w:r>
            <w:r w:rsidR="00171557" w:rsidRPr="00DA4195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036</w:t>
            </w:r>
          </w:p>
        </w:tc>
        <w:tc>
          <w:tcPr>
            <w:tcW w:w="236" w:type="dxa"/>
            <w:vAlign w:val="bottom"/>
          </w:tcPr>
          <w:p w14:paraId="2F5A889D" w14:textId="77777777" w:rsidR="008825E9" w:rsidRPr="00FF753D" w:rsidRDefault="008825E9" w:rsidP="008825E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12D80FDE" w14:textId="4AA36008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62</w:t>
            </w:r>
            <w:r w:rsidR="00171557" w:rsidRPr="00DA4195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275</w:t>
            </w:r>
          </w:p>
        </w:tc>
        <w:tc>
          <w:tcPr>
            <w:tcW w:w="236" w:type="dxa"/>
            <w:vAlign w:val="bottom"/>
          </w:tcPr>
          <w:p w14:paraId="05E575B1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56" w:type="dxa"/>
            <w:vAlign w:val="bottom"/>
          </w:tcPr>
          <w:p w14:paraId="4EE0CA10" w14:textId="5B9FBF2A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1</w:t>
            </w:r>
            <w:r w:rsidR="00DA4195" w:rsidRPr="00DA4195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704</w:t>
            </w:r>
          </w:p>
        </w:tc>
        <w:tc>
          <w:tcPr>
            <w:tcW w:w="243" w:type="dxa"/>
            <w:vAlign w:val="bottom"/>
          </w:tcPr>
          <w:p w14:paraId="20B49B96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42" w:type="dxa"/>
            <w:vAlign w:val="bottom"/>
          </w:tcPr>
          <w:p w14:paraId="4BC17FD1" w14:textId="4D47007C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195</w:t>
            </w:r>
            <w:r w:rsidR="00DA4195" w:rsidRPr="00DA4195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130</w:t>
            </w:r>
          </w:p>
        </w:tc>
        <w:tc>
          <w:tcPr>
            <w:tcW w:w="236" w:type="dxa"/>
            <w:vAlign w:val="bottom"/>
          </w:tcPr>
          <w:p w14:paraId="595142DA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vAlign w:val="bottom"/>
          </w:tcPr>
          <w:p w14:paraId="1D7E7B71" w14:textId="2A20F6B0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176</w:t>
            </w:r>
            <w:r w:rsidR="00DA4195" w:rsidRPr="00DA4195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222</w:t>
            </w:r>
          </w:p>
        </w:tc>
        <w:tc>
          <w:tcPr>
            <w:tcW w:w="243" w:type="dxa"/>
            <w:vAlign w:val="bottom"/>
          </w:tcPr>
          <w:p w14:paraId="18525427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58" w:type="dxa"/>
            <w:vAlign w:val="bottom"/>
          </w:tcPr>
          <w:p w14:paraId="29731531" w14:textId="358D8495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3</w:t>
            </w:r>
            <w:r w:rsidR="00DA4195" w:rsidRPr="00DA4195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089</w:t>
            </w:r>
          </w:p>
        </w:tc>
        <w:tc>
          <w:tcPr>
            <w:tcW w:w="243" w:type="dxa"/>
          </w:tcPr>
          <w:p w14:paraId="3F00B50B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657E2AC9" w14:textId="2E2487B6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790</w:t>
            </w:r>
            <w:r w:rsidR="008109E4" w:rsidRPr="008109E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456</w:t>
            </w:r>
          </w:p>
        </w:tc>
      </w:tr>
      <w:tr w:rsidR="007971FB" w:rsidRPr="00FF753D" w14:paraId="5DD73AA1" w14:textId="77777777" w:rsidTr="00F42CA4">
        <w:trPr>
          <w:trHeight w:val="20"/>
        </w:trPr>
        <w:tc>
          <w:tcPr>
            <w:tcW w:w="3261" w:type="dxa"/>
            <w:vAlign w:val="bottom"/>
            <w:hideMark/>
          </w:tcPr>
          <w:p w14:paraId="0AD2403D" w14:textId="77777777" w:rsidR="007971FB" w:rsidRPr="00FF753D" w:rsidRDefault="007971FB" w:rsidP="007971FB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5" w:type="dxa"/>
            <w:vAlign w:val="bottom"/>
          </w:tcPr>
          <w:p w14:paraId="267E0EF8" w14:textId="6C7A6EA2" w:rsidR="007971FB" w:rsidRPr="007971FB" w:rsidRDefault="007971FB" w:rsidP="0023371C">
            <w:pPr>
              <w:tabs>
                <w:tab w:val="decimal" w:pos="686"/>
              </w:tabs>
              <w:rPr>
                <w:rFonts w:ascii="Angsana New" w:hAnsi="Angsana New"/>
                <w:sz w:val="24"/>
                <w:szCs w:val="24"/>
                <w:cs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D1106AD" w14:textId="77777777" w:rsidR="007971FB" w:rsidRPr="007971FB" w:rsidRDefault="007971FB" w:rsidP="007971FB">
            <w:pPr>
              <w:tabs>
                <w:tab w:val="decimal" w:pos="88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82" w:type="dxa"/>
            <w:vAlign w:val="bottom"/>
          </w:tcPr>
          <w:p w14:paraId="7825F127" w14:textId="2FF33BDB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27,080</w:t>
            </w:r>
          </w:p>
        </w:tc>
        <w:tc>
          <w:tcPr>
            <w:tcW w:w="236" w:type="dxa"/>
            <w:vAlign w:val="bottom"/>
          </w:tcPr>
          <w:p w14:paraId="62A16DFC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56" w:type="dxa"/>
            <w:vAlign w:val="bottom"/>
          </w:tcPr>
          <w:p w14:paraId="66055075" w14:textId="214C15E7" w:rsidR="007971FB" w:rsidRPr="007971FB" w:rsidRDefault="007971FB" w:rsidP="0023371C">
            <w:pPr>
              <w:tabs>
                <w:tab w:val="decimal" w:pos="683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74EC98A1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42" w:type="dxa"/>
            <w:vAlign w:val="bottom"/>
          </w:tcPr>
          <w:p w14:paraId="33A8498E" w14:textId="7EF1147C" w:rsidR="007971FB" w:rsidRPr="007971FB" w:rsidRDefault="007971FB" w:rsidP="0023371C">
            <w:pPr>
              <w:tabs>
                <w:tab w:val="decimal" w:pos="661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A1AAA2C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323" w:type="dxa"/>
            <w:vAlign w:val="bottom"/>
          </w:tcPr>
          <w:p w14:paraId="4BFF2ECE" w14:textId="01ABC386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17,144</w:t>
            </w:r>
          </w:p>
        </w:tc>
        <w:tc>
          <w:tcPr>
            <w:tcW w:w="243" w:type="dxa"/>
            <w:vAlign w:val="bottom"/>
          </w:tcPr>
          <w:p w14:paraId="17B35FFE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458" w:type="dxa"/>
            <w:vAlign w:val="bottom"/>
          </w:tcPr>
          <w:p w14:paraId="57764DDE" w14:textId="3578A381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564</w:t>
            </w:r>
          </w:p>
        </w:tc>
        <w:tc>
          <w:tcPr>
            <w:tcW w:w="243" w:type="dxa"/>
          </w:tcPr>
          <w:p w14:paraId="70961922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384" w:type="dxa"/>
            <w:vAlign w:val="bottom"/>
          </w:tcPr>
          <w:p w14:paraId="3E54FF69" w14:textId="70254BB4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44,788</w:t>
            </w:r>
          </w:p>
        </w:tc>
      </w:tr>
      <w:tr w:rsidR="007971FB" w:rsidRPr="00FF753D" w14:paraId="43583AC3" w14:textId="77777777" w:rsidTr="00F42CA4">
        <w:trPr>
          <w:trHeight w:val="20"/>
        </w:trPr>
        <w:tc>
          <w:tcPr>
            <w:tcW w:w="3261" w:type="dxa"/>
            <w:vAlign w:val="bottom"/>
            <w:hideMark/>
          </w:tcPr>
          <w:p w14:paraId="24F12A60" w14:textId="28D609C7" w:rsidR="007971FB" w:rsidRPr="00FF753D" w:rsidRDefault="007971FB" w:rsidP="007971FB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275" w:type="dxa"/>
            <w:vAlign w:val="bottom"/>
          </w:tcPr>
          <w:p w14:paraId="60291CFB" w14:textId="61D61FF1" w:rsidR="007971FB" w:rsidRPr="007971FB" w:rsidRDefault="007971FB" w:rsidP="0023371C">
            <w:pPr>
              <w:tabs>
                <w:tab w:val="decimal" w:pos="686"/>
              </w:tabs>
              <w:rPr>
                <w:rFonts w:ascii="Angsana New" w:hAnsi="Angsana New"/>
                <w:sz w:val="24"/>
                <w:szCs w:val="24"/>
                <w:cs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449BA8D" w14:textId="77777777" w:rsidR="007971FB" w:rsidRPr="007971FB" w:rsidRDefault="007971FB" w:rsidP="007971FB">
            <w:pPr>
              <w:tabs>
                <w:tab w:val="decimal" w:pos="6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182" w:type="dxa"/>
            <w:vAlign w:val="bottom"/>
          </w:tcPr>
          <w:p w14:paraId="44867A63" w14:textId="6E943B96" w:rsidR="007971FB" w:rsidRPr="007971FB" w:rsidRDefault="007971FB" w:rsidP="0023371C">
            <w:pPr>
              <w:tabs>
                <w:tab w:val="decimal" w:pos="669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611FA75" w14:textId="77777777" w:rsidR="007971FB" w:rsidRPr="007971FB" w:rsidRDefault="007971FB" w:rsidP="007971FB">
            <w:pPr>
              <w:tabs>
                <w:tab w:val="decimal" w:pos="600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56" w:type="dxa"/>
            <w:vAlign w:val="bottom"/>
          </w:tcPr>
          <w:p w14:paraId="2AC25A2F" w14:textId="47BEDDEE" w:rsidR="007971FB" w:rsidRPr="007971FB" w:rsidRDefault="007971FB" w:rsidP="0023371C">
            <w:pPr>
              <w:tabs>
                <w:tab w:val="decimal" w:pos="683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7D0A8454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42" w:type="dxa"/>
            <w:vAlign w:val="bottom"/>
          </w:tcPr>
          <w:p w14:paraId="178380C1" w14:textId="0054D7CB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138</w:t>
            </w:r>
          </w:p>
        </w:tc>
        <w:tc>
          <w:tcPr>
            <w:tcW w:w="236" w:type="dxa"/>
            <w:vAlign w:val="bottom"/>
          </w:tcPr>
          <w:p w14:paraId="2AEF37DE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323" w:type="dxa"/>
            <w:vAlign w:val="bottom"/>
          </w:tcPr>
          <w:p w14:paraId="363F0BA0" w14:textId="51E7428A" w:rsidR="007971FB" w:rsidRPr="007971FB" w:rsidRDefault="007971FB" w:rsidP="0023371C">
            <w:pPr>
              <w:tabs>
                <w:tab w:val="decimal" w:pos="680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2BADDA02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458" w:type="dxa"/>
            <w:vAlign w:val="bottom"/>
          </w:tcPr>
          <w:p w14:paraId="4791533F" w14:textId="2FF0800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750</w:t>
            </w:r>
          </w:p>
        </w:tc>
        <w:tc>
          <w:tcPr>
            <w:tcW w:w="243" w:type="dxa"/>
          </w:tcPr>
          <w:p w14:paraId="2D336D88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384" w:type="dxa"/>
            <w:vAlign w:val="bottom"/>
          </w:tcPr>
          <w:p w14:paraId="2D8E3371" w14:textId="386C50E1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888</w:t>
            </w:r>
          </w:p>
        </w:tc>
      </w:tr>
      <w:tr w:rsidR="007971FB" w:rsidRPr="00BA42F0" w14:paraId="07EEB75E" w14:textId="77777777" w:rsidTr="00F42CA4">
        <w:trPr>
          <w:trHeight w:val="20"/>
        </w:trPr>
        <w:tc>
          <w:tcPr>
            <w:tcW w:w="3261" w:type="dxa"/>
            <w:vAlign w:val="bottom"/>
            <w:hideMark/>
          </w:tcPr>
          <w:p w14:paraId="2AD313F9" w14:textId="45F70E88" w:rsidR="007971FB" w:rsidRPr="00BA42F0" w:rsidRDefault="007971FB" w:rsidP="007971FB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2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</w:t>
            </w:r>
          </w:p>
        </w:tc>
        <w:tc>
          <w:tcPr>
            <w:tcW w:w="1275" w:type="dxa"/>
            <w:vAlign w:val="bottom"/>
          </w:tcPr>
          <w:p w14:paraId="0C2C91E0" w14:textId="2E679464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cs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(8,131)</w:t>
            </w:r>
          </w:p>
        </w:tc>
        <w:tc>
          <w:tcPr>
            <w:tcW w:w="236" w:type="dxa"/>
            <w:vAlign w:val="bottom"/>
          </w:tcPr>
          <w:p w14:paraId="24E505EF" w14:textId="77777777" w:rsidR="007971FB" w:rsidRPr="007971FB" w:rsidRDefault="007971FB" w:rsidP="007971FB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82" w:type="dxa"/>
            <w:vAlign w:val="bottom"/>
          </w:tcPr>
          <w:p w14:paraId="6E2A3B33" w14:textId="56B49333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(9,896)</w:t>
            </w:r>
          </w:p>
        </w:tc>
        <w:tc>
          <w:tcPr>
            <w:tcW w:w="236" w:type="dxa"/>
          </w:tcPr>
          <w:p w14:paraId="652DFA1A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56" w:type="dxa"/>
            <w:vAlign w:val="bottom"/>
          </w:tcPr>
          <w:p w14:paraId="2FE0AAE9" w14:textId="687FE151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(396)</w:t>
            </w:r>
          </w:p>
        </w:tc>
        <w:tc>
          <w:tcPr>
            <w:tcW w:w="243" w:type="dxa"/>
            <w:vAlign w:val="bottom"/>
          </w:tcPr>
          <w:p w14:paraId="590982F6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42" w:type="dxa"/>
            <w:vAlign w:val="bottom"/>
          </w:tcPr>
          <w:p w14:paraId="5CF1FACC" w14:textId="0CF3DFCF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(19,927)</w:t>
            </w:r>
          </w:p>
        </w:tc>
        <w:tc>
          <w:tcPr>
            <w:tcW w:w="236" w:type="dxa"/>
            <w:vAlign w:val="bottom"/>
          </w:tcPr>
          <w:p w14:paraId="4A2F3F5F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323" w:type="dxa"/>
            <w:vAlign w:val="bottom"/>
          </w:tcPr>
          <w:p w14:paraId="119F027F" w14:textId="7E1E5961" w:rsidR="007971FB" w:rsidRPr="007971FB" w:rsidRDefault="0018624F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18624F">
              <w:rPr>
                <w:rFonts w:ascii="Angsana New" w:hAnsi="Angsana New"/>
                <w:sz w:val="24"/>
                <w:szCs w:val="24"/>
                <w:lang w:val="en-US" w:eastAsia="en-GB"/>
              </w:rPr>
              <w:t>(43,359)</w:t>
            </w:r>
          </w:p>
        </w:tc>
        <w:tc>
          <w:tcPr>
            <w:tcW w:w="243" w:type="dxa"/>
            <w:vAlign w:val="bottom"/>
          </w:tcPr>
          <w:p w14:paraId="1C2F7398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458" w:type="dxa"/>
            <w:vAlign w:val="bottom"/>
          </w:tcPr>
          <w:p w14:paraId="63723D32" w14:textId="0E3F3B7D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(1,217)</w:t>
            </w:r>
          </w:p>
        </w:tc>
        <w:tc>
          <w:tcPr>
            <w:tcW w:w="243" w:type="dxa"/>
            <w:vAlign w:val="bottom"/>
          </w:tcPr>
          <w:p w14:paraId="30A2A319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384" w:type="dxa"/>
            <w:vAlign w:val="bottom"/>
          </w:tcPr>
          <w:p w14:paraId="57F90982" w14:textId="5F1D0573" w:rsidR="007971FB" w:rsidRPr="007971FB" w:rsidRDefault="0018624F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/>
              </w:rPr>
              <w:t>(82,926</w:t>
            </w:r>
            <w:r w:rsidR="00026FF1" w:rsidRPr="00026FF1">
              <w:rPr>
                <w:rFonts w:ascii="Angsana New" w:hAnsi="Angsana New"/>
                <w:sz w:val="24"/>
                <w:szCs w:val="24"/>
                <w:lang w:val="en-US" w:eastAsia="en-GB"/>
              </w:rPr>
              <w:t>)</w:t>
            </w:r>
          </w:p>
        </w:tc>
      </w:tr>
      <w:tr w:rsidR="007971FB" w:rsidRPr="00BA42F0" w14:paraId="7B459C3C" w14:textId="77777777" w:rsidTr="00F42CA4">
        <w:trPr>
          <w:trHeight w:val="20"/>
        </w:trPr>
        <w:tc>
          <w:tcPr>
            <w:tcW w:w="3261" w:type="dxa"/>
            <w:vAlign w:val="bottom"/>
            <w:hideMark/>
          </w:tcPr>
          <w:p w14:paraId="34362EDC" w14:textId="33B97C23" w:rsidR="007971FB" w:rsidRPr="00BA42F0" w:rsidRDefault="007971FB" w:rsidP="007971FB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60B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5" w:type="dxa"/>
            <w:vAlign w:val="bottom"/>
          </w:tcPr>
          <w:p w14:paraId="1552B82D" w14:textId="06864F16" w:rsidR="007971FB" w:rsidRPr="007971FB" w:rsidRDefault="007971FB" w:rsidP="0023371C">
            <w:pPr>
              <w:tabs>
                <w:tab w:val="decimal" w:pos="686"/>
              </w:tabs>
              <w:rPr>
                <w:rFonts w:ascii="Angsana New" w:hAnsi="Angsana New"/>
                <w:sz w:val="24"/>
                <w:szCs w:val="24"/>
                <w:cs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1704149" w14:textId="77777777" w:rsidR="007971FB" w:rsidRPr="007971FB" w:rsidRDefault="007971FB" w:rsidP="007971FB">
            <w:pPr>
              <w:tabs>
                <w:tab w:val="decimal" w:pos="88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82" w:type="dxa"/>
            <w:vAlign w:val="bottom"/>
          </w:tcPr>
          <w:p w14:paraId="7BF8CD9A" w14:textId="19815991" w:rsidR="007971FB" w:rsidRPr="007971FB" w:rsidRDefault="00026FF1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026FF1">
              <w:rPr>
                <w:rFonts w:ascii="Angsana New" w:hAnsi="Angsana New"/>
                <w:sz w:val="24"/>
                <w:szCs w:val="24"/>
                <w:lang w:val="en-US" w:eastAsia="en-GB"/>
              </w:rPr>
              <w:t>(8,159)</w:t>
            </w:r>
          </w:p>
        </w:tc>
        <w:tc>
          <w:tcPr>
            <w:tcW w:w="236" w:type="dxa"/>
            <w:vAlign w:val="bottom"/>
          </w:tcPr>
          <w:p w14:paraId="12F490E6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56" w:type="dxa"/>
            <w:vAlign w:val="bottom"/>
          </w:tcPr>
          <w:p w14:paraId="4B677616" w14:textId="0A5882B5" w:rsidR="007971FB" w:rsidRPr="007971FB" w:rsidRDefault="007971FB" w:rsidP="0023371C">
            <w:pPr>
              <w:tabs>
                <w:tab w:val="decimal" w:pos="683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5B29FC1D" w14:textId="77777777" w:rsidR="007971FB" w:rsidRPr="007971FB" w:rsidRDefault="007971FB" w:rsidP="007971FB">
            <w:pPr>
              <w:tabs>
                <w:tab w:val="decimal" w:pos="884"/>
                <w:tab w:val="decimal" w:pos="1033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42" w:type="dxa"/>
            <w:vAlign w:val="bottom"/>
          </w:tcPr>
          <w:p w14:paraId="74B9C15E" w14:textId="009B09B6" w:rsidR="007971FB" w:rsidRPr="007971FB" w:rsidRDefault="007971FB" w:rsidP="0023371C">
            <w:pPr>
              <w:tabs>
                <w:tab w:val="decimal" w:pos="661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53C3560" w14:textId="77777777" w:rsidR="007971FB" w:rsidRPr="007971FB" w:rsidRDefault="007971FB" w:rsidP="007971FB">
            <w:pPr>
              <w:pStyle w:val="accttwolines"/>
              <w:tabs>
                <w:tab w:val="decimal" w:pos="884"/>
                <w:tab w:val="decimal" w:pos="1215"/>
              </w:tabs>
              <w:spacing w:after="0"/>
              <w:ind w:left="0" w:firstLine="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323" w:type="dxa"/>
            <w:vAlign w:val="bottom"/>
          </w:tcPr>
          <w:p w14:paraId="41D87207" w14:textId="3095FF05" w:rsidR="007971FB" w:rsidRPr="007971FB" w:rsidRDefault="00026FF1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026FF1">
              <w:rPr>
                <w:rFonts w:ascii="Angsana New" w:hAnsi="Angsana New"/>
                <w:sz w:val="24"/>
                <w:szCs w:val="24"/>
                <w:lang w:val="en-US" w:eastAsia="en-GB"/>
              </w:rPr>
              <w:t>(10,107)</w:t>
            </w:r>
          </w:p>
        </w:tc>
        <w:tc>
          <w:tcPr>
            <w:tcW w:w="243" w:type="dxa"/>
            <w:vAlign w:val="bottom"/>
          </w:tcPr>
          <w:p w14:paraId="279B3B54" w14:textId="77777777" w:rsidR="007971FB" w:rsidRPr="007971FB" w:rsidRDefault="007971FB" w:rsidP="007971FB">
            <w:pPr>
              <w:pStyle w:val="accttwolines"/>
              <w:tabs>
                <w:tab w:val="decimal" w:pos="884"/>
                <w:tab w:val="decimal" w:pos="1215"/>
              </w:tabs>
              <w:spacing w:after="0"/>
              <w:ind w:left="0" w:firstLine="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458" w:type="dxa"/>
            <w:vAlign w:val="bottom"/>
          </w:tcPr>
          <w:p w14:paraId="093FD59E" w14:textId="0F6E0E57" w:rsidR="007971FB" w:rsidRPr="007971FB" w:rsidRDefault="007971FB" w:rsidP="0023371C">
            <w:pPr>
              <w:tabs>
                <w:tab w:val="decimal" w:pos="679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</w:tcPr>
          <w:p w14:paraId="70F2C88A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384" w:type="dxa"/>
            <w:vAlign w:val="bottom"/>
          </w:tcPr>
          <w:p w14:paraId="09938442" w14:textId="0E6F4043" w:rsidR="007971FB" w:rsidRPr="007971FB" w:rsidRDefault="00026FF1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026FF1">
              <w:rPr>
                <w:rFonts w:ascii="Angsana New" w:hAnsi="Angsana New"/>
                <w:sz w:val="24"/>
                <w:szCs w:val="24"/>
                <w:lang w:val="en-US" w:eastAsia="en-GB"/>
              </w:rPr>
              <w:t>(18,266)</w:t>
            </w:r>
          </w:p>
        </w:tc>
      </w:tr>
      <w:tr w:rsidR="007971FB" w:rsidRPr="00BA42F0" w14:paraId="7FD4DD5C" w14:textId="77777777" w:rsidTr="00F42CA4">
        <w:trPr>
          <w:trHeight w:val="20"/>
        </w:trPr>
        <w:tc>
          <w:tcPr>
            <w:tcW w:w="3261" w:type="dxa"/>
            <w:vAlign w:val="bottom"/>
          </w:tcPr>
          <w:p w14:paraId="06B9844C" w14:textId="72659233" w:rsidR="007971FB" w:rsidRPr="000B3F0A" w:rsidRDefault="007971FB" w:rsidP="007971FB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42F0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โอนไปเป็น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ต้นทุนของสินทรัพย์</w:t>
            </w:r>
          </w:p>
        </w:tc>
        <w:tc>
          <w:tcPr>
            <w:tcW w:w="1275" w:type="dxa"/>
            <w:vAlign w:val="bottom"/>
          </w:tcPr>
          <w:p w14:paraId="16151547" w14:textId="184D1ABD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(4,168)</w:t>
            </w:r>
          </w:p>
        </w:tc>
        <w:tc>
          <w:tcPr>
            <w:tcW w:w="236" w:type="dxa"/>
            <w:vAlign w:val="bottom"/>
          </w:tcPr>
          <w:p w14:paraId="41DE0B13" w14:textId="77777777" w:rsidR="007971FB" w:rsidRPr="007971FB" w:rsidRDefault="007971FB" w:rsidP="007971FB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82" w:type="dxa"/>
            <w:vAlign w:val="bottom"/>
          </w:tcPr>
          <w:p w14:paraId="7E5BC046" w14:textId="6107894B" w:rsidR="007971FB" w:rsidRPr="007971FB" w:rsidRDefault="007971FB" w:rsidP="0023371C">
            <w:pPr>
              <w:tabs>
                <w:tab w:val="decimal" w:pos="669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0EC3E9C" w14:textId="77777777" w:rsidR="007971FB" w:rsidRPr="007971FB" w:rsidRDefault="007971FB" w:rsidP="007971FB">
            <w:pPr>
              <w:tabs>
                <w:tab w:val="decimal" w:pos="600"/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56" w:type="dxa"/>
            <w:vAlign w:val="bottom"/>
          </w:tcPr>
          <w:p w14:paraId="222A9FD8" w14:textId="792AEAC5" w:rsidR="007971FB" w:rsidRPr="007971FB" w:rsidRDefault="007971FB" w:rsidP="0023371C">
            <w:pPr>
              <w:tabs>
                <w:tab w:val="decimal" w:pos="683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5842EBA6" w14:textId="77777777" w:rsidR="007971FB" w:rsidRPr="007971FB" w:rsidRDefault="007971FB" w:rsidP="007971FB">
            <w:pPr>
              <w:tabs>
                <w:tab w:val="decimal" w:pos="600"/>
                <w:tab w:val="decimal" w:pos="884"/>
                <w:tab w:val="decimal" w:pos="1033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42" w:type="dxa"/>
            <w:vAlign w:val="bottom"/>
          </w:tcPr>
          <w:p w14:paraId="1A571267" w14:textId="7E7D7050" w:rsidR="007971FB" w:rsidRPr="007971FB" w:rsidRDefault="007971FB" w:rsidP="0023371C">
            <w:pPr>
              <w:tabs>
                <w:tab w:val="decimal" w:pos="661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969BDC1" w14:textId="77777777" w:rsidR="007971FB" w:rsidRPr="007971FB" w:rsidRDefault="007971FB" w:rsidP="007971FB">
            <w:pPr>
              <w:pStyle w:val="accttwolines"/>
              <w:tabs>
                <w:tab w:val="decimal" w:pos="600"/>
                <w:tab w:val="decimal" w:pos="884"/>
                <w:tab w:val="decimal" w:pos="1215"/>
              </w:tabs>
              <w:spacing w:after="0"/>
              <w:ind w:left="0" w:firstLine="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323" w:type="dxa"/>
            <w:vAlign w:val="bottom"/>
          </w:tcPr>
          <w:p w14:paraId="08A161C5" w14:textId="2D4AAADE" w:rsidR="007971FB" w:rsidRPr="007971FB" w:rsidRDefault="007971FB" w:rsidP="0023371C">
            <w:pPr>
              <w:tabs>
                <w:tab w:val="decimal" w:pos="680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32306F13" w14:textId="77777777" w:rsidR="007971FB" w:rsidRPr="007971FB" w:rsidRDefault="007971FB" w:rsidP="007971FB">
            <w:pPr>
              <w:pStyle w:val="accttwolines"/>
              <w:tabs>
                <w:tab w:val="decimal" w:pos="600"/>
                <w:tab w:val="decimal" w:pos="884"/>
                <w:tab w:val="decimal" w:pos="1215"/>
              </w:tabs>
              <w:spacing w:after="0"/>
              <w:ind w:left="0" w:firstLine="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458" w:type="dxa"/>
            <w:vAlign w:val="bottom"/>
          </w:tcPr>
          <w:p w14:paraId="072201B3" w14:textId="2489DF97" w:rsidR="007971FB" w:rsidRPr="007971FB" w:rsidRDefault="007971FB" w:rsidP="0023371C">
            <w:pPr>
              <w:tabs>
                <w:tab w:val="decimal" w:pos="679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</w:tcPr>
          <w:p w14:paraId="3EA7E2AE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384" w:type="dxa"/>
            <w:vAlign w:val="bottom"/>
          </w:tcPr>
          <w:p w14:paraId="49AFFEF5" w14:textId="58536EA2" w:rsidR="007971FB" w:rsidRPr="00BA42F0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(4,168)</w:t>
            </w:r>
          </w:p>
        </w:tc>
      </w:tr>
      <w:tr w:rsidR="007971FB" w:rsidRPr="00BA42F0" w14:paraId="273705EF" w14:textId="77777777" w:rsidTr="00F42CA4">
        <w:trPr>
          <w:trHeight w:val="20"/>
        </w:trPr>
        <w:tc>
          <w:tcPr>
            <w:tcW w:w="3261" w:type="dxa"/>
            <w:vAlign w:val="bottom"/>
            <w:hideMark/>
          </w:tcPr>
          <w:p w14:paraId="3427CF6F" w14:textId="023B2834" w:rsidR="007971FB" w:rsidRPr="00BA42F0" w:rsidRDefault="007971FB" w:rsidP="007971FB">
            <w:pPr>
              <w:spacing w:line="240" w:lineRule="auto"/>
              <w:ind w:left="176" w:right="-108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C0935" w14:textId="13C82155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cs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57,766</w:t>
            </w:r>
          </w:p>
        </w:tc>
        <w:tc>
          <w:tcPr>
            <w:tcW w:w="236" w:type="dxa"/>
            <w:vAlign w:val="bottom"/>
          </w:tcPr>
          <w:p w14:paraId="7209F21E" w14:textId="77777777" w:rsidR="007971FB" w:rsidRPr="007971FB" w:rsidRDefault="007971FB" w:rsidP="007971FB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2BAB5" w14:textId="3BDE7FA8" w:rsidR="007971FB" w:rsidRPr="007971FB" w:rsidRDefault="00026FF1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026FF1">
              <w:rPr>
                <w:rFonts w:ascii="Angsana New" w:hAnsi="Angsana New"/>
                <w:sz w:val="24"/>
                <w:szCs w:val="24"/>
                <w:lang w:val="en-US" w:eastAsia="en-GB"/>
              </w:rPr>
              <w:t>4,582</w:t>
            </w:r>
          </w:p>
        </w:tc>
        <w:tc>
          <w:tcPr>
            <w:tcW w:w="236" w:type="dxa"/>
          </w:tcPr>
          <w:p w14:paraId="1741818E" w14:textId="77777777" w:rsidR="007971FB" w:rsidRPr="007971FB" w:rsidRDefault="007971FB" w:rsidP="007971FB">
            <w:pPr>
              <w:tabs>
                <w:tab w:val="decimal" w:pos="884"/>
              </w:tabs>
              <w:ind w:right="-60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3E938" w14:textId="24CCC753" w:rsidR="007971FB" w:rsidRPr="007971FB" w:rsidRDefault="007971FB" w:rsidP="0023371C">
            <w:pPr>
              <w:tabs>
                <w:tab w:val="decimal" w:pos="683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</w:tcPr>
          <w:p w14:paraId="61E6F1DE" w14:textId="77777777" w:rsidR="007971FB" w:rsidRPr="007971FB" w:rsidRDefault="007971FB" w:rsidP="007971FB">
            <w:pPr>
              <w:tabs>
                <w:tab w:val="left" w:pos="450"/>
                <w:tab w:val="decimal" w:pos="884"/>
              </w:tabs>
              <w:ind w:right="25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9BA65" w14:textId="5F0771EC" w:rsidR="007971FB" w:rsidRPr="007971FB" w:rsidRDefault="007971FB" w:rsidP="0023371C">
            <w:pPr>
              <w:tabs>
                <w:tab w:val="decimal" w:pos="661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</w:tcPr>
          <w:p w14:paraId="02D0B25A" w14:textId="77777777" w:rsidR="007971FB" w:rsidRPr="007971FB" w:rsidRDefault="007971FB" w:rsidP="007971FB">
            <w:pPr>
              <w:tabs>
                <w:tab w:val="decimal" w:pos="884"/>
              </w:tabs>
              <w:ind w:right="-60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6CB56" w14:textId="42A701B1" w:rsidR="007971FB" w:rsidRPr="007971FB" w:rsidRDefault="0018624F" w:rsidP="0023371C">
            <w:pPr>
              <w:tabs>
                <w:tab w:val="decimal" w:pos="680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6BC37543" w14:textId="77777777" w:rsidR="007971FB" w:rsidRPr="007971FB" w:rsidRDefault="007971FB" w:rsidP="007971FB">
            <w:pPr>
              <w:tabs>
                <w:tab w:val="decimal" w:pos="884"/>
              </w:tabs>
              <w:ind w:right="-60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68613" w14:textId="1290797A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128</w:t>
            </w:r>
          </w:p>
        </w:tc>
        <w:tc>
          <w:tcPr>
            <w:tcW w:w="243" w:type="dxa"/>
          </w:tcPr>
          <w:p w14:paraId="12024EC3" w14:textId="77777777" w:rsidR="007971FB" w:rsidRPr="007971FB" w:rsidRDefault="007971FB" w:rsidP="007971FB">
            <w:pPr>
              <w:tabs>
                <w:tab w:val="decimal" w:pos="884"/>
              </w:tabs>
              <w:ind w:right="-60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6BD3F" w14:textId="67EE7CC7" w:rsidR="007971FB" w:rsidRPr="007971FB" w:rsidRDefault="0018624F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18624F">
              <w:rPr>
                <w:rFonts w:ascii="Angsana New" w:hAnsi="Angsana New"/>
                <w:sz w:val="24"/>
                <w:szCs w:val="24"/>
                <w:lang w:val="en-US" w:eastAsia="en-GB"/>
              </w:rPr>
              <w:t>62,476</w:t>
            </w:r>
          </w:p>
        </w:tc>
      </w:tr>
      <w:tr w:rsidR="007971FB" w:rsidRPr="00BA42F0" w14:paraId="7969FA4F" w14:textId="77777777" w:rsidTr="00F42CA4">
        <w:trPr>
          <w:trHeight w:val="20"/>
        </w:trPr>
        <w:tc>
          <w:tcPr>
            <w:tcW w:w="3261" w:type="dxa"/>
            <w:vAlign w:val="bottom"/>
            <w:hideMark/>
          </w:tcPr>
          <w:p w14:paraId="04EB78D2" w14:textId="6593DA19" w:rsidR="007971FB" w:rsidRPr="00BA42F0" w:rsidRDefault="007971FB" w:rsidP="007971FB">
            <w:pPr>
              <w:spacing w:line="240" w:lineRule="auto"/>
              <w:ind w:left="165" w:right="-108" w:hanging="1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42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BA42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BA42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A42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76F81" w14:textId="132D6B61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GB"/>
              </w:rPr>
            </w:pPr>
            <w:r w:rsidRPr="007971FB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397,503</w:t>
            </w:r>
          </w:p>
        </w:tc>
        <w:tc>
          <w:tcPr>
            <w:tcW w:w="236" w:type="dxa"/>
            <w:vAlign w:val="bottom"/>
          </w:tcPr>
          <w:p w14:paraId="4F2D8E37" w14:textId="77777777" w:rsidR="007971FB" w:rsidRPr="007971FB" w:rsidRDefault="007971FB" w:rsidP="007971FB">
            <w:pPr>
              <w:spacing w:line="240" w:lineRule="auto"/>
              <w:ind w:left="-29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9B5FA" w14:textId="507D1BF0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75,882</w:t>
            </w:r>
          </w:p>
        </w:tc>
        <w:tc>
          <w:tcPr>
            <w:tcW w:w="236" w:type="dxa"/>
            <w:vAlign w:val="bottom"/>
          </w:tcPr>
          <w:p w14:paraId="57171D46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CADE2C" w14:textId="6AA5ACC3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1,308</w:t>
            </w:r>
          </w:p>
        </w:tc>
        <w:tc>
          <w:tcPr>
            <w:tcW w:w="243" w:type="dxa"/>
            <w:vAlign w:val="bottom"/>
          </w:tcPr>
          <w:p w14:paraId="7DBA0C5B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8FF1C" w14:textId="70E1A83A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175,341</w:t>
            </w:r>
          </w:p>
        </w:tc>
        <w:tc>
          <w:tcPr>
            <w:tcW w:w="236" w:type="dxa"/>
            <w:vAlign w:val="bottom"/>
          </w:tcPr>
          <w:p w14:paraId="6DDFBF58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BC7B92" w14:textId="410A917D" w:rsidR="007971FB" w:rsidRPr="007971FB" w:rsidRDefault="0018624F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18624F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139,900</w:t>
            </w:r>
          </w:p>
        </w:tc>
        <w:tc>
          <w:tcPr>
            <w:tcW w:w="243" w:type="dxa"/>
            <w:vAlign w:val="bottom"/>
          </w:tcPr>
          <w:p w14:paraId="48DD5965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B4ADC" w14:textId="3AE11648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3,314</w:t>
            </w:r>
          </w:p>
        </w:tc>
        <w:tc>
          <w:tcPr>
            <w:tcW w:w="243" w:type="dxa"/>
          </w:tcPr>
          <w:p w14:paraId="2233CB97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6E8827" w14:textId="440C5AA8" w:rsidR="007971FB" w:rsidRPr="007971FB" w:rsidRDefault="0018624F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18624F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793,248</w:t>
            </w:r>
          </w:p>
        </w:tc>
      </w:tr>
    </w:tbl>
    <w:p w14:paraId="78C72363" w14:textId="77777777" w:rsidR="008825E9" w:rsidRPr="00BA42F0" w:rsidRDefault="008825E9" w:rsidP="00450B8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horzAnchor="margin" w:tblpX="426" w:tblpY="196"/>
        <w:tblW w:w="13818" w:type="dxa"/>
        <w:tblLayout w:type="fixed"/>
        <w:tblLook w:val="01E0" w:firstRow="1" w:lastRow="1" w:firstColumn="1" w:lastColumn="1" w:noHBand="0" w:noVBand="0"/>
      </w:tblPr>
      <w:tblGrid>
        <w:gridCol w:w="3261"/>
        <w:gridCol w:w="1275"/>
        <w:gridCol w:w="236"/>
        <w:gridCol w:w="1182"/>
        <w:gridCol w:w="236"/>
        <w:gridCol w:w="1256"/>
        <w:gridCol w:w="243"/>
        <w:gridCol w:w="1242"/>
        <w:gridCol w:w="236"/>
        <w:gridCol w:w="1323"/>
        <w:gridCol w:w="243"/>
        <w:gridCol w:w="1458"/>
        <w:gridCol w:w="243"/>
        <w:gridCol w:w="1384"/>
      </w:tblGrid>
      <w:tr w:rsidR="000354AE" w:rsidRPr="00BA42F0" w14:paraId="4DDF6567" w14:textId="77777777" w:rsidTr="00C46095">
        <w:trPr>
          <w:trHeight w:val="20"/>
          <w:tblHeader/>
        </w:trPr>
        <w:tc>
          <w:tcPr>
            <w:tcW w:w="3261" w:type="dxa"/>
          </w:tcPr>
          <w:p w14:paraId="7AABB0E1" w14:textId="77777777" w:rsidR="000354AE" w:rsidRPr="00BA42F0" w:rsidRDefault="000354AE" w:rsidP="00C4609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7" w:type="dxa"/>
            <w:gridSpan w:val="13"/>
          </w:tcPr>
          <w:p w14:paraId="27ADB401" w14:textId="24D7459F" w:rsidR="000354AE" w:rsidRPr="00BA42F0" w:rsidRDefault="000354AE" w:rsidP="000354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42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BA42F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0354AE" w:rsidRPr="00BA42F0" w14:paraId="2A5631FC" w14:textId="77777777" w:rsidTr="00C46095">
        <w:trPr>
          <w:trHeight w:val="20"/>
          <w:tblHeader/>
        </w:trPr>
        <w:tc>
          <w:tcPr>
            <w:tcW w:w="3261" w:type="dxa"/>
          </w:tcPr>
          <w:p w14:paraId="0E41EE7F" w14:textId="77777777" w:rsidR="000354AE" w:rsidRPr="00BA42F0" w:rsidRDefault="000354AE" w:rsidP="00C4609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673BF5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73D3DD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</w:tcPr>
          <w:p w14:paraId="7F937F0D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7E17A6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hideMark/>
          </w:tcPr>
          <w:p w14:paraId="785E13F1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</w:t>
            </w: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43" w:type="dxa"/>
          </w:tcPr>
          <w:p w14:paraId="4C30002F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hideMark/>
          </w:tcPr>
          <w:p w14:paraId="6883D9D2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เครื่องจักร</w:t>
            </w: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</w:tcPr>
          <w:p w14:paraId="254849D2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144D2C8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857262A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hideMark/>
          </w:tcPr>
          <w:p w14:paraId="325FD520" w14:textId="70E01D9A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  <w:r w:rsidR="005F1F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43" w:type="dxa"/>
          </w:tcPr>
          <w:p w14:paraId="21800B7D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4" w:type="dxa"/>
          </w:tcPr>
          <w:p w14:paraId="48456C3D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54AE" w:rsidRPr="00BA42F0" w14:paraId="5BDD263E" w14:textId="77777777" w:rsidTr="00C46095">
        <w:trPr>
          <w:trHeight w:val="20"/>
          <w:tblHeader/>
        </w:trPr>
        <w:tc>
          <w:tcPr>
            <w:tcW w:w="3261" w:type="dxa"/>
          </w:tcPr>
          <w:p w14:paraId="47C85182" w14:textId="77777777" w:rsidR="000354AE" w:rsidRPr="00BA42F0" w:rsidRDefault="000354AE" w:rsidP="00C4609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hideMark/>
          </w:tcPr>
          <w:p w14:paraId="6AEBD492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14:paraId="7446D7E7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hideMark/>
          </w:tcPr>
          <w:p w14:paraId="5CD5A44A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36" w:type="dxa"/>
          </w:tcPr>
          <w:p w14:paraId="0B0C8FF7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6" w:type="dxa"/>
            <w:hideMark/>
          </w:tcPr>
          <w:p w14:paraId="7BFBAB7A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43" w:type="dxa"/>
          </w:tcPr>
          <w:p w14:paraId="00EE62BB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hideMark/>
          </w:tcPr>
          <w:p w14:paraId="544E59B4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อุปกรณ์โรงงาน</w:t>
            </w:r>
          </w:p>
        </w:tc>
        <w:tc>
          <w:tcPr>
            <w:tcW w:w="236" w:type="dxa"/>
          </w:tcPr>
          <w:p w14:paraId="5CD429F4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hideMark/>
          </w:tcPr>
          <w:p w14:paraId="525A5998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3" w:type="dxa"/>
          </w:tcPr>
          <w:p w14:paraId="6F2C01E5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hideMark/>
          </w:tcPr>
          <w:p w14:paraId="06519AB1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Pr="00BA42F0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243" w:type="dxa"/>
          </w:tcPr>
          <w:p w14:paraId="03A82C61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hideMark/>
          </w:tcPr>
          <w:p w14:paraId="65BB41EE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354AE" w:rsidRPr="00BA42F0" w14:paraId="4BA6B77C" w14:textId="77777777" w:rsidTr="00C46095">
        <w:trPr>
          <w:trHeight w:val="20"/>
        </w:trPr>
        <w:tc>
          <w:tcPr>
            <w:tcW w:w="3261" w:type="dxa"/>
            <w:vAlign w:val="bottom"/>
            <w:hideMark/>
          </w:tcPr>
          <w:p w14:paraId="4E11101C" w14:textId="77777777" w:rsidR="000354AE" w:rsidRPr="00BA42F0" w:rsidRDefault="000354AE" w:rsidP="00C4609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557" w:type="dxa"/>
            <w:gridSpan w:val="13"/>
          </w:tcPr>
          <w:p w14:paraId="7FA3D81C" w14:textId="77777777" w:rsidR="000354AE" w:rsidRPr="00BA42F0" w:rsidRDefault="000354AE" w:rsidP="00C46095">
            <w:pPr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354AE" w:rsidRPr="00BA42F0" w14:paraId="1F00E13B" w14:textId="77777777" w:rsidTr="00C46095">
        <w:trPr>
          <w:trHeight w:val="20"/>
        </w:trPr>
        <w:tc>
          <w:tcPr>
            <w:tcW w:w="3261" w:type="dxa"/>
            <w:vAlign w:val="bottom"/>
            <w:hideMark/>
          </w:tcPr>
          <w:p w14:paraId="55DA0010" w14:textId="1AC9DE5C" w:rsidR="000354AE" w:rsidRPr="00BA42F0" w:rsidRDefault="000354AE" w:rsidP="00C46095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819B9" w:rsidRPr="00BA42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="0000765B" w:rsidRPr="00BA42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819B9" w:rsidRPr="00BA42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75" w:type="dxa"/>
            <w:vAlign w:val="bottom"/>
          </w:tcPr>
          <w:p w14:paraId="274154DC" w14:textId="192E1145" w:rsidR="000354AE" w:rsidRPr="00BA42F0" w:rsidRDefault="00C819B9" w:rsidP="008109E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50</w:t>
            </w:r>
            <w:r w:rsidR="008109E4"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982</w:t>
            </w:r>
          </w:p>
        </w:tc>
        <w:tc>
          <w:tcPr>
            <w:tcW w:w="236" w:type="dxa"/>
            <w:vAlign w:val="bottom"/>
          </w:tcPr>
          <w:p w14:paraId="106136BE" w14:textId="77777777" w:rsidR="000354AE" w:rsidRPr="00BA42F0" w:rsidRDefault="000354AE" w:rsidP="00C4609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7C7DE10D" w14:textId="112F5DF7" w:rsidR="000354AE" w:rsidRPr="00BA42F0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2</w:t>
            </w:r>
            <w:r w:rsidR="002E4F85"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979</w:t>
            </w:r>
          </w:p>
        </w:tc>
        <w:tc>
          <w:tcPr>
            <w:tcW w:w="236" w:type="dxa"/>
            <w:vAlign w:val="bottom"/>
          </w:tcPr>
          <w:p w14:paraId="042F9B40" w14:textId="77777777" w:rsidR="000354AE" w:rsidRPr="00BA42F0" w:rsidRDefault="000354AE" w:rsidP="00C4609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1638C8A" w14:textId="51BCC48D" w:rsidR="000354AE" w:rsidRPr="007971FB" w:rsidRDefault="002E4F85" w:rsidP="0023371C">
            <w:pPr>
              <w:tabs>
                <w:tab w:val="decimal" w:pos="683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53135D01" w14:textId="77777777" w:rsidR="000354AE" w:rsidRPr="00BA42F0" w:rsidRDefault="000354AE" w:rsidP="00C4609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8E3C528" w14:textId="6E8D8C13" w:rsidR="000354AE" w:rsidRPr="00BA42F0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3</w:t>
            </w:r>
            <w:r w:rsidR="002E4F85"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005</w:t>
            </w:r>
          </w:p>
        </w:tc>
        <w:tc>
          <w:tcPr>
            <w:tcW w:w="236" w:type="dxa"/>
            <w:vAlign w:val="bottom"/>
          </w:tcPr>
          <w:p w14:paraId="450F688C" w14:textId="77777777" w:rsidR="000354AE" w:rsidRPr="00BA42F0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vAlign w:val="bottom"/>
          </w:tcPr>
          <w:p w14:paraId="7B2A949A" w14:textId="34D9D1EE" w:rsidR="000354AE" w:rsidRPr="00BA42F0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35</w:t>
            </w:r>
            <w:r w:rsidR="002E4F85"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794</w:t>
            </w:r>
          </w:p>
        </w:tc>
        <w:tc>
          <w:tcPr>
            <w:tcW w:w="243" w:type="dxa"/>
            <w:vAlign w:val="bottom"/>
          </w:tcPr>
          <w:p w14:paraId="2B93DEAB" w14:textId="77777777" w:rsidR="000354AE" w:rsidRPr="00BA42F0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58" w:type="dxa"/>
            <w:vAlign w:val="bottom"/>
          </w:tcPr>
          <w:p w14:paraId="62D21060" w14:textId="71CAEBFC" w:rsidR="000354AE" w:rsidRPr="00BA42F0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180</w:t>
            </w:r>
          </w:p>
        </w:tc>
        <w:tc>
          <w:tcPr>
            <w:tcW w:w="243" w:type="dxa"/>
          </w:tcPr>
          <w:p w14:paraId="2FCB0CF1" w14:textId="77777777" w:rsidR="000354AE" w:rsidRPr="00BA42F0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1BBC39C4" w14:textId="33CD40ED" w:rsidR="000354AE" w:rsidRPr="00BA42F0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92</w:t>
            </w:r>
            <w:r w:rsidR="002E4F85"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940</w:t>
            </w:r>
          </w:p>
        </w:tc>
      </w:tr>
      <w:tr w:rsidR="007971FB" w:rsidRPr="00BA42F0" w14:paraId="5CED2397" w14:textId="77777777" w:rsidTr="00C46095">
        <w:trPr>
          <w:trHeight w:val="20"/>
        </w:trPr>
        <w:tc>
          <w:tcPr>
            <w:tcW w:w="3261" w:type="dxa"/>
            <w:vAlign w:val="bottom"/>
            <w:hideMark/>
          </w:tcPr>
          <w:p w14:paraId="7FCD63C7" w14:textId="77777777" w:rsidR="007971FB" w:rsidRPr="00BA42F0" w:rsidRDefault="007971FB" w:rsidP="007971FB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5" w:type="dxa"/>
            <w:vAlign w:val="bottom"/>
          </w:tcPr>
          <w:p w14:paraId="0579D736" w14:textId="0BD60131" w:rsidR="007971FB" w:rsidRPr="007971FB" w:rsidRDefault="007971FB" w:rsidP="0023371C">
            <w:pPr>
              <w:tabs>
                <w:tab w:val="decimal" w:pos="686"/>
              </w:tabs>
              <w:rPr>
                <w:rFonts w:ascii="Angsana New" w:hAnsi="Angsana New"/>
                <w:sz w:val="24"/>
                <w:szCs w:val="24"/>
                <w:cs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E41E74B" w14:textId="77777777" w:rsidR="007971FB" w:rsidRPr="007971FB" w:rsidRDefault="007971FB" w:rsidP="007971FB">
            <w:pPr>
              <w:tabs>
                <w:tab w:val="decimal" w:pos="88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82" w:type="dxa"/>
            <w:vAlign w:val="bottom"/>
          </w:tcPr>
          <w:p w14:paraId="3152F653" w14:textId="2BF87F35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25,596</w:t>
            </w:r>
          </w:p>
        </w:tc>
        <w:tc>
          <w:tcPr>
            <w:tcW w:w="236" w:type="dxa"/>
            <w:vAlign w:val="bottom"/>
          </w:tcPr>
          <w:p w14:paraId="56C08BF8" w14:textId="77777777" w:rsidR="007971FB" w:rsidRPr="007971FB" w:rsidRDefault="007971FB" w:rsidP="007971FB">
            <w:pPr>
              <w:tabs>
                <w:tab w:val="decimal" w:pos="88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56" w:type="dxa"/>
            <w:vAlign w:val="bottom"/>
          </w:tcPr>
          <w:p w14:paraId="33C67D50" w14:textId="7734D5E3" w:rsidR="007971FB" w:rsidRPr="007971FB" w:rsidRDefault="007971FB" w:rsidP="0023371C">
            <w:pPr>
              <w:tabs>
                <w:tab w:val="decimal" w:pos="683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60C24632" w14:textId="77777777" w:rsidR="007971FB" w:rsidRPr="007971FB" w:rsidRDefault="007971FB" w:rsidP="007971FB">
            <w:pPr>
              <w:tabs>
                <w:tab w:val="decimal" w:pos="88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42" w:type="dxa"/>
            <w:vAlign w:val="bottom"/>
          </w:tcPr>
          <w:p w14:paraId="180BC7BB" w14:textId="40FE6A2A" w:rsidR="007971FB" w:rsidRPr="007971FB" w:rsidRDefault="007971FB" w:rsidP="0023371C">
            <w:pPr>
              <w:tabs>
                <w:tab w:val="decimal" w:pos="661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6FA0310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323" w:type="dxa"/>
            <w:vAlign w:val="bottom"/>
          </w:tcPr>
          <w:p w14:paraId="10544426" w14:textId="7B3B9B1B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1,653</w:t>
            </w:r>
          </w:p>
        </w:tc>
        <w:tc>
          <w:tcPr>
            <w:tcW w:w="243" w:type="dxa"/>
            <w:vAlign w:val="bottom"/>
          </w:tcPr>
          <w:p w14:paraId="0BC71649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458" w:type="dxa"/>
            <w:vAlign w:val="bottom"/>
          </w:tcPr>
          <w:p w14:paraId="6FAEB600" w14:textId="38BA5072" w:rsidR="007971FB" w:rsidRPr="007971FB" w:rsidRDefault="007971FB" w:rsidP="0023371C">
            <w:pPr>
              <w:tabs>
                <w:tab w:val="decimal" w:pos="679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</w:tcPr>
          <w:p w14:paraId="1C8902C8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384" w:type="dxa"/>
            <w:vAlign w:val="bottom"/>
          </w:tcPr>
          <w:p w14:paraId="4F3C71F8" w14:textId="5EAD0625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27,249</w:t>
            </w:r>
          </w:p>
        </w:tc>
      </w:tr>
      <w:tr w:rsidR="007971FB" w:rsidRPr="00BA42F0" w14:paraId="266A715E" w14:textId="77777777" w:rsidTr="00C46095">
        <w:trPr>
          <w:trHeight w:val="20"/>
        </w:trPr>
        <w:tc>
          <w:tcPr>
            <w:tcW w:w="3261" w:type="dxa"/>
            <w:vAlign w:val="bottom"/>
            <w:hideMark/>
          </w:tcPr>
          <w:p w14:paraId="662D9A17" w14:textId="77777777" w:rsidR="007971FB" w:rsidRPr="00BA42F0" w:rsidRDefault="007971FB" w:rsidP="007971FB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2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</w:t>
            </w:r>
          </w:p>
        </w:tc>
        <w:tc>
          <w:tcPr>
            <w:tcW w:w="1275" w:type="dxa"/>
            <w:vAlign w:val="bottom"/>
          </w:tcPr>
          <w:p w14:paraId="7E7D5E56" w14:textId="2ED1A663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cs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(6,938)</w:t>
            </w:r>
          </w:p>
        </w:tc>
        <w:tc>
          <w:tcPr>
            <w:tcW w:w="236" w:type="dxa"/>
            <w:vAlign w:val="bottom"/>
          </w:tcPr>
          <w:p w14:paraId="2A98FE5B" w14:textId="77777777" w:rsidR="007971FB" w:rsidRPr="007971FB" w:rsidRDefault="007971FB" w:rsidP="007971FB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82" w:type="dxa"/>
            <w:vAlign w:val="bottom"/>
          </w:tcPr>
          <w:p w14:paraId="4A62BF4D" w14:textId="3BE901DA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(5,743)</w:t>
            </w:r>
          </w:p>
        </w:tc>
        <w:tc>
          <w:tcPr>
            <w:tcW w:w="236" w:type="dxa"/>
          </w:tcPr>
          <w:p w14:paraId="4951C96F" w14:textId="77777777" w:rsidR="007971FB" w:rsidRPr="007971FB" w:rsidRDefault="007971FB" w:rsidP="007971FB">
            <w:pPr>
              <w:spacing w:line="240" w:lineRule="auto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56" w:type="dxa"/>
            <w:vAlign w:val="bottom"/>
          </w:tcPr>
          <w:p w14:paraId="61A986B5" w14:textId="74F8D285" w:rsidR="007971FB" w:rsidRPr="007971FB" w:rsidRDefault="007971FB" w:rsidP="0023371C">
            <w:pPr>
              <w:tabs>
                <w:tab w:val="decimal" w:pos="683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3FA1B05C" w14:textId="77777777" w:rsidR="007971FB" w:rsidRPr="007971FB" w:rsidRDefault="007971FB" w:rsidP="007971FB">
            <w:pPr>
              <w:spacing w:line="240" w:lineRule="auto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42" w:type="dxa"/>
            <w:vAlign w:val="bottom"/>
          </w:tcPr>
          <w:p w14:paraId="38F794C3" w14:textId="08B13FB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(2,000)</w:t>
            </w:r>
          </w:p>
        </w:tc>
        <w:tc>
          <w:tcPr>
            <w:tcW w:w="236" w:type="dxa"/>
            <w:vAlign w:val="bottom"/>
          </w:tcPr>
          <w:p w14:paraId="0D12C06E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323" w:type="dxa"/>
            <w:vAlign w:val="bottom"/>
          </w:tcPr>
          <w:p w14:paraId="236CE94B" w14:textId="7FEE5588" w:rsidR="007971FB" w:rsidRPr="007971FB" w:rsidRDefault="0018624F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18624F">
              <w:rPr>
                <w:rFonts w:ascii="Angsana New" w:hAnsi="Angsana New"/>
                <w:sz w:val="24"/>
                <w:szCs w:val="24"/>
                <w:lang w:val="en-US" w:eastAsia="en-GB"/>
              </w:rPr>
              <w:t>(10,465)</w:t>
            </w:r>
          </w:p>
        </w:tc>
        <w:tc>
          <w:tcPr>
            <w:tcW w:w="243" w:type="dxa"/>
            <w:vAlign w:val="bottom"/>
          </w:tcPr>
          <w:p w14:paraId="243EB7F7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458" w:type="dxa"/>
            <w:vAlign w:val="bottom"/>
          </w:tcPr>
          <w:p w14:paraId="152450C8" w14:textId="1E59B3AD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(90)</w:t>
            </w:r>
          </w:p>
        </w:tc>
        <w:tc>
          <w:tcPr>
            <w:tcW w:w="243" w:type="dxa"/>
            <w:vAlign w:val="bottom"/>
          </w:tcPr>
          <w:p w14:paraId="2D3BB82A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384" w:type="dxa"/>
            <w:vAlign w:val="bottom"/>
          </w:tcPr>
          <w:p w14:paraId="6714DCE0" w14:textId="2F8E2D2F" w:rsidR="007971FB" w:rsidRPr="007971FB" w:rsidRDefault="0018624F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18624F">
              <w:rPr>
                <w:rFonts w:ascii="Angsana New" w:hAnsi="Angsana New"/>
                <w:sz w:val="24"/>
                <w:szCs w:val="24"/>
                <w:lang w:val="en-US" w:eastAsia="en-GB"/>
              </w:rPr>
              <w:t>(25,236)</w:t>
            </w:r>
          </w:p>
        </w:tc>
      </w:tr>
      <w:tr w:rsidR="007971FB" w:rsidRPr="00F42CA4" w14:paraId="54B6DCBE" w14:textId="77777777" w:rsidTr="00C46095">
        <w:trPr>
          <w:trHeight w:val="20"/>
        </w:trPr>
        <w:tc>
          <w:tcPr>
            <w:tcW w:w="3261" w:type="dxa"/>
            <w:vAlign w:val="bottom"/>
            <w:hideMark/>
          </w:tcPr>
          <w:p w14:paraId="5C8BDD84" w14:textId="093B3307" w:rsidR="007971FB" w:rsidRPr="00BA42F0" w:rsidRDefault="007971FB" w:rsidP="007971FB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60B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5" w:type="dxa"/>
            <w:vAlign w:val="bottom"/>
          </w:tcPr>
          <w:p w14:paraId="7CBDFDE5" w14:textId="517E09E8" w:rsidR="007971FB" w:rsidRPr="007971FB" w:rsidRDefault="007971FB" w:rsidP="0023371C">
            <w:pPr>
              <w:tabs>
                <w:tab w:val="decimal" w:pos="686"/>
              </w:tabs>
              <w:rPr>
                <w:rFonts w:ascii="Angsana New" w:hAnsi="Angsana New"/>
                <w:sz w:val="24"/>
                <w:szCs w:val="24"/>
                <w:cs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FC23E71" w14:textId="77777777" w:rsidR="007971FB" w:rsidRPr="007971FB" w:rsidRDefault="007971FB" w:rsidP="007971FB">
            <w:pPr>
              <w:tabs>
                <w:tab w:val="decimal" w:pos="88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82" w:type="dxa"/>
            <w:vAlign w:val="bottom"/>
          </w:tcPr>
          <w:p w14:paraId="79E23F74" w14:textId="6B4EE285" w:rsidR="007971FB" w:rsidRPr="007971FB" w:rsidRDefault="007971FB" w:rsidP="0023371C">
            <w:pPr>
              <w:tabs>
                <w:tab w:val="decimal" w:pos="669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7A92D23" w14:textId="77777777" w:rsidR="007971FB" w:rsidRPr="007971FB" w:rsidRDefault="007971FB" w:rsidP="007971FB">
            <w:pPr>
              <w:tabs>
                <w:tab w:val="decimal" w:pos="88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56" w:type="dxa"/>
            <w:vAlign w:val="bottom"/>
          </w:tcPr>
          <w:p w14:paraId="30359C6A" w14:textId="4C54EEF8" w:rsidR="007971FB" w:rsidRPr="007971FB" w:rsidRDefault="007971FB" w:rsidP="0023371C">
            <w:pPr>
              <w:tabs>
                <w:tab w:val="decimal" w:pos="683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13BE5C5D" w14:textId="77777777" w:rsidR="007971FB" w:rsidRPr="007971FB" w:rsidRDefault="007971FB" w:rsidP="007971FB">
            <w:pPr>
              <w:tabs>
                <w:tab w:val="decimal" w:pos="884"/>
                <w:tab w:val="decimal" w:pos="1033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42" w:type="dxa"/>
            <w:vAlign w:val="bottom"/>
          </w:tcPr>
          <w:p w14:paraId="08EA04B3" w14:textId="7160743C" w:rsidR="007971FB" w:rsidRPr="007971FB" w:rsidRDefault="007971FB" w:rsidP="0023371C">
            <w:pPr>
              <w:tabs>
                <w:tab w:val="decimal" w:pos="661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4C30140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323" w:type="dxa"/>
            <w:vAlign w:val="bottom"/>
          </w:tcPr>
          <w:p w14:paraId="1813ACE6" w14:textId="1412665A" w:rsidR="007971FB" w:rsidRPr="007971FB" w:rsidRDefault="0018624F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18624F">
              <w:rPr>
                <w:rFonts w:ascii="Angsana New" w:hAnsi="Angsana New"/>
                <w:sz w:val="24"/>
                <w:szCs w:val="24"/>
                <w:lang w:val="en-US" w:eastAsia="en-GB"/>
              </w:rPr>
              <w:t>(2,034)</w:t>
            </w:r>
          </w:p>
        </w:tc>
        <w:tc>
          <w:tcPr>
            <w:tcW w:w="243" w:type="dxa"/>
            <w:vAlign w:val="bottom"/>
          </w:tcPr>
          <w:p w14:paraId="45DCB352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458" w:type="dxa"/>
            <w:vAlign w:val="bottom"/>
          </w:tcPr>
          <w:p w14:paraId="3ED81A5E" w14:textId="7C034CFB" w:rsidR="007971FB" w:rsidRPr="007971FB" w:rsidRDefault="007971FB" w:rsidP="0023371C">
            <w:pPr>
              <w:tabs>
                <w:tab w:val="decimal" w:pos="679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</w:tcPr>
          <w:p w14:paraId="0378703A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384" w:type="dxa"/>
            <w:vAlign w:val="bottom"/>
          </w:tcPr>
          <w:p w14:paraId="3E762003" w14:textId="7AF4F852" w:rsidR="007971FB" w:rsidRPr="007971FB" w:rsidRDefault="0018624F" w:rsidP="007971F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18624F">
              <w:rPr>
                <w:rFonts w:ascii="Angsana New" w:hAnsi="Angsana New"/>
                <w:sz w:val="24"/>
                <w:szCs w:val="24"/>
                <w:lang w:val="en-US" w:eastAsia="en-GB"/>
              </w:rPr>
              <w:t>(2,034)</w:t>
            </w:r>
          </w:p>
        </w:tc>
      </w:tr>
      <w:tr w:rsidR="007971FB" w:rsidRPr="00F42CA4" w14:paraId="6A1186F6" w14:textId="77777777" w:rsidTr="00C46095">
        <w:trPr>
          <w:trHeight w:val="20"/>
        </w:trPr>
        <w:tc>
          <w:tcPr>
            <w:tcW w:w="3261" w:type="dxa"/>
            <w:vAlign w:val="bottom"/>
            <w:hideMark/>
          </w:tcPr>
          <w:p w14:paraId="31AE34EA" w14:textId="687D7BFE" w:rsidR="007971FB" w:rsidRPr="0000765B" w:rsidRDefault="007971FB" w:rsidP="007971FB">
            <w:pPr>
              <w:spacing w:line="240" w:lineRule="auto"/>
              <w:ind w:left="165" w:right="-108" w:hanging="16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42C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C819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Pr="00F42C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น </w:t>
            </w:r>
            <w:r w:rsidRPr="00C819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30B0E1" w14:textId="0353E7B6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GB"/>
              </w:rPr>
            </w:pPr>
            <w:r w:rsidRPr="007971FB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44,044</w:t>
            </w:r>
          </w:p>
        </w:tc>
        <w:tc>
          <w:tcPr>
            <w:tcW w:w="236" w:type="dxa"/>
            <w:vAlign w:val="bottom"/>
          </w:tcPr>
          <w:p w14:paraId="7DFE603B" w14:textId="77777777" w:rsidR="007971FB" w:rsidRPr="007971FB" w:rsidRDefault="007971FB" w:rsidP="007971FB">
            <w:pPr>
              <w:spacing w:line="240" w:lineRule="auto"/>
              <w:ind w:left="-29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BEB5FE" w14:textId="44ECDE86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22,832</w:t>
            </w:r>
          </w:p>
        </w:tc>
        <w:tc>
          <w:tcPr>
            <w:tcW w:w="236" w:type="dxa"/>
            <w:vAlign w:val="bottom"/>
          </w:tcPr>
          <w:p w14:paraId="095893BD" w14:textId="77777777" w:rsidR="007971FB" w:rsidRPr="007971FB" w:rsidRDefault="007971FB" w:rsidP="007971FB">
            <w:pPr>
              <w:spacing w:line="240" w:lineRule="auto"/>
              <w:ind w:left="-29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28718F" w14:textId="4E21975E" w:rsidR="007971FB" w:rsidRPr="007971FB" w:rsidRDefault="007971FB" w:rsidP="0023371C">
            <w:pPr>
              <w:tabs>
                <w:tab w:val="decimal" w:pos="683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789941C1" w14:textId="77777777" w:rsidR="007971FB" w:rsidRPr="007971FB" w:rsidRDefault="007971FB" w:rsidP="007971FB">
            <w:pPr>
              <w:spacing w:line="240" w:lineRule="auto"/>
              <w:ind w:left="-29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7C7BE8" w14:textId="79B8D613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1,005</w:t>
            </w:r>
          </w:p>
        </w:tc>
        <w:tc>
          <w:tcPr>
            <w:tcW w:w="236" w:type="dxa"/>
            <w:vAlign w:val="bottom"/>
          </w:tcPr>
          <w:p w14:paraId="04AA3140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0200C" w14:textId="42F98A71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24,948</w:t>
            </w:r>
          </w:p>
        </w:tc>
        <w:tc>
          <w:tcPr>
            <w:tcW w:w="243" w:type="dxa"/>
            <w:vAlign w:val="bottom"/>
          </w:tcPr>
          <w:p w14:paraId="214A1DE4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969C7" w14:textId="7A40EE7C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90</w:t>
            </w:r>
          </w:p>
        </w:tc>
        <w:tc>
          <w:tcPr>
            <w:tcW w:w="243" w:type="dxa"/>
          </w:tcPr>
          <w:p w14:paraId="6E0BC8BD" w14:textId="77777777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20E582" w14:textId="2809F84B" w:rsidR="007971FB" w:rsidRPr="007971FB" w:rsidRDefault="007971FB" w:rsidP="007971F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7971FB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92,919</w:t>
            </w:r>
          </w:p>
        </w:tc>
      </w:tr>
    </w:tbl>
    <w:p w14:paraId="08312EB8" w14:textId="77777777" w:rsidR="00FF753D" w:rsidRDefault="00FF753D" w:rsidP="00450B8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  <w:sectPr w:rsidR="00FF753D" w:rsidSect="008109E4">
          <w:pgSz w:w="16840" w:h="11907" w:orient="landscape" w:code="9"/>
          <w:pgMar w:top="692" w:right="1106" w:bottom="680" w:left="1151" w:header="720" w:footer="720" w:gutter="0"/>
          <w:cols w:space="720"/>
          <w:docGrid w:linePitch="326"/>
        </w:sectPr>
      </w:pPr>
    </w:p>
    <w:p w14:paraId="71D0550C" w14:textId="6B369EB5" w:rsidR="004E55E4" w:rsidRPr="00F065D7" w:rsidRDefault="004E55E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/>
          <w:b/>
          <w:bCs/>
          <w:sz w:val="30"/>
          <w:szCs w:val="30"/>
          <w:cs/>
          <w:lang w:val="th-TH"/>
        </w:rPr>
        <w:lastRenderedPageBreak/>
        <w:t>โครงการ</w:t>
      </w:r>
      <w:r w:rsidR="00571135" w:rsidRPr="00F065D7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ร่วมลงทุนระหว่างนายจ้างและลูกจ้างของ</w:t>
      </w:r>
      <w:r w:rsidRPr="00F065D7">
        <w:rPr>
          <w:rFonts w:asciiTheme="majorBidi" w:hAnsiTheme="majorBidi"/>
          <w:b/>
          <w:bCs/>
          <w:sz w:val="30"/>
          <w:szCs w:val="30"/>
          <w:cs/>
          <w:lang w:val="th-TH"/>
        </w:rPr>
        <w:t>บริษัทจดทะเบียน</w:t>
      </w:r>
    </w:p>
    <w:p w14:paraId="3674D233" w14:textId="0984B2FE" w:rsidR="004E55E4" w:rsidRPr="00F065D7" w:rsidRDefault="004E55E4" w:rsidP="007B00A1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306CDE15" w14:textId="77777777" w:rsidR="001A0F27" w:rsidRDefault="001A0F27" w:rsidP="001A0F27">
      <w:pPr>
        <w:pStyle w:val="Footer"/>
        <w:tabs>
          <w:tab w:val="left" w:pos="450"/>
          <w:tab w:val="right" w:pos="83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74F0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ในเดือนเมษายน </w:t>
      </w:r>
      <w:r w:rsidRPr="00D74F0E">
        <w:rPr>
          <w:rFonts w:asciiTheme="majorBidi" w:hAnsiTheme="majorBidi" w:cstheme="majorBidi" w:hint="cs"/>
          <w:sz w:val="30"/>
          <w:szCs w:val="30"/>
          <w:lang w:val="en-US"/>
        </w:rPr>
        <w:t xml:space="preserve">2563 </w:t>
      </w:r>
      <w:r w:rsidRPr="00D74F0E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กลุ่มบริษัทได้เริ่มจ่ายเงินสมทบเข้า</w:t>
      </w:r>
      <w:r w:rsidRPr="00D74F0E">
        <w:rPr>
          <w:rFonts w:asciiTheme="majorBidi" w:hAnsiTheme="majorBidi" w:cs="Angsana New" w:hint="cs"/>
          <w:sz w:val="30"/>
          <w:szCs w:val="30"/>
          <w:cs/>
          <w:lang w:val="en-US"/>
        </w:rPr>
        <w:t>โครงการร่วมลงทุนระหว่างนายจ้างและลูกจ้างของบริษัทจดทะเบียน (</w:t>
      </w:r>
      <w:r w:rsidRPr="00D74F0E">
        <w:rPr>
          <w:rFonts w:asciiTheme="majorBidi" w:hAnsiTheme="majorBidi" w:cstheme="majorBidi" w:hint="cs"/>
          <w:sz w:val="30"/>
          <w:szCs w:val="30"/>
          <w:lang w:val="en-US"/>
        </w:rPr>
        <w:t>EJIP)</w:t>
      </w:r>
      <w:r w:rsidRPr="00D74F0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ซึ่งเป็นไปตามหลักเกณฑ์</w:t>
      </w:r>
      <w:r w:rsidRPr="00D74F0E">
        <w:rPr>
          <w:rFonts w:asciiTheme="majorBidi" w:hAnsiTheme="majorBidi" w:cstheme="majorBidi" w:hint="cs"/>
          <w:sz w:val="30"/>
          <w:szCs w:val="30"/>
          <w:cs/>
          <w:lang w:val="th-TH"/>
        </w:rPr>
        <w:t>ที่ที่ประชุมคณะกรรมการบริษัทได้มีมติอนุมัติ</w:t>
      </w:r>
      <w:r w:rsidRPr="00D74F0E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โครงการ EJIP </w:t>
      </w:r>
      <w:r w:rsidRPr="00D74F0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เมื่อวันที่ </w:t>
      </w:r>
      <w:r w:rsidRPr="00D74F0E">
        <w:rPr>
          <w:rFonts w:asciiTheme="majorBidi" w:hAnsiTheme="majorBidi" w:cstheme="majorBidi" w:hint="cs"/>
          <w:sz w:val="30"/>
          <w:szCs w:val="30"/>
          <w:lang w:val="en-US"/>
        </w:rPr>
        <w:t xml:space="preserve">17 </w:t>
      </w:r>
      <w:r w:rsidRPr="00D74F0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กรกฎาคม </w:t>
      </w:r>
      <w:r w:rsidRPr="00D74F0E">
        <w:rPr>
          <w:rFonts w:asciiTheme="majorBidi" w:hAnsiTheme="majorBidi" w:cstheme="majorBidi" w:hint="cs"/>
          <w:sz w:val="30"/>
          <w:szCs w:val="30"/>
          <w:lang w:val="en-US"/>
        </w:rPr>
        <w:t>2562</w:t>
      </w:r>
      <w:r w:rsidRPr="00D74F0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D74F0E">
        <w:rPr>
          <w:rFonts w:asciiTheme="majorBidi" w:hAnsiTheme="majorBidi" w:cstheme="majorBidi" w:hint="cs"/>
          <w:sz w:val="30"/>
          <w:szCs w:val="30"/>
          <w:cs/>
          <w:lang w:val="th-TH"/>
        </w:rPr>
        <w:t>โดยมีรายละเอียดดังนี้</w:t>
      </w:r>
      <w:r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</w:p>
    <w:p w14:paraId="6ABA0419" w14:textId="77777777" w:rsidR="007443E3" w:rsidRPr="00C819B9" w:rsidRDefault="007443E3" w:rsidP="005151EE">
      <w:pPr>
        <w:pStyle w:val="Footer"/>
        <w:tabs>
          <w:tab w:val="left" w:pos="450"/>
          <w:tab w:val="right" w:pos="83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284" w:type="dxa"/>
        <w:tblInd w:w="421" w:type="dxa"/>
        <w:tblLook w:val="04A0" w:firstRow="1" w:lastRow="0" w:firstColumn="1" w:lastColumn="0" w:noHBand="0" w:noVBand="1"/>
      </w:tblPr>
      <w:tblGrid>
        <w:gridCol w:w="3084"/>
        <w:gridCol w:w="6200"/>
      </w:tblGrid>
      <w:tr w:rsidR="009A3C07" w:rsidRPr="00F065D7" w14:paraId="017C4502" w14:textId="77777777" w:rsidTr="00824745">
        <w:trPr>
          <w:tblHeader/>
        </w:trPr>
        <w:tc>
          <w:tcPr>
            <w:tcW w:w="3084" w:type="dxa"/>
          </w:tcPr>
          <w:p w14:paraId="459721ED" w14:textId="17700AD6" w:rsidR="009A3C07" w:rsidRPr="00824745" w:rsidRDefault="009A3C07" w:rsidP="00824745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8247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6200" w:type="dxa"/>
          </w:tcPr>
          <w:p w14:paraId="51FD6799" w14:textId="35F0557F" w:rsidR="009A3C07" w:rsidRPr="00F065D7" w:rsidRDefault="009A3C07" w:rsidP="005151EE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US"/>
              </w:rPr>
            </w:pPr>
            <w:r w:rsidRPr="008247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รายละเอียดของโครงการ </w:t>
            </w:r>
            <w:r w:rsidRPr="00824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EJIP</w:t>
            </w:r>
          </w:p>
        </w:tc>
      </w:tr>
      <w:tr w:rsidR="0001153D" w:rsidRPr="00F065D7" w14:paraId="34AF4474" w14:textId="77777777" w:rsidTr="00824745">
        <w:tc>
          <w:tcPr>
            <w:tcW w:w="3084" w:type="dxa"/>
          </w:tcPr>
          <w:p w14:paraId="7D9801D4" w14:textId="7D910552" w:rsidR="0001153D" w:rsidRPr="00F065D7" w:rsidRDefault="0001153D" w:rsidP="00824745">
            <w:pPr>
              <w:pStyle w:val="Footer"/>
              <w:numPr>
                <w:ilvl w:val="0"/>
                <w:numId w:val="24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82474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วัตถุประสงค์</w:t>
            </w:r>
          </w:p>
        </w:tc>
        <w:tc>
          <w:tcPr>
            <w:tcW w:w="6200" w:type="dxa"/>
          </w:tcPr>
          <w:p w14:paraId="4B8B28F6" w14:textId="10E96BDB" w:rsidR="0001153D" w:rsidRPr="00F065D7" w:rsidRDefault="0001153D" w:rsidP="00824745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47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เพื่อสร้างแรงจูงใจในการปฏิบัติงาน</w:t>
            </w:r>
            <w:r w:rsidRPr="00824745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</w:t>
            </w:r>
            <w:r w:rsidRPr="008247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และรักษาพนักงานอันเป็นทรัพยากรบุคคลอันล้ำค่าไว้กับบริษัท</w:t>
            </w:r>
          </w:p>
        </w:tc>
      </w:tr>
      <w:tr w:rsidR="0001153D" w:rsidRPr="00F065D7" w14:paraId="4287CDD4" w14:textId="77777777" w:rsidTr="00824745">
        <w:tc>
          <w:tcPr>
            <w:tcW w:w="3084" w:type="dxa"/>
          </w:tcPr>
          <w:p w14:paraId="42E1DCE0" w14:textId="574F9CC0" w:rsidR="0001153D" w:rsidRPr="00824745" w:rsidRDefault="00E2376A" w:rsidP="00824745">
            <w:pPr>
              <w:pStyle w:val="Footer"/>
              <w:numPr>
                <w:ilvl w:val="0"/>
                <w:numId w:val="24"/>
              </w:numPr>
              <w:tabs>
                <w:tab w:val="left" w:pos="352"/>
                <w:tab w:val="right" w:pos="8306"/>
              </w:tabs>
              <w:spacing w:before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อายุ</w:t>
            </w:r>
            <w:r w:rsidRPr="00C267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โครงการ</w:t>
            </w:r>
            <w:r w:rsidR="00AB28F9" w:rsidRPr="00C2676F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AB28F9" w:rsidRPr="00C267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A3C07" w:rsidRPr="00C2676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รวม</w:t>
            </w:r>
            <w:r w:rsidR="00AB28F9" w:rsidRPr="00C2676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="00AB28F9" w:rsidRPr="00C2676F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Silent Period)</w:t>
            </w:r>
          </w:p>
        </w:tc>
        <w:tc>
          <w:tcPr>
            <w:tcW w:w="6200" w:type="dxa"/>
          </w:tcPr>
          <w:p w14:paraId="6DE342D5" w14:textId="7C782849" w:rsidR="0001153D" w:rsidRPr="00824745" w:rsidRDefault="00E2376A" w:rsidP="00824745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ตั้งแต่วันที่</w:t>
            </w:r>
            <w:r w:rsidR="001C326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1C32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82474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เมษายน</w:t>
            </w:r>
            <w:r w:rsidR="001C326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1C32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2563 </w:t>
            </w:r>
            <w:r w:rsidRPr="00C81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</w:t>
            </w:r>
            <w:r w:rsidR="001C326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1C32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C819B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มีนาคม</w:t>
            </w:r>
            <w:r w:rsidR="001C326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1C32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2568 </w:t>
            </w:r>
            <w:r w:rsidRPr="00C81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รวมระยะเวลา</w:t>
            </w:r>
            <w:r w:rsidR="001C326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1C32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 </w:t>
            </w:r>
            <w:r w:rsidRPr="00C81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01153D" w:rsidRPr="00F065D7" w14:paraId="4B0DA32A" w14:textId="77777777" w:rsidTr="00824745">
        <w:tc>
          <w:tcPr>
            <w:tcW w:w="3084" w:type="dxa"/>
          </w:tcPr>
          <w:p w14:paraId="6EF01FF2" w14:textId="790308DA" w:rsidR="0001153D" w:rsidRPr="00F065D7" w:rsidRDefault="00E2376A" w:rsidP="00824745">
            <w:pPr>
              <w:pStyle w:val="Footer"/>
              <w:numPr>
                <w:ilvl w:val="0"/>
                <w:numId w:val="24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ผู้ที่มี</w:t>
            </w:r>
            <w:r w:rsidRPr="008247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สิทธิ</w:t>
            </w:r>
            <w:r w:rsidRPr="00F065D7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เข้าร่วมโครงการ</w:t>
            </w:r>
          </w:p>
        </w:tc>
        <w:tc>
          <w:tcPr>
            <w:tcW w:w="6200" w:type="dxa"/>
          </w:tcPr>
          <w:p w14:paraId="0D067044" w14:textId="04777940" w:rsidR="0001153D" w:rsidRPr="00C819B9" w:rsidRDefault="00E2376A" w:rsidP="00824745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</w:pPr>
            <w:r w:rsidRPr="00C819B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ผู้บริหารที่ได้รับการอนุมัติโดยประธานคณะกรรมการบริหาร โดยเป็นไปตามความสมัครใจของผู้ที่มีสิทธิเข้าร่วมโครงการ</w:t>
            </w:r>
          </w:p>
        </w:tc>
      </w:tr>
      <w:tr w:rsidR="0001153D" w:rsidRPr="00F065D7" w14:paraId="46BDB90D" w14:textId="77777777" w:rsidTr="00824745">
        <w:tc>
          <w:tcPr>
            <w:tcW w:w="3084" w:type="dxa"/>
          </w:tcPr>
          <w:p w14:paraId="65396084" w14:textId="0F606BAF" w:rsidR="0001153D" w:rsidRPr="00F065D7" w:rsidRDefault="009A3C07" w:rsidP="00824745">
            <w:pPr>
              <w:pStyle w:val="Footer"/>
              <w:numPr>
                <w:ilvl w:val="0"/>
                <w:numId w:val="24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474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ระยะเวลา</w:t>
            </w:r>
            <w:r w:rsidRPr="00F065D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สมทบเงินเข้าโครงการ</w:t>
            </w:r>
          </w:p>
        </w:tc>
        <w:tc>
          <w:tcPr>
            <w:tcW w:w="6200" w:type="dxa"/>
          </w:tcPr>
          <w:p w14:paraId="6538951F" w14:textId="586DC01A" w:rsidR="0001153D" w:rsidRPr="00C819B9" w:rsidRDefault="009A3C07" w:rsidP="00824745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74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ตั้งแต่เดือนเมษายน</w:t>
            </w:r>
            <w:r w:rsidR="001C326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1C32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2563 </w:t>
            </w:r>
            <w:r w:rsidRPr="0082474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ถึงเดือนมีนาคม</w:t>
            </w:r>
            <w:r w:rsidR="001C326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1C32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2566 </w:t>
            </w:r>
            <w:r w:rsidRPr="0082474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รวมระยะเวลา</w:t>
            </w:r>
            <w:r w:rsidR="001C326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1C32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82474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01153D" w:rsidRPr="00F065D7" w14:paraId="54A7FFC7" w14:textId="77777777" w:rsidTr="00824745">
        <w:tc>
          <w:tcPr>
            <w:tcW w:w="3084" w:type="dxa"/>
          </w:tcPr>
          <w:p w14:paraId="77710C0C" w14:textId="44FD1EDB" w:rsidR="0001153D" w:rsidRPr="009944EC" w:rsidRDefault="009A3C07" w:rsidP="00824745">
            <w:pPr>
              <w:pStyle w:val="Footer"/>
              <w:numPr>
                <w:ilvl w:val="0"/>
                <w:numId w:val="24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944E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รูปแบบ</w:t>
            </w: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โครงการ</w:t>
            </w:r>
          </w:p>
        </w:tc>
        <w:tc>
          <w:tcPr>
            <w:tcW w:w="6200" w:type="dxa"/>
          </w:tcPr>
          <w:p w14:paraId="72DE5B97" w14:textId="6D29374A" w:rsidR="00313D5D" w:rsidRPr="009944EC" w:rsidRDefault="00313D5D" w:rsidP="00313D5D">
            <w:pPr>
              <w:pStyle w:val="ListParagraph"/>
              <w:numPr>
                <w:ilvl w:val="0"/>
                <w:numId w:val="23"/>
              </w:numPr>
              <w:spacing w:before="240"/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</w:pPr>
            <w:r w:rsidRPr="009944EC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>บริษัทจะหักเงินผู้ที่เข้าร่วมโครงการในอัตราร้อยละ</w:t>
            </w:r>
            <w:r w:rsidRPr="009944EC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2 - 20 </w:t>
            </w:r>
            <w:r w:rsidRPr="009944EC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>ของฐานเงินเดือนในแต่ละเดือนจนกว่าจะครบจำนวนเงินสะสม ทั้งนี้ จำนวนเงินสะสมเข้าโครงการจะไม่เกินร้อยละ</w:t>
            </w:r>
            <w:r w:rsidR="00B720E2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 xml:space="preserve"> 50</w:t>
            </w:r>
            <w:r w:rsidRPr="009944EC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 ของเงินโบนัสตามผลการดำเนินงานในแต่ละปี (เงินโบนัสจากผลการดำเนินงานของบริษัทในปีที่ผ่านมา) และ</w:t>
            </w:r>
          </w:p>
          <w:p w14:paraId="25A74FAB" w14:textId="55D305F4" w:rsidR="00313D5D" w:rsidRPr="009944EC" w:rsidRDefault="00313D5D" w:rsidP="00313D5D">
            <w:pPr>
              <w:pStyle w:val="ListParagraph"/>
              <w:numPr>
                <w:ilvl w:val="0"/>
                <w:numId w:val="23"/>
              </w:numPr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</w:pPr>
            <w:r w:rsidRPr="009944EC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บริษัทจะจ่ายเงินสมทบให้ในอัตราร้อยละ </w:t>
            </w:r>
            <w:r w:rsidRPr="009944EC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100 - 125</w:t>
            </w:r>
            <w:r w:rsidRPr="009944EC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 ของเงินที่หักจากผู้เข้าร่วมโครงการทุกเดือนให้กับบริษัท หลักทรัพย์ทิสโก้ จำกัด (ตัวแทนดำเนินการ) </w:t>
            </w:r>
          </w:p>
          <w:p w14:paraId="46E830E1" w14:textId="62413D79" w:rsidR="00F8552E" w:rsidRPr="009944EC" w:rsidRDefault="00313D5D" w:rsidP="00313D5D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</w:pPr>
            <w:r w:rsidRPr="009944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โดยตัวแทนดำเนินการจะนำเงินในกองทุนดังกล่าวไปซื้อหุ้นของบริษัท (</w:t>
            </w:r>
            <w:r w:rsidRPr="009944EC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OSP) </w:t>
            </w:r>
            <w:r w:rsidRPr="009944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หรือใบแสดงสิทธิในผลประโยชน์ที่เกิดจากหลักทรัพย์อ้างอิงของหุ้น </w:t>
            </w:r>
            <w:r w:rsidRPr="009944EC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 (OSP-R) </w:t>
            </w:r>
            <w:r w:rsidRPr="009944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ตามหลักเกณฑ์ วิธีการและเงื่อนไขที่กำหนดไว้ในข้อกำหนดและเงื่อนไขของโครงการที่ได้รับความเห็นชอบจากสำนักงานคณะกรรมการกำกับหลักทรัพย์และตลาดหลักทรัพย์</w:t>
            </w:r>
          </w:p>
        </w:tc>
      </w:tr>
      <w:tr w:rsidR="00552DF1" w:rsidRPr="00F065D7" w14:paraId="4CFEA8C4" w14:textId="77777777" w:rsidTr="00824745">
        <w:tc>
          <w:tcPr>
            <w:tcW w:w="3084" w:type="dxa"/>
          </w:tcPr>
          <w:p w14:paraId="33606D74" w14:textId="6A8D1081" w:rsidR="00552DF1" w:rsidRPr="009944EC" w:rsidRDefault="00552DF1" w:rsidP="00B720E2">
            <w:pPr>
              <w:pStyle w:val="Footer"/>
              <w:numPr>
                <w:ilvl w:val="0"/>
                <w:numId w:val="24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3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lastRenderedPageBreak/>
              <w:t>เงื่อนไข</w:t>
            </w:r>
            <w:r w:rsidRPr="009944E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การถือครองหลักทรัพย์</w:t>
            </w:r>
            <w:r w:rsidR="00B720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B28F9" w:rsidRPr="00E31871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(Silent Period)</w:t>
            </w:r>
          </w:p>
        </w:tc>
        <w:tc>
          <w:tcPr>
            <w:tcW w:w="6200" w:type="dxa"/>
          </w:tcPr>
          <w:p w14:paraId="099BF0AE" w14:textId="03C20A8F" w:rsidR="00552DF1" w:rsidRPr="009944EC" w:rsidRDefault="00552DF1" w:rsidP="00313D5D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ผู้เข้าร่วมโครงการ</w:t>
            </w:r>
            <w:r w:rsidRPr="009944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มีสิทธิขายหุ้น </w:t>
            </w: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OSP หรือ </w:t>
            </w:r>
            <w:r w:rsidRPr="009944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OSP</w:t>
            </w:r>
            <w:r w:rsidRPr="009944EC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-</w:t>
            </w:r>
            <w:r w:rsidRPr="009944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R </w:t>
            </w:r>
            <w:r w:rsidR="00313D5D"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ตามเงื่อนไขดังนี้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67"/>
              <w:gridCol w:w="3107"/>
            </w:tblGrid>
            <w:tr w:rsidR="001F7C20" w14:paraId="651D7C4A" w14:textId="77777777" w:rsidTr="006849EB">
              <w:tc>
                <w:tcPr>
                  <w:tcW w:w="2867" w:type="dxa"/>
                </w:tcPr>
                <w:p w14:paraId="222B3D50" w14:textId="2E8D8544" w:rsidR="001F7C20" w:rsidRDefault="001F7C20" w:rsidP="00357A23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9944EC">
                    <w:rPr>
                      <w:rFonts w:asciiTheme="majorBidi" w:hAnsiTheme="majorBidi" w:cstheme="majorBidi" w:hint="cs"/>
                      <w:spacing w:val="-6"/>
                      <w:sz w:val="30"/>
                      <w:szCs w:val="30"/>
                      <w:cs/>
                      <w:lang w:val="th-TH"/>
                    </w:rPr>
                    <w:t>ปี</w:t>
                  </w:r>
                  <w:r>
                    <w:rPr>
                      <w:rFonts w:asciiTheme="majorBidi" w:hAnsiTheme="majorBidi" w:cstheme="majorBidi" w:hint="cs"/>
                      <w:spacing w:val="-6"/>
                      <w:sz w:val="30"/>
                      <w:szCs w:val="30"/>
                      <w:cs/>
                      <w:lang w:val="th-TH"/>
                    </w:rPr>
                    <w:t>ที่ซื้อสะสม</w:t>
                  </w:r>
                </w:p>
              </w:tc>
              <w:tc>
                <w:tcPr>
                  <w:tcW w:w="3107" w:type="dxa"/>
                </w:tcPr>
                <w:p w14:paraId="6FDBFA48" w14:textId="5B3C4ADE" w:rsidR="001F7C20" w:rsidRPr="001F7C20" w:rsidRDefault="001F7C20" w:rsidP="00357A23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</w:pPr>
                  <w:r w:rsidRPr="009944EC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ไม่สามารถขายได้ทั้งจำนวน</w:t>
                  </w:r>
                </w:p>
              </w:tc>
            </w:tr>
            <w:tr w:rsidR="001F7C20" w14:paraId="0C6D7C82" w14:textId="77777777" w:rsidTr="006849EB">
              <w:tc>
                <w:tcPr>
                  <w:tcW w:w="2867" w:type="dxa"/>
                </w:tcPr>
                <w:p w14:paraId="3735FE85" w14:textId="39203188" w:rsidR="001F7C20" w:rsidRDefault="001F7C20" w:rsidP="00357A23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="Angsana New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9944EC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ปีที่</w:t>
                  </w:r>
                  <w:r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30"/>
                      <w:szCs w:val="30"/>
                      <w:lang w:val="en-US"/>
                    </w:rPr>
                    <w:t>2</w:t>
                  </w:r>
                  <w:r w:rsidRPr="00E31871">
                    <w:rPr>
                      <w:rFonts w:asciiTheme="majorBidi" w:hAnsiTheme="majorBidi" w:cstheme="majorBidi"/>
                      <w:sz w:val="30"/>
                      <w:szCs w:val="30"/>
                      <w:lang w:val="en-US"/>
                    </w:rPr>
                    <w:t xml:space="preserve"> </w:t>
                  </w:r>
                  <w:r w:rsidR="003D0820">
                    <w:rPr>
                      <w:rFonts w:asciiTheme="majorBidi" w:hAnsiTheme="majorBidi" w:cstheme="majorBidi"/>
                      <w:sz w:val="30"/>
                      <w:szCs w:val="30"/>
                      <w:lang w:val="en-US"/>
                    </w:rPr>
                    <w:t>-</w:t>
                  </w:r>
                  <w:r w:rsidRPr="00E31871">
                    <w:rPr>
                      <w:rFonts w:asciiTheme="majorBidi" w:hAnsiTheme="majorBidi" w:cstheme="majorBidi"/>
                      <w:sz w:val="30"/>
                      <w:szCs w:val="30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30"/>
                      <w:szCs w:val="30"/>
                      <w:lang w:val="en-US"/>
                    </w:rPr>
                    <w:t>3</w:t>
                  </w:r>
                  <w:r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en-US"/>
                    </w:rPr>
                    <w:t xml:space="preserve"> นับจากปีที่ซื้อสะสม</w:t>
                  </w:r>
                </w:p>
              </w:tc>
              <w:tc>
                <w:tcPr>
                  <w:tcW w:w="3107" w:type="dxa"/>
                </w:tcPr>
                <w:p w14:paraId="2D7213C7" w14:textId="479A78FF" w:rsidR="001F7C20" w:rsidRDefault="001F7C20" w:rsidP="00357A23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="Angsana New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9944EC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ไม่สามารถขายได้ทั้งจำนวน</w:t>
                  </w:r>
                </w:p>
              </w:tc>
            </w:tr>
            <w:tr w:rsidR="001F7C20" w14:paraId="28430E08" w14:textId="77777777" w:rsidTr="006849EB">
              <w:tc>
                <w:tcPr>
                  <w:tcW w:w="2867" w:type="dxa"/>
                </w:tcPr>
                <w:p w14:paraId="5F4E3814" w14:textId="65B2A34C" w:rsidR="001F7C20" w:rsidRDefault="001F7C20" w:rsidP="00357A23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9944EC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ปีที</w:t>
                  </w:r>
                  <w:r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 xml:space="preserve">่ </w:t>
                  </w:r>
                  <w:r>
                    <w:rPr>
                      <w:rFonts w:asciiTheme="majorBidi" w:hAnsiTheme="majorBidi" w:cstheme="majorBidi"/>
                      <w:sz w:val="30"/>
                      <w:szCs w:val="30"/>
                      <w:lang w:val="en-US"/>
                    </w:rPr>
                    <w:t>4</w:t>
                  </w:r>
                  <w:r w:rsidRPr="009944EC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 </w:t>
                  </w:r>
                  <w:r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นับจากปีที่ซื้อสะสม</w:t>
                  </w:r>
                </w:p>
              </w:tc>
              <w:tc>
                <w:tcPr>
                  <w:tcW w:w="3107" w:type="dxa"/>
                </w:tcPr>
                <w:p w14:paraId="56CA4196" w14:textId="26A09B8F" w:rsidR="001F7C20" w:rsidRPr="001F7C20" w:rsidRDefault="001F7C20" w:rsidP="00CB0346">
                  <w:pPr>
                    <w:pStyle w:val="Footer"/>
                    <w:tabs>
                      <w:tab w:val="left" w:pos="0"/>
                      <w:tab w:val="left" w:pos="797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</w:pPr>
                  <w:r w:rsidRPr="009944EC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สามารถขายได้</w:t>
                  </w:r>
                  <w:r w:rsidRPr="009944EC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จำนวนร้อยละ</w:t>
                  </w:r>
                  <w:r w:rsidR="00E05BEC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 xml:space="preserve"> </w:t>
                  </w:r>
                  <w:r w:rsidR="00E05BEC">
                    <w:rPr>
                      <w:rFonts w:asciiTheme="majorBidi" w:hAnsiTheme="majorBidi" w:cstheme="majorBidi"/>
                      <w:sz w:val="30"/>
                      <w:szCs w:val="30"/>
                      <w:lang w:val="en-US"/>
                    </w:rPr>
                    <w:t>100</w:t>
                  </w:r>
                  <w:r>
                    <w:rPr>
                      <w:rFonts w:asciiTheme="majorBidi" w:hAnsiTheme="majorBidi" w:cstheme="majorBidi"/>
                      <w:sz w:val="30"/>
                      <w:szCs w:val="30"/>
                      <w:lang w:val="en-US"/>
                    </w:rPr>
                    <w:t xml:space="preserve"> </w:t>
                  </w:r>
                  <w:r w:rsidRPr="009944EC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ของจำ</w:t>
                  </w:r>
                  <w:r w:rsidRPr="009944EC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นวนหุ้น</w:t>
                  </w:r>
                  <w:r w:rsidRPr="009944EC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ของปีที่</w:t>
                  </w:r>
                  <w:r w:rsidR="009A54E1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ซื้อสะส</w:t>
                  </w:r>
                  <w:r w:rsidR="006849EB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ม</w:t>
                  </w:r>
                </w:p>
              </w:tc>
            </w:tr>
          </w:tbl>
          <w:p w14:paraId="1553DAD4" w14:textId="41306CF1" w:rsidR="00552DF1" w:rsidRPr="009944EC" w:rsidRDefault="00552DF1" w:rsidP="0099357A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โดยเงื่อนไขข้างต้น</w:t>
            </w:r>
            <w:r w:rsidR="00313D5D"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ไม่รวมในกรณีที่</w:t>
            </w: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ผู้เข้าร่วม</w:t>
            </w:r>
            <w:r w:rsidR="00313D5D"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โครงการ</w:t>
            </w: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พ้นสภาพจากการเป็นพนักงานของกลุ่มบริษัท ซึ่งเป็นไปตามเงื่อนไข</w:t>
            </w:r>
            <w:r w:rsidR="00313D5D"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ใน</w:t>
            </w: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สัญญาระหว่างกลุ่มบริษัท</w:t>
            </w:r>
            <w:r w:rsidRPr="009944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ผู้เข้าร่วมโครงการและตัวแทนดำเนินการ</w:t>
            </w:r>
          </w:p>
        </w:tc>
      </w:tr>
    </w:tbl>
    <w:p w14:paraId="16BC1441" w14:textId="61F645F2" w:rsidR="0001153D" w:rsidRPr="000448CC" w:rsidRDefault="0014724D" w:rsidP="000448CC">
      <w:pPr>
        <w:tabs>
          <w:tab w:val="left" w:pos="6660"/>
        </w:tabs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>
        <w:br w:type="page"/>
      </w:r>
    </w:p>
    <w:p w14:paraId="735DE8E5" w14:textId="4107954B" w:rsidR="00A47F31" w:rsidRPr="00F065D7" w:rsidRDefault="0055409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และ</w:t>
      </w:r>
      <w:r w:rsidR="00985BDB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74BC9C8A" w14:textId="77777777" w:rsidR="00A47F31" w:rsidRPr="00F065D7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02CE4403" w14:textId="44491C58" w:rsidR="007B4D41" w:rsidRPr="00F065D7" w:rsidRDefault="0036351E" w:rsidP="00844554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065D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มี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ส่วนงานที่รายงาน </w:t>
      </w:r>
      <w:r w:rsidR="007B4D41" w:rsidRPr="00F065D7">
        <w:rPr>
          <w:rFonts w:asciiTheme="majorBidi" w:hAnsiTheme="majorBidi" w:cstheme="majorBidi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F510C1" w:rsidRPr="00F065D7">
        <w:rPr>
          <w:rFonts w:asciiTheme="majorBidi" w:hAnsiTheme="majorBidi" w:cstheme="majorBidi" w:hint="cs"/>
          <w:sz w:val="30"/>
          <w:szCs w:val="30"/>
          <w:cs/>
        </w:rPr>
        <w:t>ผลิตสินค้าและ</w:t>
      </w:r>
      <w:r w:rsidR="007B4D41" w:rsidRPr="00F065D7">
        <w:rPr>
          <w:rFonts w:asciiTheme="majorBidi" w:hAnsiTheme="majorBidi" w:cstheme="majorBidi"/>
          <w:sz w:val="30"/>
          <w:szCs w:val="30"/>
          <w:cs/>
        </w:rPr>
        <w:t xml:space="preserve">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การดำเนินงานของแต่ละส่วนงานที่รายงานของกลุ่มบริษัทสรุปมีดังนี้ </w:t>
      </w:r>
    </w:p>
    <w:p w14:paraId="3E13CD87" w14:textId="77777777" w:rsidR="00B659E9" w:rsidRPr="00F065D7" w:rsidRDefault="00B659E9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18C094DB" w14:textId="113A7B18" w:rsidR="007B4D41" w:rsidRPr="00F065D7" w:rsidRDefault="007B4D41" w:rsidP="00E07809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C819B9" w:rsidRPr="00C819B9">
        <w:rPr>
          <w:rFonts w:asciiTheme="majorBidi" w:hAnsiTheme="majorBidi"/>
          <w:b w:val="0"/>
          <w:bCs w:val="0"/>
          <w:lang w:val="en-US"/>
        </w:rPr>
        <w:t>1</w:t>
      </w:r>
      <w:r w:rsidRPr="00F065D7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2F1B53C0" w14:textId="1667985E" w:rsidR="007B4D41" w:rsidRPr="00F065D7" w:rsidRDefault="007B4D41" w:rsidP="00E07809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C819B9" w:rsidRPr="00C819B9">
        <w:rPr>
          <w:rFonts w:asciiTheme="majorBidi" w:hAnsiTheme="majorBidi"/>
          <w:b w:val="0"/>
          <w:bCs w:val="0"/>
          <w:lang w:val="en-US"/>
        </w:rPr>
        <w:t>2</w:t>
      </w:r>
      <w:r w:rsidRPr="00F065D7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324324" w:rsidRPr="00F065D7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4668BD73" w14:textId="49F64FCC" w:rsidR="007B4D41" w:rsidRPr="00F065D7" w:rsidRDefault="007B4D41" w:rsidP="00E07809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C819B9" w:rsidRPr="00C819B9">
        <w:rPr>
          <w:rFonts w:asciiTheme="majorBidi" w:hAnsiTheme="majorBidi"/>
          <w:b w:val="0"/>
          <w:bCs w:val="0"/>
          <w:lang w:val="en-US"/>
        </w:rPr>
        <w:t>3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F065D7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3B38B04E" w14:textId="77777777" w:rsidR="007B4D41" w:rsidRPr="00F065D7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8D07DC6" w14:textId="77777777" w:rsidR="007B4D41" w:rsidRPr="00F065D7" w:rsidRDefault="007B4D41" w:rsidP="00844554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</w:t>
      </w:r>
      <w:r w:rsidR="00ED3713" w:rsidRPr="00F065D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F065D7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="003C707F" w:rsidRPr="00F065D7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F065D7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="00765A22" w:rsidRPr="00F065D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36351E" w:rsidRPr="00F065D7">
        <w:rPr>
          <w:rFonts w:asciiTheme="majorBidi" w:hAnsiTheme="majorBidi" w:cstheme="majorBidi"/>
          <w:sz w:val="30"/>
          <w:szCs w:val="30"/>
          <w:cs/>
        </w:rPr>
        <w:br/>
      </w:r>
      <w:r w:rsidRPr="00F065D7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3C707F" w:rsidRPr="00F065D7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F065D7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175DBD0" w14:textId="77777777" w:rsidR="007E71D3" w:rsidRPr="00F065D7" w:rsidRDefault="007E71D3" w:rsidP="007B4D4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7E71D3" w:rsidRPr="00F065D7" w:rsidSect="00981612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617E8DF5" w14:textId="77777777" w:rsidR="00AB7A6F" w:rsidRPr="00F065D7" w:rsidRDefault="00B659E9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  <w:lang w:val="en-US"/>
        </w:rPr>
      </w:pPr>
      <w:r w:rsidRPr="00F065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4F18D036" w14:textId="77777777" w:rsidR="00B659E9" w:rsidRPr="00F065D7" w:rsidRDefault="00B659E9" w:rsidP="00B659E9">
      <w:pPr>
        <w:ind w:right="-45"/>
        <w:contextualSpacing/>
        <w:jc w:val="thaiDistribute"/>
        <w:rPr>
          <w:sz w:val="2"/>
          <w:szCs w:val="2"/>
        </w:rPr>
      </w:pPr>
      <w:r w:rsidRPr="00F065D7">
        <w:rPr>
          <w:sz w:val="2"/>
          <w:szCs w:val="2"/>
        </w:rPr>
        <w:t xml:space="preserve"> </w:t>
      </w:r>
    </w:p>
    <w:tbl>
      <w:tblPr>
        <w:tblW w:w="5039" w:type="pct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0"/>
        <w:gridCol w:w="876"/>
        <w:gridCol w:w="212"/>
        <w:gridCol w:w="940"/>
        <w:gridCol w:w="184"/>
        <w:gridCol w:w="879"/>
        <w:gridCol w:w="208"/>
        <w:gridCol w:w="891"/>
        <w:gridCol w:w="202"/>
        <w:gridCol w:w="879"/>
        <w:gridCol w:w="218"/>
        <w:gridCol w:w="894"/>
        <w:gridCol w:w="224"/>
        <w:gridCol w:w="873"/>
        <w:gridCol w:w="218"/>
        <w:gridCol w:w="894"/>
        <w:gridCol w:w="184"/>
        <w:gridCol w:w="873"/>
        <w:gridCol w:w="218"/>
        <w:gridCol w:w="888"/>
        <w:gridCol w:w="221"/>
        <w:gridCol w:w="882"/>
        <w:gridCol w:w="218"/>
        <w:gridCol w:w="792"/>
      </w:tblGrid>
      <w:tr w:rsidR="00AB52E7" w:rsidRPr="00F065D7" w14:paraId="78D1678B" w14:textId="77777777" w:rsidTr="00631F01">
        <w:trPr>
          <w:cantSplit/>
          <w:tblHeader/>
        </w:trPr>
        <w:tc>
          <w:tcPr>
            <w:tcW w:w="741" w:type="pct"/>
            <w:shd w:val="clear" w:color="auto" w:fill="auto"/>
          </w:tcPr>
          <w:p w14:paraId="05F88A27" w14:textId="77777777" w:rsidR="00515521" w:rsidRPr="00F065D7" w:rsidRDefault="00515521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bookmarkStart w:id="4" w:name="OLE_LINK3"/>
            <w:r w:rsidRPr="00F065D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671" w:type="pct"/>
            <w:gridSpan w:val="3"/>
            <w:shd w:val="clear" w:color="auto" w:fill="auto"/>
            <w:vAlign w:val="bottom"/>
          </w:tcPr>
          <w:p w14:paraId="2AD8A82D" w14:textId="55B66B2D" w:rsidR="00515521" w:rsidRPr="00F065D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4B88E0E" w14:textId="77777777" w:rsidR="00515521" w:rsidRPr="00F065D7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472E8268" w14:textId="6A215354" w:rsidR="00515521" w:rsidRPr="00F065D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5E4DA905" w14:textId="77777777" w:rsidR="00515521" w:rsidRPr="00F065D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pct"/>
            <w:gridSpan w:val="3"/>
            <w:shd w:val="clear" w:color="auto" w:fill="auto"/>
            <w:vAlign w:val="bottom"/>
          </w:tcPr>
          <w:p w14:paraId="645A0B77" w14:textId="46C40B22" w:rsidR="00515521" w:rsidRPr="00F065D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</w:t>
            </w:r>
          </w:p>
        </w:tc>
        <w:tc>
          <w:tcPr>
            <w:tcW w:w="74" w:type="pct"/>
            <w:vAlign w:val="bottom"/>
          </w:tcPr>
          <w:p w14:paraId="6D76CE96" w14:textId="77777777" w:rsidR="00515521" w:rsidRPr="00F065D7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7" w:type="pct"/>
            <w:gridSpan w:val="3"/>
            <w:vAlign w:val="bottom"/>
          </w:tcPr>
          <w:p w14:paraId="01E04216" w14:textId="77777777" w:rsidR="00515521" w:rsidRPr="00F065D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vAlign w:val="bottom"/>
          </w:tcPr>
          <w:p w14:paraId="1354078F" w14:textId="77777777" w:rsidR="00515521" w:rsidRPr="00F065D7" w:rsidRDefault="00515521" w:rsidP="0004613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19B2A9F5" w14:textId="77777777" w:rsidR="00515521" w:rsidRPr="00F065D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762EDE8A" w14:textId="77777777" w:rsidR="00515521" w:rsidRPr="00F065D7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26" w:type="pct"/>
            <w:gridSpan w:val="3"/>
            <w:vAlign w:val="bottom"/>
          </w:tcPr>
          <w:p w14:paraId="7F1C395B" w14:textId="77777777" w:rsidR="00515521" w:rsidRPr="00F065D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4421AF" w:rsidRPr="00F065D7" w14:paraId="74E5ED16" w14:textId="77777777" w:rsidTr="00631F01">
        <w:trPr>
          <w:cantSplit/>
          <w:tblHeader/>
        </w:trPr>
        <w:tc>
          <w:tcPr>
            <w:tcW w:w="741" w:type="pct"/>
            <w:shd w:val="clear" w:color="auto" w:fill="auto"/>
          </w:tcPr>
          <w:p w14:paraId="147E39B5" w14:textId="48BC88DD" w:rsidR="0036351E" w:rsidRPr="00F065D7" w:rsidRDefault="0036351E" w:rsidP="0036351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  <w:t xml:space="preserve">   </w:t>
            </w:r>
            <w:r w:rsidR="00C819B9" w:rsidRPr="00C819B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>30</w:t>
            </w:r>
            <w:r w:rsidR="006D4A2D" w:rsidRPr="00F065D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 xml:space="preserve"> </w:t>
            </w:r>
            <w:r w:rsidR="005F795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val="en-US" w:bidi="th-TH"/>
              </w:rPr>
              <w:t>กันยา</w:t>
            </w:r>
            <w:r w:rsidR="006D4A2D" w:rsidRPr="00F065D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val="en-US" w:bidi="th-TH"/>
              </w:rPr>
              <w:t>ยน</w:t>
            </w:r>
          </w:p>
        </w:tc>
        <w:tc>
          <w:tcPr>
            <w:tcW w:w="290" w:type="pct"/>
            <w:shd w:val="clear" w:color="auto" w:fill="auto"/>
          </w:tcPr>
          <w:p w14:paraId="4978921F" w14:textId="77A93B9E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0" w:type="pct"/>
            <w:shd w:val="clear" w:color="auto" w:fill="auto"/>
          </w:tcPr>
          <w:p w14:paraId="318A8009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11" w:type="pct"/>
            <w:shd w:val="clear" w:color="auto" w:fill="auto"/>
          </w:tcPr>
          <w:p w14:paraId="295EABC4" w14:textId="4FB05301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1" w:type="pct"/>
            <w:shd w:val="clear" w:color="auto" w:fill="auto"/>
          </w:tcPr>
          <w:p w14:paraId="2FF05785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325A5093" w14:textId="08496A48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69" w:type="pct"/>
            <w:shd w:val="clear" w:color="auto" w:fill="auto"/>
          </w:tcPr>
          <w:p w14:paraId="4DD1E746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</w:tcPr>
          <w:p w14:paraId="08A25A66" w14:textId="3B890B5C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7" w:type="pct"/>
          </w:tcPr>
          <w:p w14:paraId="5772B918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6733B6D7" w14:textId="0627F31D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2" w:type="pct"/>
            <w:shd w:val="clear" w:color="auto" w:fill="auto"/>
          </w:tcPr>
          <w:p w14:paraId="45FA503D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</w:tcPr>
          <w:p w14:paraId="2EE510D9" w14:textId="19B4414A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4" w:type="pct"/>
          </w:tcPr>
          <w:p w14:paraId="24C422C2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</w:tcPr>
          <w:p w14:paraId="137642B9" w14:textId="3DE59315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2" w:type="pct"/>
          </w:tcPr>
          <w:p w14:paraId="3AEA694E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</w:tcPr>
          <w:p w14:paraId="4DD6B4B8" w14:textId="14B22E35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1" w:type="pct"/>
          </w:tcPr>
          <w:p w14:paraId="40DFD973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66A5EC1D" w14:textId="20A8A06D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2" w:type="pct"/>
            <w:shd w:val="clear" w:color="auto" w:fill="auto"/>
          </w:tcPr>
          <w:p w14:paraId="065FFE7D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</w:tcPr>
          <w:p w14:paraId="2BB2AEBE" w14:textId="488B57A6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3" w:type="pct"/>
          </w:tcPr>
          <w:p w14:paraId="00E684BF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</w:tcPr>
          <w:p w14:paraId="267F3F12" w14:textId="4FAEE4DE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2" w:type="pct"/>
            <w:shd w:val="clear" w:color="auto" w:fill="auto"/>
          </w:tcPr>
          <w:p w14:paraId="7AA36B68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2" w:type="pct"/>
            <w:shd w:val="clear" w:color="auto" w:fill="auto"/>
          </w:tcPr>
          <w:p w14:paraId="6A5C6043" w14:textId="20FEB44C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</w:tr>
      <w:tr w:rsidR="00423834" w:rsidRPr="00F065D7" w14:paraId="029B0F37" w14:textId="77777777" w:rsidTr="004421AF">
        <w:trPr>
          <w:cantSplit/>
          <w:tblHeader/>
        </w:trPr>
        <w:tc>
          <w:tcPr>
            <w:tcW w:w="741" w:type="pct"/>
            <w:shd w:val="clear" w:color="auto" w:fill="auto"/>
          </w:tcPr>
          <w:p w14:paraId="33C563C6" w14:textId="77777777" w:rsidR="00423834" w:rsidRPr="00F065D7" w:rsidRDefault="00423834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</w:pPr>
          </w:p>
        </w:tc>
        <w:tc>
          <w:tcPr>
            <w:tcW w:w="4259" w:type="pct"/>
            <w:gridSpan w:val="23"/>
            <w:shd w:val="clear" w:color="auto" w:fill="auto"/>
          </w:tcPr>
          <w:p w14:paraId="3691634B" w14:textId="77777777" w:rsidR="00423834" w:rsidRPr="00F065D7" w:rsidRDefault="0042383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(พันบาท)</w:t>
            </w:r>
          </w:p>
        </w:tc>
      </w:tr>
      <w:tr w:rsidR="00631F01" w:rsidRPr="00F065D7" w14:paraId="388D7858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11A351BA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0" w:type="pct"/>
            <w:shd w:val="clear" w:color="auto" w:fill="auto"/>
          </w:tcPr>
          <w:p w14:paraId="41830E83" w14:textId="0862D42B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31F0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5,648,277 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BD07C13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11" w:type="pct"/>
            <w:shd w:val="clear" w:color="auto" w:fill="auto"/>
          </w:tcPr>
          <w:p w14:paraId="6834BF7D" w14:textId="6E751EF2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5,344,669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AA30F67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6C92B8F5" w14:textId="6FDED148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31F0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621,194 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3CE8756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</w:tcPr>
          <w:p w14:paraId="352AE3A8" w14:textId="3B099472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639,493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496C6FB5" w14:textId="77777777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60065E20" w14:textId="00F7D4C5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31F0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331,031 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F55D6A0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</w:tcPr>
          <w:p w14:paraId="4B17B2A2" w14:textId="38CAC031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343,735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72CCA17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3C51BB02" w14:textId="05AF3B9A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31F0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6,600,502 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6800FB9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</w:tcPr>
          <w:p w14:paraId="19E7F770" w14:textId="17BDFFD0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6,327,897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30C453F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38C97F9E" w14:textId="6859456D" w:rsidR="00631F01" w:rsidRPr="00F065D7" w:rsidRDefault="004E5FF7" w:rsidP="00631F01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531A272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</w:tcPr>
          <w:p w14:paraId="7C31C547" w14:textId="749544AF" w:rsidR="00631F01" w:rsidRPr="00F065D7" w:rsidRDefault="00631F01" w:rsidP="00631F01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C6A3B24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</w:tcPr>
          <w:p w14:paraId="326BA1C8" w14:textId="0427B358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31F0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6,600,502 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62A36FE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2" w:type="pct"/>
            <w:shd w:val="clear" w:color="auto" w:fill="auto"/>
          </w:tcPr>
          <w:p w14:paraId="7C8C9718" w14:textId="457A67CC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6,327,897</w:t>
            </w:r>
          </w:p>
        </w:tc>
      </w:tr>
      <w:tr w:rsidR="00631F01" w:rsidRPr="00F065D7" w14:paraId="73003A57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264E8EEE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2ECDF476" w14:textId="52723C94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31F0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32,156 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E282EF5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569E298B" w14:textId="5F4EF0E3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25,280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CACB0B6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803E938" w14:textId="16481983" w:rsidR="00631F01" w:rsidRPr="00F065D7" w:rsidRDefault="007A509E" w:rsidP="007A509E">
            <w:pPr>
              <w:pStyle w:val="BodyText"/>
              <w:tabs>
                <w:tab w:val="decimal" w:pos="596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 xml:space="preserve">    </w:t>
            </w:r>
            <w:r w:rsidR="00631F01" w:rsidRPr="00631F01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-   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916DE8A" w14:textId="77777777" w:rsidR="00631F01" w:rsidRPr="00300A09" w:rsidRDefault="00631F01" w:rsidP="00300A09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6D641BC3" w14:textId="3D9BA8E9" w:rsidR="00631F01" w:rsidRPr="00F065D7" w:rsidRDefault="00631F01" w:rsidP="007A509E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489FA8E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C5DF706" w14:textId="3EAA35A0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31F0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33,078 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DA6810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74D70134" w14:textId="762823F7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37,440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7562E75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40414766" w14:textId="2E8E41E3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31F0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65,234 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35CE880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3E50452D" w14:textId="269CD5E9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62,720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87A9E8C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03213A7A" w14:textId="4A4217CC" w:rsidR="00631F01" w:rsidRPr="00631F01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31F0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(65,234)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CCD1717" w14:textId="77777777" w:rsidR="00631F01" w:rsidRPr="00631F01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14:paraId="52FB8CBF" w14:textId="3EF9CE7F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(62,720)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7535F7E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74833206" w14:textId="151DEEE9" w:rsidR="00631F01" w:rsidRPr="00F065D7" w:rsidRDefault="004E5FF7" w:rsidP="004705C2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822F46E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</w:tcPr>
          <w:p w14:paraId="200821AA" w14:textId="3282DCFB" w:rsidR="00631F01" w:rsidRPr="00F065D7" w:rsidRDefault="00631F01" w:rsidP="007A509E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631F01" w:rsidRPr="00F065D7" w14:paraId="6348210F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6ACB15A9" w14:textId="77777777" w:rsidR="00631F01" w:rsidRPr="00F065D7" w:rsidRDefault="00631F01" w:rsidP="00631F01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0C0AF08E" w14:textId="038AD422" w:rsidR="00631F01" w:rsidRPr="00631F01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631F01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 xml:space="preserve"> 5,680,433 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ABB2A51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195317C8" w14:textId="1FA490D3" w:rsidR="00631F01" w:rsidRPr="00F065D7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5,369,949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3C40988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2AE70E3" w14:textId="3D98B196" w:rsidR="00631F01" w:rsidRPr="009E1423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9E1423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621,194 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92D7D11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</w:tcPr>
          <w:p w14:paraId="1123F5C2" w14:textId="31B7266A" w:rsidR="00631F01" w:rsidRPr="00F065D7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639,493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2B97BB44" w14:textId="77777777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6F7E47C" w14:textId="22D80D79" w:rsidR="00631F01" w:rsidRPr="00631F01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31F01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364,109 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F055F83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2C2DDED0" w14:textId="6B762806" w:rsidR="00631F01" w:rsidRPr="00F065D7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381,175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6C98A35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2CC7F962" w14:textId="22826B1F" w:rsidR="00631F01" w:rsidRPr="00631F01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31F0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Pr="00631F0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6,665,736</w:t>
            </w:r>
            <w:r w:rsidRPr="00631F0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EB6EE42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1ADF22A9" w14:textId="16CAE52C" w:rsidR="00631F01" w:rsidRPr="00F065D7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6,390,617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D416836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5147D002" w14:textId="6497CE37" w:rsidR="00631F01" w:rsidRPr="00631F01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31F0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(65,234)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B03C840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</w:tcPr>
          <w:p w14:paraId="6B260BD3" w14:textId="43265AD4" w:rsidR="00631F01" w:rsidRPr="00F065D7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(62,720)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DA08FEB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03BE045D" w14:textId="6AE30513" w:rsidR="00631F01" w:rsidRPr="00631F01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631F01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6,600,502 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BA1D08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</w:tcPr>
          <w:p w14:paraId="1DF88D0E" w14:textId="62CA73C4" w:rsidR="00631F01" w:rsidRPr="00F065D7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6,327,897</w:t>
            </w:r>
          </w:p>
        </w:tc>
      </w:tr>
      <w:tr w:rsidR="00631F01" w:rsidRPr="00F065D7" w14:paraId="47F47EE7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61292785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 w:val="21"/>
                <w:szCs w:val="21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0" w:type="pct"/>
            <w:shd w:val="clear" w:color="auto" w:fill="auto"/>
          </w:tcPr>
          <w:p w14:paraId="02DE08D0" w14:textId="7FF8D212" w:rsidR="00631F01" w:rsidRPr="004E5FF7" w:rsidRDefault="00631F01" w:rsidP="004E5FF7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E5FF7">
              <w:rPr>
                <w:rFonts w:asciiTheme="majorBidi" w:hAnsiTheme="majorBidi" w:cstheme="majorBidi"/>
                <w:sz w:val="21"/>
                <w:szCs w:val="21"/>
              </w:rPr>
              <w:t xml:space="preserve"> (286,483)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B04D1D5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22F289B0" w14:textId="5766406E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</w:rPr>
              <w:t>(187,553)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D98DCFC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7C62844A" w14:textId="25E19F29" w:rsidR="00631F01" w:rsidRPr="004E5FF7" w:rsidRDefault="00631F01" w:rsidP="004E5FF7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E5FF7">
              <w:rPr>
                <w:rFonts w:asciiTheme="majorBidi" w:hAnsiTheme="majorBidi" w:cstheme="majorBidi"/>
                <w:sz w:val="21"/>
                <w:szCs w:val="21"/>
              </w:rPr>
              <w:t xml:space="preserve"> (19,525)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A79F56E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</w:tcPr>
          <w:p w14:paraId="63C96230" w14:textId="5036A20F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245E5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(19,377)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FC8B47D" w14:textId="77777777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11C0EC37" w14:textId="5589B1CC" w:rsidR="00631F01" w:rsidRPr="004E5FF7" w:rsidRDefault="00631F01" w:rsidP="004E5FF7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E5FF7">
              <w:rPr>
                <w:rFonts w:asciiTheme="majorBidi" w:hAnsiTheme="majorBidi" w:cstheme="majorBidi"/>
                <w:sz w:val="21"/>
                <w:szCs w:val="21"/>
              </w:rPr>
              <w:t xml:space="preserve"> (37,942)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132B46D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</w:tcPr>
          <w:p w14:paraId="01408727" w14:textId="6E102B98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245E5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(31,791)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38D9692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09D629BF" w14:textId="00544CF2" w:rsidR="00631F01" w:rsidRPr="004E5FF7" w:rsidRDefault="00631F01" w:rsidP="004E5FF7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E5FF7">
              <w:rPr>
                <w:rFonts w:asciiTheme="majorBidi" w:hAnsiTheme="majorBidi" w:cstheme="majorBidi"/>
                <w:sz w:val="21"/>
                <w:szCs w:val="21"/>
              </w:rPr>
              <w:t xml:space="preserve"> (343,950)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80C4708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</w:tcPr>
          <w:p w14:paraId="0A0E00C6" w14:textId="5A8D41EF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245E5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(238,721)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640555D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7D17BBC8" w14:textId="151029C9" w:rsidR="00631F01" w:rsidRPr="00F065D7" w:rsidRDefault="004E5FF7" w:rsidP="00631F01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28BD02F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</w:tcPr>
          <w:p w14:paraId="18BE5D8A" w14:textId="48322111" w:rsidR="00631F01" w:rsidRPr="00F065D7" w:rsidRDefault="00631F01" w:rsidP="00631F01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A172F07" w14:textId="77777777" w:rsidR="00631F01" w:rsidRPr="00F065D7" w:rsidRDefault="00631F01" w:rsidP="00631F01">
            <w:pPr>
              <w:pStyle w:val="acctfourfigures"/>
              <w:tabs>
                <w:tab w:val="decimal" w:pos="524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46740CB7" w14:textId="22469CFF" w:rsidR="00631F01" w:rsidRPr="004E5FF7" w:rsidRDefault="00631F01" w:rsidP="004E5FF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4E5FF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(343,950)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D1894E8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2" w:type="pct"/>
            <w:shd w:val="clear" w:color="auto" w:fill="auto"/>
          </w:tcPr>
          <w:p w14:paraId="63156C9C" w14:textId="131DF304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245E5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(238,721)</w:t>
            </w:r>
          </w:p>
        </w:tc>
      </w:tr>
      <w:tr w:rsidR="00631F01" w:rsidRPr="00F065D7" w14:paraId="4F8AC1EB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09B542C8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09CFA47D" w14:textId="2DDF5505" w:rsidR="00631F01" w:rsidRPr="00631F01" w:rsidRDefault="00E0133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0133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1,045,334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DE5FADD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7AD5FDF9" w14:textId="300FFC12" w:rsidR="00631F01" w:rsidRPr="00F065D7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774,119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E7D25E0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2222FC49" w14:textId="04A680FF" w:rsidR="00631F01" w:rsidRPr="004E5FF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4E5FF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E01331" w:rsidRPr="00E01331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9,066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3354460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1D8CF822" w14:textId="5B9B319F" w:rsidR="00631F01" w:rsidRPr="00F065D7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45,865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44180159" w14:textId="77777777" w:rsidR="00631F01" w:rsidRPr="00F065D7" w:rsidRDefault="00631F01" w:rsidP="00631F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67F89ABB" w14:textId="5507B77E" w:rsidR="00631F01" w:rsidRPr="004E5FF7" w:rsidRDefault="00E01331" w:rsidP="004E5FF7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0133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(29,337)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754EB40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1FD1BEA2" w14:textId="339BCBA3" w:rsidR="00631F01" w:rsidRPr="00F065D7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78,766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4C8B1229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0E448969" w14:textId="3D189ABC" w:rsidR="00631F01" w:rsidRPr="00631F01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31F0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1,025,063 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65844CD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33546D80" w14:textId="16FD9600" w:rsidR="00631F01" w:rsidRPr="00F065D7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898,750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8F9993F" w14:textId="77777777" w:rsidR="00631F01" w:rsidRPr="00F065D7" w:rsidRDefault="00631F01" w:rsidP="00631F01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2A78E63F" w14:textId="55DC480F" w:rsidR="00631F01" w:rsidRPr="00631F01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20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631F01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16,492 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B25C8FD" w14:textId="77777777" w:rsidR="00631F01" w:rsidRPr="00631F01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20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94" w:type="pct"/>
            <w:tcBorders>
              <w:bottom w:val="double" w:sz="4" w:space="0" w:color="auto"/>
            </w:tcBorders>
            <w:shd w:val="clear" w:color="auto" w:fill="auto"/>
          </w:tcPr>
          <w:p w14:paraId="739C8466" w14:textId="0C48622F" w:rsidR="00631F01" w:rsidRPr="00F065D7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20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6,415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6902BDF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</w:tcPr>
          <w:p w14:paraId="73EFFCB9" w14:textId="0A01AD32" w:rsidR="00631F01" w:rsidRPr="00631F01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631F01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1,041,555 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8BF48EE" w14:textId="77777777" w:rsidR="00631F01" w:rsidRPr="00F065D7" w:rsidRDefault="00631F01" w:rsidP="00631F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2" w:type="pct"/>
            <w:shd w:val="clear" w:color="auto" w:fill="auto"/>
          </w:tcPr>
          <w:p w14:paraId="3D5DB8E3" w14:textId="54EA1B1D" w:rsidR="00631F01" w:rsidRPr="00F065D7" w:rsidRDefault="00631F01" w:rsidP="00631F0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905,165</w:t>
            </w:r>
          </w:p>
        </w:tc>
      </w:tr>
      <w:tr w:rsidR="004421AF" w:rsidRPr="00F065D7" w14:paraId="1BFAF064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193E2BF7" w14:textId="77777777" w:rsidR="004436B7" w:rsidRPr="00F065D7" w:rsidRDefault="004436B7" w:rsidP="004436B7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29632C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BCE4A8E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EEC93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B969137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4DC9F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5496523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B9E534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59ACE8A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F24506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F4EB631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B06CCA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04A45F1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6A101B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BF8C8AF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379221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8EDCA71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7C0B58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2CC14F3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C69FE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08B2C8F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6394A62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EE762AC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DC14EDB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421AF" w:rsidRPr="00F065D7" w14:paraId="6A356012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04E4F516" w14:textId="77777777" w:rsidR="004436B7" w:rsidRPr="00F065D7" w:rsidRDefault="004436B7" w:rsidP="004436B7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5E9B0EC7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D92D490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4F18437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069D4AC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710A82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50F6F3B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C2AF178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67E438F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4F2C348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03A5E13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A37CC3B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9A2B84A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284EC51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06A9573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3F43531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AA97F86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38E3914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230A8C8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FC7C570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EE5026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A85A264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3B38EFA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A80CC9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421AF" w:rsidRPr="00F065D7" w14:paraId="1B1F7AB7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1CB37A9E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ดอกเบี้ยรับ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2C73BE57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F59D942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4F0A80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F6AA925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9E7EEC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1BFDF00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8DAB7E7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9CDD589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885C09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E3A0FD6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47E5A62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E5E530C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3A4A6FC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EA6F127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57E5CAE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BB64E43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BE52C0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1D680D3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D1903A8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3AE182D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8E24F83" w14:textId="7598C145" w:rsidR="004436B7" w:rsidRPr="00F065D7" w:rsidRDefault="00631F01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31F0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7,370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D113445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80F398C" w14:textId="2DD82061" w:rsidR="004436B7" w:rsidRPr="00F065D7" w:rsidRDefault="00EA59C4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60CC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36,769</w:t>
            </w:r>
          </w:p>
        </w:tc>
      </w:tr>
      <w:tr w:rsidR="00CC5918" w:rsidRPr="00F065D7" w14:paraId="26EEEAC6" w14:textId="77777777" w:rsidTr="00631F01">
        <w:trPr>
          <w:cantSplit/>
        </w:trPr>
        <w:tc>
          <w:tcPr>
            <w:tcW w:w="1412" w:type="pct"/>
            <w:gridSpan w:val="4"/>
            <w:shd w:val="clear" w:color="auto" w:fill="auto"/>
            <w:vAlign w:val="center"/>
          </w:tcPr>
          <w:p w14:paraId="72022110" w14:textId="2A392CBA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17290C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กำไรจากการจำหน่าย</w:t>
            </w: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อสังหาริมทรัพย์เพื่อการลงทุน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6BB566D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EF77ED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CD8A141" w14:textId="77777777" w:rsidR="00CC5918" w:rsidRPr="00F065D7" w:rsidRDefault="00CC5918" w:rsidP="00CC591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7DAF12A7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06B7AEB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65752B9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F0D7CBE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377507B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3572EC9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2AAC663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C8996FD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5722548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70CE591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4CFBE2C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0BF774C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C508C3A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920834F" w14:textId="05C6A1E3" w:rsidR="00CC5918" w:rsidRPr="00631F01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    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0F5A394E" w14:textId="4B004AB3" w:rsidR="00CC5918" w:rsidRPr="00631F01" w:rsidRDefault="00A07E8D" w:rsidP="004705C2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3552361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43B0300" w14:textId="2FDBB28D" w:rsidR="00CC5918" w:rsidRPr="00C819B9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60CC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28,006</w:t>
            </w:r>
          </w:p>
        </w:tc>
      </w:tr>
      <w:tr w:rsidR="00CC5918" w:rsidRPr="00F065D7" w14:paraId="4812E065" w14:textId="77777777" w:rsidTr="00A07E8D">
        <w:trPr>
          <w:cantSplit/>
          <w:trHeight w:val="56"/>
        </w:trPr>
        <w:tc>
          <w:tcPr>
            <w:tcW w:w="1412" w:type="pct"/>
            <w:gridSpan w:val="4"/>
            <w:shd w:val="clear" w:color="auto" w:fill="auto"/>
          </w:tcPr>
          <w:p w14:paraId="093C38BD" w14:textId="67D1DCEF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</w:t>
            </w:r>
            <w:r w:rsidRPr="00F065D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จากการจำหน่ายและตัดจำหน่ายที่ดิน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65968EC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F1B23C4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F37DD9D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3D3D877C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C836367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78971EF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EE4C00E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8A8B7F2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BA5971B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AA2B8A1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91DFD1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A441AEA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1C92925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D3C5BBD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F983FB3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ED067EE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C2FEE41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5D3F075" w14:textId="343CEE09" w:rsidR="00CC5918" w:rsidRPr="00631F01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1,770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EBC7EDC" w14:textId="77777777" w:rsidR="00CC5918" w:rsidRPr="00631F01" w:rsidRDefault="00CC5918" w:rsidP="00CC5918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05BAD44" w14:textId="1475954A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1,773</w:t>
            </w:r>
          </w:p>
        </w:tc>
      </w:tr>
      <w:tr w:rsidR="00CC5918" w:rsidRPr="00F065D7" w14:paraId="4649A522" w14:textId="77777777" w:rsidTr="00631F01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31E79F3E" w14:textId="276388EF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กำไรจากการจำหน่ายสินทรัพย์ไม่มีตัวตนอื่น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DD4DE39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A5DFC3D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2A2673B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3B5F2FAE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DB4F99B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2D88F85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9069D7C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DD4726A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A363A93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D721316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C530C3B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9091A15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D3A91FC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AFF6236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267A096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C8874C8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9F4F1C7" w14:textId="77777777" w:rsidR="00CC5918" w:rsidRPr="004436B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4EC1FF5" w14:textId="76AB7A35" w:rsidR="00CC5918" w:rsidRPr="00F065D7" w:rsidRDefault="00CC5918" w:rsidP="004705C2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192CA7A" w14:textId="77777777" w:rsidR="00CC5918" w:rsidRPr="004436B7" w:rsidRDefault="00CC5918" w:rsidP="00CC5918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76E874E" w14:textId="08A2F0D8" w:rsidR="00CC5918" w:rsidRPr="00F065D7" w:rsidRDefault="00CC5918" w:rsidP="00CC5918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(255)</w:t>
            </w:r>
          </w:p>
        </w:tc>
      </w:tr>
      <w:tr w:rsidR="00CC5918" w:rsidRPr="00F065D7" w14:paraId="7BFF1166" w14:textId="77777777" w:rsidTr="00631F01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24F2E5D9" w14:textId="426D2F38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</w:pPr>
            <w:r w:rsidRPr="007F3348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5688F4D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74E2BCD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CF34578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BBCD8F2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6DB9946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193F8B5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4B90F59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A8E89C5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9482C7F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0DFED7C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9A696B8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6F10788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7BABB74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1B6432F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83C2715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6B435A1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A7A5BFE" w14:textId="77777777" w:rsidR="00CC5918" w:rsidRPr="007F3348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3281EE0" w14:textId="303D3983" w:rsidR="00CC5918" w:rsidRPr="007F3348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7F3348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7F3348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961</w:t>
            </w:r>
            <w:r w:rsidRPr="007F3348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5355E19" w14:textId="77777777" w:rsidR="00CC5918" w:rsidRPr="004436B7" w:rsidRDefault="00CC5918" w:rsidP="00CC5918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B67E669" w14:textId="650C03DD" w:rsidR="00CC5918" w:rsidRDefault="00CC5918" w:rsidP="00CC5918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CC5918" w:rsidRPr="00F065D7" w14:paraId="6C667EDA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70C49807" w14:textId="513FC33E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กำไร (ขาดทุน) </w:t>
            </w: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จากอัตราแลกเปลี่ยน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410943FF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B82666E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74A046CD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3C91332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3F22E39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CE3F801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0AE1A26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22E1134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C56B2DD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51879E3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708DCBF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A0958CA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3A00937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D8E2F8F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2C38413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1AEA1F2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387A0FA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537450D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460E056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38B0A33" w14:textId="77777777" w:rsidR="00CC5918" w:rsidRPr="00631F01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81320E5" w14:textId="25750E44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18,667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0E1A6EB" w14:textId="77777777" w:rsidR="00CC5918" w:rsidRPr="00631F01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BCD41E9" w14:textId="526B30FB" w:rsidR="00CC5918" w:rsidRPr="00F065D7" w:rsidRDefault="00CC5918" w:rsidP="00CC5918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60CC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(435)</w:t>
            </w:r>
          </w:p>
        </w:tc>
      </w:tr>
      <w:tr w:rsidR="00CC5918" w:rsidRPr="00F065D7" w14:paraId="2CB94F66" w14:textId="77777777" w:rsidTr="00631F01">
        <w:trPr>
          <w:cantSplit/>
        </w:trPr>
        <w:tc>
          <w:tcPr>
            <w:tcW w:w="1764" w:type="pct"/>
            <w:gridSpan w:val="6"/>
            <w:shd w:val="clear" w:color="auto" w:fill="auto"/>
            <w:vAlign w:val="center"/>
          </w:tcPr>
          <w:p w14:paraId="3C2D0A27" w14:textId="0A5F1552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6EB3B48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94E0D14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2587C87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7AE0CBB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B2B1290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E73F3BA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15A2978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AF5C705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1E0F046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D6E5EA9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E3239D5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7E19950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4C3727F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90C4335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67B36A0" w14:textId="77777777" w:rsidR="00CC5918" w:rsidRPr="00631F01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FEB60F5" w14:textId="16B10BB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159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3F35FC2" w14:textId="77777777" w:rsidR="00CC5918" w:rsidRPr="00631F01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AAD7DA1" w14:textId="2326E6DC" w:rsidR="00CC5918" w:rsidRPr="00F065D7" w:rsidRDefault="00CC5918" w:rsidP="00CC5918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CC5918" w:rsidRPr="00F065D7" w14:paraId="2AD10D42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331D7106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รายได้อื่น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0B85C887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66A9240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179655C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9325889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7B38A3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138C03F" w14:textId="77777777" w:rsidR="00CC5918" w:rsidRPr="00F065D7" w:rsidRDefault="00CC5918" w:rsidP="00CC591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934149E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E07C23F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AB3C45B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D8085E3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69D4376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A31D239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45A8BB5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0AE5EAC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729DA3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416560D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7EFF069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AE6D51F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48ACC18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BC499A7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047428F" w14:textId="2A2BBB68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28,379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8D125D8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2" w:type="pct"/>
            <w:shd w:val="clear" w:color="auto" w:fill="auto"/>
          </w:tcPr>
          <w:p w14:paraId="2AA5844B" w14:textId="779EB3BE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36,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861</w:t>
            </w:r>
          </w:p>
        </w:tc>
      </w:tr>
      <w:tr w:rsidR="00CC5918" w:rsidRPr="00F065D7" w14:paraId="2A57FF50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30F678EA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0" w:type="pct"/>
            <w:shd w:val="clear" w:color="auto" w:fill="auto"/>
          </w:tcPr>
          <w:p w14:paraId="7A897DF9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14:paraId="07B2B8EA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11" w:type="pct"/>
            <w:shd w:val="clear" w:color="auto" w:fill="auto"/>
          </w:tcPr>
          <w:p w14:paraId="6E6C9B6F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</w:tcPr>
          <w:p w14:paraId="5793D487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5D4D2BC3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14:paraId="7494C72E" w14:textId="77777777" w:rsidR="00CC5918" w:rsidRPr="00F065D7" w:rsidRDefault="00CC5918" w:rsidP="00CC591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</w:tcPr>
          <w:p w14:paraId="0AAA2CC5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</w:tcPr>
          <w:p w14:paraId="3D843B30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14DF6E11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</w:tcPr>
          <w:p w14:paraId="5A8E3C8B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</w:tcPr>
          <w:p w14:paraId="1DB58D72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</w:tcPr>
          <w:p w14:paraId="590005EF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70F09284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</w:tcPr>
          <w:p w14:paraId="5831B2FC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</w:tcPr>
          <w:p w14:paraId="05AC5015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</w:tcPr>
          <w:p w14:paraId="3E88E3A3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2491ABEC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037D500F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</w:tcPr>
          <w:p w14:paraId="79750253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</w:tcPr>
          <w:p w14:paraId="18E710CF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37C82FA" w14:textId="64FCF52F" w:rsidR="00CC5918" w:rsidRPr="004436B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(21,001)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AB9B05A" w14:textId="77777777" w:rsidR="00CC5918" w:rsidRPr="00F065D7" w:rsidRDefault="00CC5918" w:rsidP="00CC5918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62" w:type="pct"/>
            <w:shd w:val="clear" w:color="auto" w:fill="auto"/>
          </w:tcPr>
          <w:p w14:paraId="10AF262B" w14:textId="7D4C5B9A" w:rsidR="00CC5918" w:rsidRPr="00F065D7" w:rsidRDefault="00CC5918" w:rsidP="00CC5918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60CC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(2,277)</w:t>
            </w:r>
          </w:p>
        </w:tc>
      </w:tr>
      <w:tr w:rsidR="00CC5918" w:rsidRPr="00F065D7" w14:paraId="5F25D9E7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0CEA62AD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6D84CAF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3029425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4F9F642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468F8E7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A2185DD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3196838" w14:textId="77777777" w:rsidR="00CC5918" w:rsidRPr="00F065D7" w:rsidRDefault="00CC5918" w:rsidP="00CC591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0C00CA1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2B13FA0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4E2AD5F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72203F5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EFE9DCE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8F8AC78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6FD601E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15D47A6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292829A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9A8F283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16C57A4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46B2D6E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EBAC2BA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CD5DBE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22BC0" w14:textId="5756F80B" w:rsidR="00CC5918" w:rsidRPr="004436B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(174,208)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4A5238A" w14:textId="77777777" w:rsidR="00CC5918" w:rsidRPr="00F065D7" w:rsidRDefault="00CC5918" w:rsidP="00CC5918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4738" w14:textId="78846C53" w:rsidR="00CC5918" w:rsidRPr="00F065D7" w:rsidRDefault="00CC5918" w:rsidP="00CC5918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60CC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(164,924)</w:t>
            </w:r>
          </w:p>
        </w:tc>
      </w:tr>
      <w:tr w:rsidR="00CC5918" w:rsidRPr="00F065D7" w14:paraId="5B05F57E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4A25535A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4FB74C5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DBB7193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B00DD3B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B340F8E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7457C73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FC414A6" w14:textId="77777777" w:rsidR="00CC5918" w:rsidRPr="00F065D7" w:rsidRDefault="00CC5918" w:rsidP="00CC591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0593272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8F108EC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1F0007A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F4F31BF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C3435BE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9FE8D32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57B8277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E48FE20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149E4DE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ADE1149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449E213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172FAD2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30D374F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D0FB68D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2BCC" w14:textId="3E76B462" w:rsidR="00CC5918" w:rsidRPr="00300A09" w:rsidRDefault="00CC5918" w:rsidP="00CC591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901,730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92BEC3B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252F8" w14:textId="5F4E1514" w:rsidR="00CC5918" w:rsidRPr="00F065D7" w:rsidRDefault="00CC5918" w:rsidP="00CC591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0CC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840,683</w:t>
            </w:r>
          </w:p>
        </w:tc>
      </w:tr>
      <w:tr w:rsidR="00CC5918" w:rsidRPr="00F065D7" w14:paraId="493E582D" w14:textId="77777777" w:rsidTr="00631F01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12551ADB" w14:textId="31414A6F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บวก</w:t>
            </w:r>
            <w:r w:rsidRPr="00F065D7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 xml:space="preserve">(หัก) </w:t>
            </w: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5F3F53C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B13E90B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5E03A91" w14:textId="77777777" w:rsidR="00CC5918" w:rsidRPr="00F065D7" w:rsidRDefault="00CC5918" w:rsidP="00CC591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63391E9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3716B31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129FE95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318746B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C3701FD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5542DF1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97320BC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0BBB041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B656CEE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D10AC97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3BA1DA9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610992A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5D09FA6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F897067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A1C1A" w14:textId="2F2525F4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21,606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704CE83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52DB" w14:textId="063388A5" w:rsidR="00CC5918" w:rsidRPr="00F065D7" w:rsidRDefault="00CC5918" w:rsidP="00CC5918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60CCB">
              <w:rPr>
                <w:rFonts w:asciiTheme="majorBidi" w:hAnsiTheme="majorBidi" w:cstheme="majorBidi"/>
                <w:sz w:val="21"/>
                <w:szCs w:val="21"/>
              </w:rPr>
              <w:t>(3,088)</w:t>
            </w:r>
          </w:p>
        </w:tc>
      </w:tr>
      <w:tr w:rsidR="00CC5918" w:rsidRPr="00F065D7" w14:paraId="01A82005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77C98E29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0A5FB69B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4ED0797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448F6EF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E3608D0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9FCF32B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809B021" w14:textId="77777777" w:rsidR="00CC5918" w:rsidRPr="00F065D7" w:rsidRDefault="00CC5918" w:rsidP="00CC591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6B6D754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F6F763A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175833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49F8128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62AB332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F2972F0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42B18A2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45CE893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B53348E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2140DAC" w14:textId="77777777" w:rsidR="00CC5918" w:rsidRPr="00F065D7" w:rsidRDefault="00CC5918" w:rsidP="00CC591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65D2A0B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F22C86E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4700C0A" w14:textId="77777777" w:rsidR="00CC5918" w:rsidRPr="00F065D7" w:rsidRDefault="00CC5918" w:rsidP="00CC591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8A9A92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8C30F" w14:textId="658CCFF5" w:rsidR="00CC5918" w:rsidRPr="00F065D7" w:rsidRDefault="00CC5918" w:rsidP="00CC591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923,336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93FDF22" w14:textId="77777777" w:rsidR="00CC5918" w:rsidRPr="00F065D7" w:rsidRDefault="00CC5918" w:rsidP="00CC591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FD62C" w14:textId="70135371" w:rsidR="00CC5918" w:rsidRPr="00F065D7" w:rsidRDefault="00CC5918" w:rsidP="00CC591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0CC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837,595</w:t>
            </w:r>
          </w:p>
        </w:tc>
      </w:tr>
    </w:tbl>
    <w:p w14:paraId="0890F72C" w14:textId="77777777" w:rsidR="00AB52E7" w:rsidRDefault="00AB52E7" w:rsidP="009D1028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AB52E7" w:rsidSect="00AB52E7">
          <w:footerReference w:type="default" r:id="rId17"/>
          <w:pgSz w:w="16834" w:h="11909" w:orient="landscape" w:code="9"/>
          <w:pgMar w:top="692" w:right="692" w:bottom="1151" w:left="1151" w:header="720" w:footer="720" w:gutter="0"/>
          <w:cols w:space="737"/>
          <w:docGrid w:linePitch="360"/>
        </w:sectPr>
      </w:pPr>
    </w:p>
    <w:p w14:paraId="11B2F19E" w14:textId="024F77F7" w:rsidR="009D1028" w:rsidRPr="0014699E" w:rsidRDefault="009D1028" w:rsidP="009D1028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  <w:lang w:val="en-US"/>
        </w:rPr>
      </w:pPr>
      <w:r w:rsidRPr="00F065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18EC0268" w14:textId="77777777" w:rsidR="009D1028" w:rsidRPr="00F065D7" w:rsidRDefault="009D1028" w:rsidP="009D1028">
      <w:pPr>
        <w:ind w:right="-45"/>
        <w:contextualSpacing/>
        <w:jc w:val="thaiDistribute"/>
        <w:rPr>
          <w:sz w:val="2"/>
          <w:szCs w:val="2"/>
        </w:rPr>
      </w:pPr>
      <w:r w:rsidRPr="00F065D7">
        <w:rPr>
          <w:sz w:val="2"/>
          <w:szCs w:val="2"/>
        </w:rPr>
        <w:t xml:space="preserve"> </w:t>
      </w:r>
    </w:p>
    <w:tbl>
      <w:tblPr>
        <w:tblW w:w="5088" w:type="pct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0"/>
        <w:gridCol w:w="881"/>
        <w:gridCol w:w="219"/>
        <w:gridCol w:w="896"/>
        <w:gridCol w:w="225"/>
        <w:gridCol w:w="878"/>
        <w:gridCol w:w="223"/>
        <w:gridCol w:w="888"/>
        <w:gridCol w:w="223"/>
        <w:gridCol w:w="876"/>
        <w:gridCol w:w="220"/>
        <w:gridCol w:w="891"/>
        <w:gridCol w:w="226"/>
        <w:gridCol w:w="873"/>
        <w:gridCol w:w="220"/>
        <w:gridCol w:w="891"/>
        <w:gridCol w:w="186"/>
        <w:gridCol w:w="873"/>
        <w:gridCol w:w="220"/>
        <w:gridCol w:w="885"/>
        <w:gridCol w:w="223"/>
        <w:gridCol w:w="876"/>
        <w:gridCol w:w="223"/>
        <w:gridCol w:w="809"/>
      </w:tblGrid>
      <w:tr w:rsidR="009D1028" w:rsidRPr="00F065D7" w14:paraId="6191386A" w14:textId="77777777" w:rsidTr="00EA59C4">
        <w:trPr>
          <w:cantSplit/>
          <w:tblHeader/>
        </w:trPr>
        <w:tc>
          <w:tcPr>
            <w:tcW w:w="764" w:type="pct"/>
            <w:shd w:val="clear" w:color="auto" w:fill="auto"/>
          </w:tcPr>
          <w:p w14:paraId="3125189D" w14:textId="04F643B3" w:rsidR="009D1028" w:rsidRPr="00F065D7" w:rsidRDefault="00CD057D" w:rsidP="0012096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สำหรับงวด</w:t>
            </w:r>
            <w:r w:rsidR="00EA59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เก้า</w:t>
            </w:r>
            <w:r w:rsidRPr="00F065D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654" w:type="pct"/>
            <w:gridSpan w:val="3"/>
            <w:shd w:val="clear" w:color="auto" w:fill="auto"/>
            <w:vAlign w:val="bottom"/>
          </w:tcPr>
          <w:p w14:paraId="772E07CA" w14:textId="0B58D0DD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BEDB889" w14:textId="77777777" w:rsidR="009D1028" w:rsidRPr="00F065D7" w:rsidRDefault="009D1028" w:rsidP="0012096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14:paraId="29CD25D4" w14:textId="1645FA26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73" w:type="pct"/>
            <w:vAlign w:val="bottom"/>
          </w:tcPr>
          <w:p w14:paraId="3E31097C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1" w:type="pct"/>
            <w:gridSpan w:val="3"/>
            <w:shd w:val="clear" w:color="auto" w:fill="auto"/>
            <w:vAlign w:val="bottom"/>
          </w:tcPr>
          <w:p w14:paraId="7A45C138" w14:textId="495B015D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</w:t>
            </w:r>
          </w:p>
        </w:tc>
        <w:tc>
          <w:tcPr>
            <w:tcW w:w="74" w:type="pct"/>
            <w:vAlign w:val="bottom"/>
          </w:tcPr>
          <w:p w14:paraId="6112861D" w14:textId="77777777" w:rsidR="009D1028" w:rsidRPr="00F065D7" w:rsidRDefault="009D1028" w:rsidP="0012096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0" w:type="pct"/>
            <w:gridSpan w:val="3"/>
            <w:vAlign w:val="bottom"/>
          </w:tcPr>
          <w:p w14:paraId="1EB001A5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vAlign w:val="bottom"/>
          </w:tcPr>
          <w:p w14:paraId="613BDB20" w14:textId="77777777" w:rsidR="009D1028" w:rsidRPr="00F065D7" w:rsidRDefault="009D1028" w:rsidP="0012096D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48" w:type="pct"/>
            <w:gridSpan w:val="3"/>
            <w:shd w:val="clear" w:color="auto" w:fill="auto"/>
            <w:vAlign w:val="bottom"/>
          </w:tcPr>
          <w:p w14:paraId="50523FB4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7E62B780" w14:textId="77777777" w:rsidR="009D1028" w:rsidRPr="00F065D7" w:rsidRDefault="009D1028" w:rsidP="0012096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25" w:type="pct"/>
            <w:gridSpan w:val="3"/>
            <w:vAlign w:val="bottom"/>
          </w:tcPr>
          <w:p w14:paraId="2C26A4E9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4421AF" w:rsidRPr="00F065D7" w14:paraId="26B0F5F7" w14:textId="77777777" w:rsidTr="00EA59C4">
        <w:trPr>
          <w:cantSplit/>
          <w:tblHeader/>
        </w:trPr>
        <w:tc>
          <w:tcPr>
            <w:tcW w:w="764" w:type="pct"/>
            <w:shd w:val="clear" w:color="auto" w:fill="auto"/>
          </w:tcPr>
          <w:p w14:paraId="1B2E1613" w14:textId="6562B061" w:rsidR="009D1028" w:rsidRPr="00F065D7" w:rsidRDefault="009D1028" w:rsidP="0012096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  <w:t xml:space="preserve">   </w:t>
            </w:r>
            <w:r w:rsidR="00C819B9" w:rsidRPr="00C819B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>30</w:t>
            </w:r>
            <w:r w:rsidR="00CD057D" w:rsidRPr="00F065D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 xml:space="preserve"> </w:t>
            </w:r>
            <w:r w:rsidR="00EA59C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289" w:type="pct"/>
            <w:shd w:val="clear" w:color="auto" w:fill="auto"/>
          </w:tcPr>
          <w:p w14:paraId="52118907" w14:textId="397B1EAE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2" w:type="pct"/>
            <w:shd w:val="clear" w:color="auto" w:fill="auto"/>
          </w:tcPr>
          <w:p w14:paraId="05C2BF3E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</w:tcPr>
          <w:p w14:paraId="1B2F5E01" w14:textId="286AE8CF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4" w:type="pct"/>
            <w:shd w:val="clear" w:color="auto" w:fill="auto"/>
          </w:tcPr>
          <w:p w14:paraId="033613D9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</w:tcPr>
          <w:p w14:paraId="4CA42A3F" w14:textId="3D64C6E9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3" w:type="pct"/>
            <w:shd w:val="clear" w:color="auto" w:fill="auto"/>
          </w:tcPr>
          <w:p w14:paraId="50F5987E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78E7EFF0" w14:textId="65B41E2B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3" w:type="pct"/>
          </w:tcPr>
          <w:p w14:paraId="74ECC60B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</w:tcPr>
          <w:p w14:paraId="3A767794" w14:textId="05C002F0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2" w:type="pct"/>
            <w:shd w:val="clear" w:color="auto" w:fill="auto"/>
          </w:tcPr>
          <w:p w14:paraId="6DD62BAD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</w:tcPr>
          <w:p w14:paraId="4C566D8E" w14:textId="79541387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4" w:type="pct"/>
          </w:tcPr>
          <w:p w14:paraId="2AB5B508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</w:tcPr>
          <w:p w14:paraId="17EEC295" w14:textId="678FD5A6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2" w:type="pct"/>
          </w:tcPr>
          <w:p w14:paraId="3DAB9D54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</w:tcPr>
          <w:p w14:paraId="7BBF7920" w14:textId="7EB173AB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1" w:type="pct"/>
          </w:tcPr>
          <w:p w14:paraId="7B96CA1D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</w:tcPr>
          <w:p w14:paraId="62D4C6B9" w14:textId="7A4CE1CB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2" w:type="pct"/>
            <w:shd w:val="clear" w:color="auto" w:fill="auto"/>
          </w:tcPr>
          <w:p w14:paraId="17D8A1B8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</w:tcPr>
          <w:p w14:paraId="6CC0C2A5" w14:textId="114D5B4E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3" w:type="pct"/>
          </w:tcPr>
          <w:p w14:paraId="39F813A0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</w:tcPr>
          <w:p w14:paraId="7D15B950" w14:textId="2B90C59C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3" w:type="pct"/>
            <w:shd w:val="clear" w:color="auto" w:fill="auto"/>
          </w:tcPr>
          <w:p w14:paraId="45732A3F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</w:tcPr>
          <w:p w14:paraId="6E289A36" w14:textId="69576E61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</w:tr>
      <w:tr w:rsidR="009D1028" w:rsidRPr="00F065D7" w14:paraId="49F24AE6" w14:textId="77777777" w:rsidTr="004421AF">
        <w:trPr>
          <w:cantSplit/>
          <w:tblHeader/>
        </w:trPr>
        <w:tc>
          <w:tcPr>
            <w:tcW w:w="764" w:type="pct"/>
            <w:shd w:val="clear" w:color="auto" w:fill="auto"/>
          </w:tcPr>
          <w:p w14:paraId="6DD8D161" w14:textId="77777777" w:rsidR="009D1028" w:rsidRPr="00F065D7" w:rsidRDefault="009D1028" w:rsidP="0012096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</w:pPr>
          </w:p>
        </w:tc>
        <w:tc>
          <w:tcPr>
            <w:tcW w:w="4236" w:type="pct"/>
            <w:gridSpan w:val="23"/>
            <w:shd w:val="clear" w:color="auto" w:fill="auto"/>
          </w:tcPr>
          <w:p w14:paraId="31E56F79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(พันบาท)</w:t>
            </w:r>
          </w:p>
        </w:tc>
      </w:tr>
      <w:tr w:rsidR="00F27EE3" w:rsidRPr="00F065D7" w14:paraId="7E82386A" w14:textId="77777777" w:rsidTr="00EA59C4">
        <w:trPr>
          <w:cantSplit/>
        </w:trPr>
        <w:tc>
          <w:tcPr>
            <w:tcW w:w="764" w:type="pct"/>
            <w:shd w:val="clear" w:color="auto" w:fill="auto"/>
          </w:tcPr>
          <w:p w14:paraId="6F304081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9" w:type="pct"/>
            <w:shd w:val="clear" w:color="auto" w:fill="auto"/>
          </w:tcPr>
          <w:p w14:paraId="292784BC" w14:textId="0432790E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16,277,940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C1BDB1D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</w:tcPr>
          <w:p w14:paraId="03B1D7EE" w14:textId="77E9CDE3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15,961,281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58B58A9E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</w:tcPr>
          <w:p w14:paraId="4793C257" w14:textId="6D53F955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1,776,832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A934F83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505E0824" w14:textId="7F55F069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1</w:t>
            </w: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D245E5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977</w:t>
            </w: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D245E5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632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26B25B8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</w:tcPr>
          <w:p w14:paraId="2392D91D" w14:textId="5028B30B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1,141,805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39FFC22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</w:tcPr>
          <w:p w14:paraId="3B9892F2" w14:textId="0C697DD3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1,050,240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74A2BA6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</w:tcPr>
          <w:p w14:paraId="23796210" w14:textId="40F0820B" w:rsidR="00F27EE3" w:rsidRPr="00F065D7" w:rsidRDefault="00F27EE3" w:rsidP="00F27EE3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19,196,577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2B3C2BA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</w:tcPr>
          <w:p w14:paraId="454214EA" w14:textId="6297E2DB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18,989,153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3292975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</w:tcPr>
          <w:p w14:paraId="2D282CD2" w14:textId="19A3574E" w:rsidR="00F27EE3" w:rsidRPr="00F065D7" w:rsidRDefault="00F27EE3" w:rsidP="00F27EE3">
            <w:pPr>
              <w:pStyle w:val="BodyText"/>
              <w:tabs>
                <w:tab w:val="decimal" w:pos="4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94C3A6B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</w:tcPr>
          <w:p w14:paraId="7C6A1BAB" w14:textId="052283D7" w:rsidR="00F27EE3" w:rsidRPr="00F065D7" w:rsidRDefault="00F27EE3" w:rsidP="00F27EE3">
            <w:pPr>
              <w:pStyle w:val="BodyText"/>
              <w:tabs>
                <w:tab w:val="decimal" w:pos="558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DB4789E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</w:tcPr>
          <w:p w14:paraId="5F8404DC" w14:textId="28238218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27EE3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19,196,577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6BB665A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</w:tcPr>
          <w:p w14:paraId="3E528341" w14:textId="117A5C2A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18,989,153</w:t>
            </w:r>
          </w:p>
        </w:tc>
      </w:tr>
      <w:tr w:rsidR="00F27EE3" w:rsidRPr="00F065D7" w14:paraId="17FCCAEE" w14:textId="77777777" w:rsidTr="00EA59C4">
        <w:trPr>
          <w:cantSplit/>
        </w:trPr>
        <w:tc>
          <w:tcPr>
            <w:tcW w:w="764" w:type="pct"/>
            <w:shd w:val="clear" w:color="auto" w:fill="auto"/>
          </w:tcPr>
          <w:p w14:paraId="64BB389C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7D77AD7B" w14:textId="7BC09C3B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63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462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3474EB4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14:paraId="11A33585" w14:textId="2C75D298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79,983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D48F8F9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3843123" w14:textId="2C215CBA" w:rsidR="00F27EE3" w:rsidRPr="00F065D7" w:rsidRDefault="00F27EE3" w:rsidP="00F27EE3">
            <w:pPr>
              <w:pStyle w:val="BodyText"/>
              <w:tabs>
                <w:tab w:val="decimal" w:pos="53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15DECE5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B55FD96" w14:textId="328C8191" w:rsidR="00F27EE3" w:rsidRPr="00F065D7" w:rsidRDefault="00F27EE3" w:rsidP="00F27EE3">
            <w:pPr>
              <w:pStyle w:val="BodyText"/>
              <w:tabs>
                <w:tab w:val="decimal" w:pos="54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CEE28A6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14:paraId="079A5B40" w14:textId="2C700C55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112,680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7AB4BF0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118D1E0B" w14:textId="7031C124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96,589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DC63607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14:paraId="6813A6EC" w14:textId="20E19B01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176,142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4F799A7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39CE876A" w14:textId="6EBC02DB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176,572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32DCEFD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14:paraId="4F6AA5D0" w14:textId="2DB64C56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(176,142)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967F79A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34929D06" w14:textId="655A1D79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(176,572)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79EACFE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14:paraId="1D5F86DC" w14:textId="388DC19B" w:rsidR="00F27EE3" w:rsidRPr="00F065D7" w:rsidRDefault="00F27EE3" w:rsidP="00F27EE3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4C55FB0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</w:tcPr>
          <w:p w14:paraId="52F4E4DD" w14:textId="784E029C" w:rsidR="00F27EE3" w:rsidRPr="00F065D7" w:rsidRDefault="00F27EE3" w:rsidP="00F27EE3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F27EE3" w:rsidRPr="00F065D7" w14:paraId="6AAFC7E1" w14:textId="77777777" w:rsidTr="00EA59C4">
        <w:trPr>
          <w:cantSplit/>
        </w:trPr>
        <w:tc>
          <w:tcPr>
            <w:tcW w:w="764" w:type="pct"/>
            <w:shd w:val="clear" w:color="auto" w:fill="auto"/>
          </w:tcPr>
          <w:p w14:paraId="5801BB5D" w14:textId="77777777" w:rsidR="00F27EE3" w:rsidRPr="00F065D7" w:rsidRDefault="00F27EE3" w:rsidP="00F27EE3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557DD3BF" w14:textId="05E10530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16,341,402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73134FB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</w:tcPr>
          <w:p w14:paraId="15CA5EEC" w14:textId="4F64BECF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D245E5">
              <w:rPr>
                <w:rFonts w:asciiTheme="majorBidi" w:hAnsiTheme="majorBidi" w:cs="Angsana New"/>
                <w:b/>
                <w:bCs/>
                <w:sz w:val="21"/>
                <w:szCs w:val="21"/>
                <w:cs/>
                <w:lang w:bidi="th-TH"/>
              </w:rPr>
              <w:t>16</w:t>
            </w: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D245E5">
              <w:rPr>
                <w:rFonts w:asciiTheme="majorBidi" w:hAnsiTheme="majorBidi" w:cs="Angsana New"/>
                <w:b/>
                <w:bCs/>
                <w:sz w:val="21"/>
                <w:szCs w:val="21"/>
                <w:cs/>
                <w:lang w:bidi="th-TH"/>
              </w:rPr>
              <w:t>041</w:t>
            </w: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D245E5">
              <w:rPr>
                <w:rFonts w:asciiTheme="majorBidi" w:hAnsiTheme="majorBidi" w:cs="Angsana New"/>
                <w:b/>
                <w:bCs/>
                <w:sz w:val="21"/>
                <w:szCs w:val="21"/>
                <w:cs/>
                <w:lang w:bidi="th-TH"/>
              </w:rPr>
              <w:t>264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0FA84021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44B0F4E6" w14:textId="243F119B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27EE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1,776,832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3AFFD43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193C7C9" w14:textId="41455D00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1,977,632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D6438B2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  <w:shd w:val="clear" w:color="auto" w:fill="auto"/>
          </w:tcPr>
          <w:p w14:paraId="48DFD3DD" w14:textId="1E81A3A0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1,254,485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DCF9EE6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310FC0B0" w14:textId="7D6E949B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1,146,829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445FDF54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  <w:shd w:val="clear" w:color="auto" w:fill="auto"/>
          </w:tcPr>
          <w:p w14:paraId="2D07669E" w14:textId="17E94D08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19,372,719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FF891B8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4DFAFCE9" w14:textId="0531867D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19,165,725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0C551E9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  <w:shd w:val="clear" w:color="auto" w:fill="auto"/>
          </w:tcPr>
          <w:p w14:paraId="1CE41444" w14:textId="5D0181F2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27EE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(176,142)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4EA2627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55C6A1E0" w14:textId="4D28D429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(176,572)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03CE405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  <w:shd w:val="clear" w:color="auto" w:fill="auto"/>
          </w:tcPr>
          <w:p w14:paraId="7B045EE4" w14:textId="31491BCB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19,196,577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1B9512D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  <w:shd w:val="clear" w:color="auto" w:fill="auto"/>
          </w:tcPr>
          <w:p w14:paraId="6D6C3164" w14:textId="66174F4C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18,989,153</w:t>
            </w:r>
          </w:p>
        </w:tc>
      </w:tr>
      <w:tr w:rsidR="00F27EE3" w:rsidRPr="00F065D7" w14:paraId="529EFFD2" w14:textId="77777777" w:rsidTr="00EA59C4">
        <w:trPr>
          <w:cantSplit/>
          <w:trHeight w:val="223"/>
        </w:trPr>
        <w:tc>
          <w:tcPr>
            <w:tcW w:w="764" w:type="pct"/>
            <w:shd w:val="clear" w:color="auto" w:fill="auto"/>
          </w:tcPr>
          <w:p w14:paraId="7493FAFF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 w:val="21"/>
                <w:szCs w:val="21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89" w:type="pct"/>
            <w:shd w:val="clear" w:color="auto" w:fill="auto"/>
          </w:tcPr>
          <w:p w14:paraId="6C10F6EE" w14:textId="2490BE9B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(754,328)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1DDF0AF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A675CE4" w14:textId="742171B1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</w:rPr>
              <w:t>(560,008)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0A635F36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</w:tcPr>
          <w:p w14:paraId="21485FEE" w14:textId="025A4CF8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(54,603)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094E19C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1AA007B3" w14:textId="2CB7601A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245E5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(57,017)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8541268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87" w:type="pct"/>
            <w:shd w:val="clear" w:color="auto" w:fill="auto"/>
          </w:tcPr>
          <w:p w14:paraId="1C52D1FC" w14:textId="6E6EF6CE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(114,052)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04E7ED9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</w:tcPr>
          <w:p w14:paraId="4E651D8D" w14:textId="638892EC" w:rsidR="00F27EE3" w:rsidRPr="00F065D7" w:rsidRDefault="00F27EE3" w:rsidP="0023371C">
            <w:pPr>
              <w:pStyle w:val="acctfourfigures"/>
              <w:tabs>
                <w:tab w:val="clear" w:pos="765"/>
              </w:tabs>
              <w:spacing w:line="280" w:lineRule="exact"/>
              <w:ind w:left="-72" w:right="-3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245E5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(94,446)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182B9872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</w:tcPr>
          <w:p w14:paraId="5B84084E" w14:textId="78830B0D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(922,983)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33F8FB2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</w:tcPr>
          <w:p w14:paraId="68788710" w14:textId="3B653D2B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</w:rPr>
              <w:t>(711,471)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2E26420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</w:tcPr>
          <w:p w14:paraId="72280E5E" w14:textId="7E2C04AA" w:rsidR="00F27EE3" w:rsidRPr="00F065D7" w:rsidRDefault="00F27EE3" w:rsidP="00F27EE3">
            <w:pPr>
              <w:pStyle w:val="BodyText"/>
              <w:tabs>
                <w:tab w:val="decimal" w:pos="4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5BC17F9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</w:tcPr>
          <w:p w14:paraId="1BF06D9F" w14:textId="2838F944" w:rsidR="00F27EE3" w:rsidRPr="00F065D7" w:rsidRDefault="00F27EE3" w:rsidP="00F27EE3">
            <w:pPr>
              <w:pStyle w:val="BodyText"/>
              <w:tabs>
                <w:tab w:val="decimal" w:pos="558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1AA2F25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</w:tcPr>
          <w:p w14:paraId="28DF9C19" w14:textId="5CBC1555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(922,983)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5743616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</w:tcPr>
          <w:p w14:paraId="764BBD02" w14:textId="5F2C28D0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</w:rPr>
              <w:t>(711,471)</w:t>
            </w:r>
          </w:p>
        </w:tc>
      </w:tr>
      <w:tr w:rsidR="00F27EE3" w:rsidRPr="00F065D7" w14:paraId="1C4B5E72" w14:textId="77777777" w:rsidTr="00EA59C4">
        <w:trPr>
          <w:cantSplit/>
        </w:trPr>
        <w:tc>
          <w:tcPr>
            <w:tcW w:w="764" w:type="pct"/>
            <w:shd w:val="clear" w:color="auto" w:fill="auto"/>
          </w:tcPr>
          <w:p w14:paraId="38C8EC23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0F17D42F" w14:textId="694EDFCE" w:rsidR="00F27EE3" w:rsidRPr="00F065D7" w:rsidRDefault="00E01331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0133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2,646,722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033BDE8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4" w:type="pct"/>
            <w:tcBorders>
              <w:bottom w:val="double" w:sz="4" w:space="0" w:color="auto"/>
            </w:tcBorders>
            <w:shd w:val="clear" w:color="auto" w:fill="auto"/>
          </w:tcPr>
          <w:p w14:paraId="7C0934E9" w14:textId="02BE3CD2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2,349,236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083FC15D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10E9C3DC" w14:textId="2E565A8B" w:rsidR="00F27EE3" w:rsidRPr="00F065D7" w:rsidRDefault="00E01331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0133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64,822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30B95CD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1E7ED33C" w14:textId="0795C566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242,578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27A5EB8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7" w:type="pct"/>
            <w:tcBorders>
              <w:bottom w:val="double" w:sz="4" w:space="0" w:color="auto"/>
            </w:tcBorders>
            <w:shd w:val="clear" w:color="auto" w:fill="auto"/>
          </w:tcPr>
          <w:p w14:paraId="2B907BFB" w14:textId="25891F95" w:rsidR="00F27EE3" w:rsidRPr="00F065D7" w:rsidRDefault="00E01331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E01331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158,218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0F11C6F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tcBorders>
              <w:bottom w:val="double" w:sz="4" w:space="0" w:color="auto"/>
            </w:tcBorders>
            <w:shd w:val="clear" w:color="auto" w:fill="auto"/>
          </w:tcPr>
          <w:p w14:paraId="1CDCAD69" w14:textId="0FFFE619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129,975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58F55BE0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6" w:type="pct"/>
            <w:tcBorders>
              <w:bottom w:val="double" w:sz="4" w:space="0" w:color="auto"/>
            </w:tcBorders>
            <w:shd w:val="clear" w:color="auto" w:fill="auto"/>
          </w:tcPr>
          <w:p w14:paraId="57D28C32" w14:textId="43F4726C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2,869,762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359429D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tcBorders>
              <w:bottom w:val="double" w:sz="4" w:space="0" w:color="auto"/>
            </w:tcBorders>
            <w:shd w:val="clear" w:color="auto" w:fill="auto"/>
          </w:tcPr>
          <w:p w14:paraId="525D62D1" w14:textId="2E8FA9A8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2,721,789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3A4C756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6" w:type="pct"/>
            <w:tcBorders>
              <w:bottom w:val="double" w:sz="4" w:space="0" w:color="auto"/>
            </w:tcBorders>
            <w:shd w:val="clear" w:color="auto" w:fill="auto"/>
          </w:tcPr>
          <w:p w14:paraId="43801F29" w14:textId="17E27E84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(14,887)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5383778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78B4CCAF" w14:textId="4429073F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34,3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B1D4A76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</w:tcPr>
          <w:p w14:paraId="3DBE787E" w14:textId="368B4EDF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2,854,875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F215BA1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</w:tcPr>
          <w:p w14:paraId="4DC511DE" w14:textId="2F954860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2,756,157</w:t>
            </w:r>
          </w:p>
        </w:tc>
      </w:tr>
      <w:tr w:rsidR="00F27EE3" w:rsidRPr="00F065D7" w14:paraId="20221508" w14:textId="77777777" w:rsidTr="00EA59C4">
        <w:trPr>
          <w:cantSplit/>
        </w:trPr>
        <w:tc>
          <w:tcPr>
            <w:tcW w:w="764" w:type="pct"/>
            <w:shd w:val="clear" w:color="auto" w:fill="auto"/>
          </w:tcPr>
          <w:p w14:paraId="12730B5E" w14:textId="77777777" w:rsidR="00F27EE3" w:rsidRPr="00F065D7" w:rsidRDefault="00F27EE3" w:rsidP="00F27EE3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7C15B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D11A058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41131A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386C30E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F5DE9C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A69B726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A41AA7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69F3715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11063B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928EAF6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CABDEE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9E50FC8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9B2799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24AFE6A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0ED638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E3CCE2D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BE8F27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286C034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888074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DB4BBD5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9969E1E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23CA02A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1AD95F19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F27EE3" w:rsidRPr="00F065D7" w14:paraId="50AAA739" w14:textId="77777777" w:rsidTr="00EA59C4">
        <w:trPr>
          <w:cantSplit/>
        </w:trPr>
        <w:tc>
          <w:tcPr>
            <w:tcW w:w="764" w:type="pct"/>
            <w:shd w:val="clear" w:color="auto" w:fill="auto"/>
          </w:tcPr>
          <w:p w14:paraId="568D8A4E" w14:textId="77777777" w:rsidR="00F27EE3" w:rsidRPr="00F065D7" w:rsidRDefault="00F27EE3" w:rsidP="00F27EE3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0EFFA73C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0BF548F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71BA86C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B19131A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BFE7F8C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D6FF30D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ACC27B7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51C8A32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2EE7D87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25263F4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DD18586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9FC1F26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1843DADC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E2FEC88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F92099B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0873DDF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0F5D878E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22609A9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84D5F47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B4CFA31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326E3A5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5F81379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590FDD53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F27EE3" w:rsidRPr="00F065D7" w14:paraId="0BE187BC" w14:textId="77777777" w:rsidTr="00EA59C4">
        <w:trPr>
          <w:cantSplit/>
        </w:trPr>
        <w:tc>
          <w:tcPr>
            <w:tcW w:w="764" w:type="pct"/>
            <w:shd w:val="clear" w:color="auto" w:fill="auto"/>
            <w:vAlign w:val="center"/>
          </w:tcPr>
          <w:p w14:paraId="3DDE0907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ดอกเบี้ยรับ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0A0D2AC9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62F214F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91DA7B2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1B722E5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9C26CC1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2D2FF7A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39FE395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7EA9323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D1B6E8C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06CB99D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619A430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0BC8B7E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0C405A9C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BE0D3A3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B23DA33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976A307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67592ED7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366CC23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9B25957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A1A5DC2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08BBEC1" w14:textId="195D978E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43,895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C21E5CE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7B79D4B1" w14:textId="425173EE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117,210</w:t>
            </w:r>
          </w:p>
        </w:tc>
      </w:tr>
      <w:tr w:rsidR="00F27EE3" w:rsidRPr="00F065D7" w14:paraId="484C5583" w14:textId="77777777" w:rsidTr="00EA59C4">
        <w:trPr>
          <w:cantSplit/>
        </w:trPr>
        <w:tc>
          <w:tcPr>
            <w:tcW w:w="1418" w:type="pct"/>
            <w:gridSpan w:val="4"/>
            <w:shd w:val="clear" w:color="auto" w:fill="auto"/>
            <w:vAlign w:val="center"/>
          </w:tcPr>
          <w:p w14:paraId="3FB1B6F3" w14:textId="4EBB1143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</w:t>
            </w: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จากการซื้อธุรกิจ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1FC45BC0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B009590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07693B8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00DF4F4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27AF8E8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2AB7B9A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7B199F0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36B789D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CFECC24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65EA6841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CAE6405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9400EEC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9895E5C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15F5B52F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E3483AD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FAC2EC9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B8B8B91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3761C82" w14:textId="61ABEBD9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88</w:t>
            </w:r>
            <w:r w:rsidRP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946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530711B" w14:textId="77777777" w:rsidR="00F27EE3" w:rsidRPr="004436B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1E6FF665" w14:textId="2C66CAAC" w:rsidR="00F27EE3" w:rsidRPr="00F065D7" w:rsidRDefault="00F27EE3" w:rsidP="00F27EE3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F27EE3" w:rsidRPr="00F065D7" w14:paraId="689F2B3D" w14:textId="77777777" w:rsidTr="00EA59C4">
        <w:trPr>
          <w:cantSplit/>
        </w:trPr>
        <w:tc>
          <w:tcPr>
            <w:tcW w:w="1418" w:type="pct"/>
            <w:gridSpan w:val="4"/>
            <w:shd w:val="clear" w:color="auto" w:fill="auto"/>
            <w:vAlign w:val="center"/>
          </w:tcPr>
          <w:p w14:paraId="369C1573" w14:textId="77162563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1CEFAC94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1BC6E67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4E42795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FCF4184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D113C3F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94107D2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ED5A8FB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5C066AD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12FA4E2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5BD5481E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03C94D2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F2601AC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01B04F8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279A5DA2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806EAE4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C6E094A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4673B44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7598263" w14:textId="28A16FFB" w:rsidR="00F27EE3" w:rsidRPr="00C819B9" w:rsidRDefault="00F27EE3" w:rsidP="00E55465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FEBCBE8" w14:textId="77777777" w:rsidR="00F27EE3" w:rsidRPr="004436B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73FA691B" w14:textId="266F508E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28,006</w:t>
            </w:r>
          </w:p>
        </w:tc>
      </w:tr>
      <w:tr w:rsidR="00F27EE3" w:rsidRPr="00F065D7" w14:paraId="4E830C43" w14:textId="77777777" w:rsidTr="00EA59C4">
        <w:trPr>
          <w:cantSplit/>
        </w:trPr>
        <w:tc>
          <w:tcPr>
            <w:tcW w:w="1418" w:type="pct"/>
            <w:gridSpan w:val="4"/>
            <w:shd w:val="clear" w:color="auto" w:fill="auto"/>
          </w:tcPr>
          <w:p w14:paraId="6620ED78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1842FAF3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CA1F466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C29C8C4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A07EDA0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D341EF2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393DB4A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A509AA0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1489F9A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A1FA89D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5B948EC9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D36A99B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515916C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778CEA7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409C9E28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36C34EE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937647A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168A3D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4C231FB" w14:textId="63ABD8AD" w:rsidR="00F27EE3" w:rsidRPr="00F27EE3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16,743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90452A2" w14:textId="77777777" w:rsidR="00F27EE3" w:rsidRPr="00F27EE3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65E2F2A2" w14:textId="103E5289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25,925</w:t>
            </w:r>
          </w:p>
        </w:tc>
      </w:tr>
      <w:tr w:rsidR="00F27EE3" w:rsidRPr="00F065D7" w14:paraId="31E56465" w14:textId="77777777" w:rsidTr="00EA59C4">
        <w:trPr>
          <w:cantSplit/>
        </w:trPr>
        <w:tc>
          <w:tcPr>
            <w:tcW w:w="1418" w:type="pct"/>
            <w:gridSpan w:val="4"/>
            <w:shd w:val="clear" w:color="auto" w:fill="auto"/>
          </w:tcPr>
          <w:p w14:paraId="147A5742" w14:textId="50273FFB" w:rsidR="00F27EE3" w:rsidRPr="00F065D7" w:rsidRDefault="004E5FF7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ขาดทุน</w:t>
            </w:r>
            <w:r w:rsidR="00F27EE3" w:rsidRPr="00F065D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จากการจำหน่าย</w:t>
            </w:r>
            <w:r w:rsidR="00F27EE3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และตัดจำหน่าย</w:t>
            </w:r>
            <w:r w:rsidR="00F27EE3" w:rsidRPr="00F065D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สินทรัพย์ไม่มีตัวตนอื่น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4724E8D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03C4D51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46EEAF3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E3853E7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1F7A6C7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4C5DC77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5A76F3E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36355E0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4E21645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407D08C4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7C62DC8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8D71EAF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FC0EEEC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079ABB4A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60FBA68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46F0E49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383CC94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24C1D3D" w14:textId="52A453BE" w:rsidR="00F27EE3" w:rsidRPr="00F27EE3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43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27EE3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(2)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D0A6DFA" w14:textId="77777777" w:rsidR="00F27EE3" w:rsidRPr="00F065D7" w:rsidRDefault="00F27EE3" w:rsidP="00F27EE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6429C7DD" w14:textId="571B0B48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43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(206)</w:t>
            </w:r>
          </w:p>
        </w:tc>
      </w:tr>
      <w:tr w:rsidR="00F27EE3" w:rsidRPr="00F065D7" w14:paraId="57EF14D8" w14:textId="77777777" w:rsidTr="00EA59C4">
        <w:trPr>
          <w:cantSplit/>
        </w:trPr>
        <w:tc>
          <w:tcPr>
            <w:tcW w:w="1418" w:type="pct"/>
            <w:gridSpan w:val="4"/>
            <w:shd w:val="clear" w:color="auto" w:fill="auto"/>
            <w:vAlign w:val="center"/>
          </w:tcPr>
          <w:p w14:paraId="48493AE0" w14:textId="44F9E905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C648874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7D3A540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D7783A9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D02A42A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960BAD2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EEBE2C7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A67D9FD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D2295C1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2D7D498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5D03AFFF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183AF50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3E97C8F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F5C5464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641E3D05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717C799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651302A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3B1B790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63DBF643" w14:textId="4E2FFE04" w:rsidR="00F27EE3" w:rsidRPr="00F27EE3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43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(35)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8835836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31DBCA5D" w14:textId="3A82A2B7" w:rsidR="00F27EE3" w:rsidRPr="00EA59C4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43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(4,568)</w:t>
            </w:r>
          </w:p>
        </w:tc>
      </w:tr>
      <w:tr w:rsidR="00F27EE3" w:rsidRPr="00F065D7" w14:paraId="326E71C5" w14:textId="77777777" w:rsidTr="00EA59C4">
        <w:trPr>
          <w:cantSplit/>
        </w:trPr>
        <w:tc>
          <w:tcPr>
            <w:tcW w:w="764" w:type="pct"/>
            <w:shd w:val="clear" w:color="auto" w:fill="auto"/>
            <w:vAlign w:val="center"/>
          </w:tcPr>
          <w:p w14:paraId="09FF921E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กำไร (ขาดทุน) จากอัตราแลกเปลี่ยน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2C952EBD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22ED815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A248C27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72164A6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71EFBCA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AAE32CD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7DFA1B7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94BA8A5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691A07F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BC7312E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3B69418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E5C2326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2FBD5F1E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EF6D48C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E44BFC0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E7CE7C4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38D41AD4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C15FB93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26117F6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1E0FEE0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F9EAE4B" w14:textId="2230B313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29,104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59141B2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70922A52" w14:textId="7804DB74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43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(24,588)</w:t>
            </w:r>
          </w:p>
        </w:tc>
      </w:tr>
      <w:tr w:rsidR="00F27EE3" w:rsidRPr="00CE0C6B" w14:paraId="55AA1F11" w14:textId="77777777" w:rsidTr="00EA59C4">
        <w:trPr>
          <w:cantSplit/>
        </w:trPr>
        <w:tc>
          <w:tcPr>
            <w:tcW w:w="764" w:type="pct"/>
            <w:shd w:val="clear" w:color="auto" w:fill="auto"/>
            <w:vAlign w:val="center"/>
          </w:tcPr>
          <w:p w14:paraId="520F4E49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รายได้อื่น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303B1772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5FF2A7B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90DA81F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BF77544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F5AA0E6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2DB6050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50A9ED9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37CD71B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754EC58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FFBB506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65C84D8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66107E5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7378A338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61AA309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6ED8EAC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28746D0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6AB44372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08C5ADC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38679B8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8F872D8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E5A8AA2" w14:textId="47E1A47C" w:rsidR="00F27EE3" w:rsidRPr="006133E4" w:rsidRDefault="00631F01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86,977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2852B3D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09D89A75" w14:textId="2D9D6556" w:rsidR="00F27EE3" w:rsidRPr="00F065D7" w:rsidRDefault="00F27EE3" w:rsidP="00F27EE3">
            <w:pPr>
              <w:pStyle w:val="acctfourfigures"/>
              <w:tabs>
                <w:tab w:val="clear" w:pos="765"/>
                <w:tab w:val="left" w:pos="623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96,971</w:t>
            </w:r>
          </w:p>
        </w:tc>
      </w:tr>
      <w:tr w:rsidR="00F27EE3" w:rsidRPr="00F065D7" w14:paraId="5E118298" w14:textId="77777777" w:rsidTr="00EA59C4">
        <w:trPr>
          <w:cantSplit/>
        </w:trPr>
        <w:tc>
          <w:tcPr>
            <w:tcW w:w="764" w:type="pct"/>
            <w:shd w:val="clear" w:color="auto" w:fill="auto"/>
            <w:vAlign w:val="center"/>
          </w:tcPr>
          <w:p w14:paraId="7A76C197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89" w:type="pct"/>
            <w:shd w:val="clear" w:color="auto" w:fill="auto"/>
          </w:tcPr>
          <w:p w14:paraId="38EDA5B5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</w:tcPr>
          <w:p w14:paraId="0FFAE14E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</w:tcPr>
          <w:p w14:paraId="26A22AEE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</w:tcPr>
          <w:p w14:paraId="3655ABC7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</w:tcPr>
          <w:p w14:paraId="0FABB76E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</w:tcPr>
          <w:p w14:paraId="49A8AB09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66B65B53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</w:tcPr>
          <w:p w14:paraId="7CDA5DEF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</w:tcPr>
          <w:p w14:paraId="60529168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</w:tcPr>
          <w:p w14:paraId="5AA13F16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</w:tcPr>
          <w:p w14:paraId="76FE15F1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</w:tcPr>
          <w:p w14:paraId="0C9CAE6C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</w:tcPr>
          <w:p w14:paraId="71DC200D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</w:tcPr>
          <w:p w14:paraId="24C6831E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</w:tcPr>
          <w:p w14:paraId="6EA0DB0E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</w:tcPr>
          <w:p w14:paraId="2C009B07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</w:tcPr>
          <w:p w14:paraId="2E482799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2123DA12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</w:tcPr>
          <w:p w14:paraId="7771B4EF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</w:tcPr>
          <w:p w14:paraId="60373134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</w:tcPr>
          <w:p w14:paraId="406785D0" w14:textId="020351F4" w:rsidR="00F27EE3" w:rsidRPr="00CE0C6B" w:rsidRDefault="00631F01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(35,927)</w:t>
            </w:r>
          </w:p>
        </w:tc>
        <w:tc>
          <w:tcPr>
            <w:tcW w:w="73" w:type="pct"/>
            <w:shd w:val="clear" w:color="auto" w:fill="auto"/>
          </w:tcPr>
          <w:p w14:paraId="5E8541F2" w14:textId="77777777" w:rsidR="00F27EE3" w:rsidRPr="00F065D7" w:rsidRDefault="00F27EE3" w:rsidP="00F27EE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65" w:type="pct"/>
            <w:shd w:val="clear" w:color="auto" w:fill="auto"/>
          </w:tcPr>
          <w:p w14:paraId="393FC266" w14:textId="2166D24A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43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(7,110)</w:t>
            </w:r>
          </w:p>
        </w:tc>
      </w:tr>
      <w:tr w:rsidR="00F27EE3" w:rsidRPr="00F065D7" w14:paraId="3412D5DD" w14:textId="77777777" w:rsidTr="00EA59C4">
        <w:trPr>
          <w:cantSplit/>
        </w:trPr>
        <w:tc>
          <w:tcPr>
            <w:tcW w:w="764" w:type="pct"/>
            <w:shd w:val="clear" w:color="auto" w:fill="auto"/>
            <w:vAlign w:val="center"/>
          </w:tcPr>
          <w:p w14:paraId="60CBDC41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07CD9E0E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6353CE6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36E3E22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752A4D9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88AF478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5D17F0E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103FF4C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165DDD3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BFBD1FA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6B333FF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3DE7EBF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9B15FAC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64B00DBE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10C1E12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8EA6F88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4C589D3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19454031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0BC57CB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480BEDF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A27265C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77DD9" w14:textId="546B9DA2" w:rsidR="00F27EE3" w:rsidRPr="00CE0C6B" w:rsidRDefault="00631F01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(481,049)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3A3D35D" w14:textId="77777777" w:rsidR="00F27EE3" w:rsidRPr="00F065D7" w:rsidRDefault="00F27EE3" w:rsidP="00F27EE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04EFC" w14:textId="4F963005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43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(529,281)</w:t>
            </w:r>
          </w:p>
        </w:tc>
      </w:tr>
      <w:tr w:rsidR="00F27EE3" w:rsidRPr="00F065D7" w14:paraId="635EFFFC" w14:textId="77777777" w:rsidTr="00EA59C4">
        <w:trPr>
          <w:cantSplit/>
        </w:trPr>
        <w:tc>
          <w:tcPr>
            <w:tcW w:w="764" w:type="pct"/>
            <w:shd w:val="clear" w:color="auto" w:fill="auto"/>
            <w:vAlign w:val="center"/>
          </w:tcPr>
          <w:p w14:paraId="51A36197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03E3C3B0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3D6E4A5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60E6023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08B0286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FEC8010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EF98DD2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6C2B157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61A40C8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2833FAE5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D2CEC8B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F7B8A07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16B205B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35C53FF7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B33B8C6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A448029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0F58506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15FD391C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E849973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FFFA60C" w14:textId="748A1298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 xml:space="preserve">                                   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D91E8F5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2ED99" w14:textId="2C5224C4" w:rsidR="00F27EE3" w:rsidRPr="00F065D7" w:rsidRDefault="00631F01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2,603,527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281E451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0DA2F" w14:textId="1ECDE00B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2,458,516</w:t>
            </w:r>
          </w:p>
        </w:tc>
      </w:tr>
      <w:tr w:rsidR="00F27EE3" w:rsidRPr="00F065D7" w14:paraId="5ECA7025" w14:textId="77777777" w:rsidTr="00EA59C4">
        <w:trPr>
          <w:cantSplit/>
        </w:trPr>
        <w:tc>
          <w:tcPr>
            <w:tcW w:w="1418" w:type="pct"/>
            <w:gridSpan w:val="4"/>
            <w:shd w:val="clear" w:color="auto" w:fill="auto"/>
          </w:tcPr>
          <w:p w14:paraId="4E8F4841" w14:textId="62AEA0A9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บวก</w:t>
            </w:r>
            <w:r w:rsidRPr="00F065D7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 xml:space="preserve">(หัก) </w:t>
            </w: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9D3BA0E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A95A01F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2CBAD3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4080A58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38195B4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D58FC05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9C93FA8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89BE2FB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F5F6D95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7AFBC205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74F324E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44990D0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5453110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3A7800D0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8C408C6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3916C46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CF372D2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8E7BD" w14:textId="66593AAF" w:rsidR="00F27EE3" w:rsidRPr="00F065D7" w:rsidRDefault="00631F01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49,999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92F0477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B3C06" w14:textId="54ED99A2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43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22,265</w:t>
            </w:r>
            <w:r w:rsidRPr="00F065D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F27EE3" w:rsidRPr="00F065D7" w14:paraId="12DC1804" w14:textId="77777777" w:rsidTr="00EA59C4">
        <w:trPr>
          <w:cantSplit/>
        </w:trPr>
        <w:tc>
          <w:tcPr>
            <w:tcW w:w="764" w:type="pct"/>
            <w:shd w:val="clear" w:color="auto" w:fill="auto"/>
          </w:tcPr>
          <w:p w14:paraId="173D1D9A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1EA54E7A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6C05445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B6DAC83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9800871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FD08B46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E7BED6C" w14:textId="77777777" w:rsidR="00F27EE3" w:rsidRPr="00F065D7" w:rsidRDefault="00F27EE3" w:rsidP="00F27EE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3501EC7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3B98A44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FFA219A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9E7F50C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2B0C0F9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1E7F4C9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1AA6A52E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61B873E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9200B78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D64F268" w14:textId="77777777" w:rsidR="00F27EE3" w:rsidRPr="00F065D7" w:rsidRDefault="00F27EE3" w:rsidP="00F27EE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74B44443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2ABBF4B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1D66AF3" w14:textId="77777777" w:rsidR="00F27EE3" w:rsidRPr="00F065D7" w:rsidRDefault="00F27EE3" w:rsidP="00F27EE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9D1C9CA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7183B" w14:textId="76249322" w:rsidR="00F27EE3" w:rsidRPr="00F065D7" w:rsidRDefault="00631F01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2,653,526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CA98513" w14:textId="77777777" w:rsidR="00F27EE3" w:rsidRPr="00F065D7" w:rsidRDefault="00F27EE3" w:rsidP="00F27EE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62E445" w14:textId="18E38330" w:rsidR="00F27EE3" w:rsidRPr="00F065D7" w:rsidRDefault="00F27EE3" w:rsidP="00F27EE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2,436,251</w:t>
            </w:r>
          </w:p>
        </w:tc>
      </w:tr>
      <w:bookmarkEnd w:id="4"/>
    </w:tbl>
    <w:p w14:paraId="28D94F95" w14:textId="77777777" w:rsidR="00BA2810" w:rsidRDefault="00BA2810" w:rsidP="00C75C92">
      <w:pPr>
        <w:ind w:left="540" w:right="447"/>
        <w:jc w:val="thaiDistribute"/>
        <w:rPr>
          <w:b/>
          <w:bCs/>
          <w:i/>
          <w:iCs/>
          <w:sz w:val="30"/>
          <w:szCs w:val="30"/>
          <w:cs/>
        </w:rPr>
      </w:pPr>
    </w:p>
    <w:p w14:paraId="13E52850" w14:textId="77777777" w:rsidR="00AB52E7" w:rsidRDefault="00AB52E7">
      <w:pPr>
        <w:spacing w:line="240" w:lineRule="auto"/>
        <w:rPr>
          <w:b/>
          <w:bCs/>
          <w:i/>
          <w:iCs/>
          <w:sz w:val="30"/>
          <w:szCs w:val="30"/>
          <w:cs/>
        </w:rPr>
        <w:sectPr w:rsidR="00AB52E7" w:rsidSect="00AB52E7">
          <w:pgSz w:w="16834" w:h="11909" w:orient="landscape" w:code="9"/>
          <w:pgMar w:top="692" w:right="692" w:bottom="1151" w:left="1151" w:header="720" w:footer="720" w:gutter="0"/>
          <w:cols w:space="737"/>
          <w:docGrid w:linePitch="360"/>
        </w:sectPr>
      </w:pPr>
    </w:p>
    <w:p w14:paraId="3794999D" w14:textId="33CEDCC6" w:rsidR="00C75C92" w:rsidRPr="00F065D7" w:rsidRDefault="00C75C92" w:rsidP="00C75C92">
      <w:pPr>
        <w:ind w:left="540" w:right="447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F065D7">
        <w:rPr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5AD5F370" w14:textId="77777777" w:rsidR="00C75C92" w:rsidRPr="00F8552E" w:rsidRDefault="00C75C92" w:rsidP="00C75C92">
      <w:pPr>
        <w:pStyle w:val="NoSpacing"/>
        <w:rPr>
          <w:b/>
          <w:bCs/>
          <w:i/>
          <w:iCs/>
          <w:sz w:val="20"/>
          <w:szCs w:val="20"/>
          <w:lang w:val="en-US"/>
        </w:rPr>
      </w:pPr>
    </w:p>
    <w:p w14:paraId="5CE8F849" w14:textId="77777777" w:rsidR="00C75C92" w:rsidRPr="00F065D7" w:rsidRDefault="00041A85" w:rsidP="00041A85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F065D7"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F065D7">
        <w:rPr>
          <w:rFonts w:asciiTheme="majorBidi" w:hAnsiTheme="majorBidi" w:cstheme="majorBidi"/>
          <w:sz w:val="30"/>
          <w:szCs w:val="30"/>
          <w:cs/>
        </w:rPr>
        <w:t>ร</w:t>
      </w:r>
      <w:r w:rsidRPr="00F065D7">
        <w:rPr>
          <w:sz w:val="30"/>
          <w:szCs w:val="30"/>
          <w:cs/>
        </w:rPr>
        <w:t>ายได้หลักของกลุ่มบริษัท</w:t>
      </w:r>
      <w:r w:rsidRPr="00F065D7">
        <w:rPr>
          <w:rFonts w:hint="cs"/>
          <w:sz w:val="30"/>
          <w:szCs w:val="30"/>
          <w:cs/>
        </w:rPr>
        <w:t>และ</w:t>
      </w:r>
      <w:r w:rsidRPr="00F065D7">
        <w:rPr>
          <w:sz w:val="30"/>
          <w:szCs w:val="30"/>
          <w:cs/>
        </w:rPr>
        <w:t>บริษัทได้มาจากสัญญาที่ทำกับลูกค้า</w:t>
      </w:r>
    </w:p>
    <w:p w14:paraId="7089F83C" w14:textId="77777777" w:rsidR="00C75C92" w:rsidRPr="00F8552E" w:rsidRDefault="00C75C92" w:rsidP="00C75C92">
      <w:pPr>
        <w:pStyle w:val="NoSpacing"/>
        <w:rPr>
          <w:sz w:val="20"/>
          <w:szCs w:val="20"/>
        </w:rPr>
      </w:pPr>
    </w:p>
    <w:p w14:paraId="78050F54" w14:textId="77777777" w:rsidR="00C75C92" w:rsidRPr="00F065D7" w:rsidRDefault="00C75C92" w:rsidP="00B54ED2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F065D7">
        <w:rPr>
          <w:sz w:val="30"/>
          <w:szCs w:val="30"/>
          <w:cs/>
        </w:rPr>
        <w:t>ตารางต่อไปนี้</w:t>
      </w:r>
      <w:r w:rsidRPr="00F065D7">
        <w:rPr>
          <w:rFonts w:asciiTheme="majorBidi" w:hAnsiTheme="majorBidi" w:cstheme="majorBidi"/>
          <w:sz w:val="30"/>
          <w:szCs w:val="30"/>
          <w:cs/>
        </w:rPr>
        <w:t>แสดง</w:t>
      </w:r>
      <w:r w:rsidRPr="00F065D7">
        <w:rPr>
          <w:sz w:val="30"/>
          <w:szCs w:val="30"/>
          <w:cs/>
        </w:rPr>
        <w:t>ข้อมูลรายได้ที่ถูก</w:t>
      </w:r>
      <w:r w:rsidRPr="00F065D7">
        <w:rPr>
          <w:rFonts w:asciiTheme="majorBidi" w:hAnsiTheme="majorBidi" w:cstheme="majorBidi"/>
          <w:sz w:val="30"/>
          <w:szCs w:val="30"/>
          <w:cs/>
        </w:rPr>
        <w:t>จำแนก</w:t>
      </w:r>
      <w:r w:rsidRPr="00F065D7">
        <w:rPr>
          <w:sz w:val="30"/>
          <w:szCs w:val="30"/>
          <w:cs/>
        </w:rPr>
        <w:t>ตามส่วนงานภูมิศาสตร์หลักและจังหวะเวลาในการรับรู้รายได้</w:t>
      </w:r>
    </w:p>
    <w:p w14:paraId="7529FB54" w14:textId="77777777" w:rsidR="00C75C92" w:rsidRPr="00F8552E" w:rsidRDefault="00C75C92" w:rsidP="00C75C92">
      <w:pPr>
        <w:rPr>
          <w:i/>
          <w:iCs/>
          <w:sz w:val="20"/>
          <w:szCs w:val="20"/>
        </w:rPr>
      </w:pPr>
    </w:p>
    <w:tbl>
      <w:tblPr>
        <w:tblW w:w="480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0"/>
        <w:gridCol w:w="1439"/>
        <w:gridCol w:w="182"/>
        <w:gridCol w:w="1439"/>
      </w:tblGrid>
      <w:tr w:rsidR="00C75C92" w:rsidRPr="00F065D7" w14:paraId="7D807929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669BC26B" w14:textId="0F6EDAB2" w:rsidR="00C75C92" w:rsidRPr="00F065D7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8" w:type="pct"/>
            <w:vAlign w:val="bottom"/>
          </w:tcPr>
          <w:p w14:paraId="007E7B49" w14:textId="77777777" w:rsidR="00C75C92" w:rsidRPr="00F065D7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7" w:type="pct"/>
            <w:gridSpan w:val="3"/>
            <w:vAlign w:val="bottom"/>
          </w:tcPr>
          <w:p w14:paraId="0F4C4F07" w14:textId="77777777" w:rsidR="00C75C92" w:rsidRPr="00F065D7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C75C92" w:rsidRPr="00F065D7" w14:paraId="3E3F3E01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44B51963" w14:textId="2FC67355" w:rsidR="00C75C92" w:rsidRPr="00F065D7" w:rsidRDefault="006926FE" w:rsidP="00570F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</w:t>
            </w: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่ </w:t>
            </w:r>
            <w:r w:rsidR="00C819B9" w:rsidRPr="00C819B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 </w:t>
            </w:r>
            <w:r w:rsidR="003A18F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8" w:type="pct"/>
          </w:tcPr>
          <w:p w14:paraId="729BB404" w14:textId="77777777" w:rsidR="00C75C92" w:rsidRPr="00F065D7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5A56017A" w14:textId="28D7F998" w:rsidR="00C75C92" w:rsidRPr="00F065D7" w:rsidRDefault="00C819B9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99" w:type="pct"/>
          </w:tcPr>
          <w:p w14:paraId="30838142" w14:textId="77777777" w:rsidR="00C75C92" w:rsidRPr="00F065D7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400295F2" w14:textId="0C6DADB4" w:rsidR="00C75C92" w:rsidRPr="00F065D7" w:rsidRDefault="00C819B9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C75C92" w:rsidRPr="00F065D7" w14:paraId="728DC792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1B3A8515" w14:textId="77777777" w:rsidR="00C75C92" w:rsidRPr="00F065D7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8" w:type="pct"/>
          </w:tcPr>
          <w:p w14:paraId="2F102C81" w14:textId="77777777" w:rsidR="00C75C92" w:rsidRPr="00F065D7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67" w:type="pct"/>
            <w:gridSpan w:val="3"/>
          </w:tcPr>
          <w:p w14:paraId="1A881B58" w14:textId="77777777" w:rsidR="00C75C92" w:rsidRPr="00F065D7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C75C92" w:rsidRPr="00F065D7" w14:paraId="1EBBC0F0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442E2C9E" w14:textId="77777777" w:rsidR="00C75C92" w:rsidRPr="00F065D7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</w:t>
            </w:r>
            <w:r w:rsidRPr="00F065D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8" w:type="pct"/>
          </w:tcPr>
          <w:p w14:paraId="3A72778D" w14:textId="77777777" w:rsidR="00C75C92" w:rsidRPr="00F065D7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4612102" w14:textId="77777777" w:rsidR="00C75C92" w:rsidRPr="00F065D7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" w:type="pct"/>
          </w:tcPr>
          <w:p w14:paraId="2D3C19D4" w14:textId="77777777" w:rsidR="00C75C92" w:rsidRPr="00F065D7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75B79428" w14:textId="77777777" w:rsidR="00C75C92" w:rsidRPr="00F065D7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A18F0" w:rsidRPr="00F065D7" w14:paraId="74820BE0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23E57B26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5B230FB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100DCE4D" w14:textId="0D671F90" w:rsidR="003A18F0" w:rsidRPr="00F065D7" w:rsidRDefault="002B5717" w:rsidP="003A18F0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5,789,554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7CB00D87" w14:textId="77777777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0903DEAB" w14:textId="0F0ED21F" w:rsidR="003A18F0" w:rsidRPr="00F065D7" w:rsidRDefault="003A18F0" w:rsidP="003A18F0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23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5,408,400</w:t>
            </w:r>
          </w:p>
        </w:tc>
      </w:tr>
      <w:tr w:rsidR="003A18F0" w:rsidRPr="00F065D7" w14:paraId="1CD68C9D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3C0E94B3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66B687A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3193D4CE" w14:textId="12A8EDB4" w:rsidR="003A18F0" w:rsidRPr="00F065D7" w:rsidRDefault="002B5717" w:rsidP="003A18F0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810,948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F57BD6D" w14:textId="77777777" w:rsidR="003A18F0" w:rsidRPr="00F065D7" w:rsidRDefault="003A18F0" w:rsidP="003A18F0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AC93A" w14:textId="77B6E15C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919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497</w:t>
            </w:r>
          </w:p>
        </w:tc>
      </w:tr>
      <w:tr w:rsidR="003A18F0" w:rsidRPr="00F065D7" w14:paraId="1D7CAF69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6DDD3501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F065D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5A475CA0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94A4D" w14:textId="348FFB50" w:rsidR="003A18F0" w:rsidRPr="00F065D7" w:rsidRDefault="002B5717" w:rsidP="003A18F0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600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502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2564668F" w14:textId="77777777" w:rsidR="003A18F0" w:rsidRPr="00F065D7" w:rsidRDefault="003A18F0" w:rsidP="003A18F0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BF35B9" w14:textId="4EFC3EC9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327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897</w:t>
            </w:r>
          </w:p>
        </w:tc>
      </w:tr>
      <w:tr w:rsidR="009407A1" w:rsidRPr="00F8552E" w14:paraId="072FBBBA" w14:textId="77777777" w:rsidTr="00F8552E">
        <w:trPr>
          <w:cantSplit/>
          <w:trHeight w:val="188"/>
        </w:trPr>
        <w:tc>
          <w:tcPr>
            <w:tcW w:w="3235" w:type="pct"/>
            <w:shd w:val="clear" w:color="auto" w:fill="auto"/>
          </w:tcPr>
          <w:p w14:paraId="53620145" w14:textId="77777777" w:rsidR="009407A1" w:rsidRPr="00F8552E" w:rsidRDefault="009407A1" w:rsidP="00F8552E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98" w:type="pct"/>
            <w:shd w:val="clear" w:color="auto" w:fill="auto"/>
          </w:tcPr>
          <w:p w14:paraId="71D7A1C2" w14:textId="77777777" w:rsidR="009407A1" w:rsidRPr="00F8552E" w:rsidRDefault="009407A1" w:rsidP="00F8552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78658CAE" w14:textId="77777777" w:rsidR="009407A1" w:rsidRPr="00F8552E" w:rsidRDefault="009407A1" w:rsidP="00F8552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99" w:type="pct"/>
            <w:shd w:val="clear" w:color="auto" w:fill="auto"/>
          </w:tcPr>
          <w:p w14:paraId="6AD2DD21" w14:textId="77777777" w:rsidR="009407A1" w:rsidRPr="00F8552E" w:rsidRDefault="009407A1" w:rsidP="00F8552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367A26D0" w14:textId="77777777" w:rsidR="009407A1" w:rsidRPr="00F8552E" w:rsidRDefault="009407A1" w:rsidP="00F8552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</w:tr>
      <w:tr w:rsidR="009407A1" w:rsidRPr="00F065D7" w14:paraId="36282C7F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4D4190F5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8" w:type="pct"/>
          </w:tcPr>
          <w:p w14:paraId="6762DE4B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56F6D489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" w:type="pct"/>
          </w:tcPr>
          <w:p w14:paraId="56447E2F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1CA9B8ED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3A18F0" w:rsidRPr="00F065D7" w14:paraId="530CB938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3E3FDA28" w14:textId="77777777" w:rsidR="003A18F0" w:rsidRPr="00DA260F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2A0F817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645A4FBD" w14:textId="4A4699A3" w:rsidR="003A18F0" w:rsidRPr="009B57D1" w:rsidRDefault="002B5717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57D1">
              <w:rPr>
                <w:rFonts w:asciiTheme="majorBidi" w:hAnsiTheme="majorBidi" w:cstheme="majorBidi" w:hint="cs"/>
                <w:sz w:val="30"/>
                <w:szCs w:val="30"/>
                <w:cs/>
              </w:rPr>
              <w:t>4,46</w:t>
            </w:r>
            <w:r w:rsidR="00DA260F" w:rsidRPr="009B57D1"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77B1E724" w14:textId="77777777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7EFD35FA" w14:textId="105A0B3C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343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745</w:t>
            </w:r>
          </w:p>
        </w:tc>
      </w:tr>
      <w:tr w:rsidR="003A18F0" w:rsidRPr="00F065D7" w14:paraId="7A662635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2A2A8DDC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D90F5B5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7D2EF0D9" w14:textId="56873951" w:rsidR="003A18F0" w:rsidRPr="009B57D1" w:rsidRDefault="002B5717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57D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  <w:r w:rsidR="00DA260F" w:rsidRPr="009B57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94,273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CDABBB5" w14:textId="77777777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FC06F" w14:textId="33351AE4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638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585</w:t>
            </w:r>
          </w:p>
        </w:tc>
      </w:tr>
      <w:tr w:rsidR="003A18F0" w:rsidRPr="00F065D7" w14:paraId="1263F277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3BD4AED3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694399F5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64CE1" w14:textId="559A72EE" w:rsidR="003A18F0" w:rsidRPr="00F065D7" w:rsidRDefault="002B5717" w:rsidP="003A18F0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5,055,520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12703DC4" w14:textId="77777777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FE3C80" w14:textId="443215BE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982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330</w:t>
            </w:r>
          </w:p>
        </w:tc>
      </w:tr>
    </w:tbl>
    <w:p w14:paraId="1F596B5E" w14:textId="35726D8E" w:rsidR="00C75C92" w:rsidRPr="00F8552E" w:rsidRDefault="00C75C92" w:rsidP="00C75C92">
      <w:pPr>
        <w:pStyle w:val="NoSpacing"/>
        <w:rPr>
          <w:sz w:val="20"/>
          <w:szCs w:val="20"/>
        </w:rPr>
      </w:pPr>
    </w:p>
    <w:tbl>
      <w:tblPr>
        <w:tblW w:w="480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0"/>
        <w:gridCol w:w="1439"/>
        <w:gridCol w:w="182"/>
        <w:gridCol w:w="1439"/>
      </w:tblGrid>
      <w:tr w:rsidR="00220EEC" w:rsidRPr="00F065D7" w14:paraId="54D39BBB" w14:textId="77777777" w:rsidTr="0012096D">
        <w:trPr>
          <w:cantSplit/>
          <w:tblHeader/>
        </w:trPr>
        <w:tc>
          <w:tcPr>
            <w:tcW w:w="3235" w:type="pct"/>
            <w:shd w:val="clear" w:color="auto" w:fill="auto"/>
          </w:tcPr>
          <w:p w14:paraId="4A77C7C1" w14:textId="54E30FD8" w:rsidR="00220EEC" w:rsidRPr="00F065D7" w:rsidRDefault="00220EEC" w:rsidP="0012096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8" w:type="pct"/>
            <w:vAlign w:val="bottom"/>
          </w:tcPr>
          <w:p w14:paraId="703711B4" w14:textId="77777777" w:rsidR="00220EEC" w:rsidRPr="00F065D7" w:rsidRDefault="00220EEC" w:rsidP="0012096D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7" w:type="pct"/>
            <w:gridSpan w:val="3"/>
            <w:vAlign w:val="bottom"/>
          </w:tcPr>
          <w:p w14:paraId="0BAF0807" w14:textId="77777777" w:rsidR="00220EEC" w:rsidRPr="00F065D7" w:rsidRDefault="00220EEC" w:rsidP="0012096D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6926FE" w:rsidRPr="00F065D7" w14:paraId="5DC2DFB3" w14:textId="77777777" w:rsidTr="0012096D">
        <w:trPr>
          <w:cantSplit/>
          <w:tblHeader/>
        </w:trPr>
        <w:tc>
          <w:tcPr>
            <w:tcW w:w="3235" w:type="pct"/>
            <w:shd w:val="clear" w:color="auto" w:fill="auto"/>
          </w:tcPr>
          <w:p w14:paraId="550A2EB2" w14:textId="0F92C13A" w:rsidR="006926FE" w:rsidRPr="00F065D7" w:rsidRDefault="006926FE" w:rsidP="006926F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1A53D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</w:t>
            </w: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่ </w:t>
            </w:r>
            <w:r w:rsidR="00C819B9" w:rsidRPr="00C819B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 </w:t>
            </w:r>
            <w:r w:rsidR="003A18F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8" w:type="pct"/>
          </w:tcPr>
          <w:p w14:paraId="02AE53BC" w14:textId="77777777" w:rsidR="006926FE" w:rsidRPr="00F065D7" w:rsidRDefault="006926FE" w:rsidP="006926FE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74CF0A71" w14:textId="0698916B" w:rsidR="006926FE" w:rsidRPr="00F065D7" w:rsidRDefault="00C819B9" w:rsidP="006926FE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99" w:type="pct"/>
          </w:tcPr>
          <w:p w14:paraId="45D08544" w14:textId="77777777" w:rsidR="006926FE" w:rsidRPr="00F065D7" w:rsidRDefault="006926FE" w:rsidP="006926FE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6B9567FA" w14:textId="36AB5FA1" w:rsidR="006926FE" w:rsidRPr="00F065D7" w:rsidRDefault="00C819B9" w:rsidP="006926FE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6926FE" w:rsidRPr="00F065D7" w14:paraId="1BA52B29" w14:textId="77777777" w:rsidTr="0012096D">
        <w:trPr>
          <w:cantSplit/>
          <w:trHeight w:val="292"/>
          <w:tblHeader/>
        </w:trPr>
        <w:tc>
          <w:tcPr>
            <w:tcW w:w="3235" w:type="pct"/>
            <w:shd w:val="clear" w:color="auto" w:fill="auto"/>
          </w:tcPr>
          <w:p w14:paraId="180CB5DD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8" w:type="pct"/>
          </w:tcPr>
          <w:p w14:paraId="3AA99EFA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67" w:type="pct"/>
            <w:gridSpan w:val="3"/>
          </w:tcPr>
          <w:p w14:paraId="18449F6F" w14:textId="77777777" w:rsidR="006926FE" w:rsidRPr="00F065D7" w:rsidRDefault="006926FE" w:rsidP="006926FE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6926FE" w:rsidRPr="00F065D7" w14:paraId="7ABC53FF" w14:textId="77777777" w:rsidTr="0012096D">
        <w:trPr>
          <w:cantSplit/>
          <w:tblHeader/>
        </w:trPr>
        <w:tc>
          <w:tcPr>
            <w:tcW w:w="3235" w:type="pct"/>
            <w:shd w:val="clear" w:color="auto" w:fill="auto"/>
          </w:tcPr>
          <w:p w14:paraId="2A758276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</w:t>
            </w:r>
            <w:r w:rsidRPr="00F065D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8" w:type="pct"/>
          </w:tcPr>
          <w:p w14:paraId="791AB60A" w14:textId="77777777" w:rsidR="006926FE" w:rsidRPr="00F065D7" w:rsidRDefault="006926FE" w:rsidP="006926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0C6A149" w14:textId="77777777" w:rsidR="006926FE" w:rsidRPr="00F065D7" w:rsidRDefault="006926FE" w:rsidP="006926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" w:type="pct"/>
          </w:tcPr>
          <w:p w14:paraId="2F26268B" w14:textId="77777777" w:rsidR="006926FE" w:rsidRPr="00F065D7" w:rsidRDefault="006926FE" w:rsidP="006926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65A15EBD" w14:textId="77777777" w:rsidR="006926FE" w:rsidRPr="00F065D7" w:rsidRDefault="006926FE" w:rsidP="006926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A18F0" w:rsidRPr="00F065D7" w14:paraId="329FC893" w14:textId="77777777" w:rsidTr="0012096D">
        <w:trPr>
          <w:cantSplit/>
        </w:trPr>
        <w:tc>
          <w:tcPr>
            <w:tcW w:w="3235" w:type="pct"/>
            <w:shd w:val="clear" w:color="auto" w:fill="auto"/>
          </w:tcPr>
          <w:p w14:paraId="25EF4796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679A1956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1DCADBE6" w14:textId="21354F69" w:rsidR="003A18F0" w:rsidRPr="00F065D7" w:rsidRDefault="002B5717" w:rsidP="003A18F0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16,573,953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A62D05D" w14:textId="77777777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0BE0300B" w14:textId="544C81C4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15</w:t>
            </w:r>
            <w:r w:rsidRPr="008D23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947</w:t>
            </w:r>
            <w:r w:rsidRPr="008D23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978</w:t>
            </w:r>
          </w:p>
        </w:tc>
      </w:tr>
      <w:tr w:rsidR="003A18F0" w:rsidRPr="00F065D7" w14:paraId="44040335" w14:textId="77777777" w:rsidTr="0012096D">
        <w:trPr>
          <w:cantSplit/>
        </w:trPr>
        <w:tc>
          <w:tcPr>
            <w:tcW w:w="3235" w:type="pct"/>
            <w:shd w:val="clear" w:color="auto" w:fill="auto"/>
          </w:tcPr>
          <w:p w14:paraId="36DE7A2F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0021B31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9F088" w14:textId="0EF84734" w:rsidR="003A18F0" w:rsidRPr="00F065D7" w:rsidRDefault="002B5717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2,622,624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32ED610E" w14:textId="77777777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13325" w14:textId="270CE279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041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175</w:t>
            </w:r>
          </w:p>
        </w:tc>
      </w:tr>
      <w:tr w:rsidR="003A18F0" w:rsidRPr="00F065D7" w14:paraId="40654A8A" w14:textId="77777777" w:rsidTr="0012096D">
        <w:trPr>
          <w:cantSplit/>
        </w:trPr>
        <w:tc>
          <w:tcPr>
            <w:tcW w:w="3235" w:type="pct"/>
            <w:shd w:val="clear" w:color="auto" w:fill="auto"/>
          </w:tcPr>
          <w:p w14:paraId="68FBF041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F065D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43CCBF3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68F70D" w14:textId="64DF37AE" w:rsidR="003A18F0" w:rsidRPr="00F065D7" w:rsidRDefault="002B5717" w:rsidP="003A18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19,196,577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14DA9C65" w14:textId="77777777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AE8D09" w14:textId="567B3DBD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18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989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153</w:t>
            </w:r>
          </w:p>
        </w:tc>
      </w:tr>
      <w:tr w:rsidR="006926FE" w:rsidRPr="00F065D7" w14:paraId="73CFF1A7" w14:textId="77777777" w:rsidTr="00F8552E">
        <w:trPr>
          <w:cantSplit/>
          <w:trHeight w:val="89"/>
        </w:trPr>
        <w:tc>
          <w:tcPr>
            <w:tcW w:w="3235" w:type="pct"/>
            <w:shd w:val="clear" w:color="auto" w:fill="auto"/>
            <w:vAlign w:val="center"/>
          </w:tcPr>
          <w:p w14:paraId="08E979C9" w14:textId="77777777" w:rsidR="006926FE" w:rsidRPr="00F065D7" w:rsidRDefault="006926FE" w:rsidP="006926FE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7FF1CBD6" w14:textId="77777777" w:rsidR="006926FE" w:rsidRPr="00F065D7" w:rsidRDefault="006926FE" w:rsidP="006926FE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A25DD4E" w14:textId="77777777" w:rsidR="006926FE" w:rsidRPr="00F065D7" w:rsidRDefault="006926FE" w:rsidP="006926F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14:paraId="19A7F040" w14:textId="77777777" w:rsidR="006926FE" w:rsidRPr="00F065D7" w:rsidRDefault="006926FE" w:rsidP="006926FE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B884EA" w14:textId="77777777" w:rsidR="006926FE" w:rsidRPr="00F065D7" w:rsidRDefault="006926FE" w:rsidP="006926F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</w:tr>
      <w:tr w:rsidR="006926FE" w:rsidRPr="00F065D7" w14:paraId="46E65993" w14:textId="77777777" w:rsidTr="0012096D">
        <w:trPr>
          <w:cantSplit/>
          <w:tblHeader/>
        </w:trPr>
        <w:tc>
          <w:tcPr>
            <w:tcW w:w="3235" w:type="pct"/>
            <w:shd w:val="clear" w:color="auto" w:fill="auto"/>
          </w:tcPr>
          <w:p w14:paraId="0B767C0C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8" w:type="pct"/>
          </w:tcPr>
          <w:p w14:paraId="5B818CE2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1406A09B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" w:type="pct"/>
          </w:tcPr>
          <w:p w14:paraId="5D4C205D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4C82899E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3A18F0" w:rsidRPr="00F065D7" w14:paraId="0260A5B3" w14:textId="77777777" w:rsidTr="0012096D">
        <w:trPr>
          <w:cantSplit/>
        </w:trPr>
        <w:tc>
          <w:tcPr>
            <w:tcW w:w="3235" w:type="pct"/>
            <w:shd w:val="clear" w:color="auto" w:fill="auto"/>
          </w:tcPr>
          <w:p w14:paraId="0E073AD1" w14:textId="77777777" w:rsidR="003A18F0" w:rsidRPr="0052749A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4668124E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219324E3" w14:textId="5A16DCA6" w:rsidR="003A18F0" w:rsidRPr="009B57D1" w:rsidRDefault="002B5717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57D1">
              <w:rPr>
                <w:rFonts w:asciiTheme="majorBidi" w:hAnsiTheme="majorBidi" w:cstheme="majorBidi" w:hint="cs"/>
                <w:sz w:val="30"/>
                <w:szCs w:val="30"/>
                <w:cs/>
              </w:rPr>
              <w:t>13,</w:t>
            </w:r>
            <w:r w:rsidR="00087365" w:rsidRPr="009B57D1">
              <w:rPr>
                <w:rFonts w:asciiTheme="majorBidi" w:hAnsiTheme="majorBidi" w:cstheme="majorBidi"/>
                <w:sz w:val="30"/>
                <w:szCs w:val="30"/>
              </w:rPr>
              <w:t>194,024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24FAD72F" w14:textId="77777777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461DDAD3" w14:textId="5861F2B3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12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779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916</w:t>
            </w:r>
          </w:p>
        </w:tc>
      </w:tr>
      <w:tr w:rsidR="003A18F0" w:rsidRPr="00F065D7" w14:paraId="1C9449EB" w14:textId="77777777" w:rsidTr="0012096D">
        <w:trPr>
          <w:cantSplit/>
        </w:trPr>
        <w:tc>
          <w:tcPr>
            <w:tcW w:w="3235" w:type="pct"/>
            <w:shd w:val="clear" w:color="auto" w:fill="auto"/>
          </w:tcPr>
          <w:p w14:paraId="50C17DB9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A00F6CE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90A17" w14:textId="361BCE22" w:rsidR="003A18F0" w:rsidRPr="009B57D1" w:rsidRDefault="002B5717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57D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1,7</w:t>
            </w:r>
            <w:r w:rsidR="00087365" w:rsidRPr="009B57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10,161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2FD4D23F" w14:textId="77777777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29614" w14:textId="1EA514D7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873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704</w:t>
            </w:r>
          </w:p>
        </w:tc>
      </w:tr>
      <w:tr w:rsidR="003A18F0" w:rsidRPr="00F065D7" w14:paraId="156B18CB" w14:textId="77777777" w:rsidTr="00F8552E">
        <w:trPr>
          <w:cantSplit/>
        </w:trPr>
        <w:tc>
          <w:tcPr>
            <w:tcW w:w="3235" w:type="pct"/>
            <w:shd w:val="clear" w:color="auto" w:fill="auto"/>
          </w:tcPr>
          <w:p w14:paraId="7FE48F3D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7E581350" w14:textId="77777777" w:rsidR="003A18F0" w:rsidRPr="00F065D7" w:rsidRDefault="003A18F0" w:rsidP="003A18F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E9E385" w14:textId="2E12FFF1" w:rsidR="003A18F0" w:rsidRPr="00F065D7" w:rsidRDefault="002B5717" w:rsidP="003A18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14,904,185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ECA17BF" w14:textId="77777777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FDB73A" w14:textId="031E5D21" w:rsidR="003A18F0" w:rsidRPr="00F065D7" w:rsidRDefault="003A18F0" w:rsidP="003A18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14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653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620</w:t>
            </w:r>
          </w:p>
        </w:tc>
      </w:tr>
      <w:tr w:rsidR="00F8552E" w:rsidRPr="00F8552E" w14:paraId="7B112E89" w14:textId="77777777" w:rsidTr="00F8552E">
        <w:trPr>
          <w:cantSplit/>
          <w:trHeight w:val="110"/>
        </w:trPr>
        <w:tc>
          <w:tcPr>
            <w:tcW w:w="3235" w:type="pct"/>
            <w:shd w:val="clear" w:color="auto" w:fill="auto"/>
          </w:tcPr>
          <w:p w14:paraId="451C8157" w14:textId="77777777" w:rsidR="00F8552E" w:rsidRPr="00F8552E" w:rsidRDefault="00F8552E" w:rsidP="00F8552E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98" w:type="pct"/>
            <w:shd w:val="clear" w:color="auto" w:fill="auto"/>
          </w:tcPr>
          <w:p w14:paraId="719AD319" w14:textId="77777777" w:rsidR="00F8552E" w:rsidRPr="00F8552E" w:rsidRDefault="00F8552E" w:rsidP="00F8552E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5BA166E2" w14:textId="77777777" w:rsidR="00F8552E" w:rsidRPr="00F8552E" w:rsidRDefault="00F8552E" w:rsidP="00F8552E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99" w:type="pct"/>
            <w:shd w:val="clear" w:color="auto" w:fill="auto"/>
          </w:tcPr>
          <w:p w14:paraId="59F4CF3B" w14:textId="77777777" w:rsidR="00F8552E" w:rsidRPr="00F8552E" w:rsidRDefault="00F8552E" w:rsidP="00F8552E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1FBEF030" w14:textId="77777777" w:rsidR="00F8552E" w:rsidRPr="00F8552E" w:rsidRDefault="00F8552E" w:rsidP="00F8552E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</w:tbl>
    <w:p w14:paraId="1330F15E" w14:textId="393AA0AC" w:rsidR="00C75C92" w:rsidRPr="0052749A" w:rsidRDefault="00C75C92" w:rsidP="00B54ED2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065D7">
        <w:rPr>
          <w:rFonts w:hint="cs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</w:t>
      </w:r>
      <w:r w:rsidR="00256497" w:rsidRPr="00F065D7">
        <w:rPr>
          <w:sz w:val="30"/>
          <w:szCs w:val="30"/>
          <w:cs/>
        </w:rPr>
        <w:br/>
      </w:r>
      <w:r w:rsidRPr="00F065D7">
        <w:rPr>
          <w:rFonts w:hint="cs"/>
          <w:sz w:val="30"/>
          <w:szCs w:val="30"/>
          <w:cs/>
        </w:rPr>
        <w:t>เวลาหนึ่ง</w:t>
      </w:r>
      <w:r w:rsidR="00592A08" w:rsidRPr="00F065D7">
        <w:rPr>
          <w:sz w:val="30"/>
          <w:szCs w:val="30"/>
          <w:cs/>
        </w:rPr>
        <w:br w:type="page"/>
      </w:r>
    </w:p>
    <w:p w14:paraId="7AF85DAF" w14:textId="77777777" w:rsidR="002A11F4" w:rsidRPr="00F065D7" w:rsidRDefault="002A11F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สัญญาเช่า</w:t>
      </w:r>
    </w:p>
    <w:p w14:paraId="252EEA21" w14:textId="4FF23E90" w:rsidR="002A11F4" w:rsidRPr="00171E57" w:rsidRDefault="002A11F4" w:rsidP="002A11F4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Cs/>
          <w:sz w:val="24"/>
          <w:szCs w:val="24"/>
        </w:rPr>
      </w:pPr>
    </w:p>
    <w:p w14:paraId="4D775041" w14:textId="0208A8D0" w:rsidR="00521943" w:rsidRPr="00F065D7" w:rsidRDefault="00071225" w:rsidP="00521943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bookmarkStart w:id="5" w:name="_Hlk38970327"/>
      <w:r w:rsidRPr="00F065D7">
        <w:rPr>
          <w:rFonts w:asciiTheme="majorBidi" w:hAnsiTheme="majorBidi" w:cstheme="majorBidi" w:hint="cs"/>
          <w:sz w:val="30"/>
          <w:szCs w:val="30"/>
          <w:cs/>
        </w:rPr>
        <w:t>ตามมาตรฐานการรายงานทางการเงิน ฉบับที่</w:t>
      </w:r>
      <w:r w:rsidR="00A96248">
        <w:rPr>
          <w:rFonts w:asciiTheme="majorBidi" w:hAnsiTheme="majorBidi" w:cstheme="majorBidi"/>
          <w:sz w:val="30"/>
          <w:szCs w:val="30"/>
          <w:lang w:val="en-US"/>
        </w:rPr>
        <w:t xml:space="preserve"> 16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สัญญาเช่า</w:t>
      </w:r>
      <w:r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521943" w:rsidRPr="00F065D7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ค่าใช้จ่ายที่เกี่ยวข้องกับสัญญาเช่า </w:t>
      </w:r>
      <w:r w:rsidR="005C7E28" w:rsidRPr="00F065D7">
        <w:rPr>
          <w:rFonts w:asciiTheme="majorBidi" w:hAnsiTheme="majorBidi" w:cstheme="majorBidi" w:hint="cs"/>
          <w:sz w:val="30"/>
          <w:szCs w:val="30"/>
          <w:cs/>
        </w:rPr>
        <w:t>นอกจากค่าเสื่อมราคาของสินทรัพย์</w:t>
      </w:r>
      <w:r w:rsidR="00420070" w:rsidRPr="00F065D7">
        <w:rPr>
          <w:rFonts w:asciiTheme="majorBidi" w:hAnsiTheme="majorBidi" w:cstheme="majorBidi" w:hint="cs"/>
          <w:sz w:val="30"/>
          <w:szCs w:val="30"/>
          <w:cs/>
        </w:rPr>
        <w:t>สิทธิการใช้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>ที่แสดงไว้ตาม</w:t>
      </w:r>
      <w:r w:rsidR="00420070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>หมายเหตุข้อ</w:t>
      </w:r>
      <w:r w:rsidR="00A96248">
        <w:rPr>
          <w:rFonts w:asciiTheme="majorBidi" w:hAnsiTheme="majorBidi" w:cstheme="majorBidi"/>
          <w:sz w:val="30"/>
          <w:szCs w:val="30"/>
          <w:lang w:val="en-US"/>
        </w:rPr>
        <w:t xml:space="preserve"> 9</w:t>
      </w:r>
      <w:r w:rsidR="00420070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มีดังนี้</w:t>
      </w:r>
    </w:p>
    <w:bookmarkEnd w:id="5"/>
    <w:p w14:paraId="65BA1BF7" w14:textId="796131C3" w:rsidR="00521943" w:rsidRPr="00171E57" w:rsidRDefault="00521943" w:rsidP="002A11F4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13"/>
        <w:gridCol w:w="1263"/>
        <w:gridCol w:w="186"/>
        <w:gridCol w:w="1138"/>
        <w:gridCol w:w="188"/>
        <w:gridCol w:w="1129"/>
        <w:gridCol w:w="188"/>
        <w:gridCol w:w="1136"/>
      </w:tblGrid>
      <w:tr w:rsidR="0012096D" w:rsidRPr="00F065D7" w14:paraId="2E6C54F5" w14:textId="77777777" w:rsidTr="00592A08">
        <w:trPr>
          <w:cantSplit/>
          <w:trHeight w:val="149"/>
          <w:tblHeader/>
        </w:trPr>
        <w:tc>
          <w:tcPr>
            <w:tcW w:w="4113" w:type="dxa"/>
            <w:shd w:val="clear" w:color="auto" w:fill="auto"/>
            <w:vAlign w:val="bottom"/>
          </w:tcPr>
          <w:p w14:paraId="6BA68EF3" w14:textId="77777777" w:rsidR="0012096D" w:rsidRPr="00F065D7" w:rsidRDefault="0012096D" w:rsidP="001209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587" w:type="dxa"/>
            <w:gridSpan w:val="3"/>
            <w:vAlign w:val="bottom"/>
          </w:tcPr>
          <w:p w14:paraId="6FC6F2EA" w14:textId="5E4C8376" w:rsidR="0012096D" w:rsidRPr="00F065D7" w:rsidRDefault="0012096D" w:rsidP="0012096D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F065D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8" w:type="dxa"/>
          </w:tcPr>
          <w:p w14:paraId="3E61F7EA" w14:textId="77777777" w:rsidR="0012096D" w:rsidRPr="00F065D7" w:rsidRDefault="0012096D" w:rsidP="0012096D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53" w:type="dxa"/>
            <w:gridSpan w:val="3"/>
          </w:tcPr>
          <w:p w14:paraId="4F709E0E" w14:textId="3E342503" w:rsidR="0012096D" w:rsidRPr="00F065D7" w:rsidRDefault="0012096D" w:rsidP="0012096D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065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2096D" w:rsidRPr="00F065D7" w14:paraId="56972C2E" w14:textId="77777777" w:rsidTr="00592A08">
        <w:trPr>
          <w:cantSplit/>
          <w:trHeight w:val="149"/>
          <w:tblHeader/>
        </w:trPr>
        <w:tc>
          <w:tcPr>
            <w:tcW w:w="4113" w:type="dxa"/>
            <w:vAlign w:val="bottom"/>
          </w:tcPr>
          <w:p w14:paraId="0D03F4A1" w14:textId="5DB42FED" w:rsidR="0012096D" w:rsidRPr="00F065D7" w:rsidRDefault="0012096D" w:rsidP="001209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C819B9" w:rsidRPr="00C81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A18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819B9" w:rsidRPr="00C81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3" w:type="dxa"/>
          </w:tcPr>
          <w:p w14:paraId="6BCC6BC0" w14:textId="77777777" w:rsidR="0012096D" w:rsidRPr="00F065D7" w:rsidRDefault="0012096D" w:rsidP="001209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1C4E857C" w14:textId="77777777" w:rsidR="0012096D" w:rsidRPr="00F065D7" w:rsidRDefault="0012096D" w:rsidP="001209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86" w:type="dxa"/>
          </w:tcPr>
          <w:p w14:paraId="0B63ACB5" w14:textId="77777777" w:rsidR="0012096D" w:rsidRPr="00F065D7" w:rsidRDefault="0012096D" w:rsidP="0012096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9E55A3F" w14:textId="77777777" w:rsidR="0012096D" w:rsidRPr="00F065D7" w:rsidRDefault="0012096D" w:rsidP="0012096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</w:t>
            </w:r>
          </w:p>
          <w:p w14:paraId="3EC3E918" w14:textId="75A89C88" w:rsidR="0012096D" w:rsidRPr="00F065D7" w:rsidRDefault="0012096D" w:rsidP="0012096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</w:t>
            </w:r>
            <w:r w:rsidR="003A18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</w:t>
            </w:r>
            <w:r w:rsidRPr="00F065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88" w:type="dxa"/>
          </w:tcPr>
          <w:p w14:paraId="7CD21F1F" w14:textId="77777777" w:rsidR="0012096D" w:rsidRPr="00F065D7" w:rsidRDefault="0012096D" w:rsidP="001209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400ED90" w14:textId="77777777" w:rsidR="0012096D" w:rsidRPr="00F065D7" w:rsidRDefault="0012096D" w:rsidP="001209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52A6662F" w14:textId="77777777" w:rsidR="0012096D" w:rsidRPr="00F065D7" w:rsidRDefault="0012096D" w:rsidP="001209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88" w:type="dxa"/>
          </w:tcPr>
          <w:p w14:paraId="54AAEDBE" w14:textId="77777777" w:rsidR="0012096D" w:rsidRPr="00F065D7" w:rsidRDefault="0012096D" w:rsidP="001209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C6F759B" w14:textId="77777777" w:rsidR="0012096D" w:rsidRPr="00F065D7" w:rsidRDefault="0012096D" w:rsidP="0012096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</w:t>
            </w:r>
          </w:p>
          <w:p w14:paraId="1AFF7E26" w14:textId="1B57965A" w:rsidR="0012096D" w:rsidRPr="00F065D7" w:rsidRDefault="0012096D" w:rsidP="0012096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</w:t>
            </w:r>
            <w:r w:rsidR="003A18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</w:t>
            </w:r>
            <w:r w:rsidRPr="00F065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12096D" w:rsidRPr="00F065D7" w14:paraId="54DD1671" w14:textId="77777777" w:rsidTr="00592A08">
        <w:trPr>
          <w:cantSplit/>
          <w:trHeight w:val="149"/>
          <w:tblHeader/>
        </w:trPr>
        <w:tc>
          <w:tcPr>
            <w:tcW w:w="4113" w:type="dxa"/>
          </w:tcPr>
          <w:p w14:paraId="0086B948" w14:textId="1BE4375D" w:rsidR="0012096D" w:rsidRPr="00F065D7" w:rsidRDefault="0012096D" w:rsidP="0012096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8" w:type="dxa"/>
            <w:gridSpan w:val="7"/>
          </w:tcPr>
          <w:p w14:paraId="4B7EA718" w14:textId="6D8F4BA3" w:rsidR="0012096D" w:rsidRPr="00F065D7" w:rsidRDefault="00FA6E39" w:rsidP="0012096D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065D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065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065D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41011" w:rsidRPr="00F065D7" w14:paraId="769CF8C5" w14:textId="77777777" w:rsidTr="00592A08">
        <w:trPr>
          <w:cantSplit/>
          <w:trHeight w:val="149"/>
        </w:trPr>
        <w:tc>
          <w:tcPr>
            <w:tcW w:w="4113" w:type="dxa"/>
          </w:tcPr>
          <w:p w14:paraId="40B2C05F" w14:textId="55076208" w:rsidR="00C41011" w:rsidRPr="00F065D7" w:rsidRDefault="00C41011" w:rsidP="00C4101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="005C7E28"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5C7E28"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63" w:type="dxa"/>
          </w:tcPr>
          <w:p w14:paraId="248AD5C1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</w:tcPr>
          <w:p w14:paraId="7D370D66" w14:textId="77777777" w:rsidR="00C41011" w:rsidRPr="00F065D7" w:rsidRDefault="00C41011" w:rsidP="00C41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409FC6A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" w:type="dxa"/>
          </w:tcPr>
          <w:p w14:paraId="4E2539CF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0527A919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" w:type="dxa"/>
          </w:tcPr>
          <w:p w14:paraId="5D8ED0F6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AF36600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192D" w:rsidRPr="00F065D7" w14:paraId="020EBC5C" w14:textId="77777777" w:rsidTr="00F96471">
        <w:trPr>
          <w:cantSplit/>
          <w:trHeight w:val="198"/>
        </w:trPr>
        <w:tc>
          <w:tcPr>
            <w:tcW w:w="4113" w:type="dxa"/>
          </w:tcPr>
          <w:p w14:paraId="7F00978C" w14:textId="24B57B88" w:rsidR="007F192D" w:rsidRPr="00F065D7" w:rsidRDefault="007F192D" w:rsidP="007F192D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F065D7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3" w:type="dxa"/>
            <w:vAlign w:val="bottom"/>
          </w:tcPr>
          <w:p w14:paraId="54C2CAF9" w14:textId="77C0002B" w:rsidR="007F192D" w:rsidRPr="007F192D" w:rsidRDefault="007F192D" w:rsidP="007F192D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F192D">
              <w:rPr>
                <w:rFonts w:asciiTheme="majorBidi" w:hAnsiTheme="majorBidi"/>
                <w:sz w:val="30"/>
                <w:szCs w:val="30"/>
              </w:rPr>
              <w:t>6,181</w:t>
            </w:r>
          </w:p>
        </w:tc>
        <w:tc>
          <w:tcPr>
            <w:tcW w:w="186" w:type="dxa"/>
            <w:vAlign w:val="bottom"/>
          </w:tcPr>
          <w:p w14:paraId="4FF188B3" w14:textId="77777777" w:rsidR="007F192D" w:rsidRPr="007F192D" w:rsidRDefault="007F192D" w:rsidP="007F192D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0016177E" w14:textId="1BD363AA" w:rsidR="007F192D" w:rsidRPr="007F192D" w:rsidRDefault="007F192D" w:rsidP="007F192D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7F192D">
              <w:rPr>
                <w:rFonts w:asciiTheme="majorBidi" w:hAnsiTheme="majorBidi"/>
                <w:sz w:val="30"/>
                <w:szCs w:val="30"/>
              </w:rPr>
              <w:t>21,106</w:t>
            </w:r>
          </w:p>
        </w:tc>
        <w:tc>
          <w:tcPr>
            <w:tcW w:w="188" w:type="dxa"/>
            <w:vAlign w:val="bottom"/>
          </w:tcPr>
          <w:p w14:paraId="6A8FF5CB" w14:textId="77777777" w:rsidR="007F192D" w:rsidRPr="007F192D" w:rsidRDefault="007F192D" w:rsidP="007F192D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2FD54F5B" w14:textId="17A335EB" w:rsidR="007F192D" w:rsidRPr="007F192D" w:rsidRDefault="007F192D" w:rsidP="007F192D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F192D">
              <w:rPr>
                <w:rFonts w:asciiTheme="majorBidi" w:hAnsiTheme="majorBidi"/>
                <w:sz w:val="30"/>
                <w:szCs w:val="30"/>
              </w:rPr>
              <w:t>1,160</w:t>
            </w:r>
          </w:p>
        </w:tc>
        <w:tc>
          <w:tcPr>
            <w:tcW w:w="188" w:type="dxa"/>
            <w:vAlign w:val="bottom"/>
          </w:tcPr>
          <w:p w14:paraId="255218AC" w14:textId="77777777" w:rsidR="007F192D" w:rsidRPr="007F192D" w:rsidRDefault="007F192D" w:rsidP="007F192D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59894451" w14:textId="6B5844F2" w:rsidR="007F192D" w:rsidRPr="007F192D" w:rsidRDefault="007F192D" w:rsidP="007F192D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F192D">
              <w:rPr>
                <w:rFonts w:asciiTheme="majorBidi" w:hAnsiTheme="majorBidi"/>
                <w:sz w:val="30"/>
                <w:szCs w:val="30"/>
              </w:rPr>
              <w:t>3,679</w:t>
            </w:r>
          </w:p>
        </w:tc>
      </w:tr>
      <w:tr w:rsidR="00F4073F" w:rsidRPr="00F065D7" w14:paraId="0A72D0C6" w14:textId="77777777" w:rsidTr="00F96471">
        <w:trPr>
          <w:cantSplit/>
          <w:trHeight w:val="149"/>
        </w:trPr>
        <w:tc>
          <w:tcPr>
            <w:tcW w:w="4113" w:type="dxa"/>
          </w:tcPr>
          <w:p w14:paraId="0A5CBC3D" w14:textId="6150E17A" w:rsidR="00F4073F" w:rsidRPr="00F065D7" w:rsidRDefault="00F4073F" w:rsidP="00F4073F">
            <w:pPr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F065D7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3" w:type="dxa"/>
            <w:vAlign w:val="bottom"/>
          </w:tcPr>
          <w:p w14:paraId="22AE2716" w14:textId="35DFA53E" w:rsidR="00F4073F" w:rsidRPr="007F192D" w:rsidRDefault="00F4073F" w:rsidP="00F4073F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4073F">
              <w:rPr>
                <w:rFonts w:asciiTheme="majorBidi" w:hAnsiTheme="majorBidi"/>
                <w:sz w:val="30"/>
                <w:szCs w:val="30"/>
              </w:rPr>
              <w:t>25,222</w:t>
            </w:r>
          </w:p>
        </w:tc>
        <w:tc>
          <w:tcPr>
            <w:tcW w:w="186" w:type="dxa"/>
            <w:vAlign w:val="bottom"/>
          </w:tcPr>
          <w:p w14:paraId="0E1E46EF" w14:textId="77777777" w:rsidR="00F4073F" w:rsidRPr="007F192D" w:rsidRDefault="00F4073F" w:rsidP="00F4073F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3A940226" w14:textId="3D3E211C" w:rsidR="00F4073F" w:rsidRPr="00F4073F" w:rsidRDefault="00F4073F" w:rsidP="00F4073F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4073F">
              <w:rPr>
                <w:rFonts w:asciiTheme="majorBidi" w:hAnsiTheme="majorBidi"/>
                <w:sz w:val="30"/>
                <w:szCs w:val="30"/>
              </w:rPr>
              <w:t>66,141</w:t>
            </w:r>
          </w:p>
        </w:tc>
        <w:tc>
          <w:tcPr>
            <w:tcW w:w="188" w:type="dxa"/>
            <w:vAlign w:val="bottom"/>
          </w:tcPr>
          <w:p w14:paraId="5B233A4A" w14:textId="77777777" w:rsidR="00F4073F" w:rsidRPr="007F192D" w:rsidRDefault="00F4073F" w:rsidP="00F4073F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7180202A" w14:textId="07FE0E5D" w:rsidR="00F4073F" w:rsidRPr="007F192D" w:rsidRDefault="00F4073F" w:rsidP="00F4073F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4073F">
              <w:rPr>
                <w:rFonts w:asciiTheme="majorBidi" w:hAnsiTheme="majorBidi"/>
                <w:sz w:val="30"/>
                <w:szCs w:val="30"/>
              </w:rPr>
              <w:t>9,735</w:t>
            </w:r>
          </w:p>
        </w:tc>
        <w:tc>
          <w:tcPr>
            <w:tcW w:w="188" w:type="dxa"/>
            <w:vAlign w:val="bottom"/>
          </w:tcPr>
          <w:p w14:paraId="5B5EF20D" w14:textId="77777777" w:rsidR="00F4073F" w:rsidRPr="007F192D" w:rsidRDefault="00F4073F" w:rsidP="00F4073F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6478D43B" w14:textId="33011747" w:rsidR="00F4073F" w:rsidRPr="007F192D" w:rsidRDefault="00F4073F" w:rsidP="00F4073F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4073F">
              <w:rPr>
                <w:rFonts w:asciiTheme="majorBidi" w:hAnsiTheme="majorBidi"/>
                <w:sz w:val="30"/>
                <w:szCs w:val="30"/>
              </w:rPr>
              <w:t>26,392</w:t>
            </w:r>
          </w:p>
        </w:tc>
      </w:tr>
      <w:tr w:rsidR="00F4073F" w:rsidRPr="00F065D7" w14:paraId="68C4CD3C" w14:textId="77777777" w:rsidTr="00F96471">
        <w:trPr>
          <w:cantSplit/>
          <w:trHeight w:val="149"/>
        </w:trPr>
        <w:tc>
          <w:tcPr>
            <w:tcW w:w="4113" w:type="dxa"/>
          </w:tcPr>
          <w:p w14:paraId="71C000A3" w14:textId="76E6F3B0" w:rsidR="00F4073F" w:rsidRPr="00F065D7" w:rsidRDefault="00F4073F" w:rsidP="00F4073F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3" w:type="dxa"/>
            <w:vAlign w:val="bottom"/>
          </w:tcPr>
          <w:p w14:paraId="6DE55CB5" w14:textId="6FD58A42" w:rsidR="00F4073F" w:rsidRPr="007F192D" w:rsidRDefault="00F4073F" w:rsidP="00F4073F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4073F">
              <w:rPr>
                <w:rFonts w:asciiTheme="majorBidi" w:hAnsiTheme="majorBidi"/>
                <w:sz w:val="30"/>
                <w:szCs w:val="30"/>
              </w:rPr>
              <w:t>5,566</w:t>
            </w:r>
          </w:p>
        </w:tc>
        <w:tc>
          <w:tcPr>
            <w:tcW w:w="186" w:type="dxa"/>
            <w:vAlign w:val="bottom"/>
          </w:tcPr>
          <w:p w14:paraId="13227063" w14:textId="77777777" w:rsidR="00F4073F" w:rsidRPr="007F192D" w:rsidRDefault="00F4073F" w:rsidP="00F4073F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B3E3758" w14:textId="4021AE90" w:rsidR="00F4073F" w:rsidRPr="007F192D" w:rsidRDefault="00F4073F" w:rsidP="00F4073F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4073F">
              <w:rPr>
                <w:rFonts w:asciiTheme="majorBidi" w:hAnsiTheme="majorBidi"/>
                <w:sz w:val="30"/>
                <w:szCs w:val="30"/>
              </w:rPr>
              <w:t>20,956</w:t>
            </w:r>
          </w:p>
        </w:tc>
        <w:tc>
          <w:tcPr>
            <w:tcW w:w="188" w:type="dxa"/>
            <w:vAlign w:val="bottom"/>
          </w:tcPr>
          <w:p w14:paraId="0CDDF959" w14:textId="77777777" w:rsidR="00F4073F" w:rsidRPr="007F192D" w:rsidRDefault="00F4073F" w:rsidP="00F4073F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3AB37EA9" w14:textId="1E572C41" w:rsidR="00F4073F" w:rsidRPr="007F192D" w:rsidRDefault="00F4073F" w:rsidP="00F4073F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4073F">
              <w:rPr>
                <w:rFonts w:asciiTheme="majorBidi" w:hAnsiTheme="majorBidi"/>
                <w:sz w:val="30"/>
                <w:szCs w:val="30"/>
              </w:rPr>
              <w:t>5,198</w:t>
            </w:r>
          </w:p>
        </w:tc>
        <w:tc>
          <w:tcPr>
            <w:tcW w:w="188" w:type="dxa"/>
            <w:vAlign w:val="bottom"/>
          </w:tcPr>
          <w:p w14:paraId="130EDD22" w14:textId="77777777" w:rsidR="00F4073F" w:rsidRPr="007F192D" w:rsidRDefault="00F4073F" w:rsidP="00F4073F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3C461C9F" w14:textId="4B1883F0" w:rsidR="00F4073F" w:rsidRPr="007F192D" w:rsidRDefault="00F4073F" w:rsidP="00F4073F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F4073F">
              <w:rPr>
                <w:rFonts w:asciiTheme="majorBidi" w:hAnsiTheme="majorBidi"/>
                <w:sz w:val="30"/>
                <w:szCs w:val="30"/>
              </w:rPr>
              <w:t>19,495</w:t>
            </w:r>
          </w:p>
        </w:tc>
      </w:tr>
    </w:tbl>
    <w:p w14:paraId="1589C119" w14:textId="3872A4EB" w:rsidR="0012096D" w:rsidRPr="00171E57" w:rsidRDefault="0012096D" w:rsidP="00171E5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Cs/>
          <w:sz w:val="24"/>
          <w:szCs w:val="24"/>
        </w:rPr>
      </w:pPr>
    </w:p>
    <w:p w14:paraId="7D8486C0" w14:textId="0A014461" w:rsidR="002A11F4" w:rsidRPr="00F065D7" w:rsidRDefault="002A11F4" w:rsidP="002A11F4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กระแส</w:t>
      </w:r>
      <w:r w:rsidRPr="00F065D7">
        <w:rPr>
          <w:rFonts w:asciiTheme="majorBidi" w:hAnsiTheme="majorBidi" w:cstheme="majorBidi"/>
          <w:sz w:val="30"/>
          <w:szCs w:val="30"/>
          <w:cs/>
        </w:rPr>
        <w:t>เงิน</w:t>
      </w:r>
      <w:r w:rsidRPr="00F065D7">
        <w:rPr>
          <w:rFonts w:ascii="Angsana New" w:hAnsi="Angsana New"/>
          <w:sz w:val="30"/>
          <w:szCs w:val="30"/>
          <w:cs/>
        </w:rPr>
        <w:t>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3A18F0">
        <w:rPr>
          <w:rFonts w:ascii="Angsana New" w:hAnsi="Angsana New" w:hint="cs"/>
          <w:sz w:val="30"/>
          <w:szCs w:val="30"/>
          <w:cs/>
        </w:rPr>
        <w:t>เก้า</w:t>
      </w:r>
      <w:r w:rsidRPr="00F065D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3A18F0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="00CC4373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ายน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Pr="00F065D7">
        <w:rPr>
          <w:rFonts w:ascii="Angsana New" w:hAnsi="Angsana New"/>
          <w:sz w:val="30"/>
          <w:szCs w:val="30"/>
          <w:cs/>
        </w:rPr>
        <w:t xml:space="preserve"> มีจำนวน </w:t>
      </w:r>
      <w:r w:rsidR="00246491">
        <w:rPr>
          <w:rFonts w:ascii="Angsana New" w:hAnsi="Angsana New"/>
          <w:sz w:val="30"/>
          <w:szCs w:val="30"/>
          <w:lang w:val="en-US"/>
        </w:rPr>
        <w:t>84.6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F4073F">
        <w:rPr>
          <w:rFonts w:ascii="Angsana New" w:hAnsi="Angsana New"/>
          <w:sz w:val="30"/>
          <w:szCs w:val="30"/>
          <w:lang w:val="en-US"/>
        </w:rPr>
        <w:t>21.1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45D5B726" w14:textId="77777777" w:rsidR="00420070" w:rsidRPr="00171E57" w:rsidRDefault="00420070" w:rsidP="002A11F4">
      <w:pPr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  <w:cs/>
        </w:rPr>
      </w:pPr>
    </w:p>
    <w:p w14:paraId="18822D44" w14:textId="77777777" w:rsidR="00927FFE" w:rsidRPr="00F065D7" w:rsidRDefault="00927FF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เงินปันผล</w:t>
      </w:r>
    </w:p>
    <w:p w14:paraId="550F554E" w14:textId="77777777" w:rsidR="00927FFE" w:rsidRPr="00171E57" w:rsidRDefault="00927FFE" w:rsidP="00927FF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84875BD" w14:textId="5E06B36F" w:rsidR="000A4DDF" w:rsidRPr="00F065D7" w:rsidRDefault="000A4DDF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065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C819B9" w:rsidRPr="00C819B9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</w:p>
    <w:p w14:paraId="2F2B5E34" w14:textId="77777777" w:rsidR="003F1F24" w:rsidRPr="00171E57" w:rsidRDefault="003F1F24" w:rsidP="00027A5B">
      <w:pPr>
        <w:spacing w:line="240" w:lineRule="auto"/>
        <w:ind w:left="540" w:right="-43"/>
        <w:jc w:val="thaiDistribute"/>
        <w:rPr>
          <w:rFonts w:asciiTheme="majorBidi" w:hAnsiTheme="majorBidi"/>
          <w:sz w:val="24"/>
          <w:szCs w:val="24"/>
          <w:lang w:val="en-US"/>
        </w:rPr>
      </w:pPr>
    </w:p>
    <w:p w14:paraId="21498877" w14:textId="50D543B6" w:rsidR="000A4DDF" w:rsidRDefault="00B45C3A" w:rsidP="00027A5B">
      <w:pPr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ในการประชุมคณะกรรมการของบริษัท เมื่อวันที่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มีนาคม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คณะกรรมการของบริษัทมีมติอนุมัติการจัดสรรกำไรเป็นเงินปันผลระหว่างกาลจากการดำเนินงานสำหรับปีสิ้นสุดวันที่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31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2562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 ในอัตราหุ้นละ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65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บาท รวมเป็นจำนวนเงินทั้งสิ้น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1</w:t>
      </w:r>
      <w:r w:rsidRPr="00F065D7">
        <w:rPr>
          <w:rFonts w:asciiTheme="majorBidi" w:hAnsiTheme="majorBidi"/>
          <w:sz w:val="30"/>
          <w:szCs w:val="30"/>
          <w:lang w:val="en-US"/>
        </w:rPr>
        <w:t>,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952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44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>ล้านบาท เงินปันผล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>ระหว่างกาล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>ดังกล่าว</w:t>
      </w:r>
      <w:r w:rsidR="004C20E7" w:rsidRPr="00F065D7">
        <w:rPr>
          <w:rFonts w:asciiTheme="majorBidi" w:hAnsiTheme="majorBidi" w:hint="cs"/>
          <w:sz w:val="30"/>
          <w:szCs w:val="30"/>
          <w:cs/>
          <w:lang w:val="en-US"/>
        </w:rPr>
        <w:t>ได้</w:t>
      </w:r>
      <w:r w:rsidR="004C20E7" w:rsidRPr="00F065D7">
        <w:rPr>
          <w:rFonts w:asciiTheme="majorBidi" w:hAnsiTheme="majorBidi"/>
          <w:sz w:val="30"/>
          <w:szCs w:val="30"/>
          <w:cs/>
          <w:lang w:val="en-US"/>
        </w:rPr>
        <w:t>จ่ายให้แก่ผู้ถือหุ้น</w:t>
      </w:r>
      <w:r w:rsidR="004C20E7" w:rsidRPr="00F065D7">
        <w:rPr>
          <w:rFonts w:asciiTheme="majorBidi" w:hAnsiTheme="majorBidi" w:hint="cs"/>
          <w:sz w:val="30"/>
          <w:szCs w:val="30"/>
          <w:cs/>
          <w:lang w:val="en-US"/>
        </w:rPr>
        <w:t>แล้ว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ในเดือนเมษายน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2563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เมื่อรวมกับเงินปันผลระหว่างกาลจากผลการดําเนินงานงวด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6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เดือนแรกของปี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2562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ในอัตรา </w:t>
      </w:r>
      <w:r w:rsidR="00E21B00" w:rsidRPr="00F065D7">
        <w:rPr>
          <w:rFonts w:asciiTheme="majorBidi" w:hAnsiTheme="majorBidi"/>
          <w:sz w:val="30"/>
          <w:szCs w:val="30"/>
          <w:cs/>
          <w:lang w:val="en-US"/>
        </w:rPr>
        <w:br/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</w:t>
      </w:r>
      <w:r w:rsidR="007A69DD" w:rsidRPr="00F065D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35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บาทต่อหุ้น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>คิดเป็น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จำนวนเงิน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1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,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051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31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ล้านบาท </w:t>
      </w:r>
      <w:r w:rsidR="00F37A33" w:rsidRPr="00F065D7">
        <w:rPr>
          <w:rFonts w:asciiTheme="majorBidi" w:hAnsiTheme="majorBidi" w:hint="cs"/>
          <w:sz w:val="30"/>
          <w:szCs w:val="30"/>
          <w:cs/>
          <w:lang w:val="en-US"/>
        </w:rPr>
        <w:t>ซึ่ง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ได้จ่ายให้กับผู้ถือหุ้น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แล้ว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ในเดือนกันยายน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2562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ทำให้บริษัท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จ่ายเงินปันผลระหว่างกาล</w:t>
      </w:r>
      <w:r w:rsidR="00FC0B50" w:rsidRPr="00F065D7">
        <w:rPr>
          <w:rFonts w:asciiTheme="majorBidi" w:hAnsiTheme="majorBidi" w:hint="cs"/>
          <w:sz w:val="30"/>
          <w:szCs w:val="30"/>
          <w:cs/>
          <w:lang w:val="en-US"/>
        </w:rPr>
        <w:t>สำหรับผล</w:t>
      </w:r>
      <w:r w:rsidR="00FC0B50" w:rsidRPr="00F065D7">
        <w:rPr>
          <w:rFonts w:asciiTheme="majorBidi" w:hAnsiTheme="majorBidi"/>
          <w:sz w:val="30"/>
          <w:szCs w:val="30"/>
          <w:cs/>
          <w:lang w:val="en-US"/>
        </w:rPr>
        <w:t xml:space="preserve">การดำเนินงานสำหรับปีสิ้นสุดวันที่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31</w:t>
      </w:r>
      <w:r w:rsidR="00FC0B50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FC0B50" w:rsidRPr="00F065D7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2562</w:t>
      </w:r>
      <w:r w:rsidR="00FC0B50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รวม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1</w:t>
      </w:r>
      <w:r w:rsidR="007A69DD" w:rsidRPr="00F065D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00</w:t>
      </w:r>
      <w:r w:rsidR="007A69DD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บาท</w:t>
      </w:r>
      <w:r w:rsidR="00E21B00" w:rsidRPr="00F065D7">
        <w:rPr>
          <w:rFonts w:asciiTheme="majorBidi" w:hAnsiTheme="majorBidi"/>
          <w:sz w:val="30"/>
          <w:szCs w:val="30"/>
          <w:cs/>
          <w:lang w:val="en-US"/>
        </w:rPr>
        <w:br/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ต่อหุ้น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คิด</w:t>
      </w:r>
      <w:r w:rsidR="005123D6" w:rsidRPr="00F065D7">
        <w:rPr>
          <w:rFonts w:asciiTheme="majorBidi" w:hAnsiTheme="majorBidi"/>
          <w:sz w:val="30"/>
          <w:szCs w:val="30"/>
          <w:cs/>
          <w:lang w:val="en-US"/>
        </w:rPr>
        <w:t>เป็นจํานวน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เงิน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>ทั้งสิ้น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3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,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003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75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ล้านบาท</w:t>
      </w:r>
    </w:p>
    <w:p w14:paraId="20936BCB" w14:textId="233F3288" w:rsidR="003A18F0" w:rsidRDefault="003A18F0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0317A5BE" w14:textId="1FC5207E" w:rsidR="003A18F0" w:rsidRPr="00D266BE" w:rsidRDefault="003A18F0" w:rsidP="003A18F0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ในการประชุมคณะกรรมการของบริษัท เมื่อวันที่ </w:t>
      </w:r>
      <w:r>
        <w:rPr>
          <w:rFonts w:ascii="Angsana New" w:hAnsi="Angsana New"/>
          <w:sz w:val="30"/>
          <w:szCs w:val="30"/>
          <w:lang w:val="en-US"/>
        </w:rPr>
        <w:t xml:space="preserve">13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>
        <w:rPr>
          <w:rFonts w:ascii="Angsana New" w:hAnsi="Angsana New"/>
          <w:sz w:val="30"/>
          <w:szCs w:val="30"/>
          <w:lang w:val="en-US"/>
        </w:rPr>
        <w:t xml:space="preserve">2563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ได้มีมติอนุมัติการจัดสรรกำไรจากผลการดำเนินงานงวดครึ่งปีแรกของปี </w:t>
      </w:r>
      <w:r>
        <w:rPr>
          <w:rFonts w:ascii="Angsana New" w:hAnsi="Angsana New"/>
          <w:sz w:val="30"/>
          <w:szCs w:val="30"/>
          <w:lang w:val="en-US"/>
        </w:rPr>
        <w:t xml:space="preserve">2563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เป็นเงินปันผลระหว่างกาล ในอัตราหุ้นละ </w:t>
      </w:r>
      <w:r>
        <w:rPr>
          <w:rFonts w:ascii="Angsana New" w:hAnsi="Angsana New"/>
          <w:sz w:val="30"/>
          <w:szCs w:val="30"/>
          <w:lang w:val="en-US"/>
        </w:rPr>
        <w:t xml:space="preserve">0.45 </w:t>
      </w:r>
      <w:r w:rsidRPr="009B57D1">
        <w:rPr>
          <w:rFonts w:ascii="Angsana New" w:hAnsi="Angsana New" w:hint="cs"/>
          <w:sz w:val="30"/>
          <w:szCs w:val="30"/>
          <w:cs/>
          <w:lang w:val="en-US"/>
        </w:rPr>
        <w:t>บาท คิดเป็นจำนวน</w:t>
      </w:r>
      <w:r w:rsidR="00C72352" w:rsidRPr="009B57D1">
        <w:rPr>
          <w:rFonts w:ascii="Angsana New" w:hAnsi="Angsana New" w:hint="cs"/>
          <w:sz w:val="30"/>
          <w:szCs w:val="30"/>
          <w:cs/>
          <w:lang w:val="en-US"/>
        </w:rPr>
        <w:t>เงิน</w:t>
      </w:r>
      <w:r w:rsidRPr="009B57D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01331" w:rsidRPr="009B57D1">
        <w:rPr>
          <w:rFonts w:ascii="Angsana New" w:hAnsi="Angsana New"/>
          <w:sz w:val="30"/>
          <w:szCs w:val="30"/>
          <w:lang w:val="en-US"/>
        </w:rPr>
        <w:t>1,351.6</w:t>
      </w:r>
      <w:r w:rsidR="005B69C0" w:rsidRPr="009B57D1">
        <w:rPr>
          <w:rFonts w:ascii="Angsana New" w:hAnsi="Angsana New"/>
          <w:sz w:val="30"/>
          <w:szCs w:val="30"/>
          <w:lang w:val="en-US"/>
        </w:rPr>
        <w:t>0</w:t>
      </w:r>
      <w:r w:rsidRPr="009B57D1">
        <w:rPr>
          <w:rFonts w:ascii="Angsana New" w:hAnsi="Angsana New"/>
          <w:sz w:val="30"/>
          <w:szCs w:val="30"/>
          <w:lang w:val="en-US"/>
        </w:rPr>
        <w:t xml:space="preserve"> </w:t>
      </w:r>
      <w:r w:rsidRPr="009B57D1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2B5F8A" w:rsidRPr="009B57D1">
        <w:rPr>
          <w:rFonts w:ascii="Angsana New" w:hAnsi="Angsana New"/>
          <w:sz w:val="30"/>
          <w:szCs w:val="30"/>
          <w:cs/>
          <w:lang w:val="en-US"/>
        </w:rPr>
        <w:t>เงินปันผลดังกล่าวได้จ่ายให้แก่ผู้ถือหุ้นแล้วใน</w:t>
      </w:r>
      <w:r w:rsidR="00767F39" w:rsidRPr="009B57D1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9B57D1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9B57D1">
        <w:rPr>
          <w:rFonts w:ascii="Angsana New" w:hAnsi="Angsana New"/>
          <w:sz w:val="30"/>
          <w:szCs w:val="30"/>
          <w:lang w:val="en-US"/>
        </w:rPr>
        <w:t>2563</w:t>
      </w:r>
    </w:p>
    <w:p w14:paraId="4A82482C" w14:textId="77777777" w:rsidR="003A18F0" w:rsidRPr="003A18F0" w:rsidRDefault="003A18F0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A4C930C" w14:textId="76B21B22" w:rsidR="005C7E28" w:rsidRPr="00171E57" w:rsidRDefault="00171E57" w:rsidP="00171E57">
      <w:pPr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br w:type="page"/>
      </w:r>
    </w:p>
    <w:p w14:paraId="66C8E56B" w14:textId="5DB6A1A0" w:rsidR="00027A5B" w:rsidRPr="00F065D7" w:rsidRDefault="00027A5B" w:rsidP="00E21B00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065D7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 xml:space="preserve">ปี </w:t>
      </w:r>
      <w:r w:rsidR="00C819B9" w:rsidRPr="00C819B9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</w:p>
    <w:p w14:paraId="44161941" w14:textId="77777777" w:rsidR="00027A5B" w:rsidRPr="00171E57" w:rsidRDefault="00027A5B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65B0631D" w14:textId="5AA10979" w:rsidR="008B5991" w:rsidRDefault="008B5991" w:rsidP="008B5991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065D7">
        <w:rPr>
          <w:rFonts w:asciiTheme="majorBidi" w:hAnsiTheme="majorBidi" w:hint="cs"/>
          <w:sz w:val="30"/>
          <w:szCs w:val="30"/>
          <w:cs/>
        </w:rPr>
        <w:t>ในการ</w:t>
      </w:r>
      <w:r w:rsidRPr="00F065D7">
        <w:rPr>
          <w:rFonts w:asciiTheme="majorBidi" w:hAnsiTheme="majorBidi"/>
          <w:sz w:val="30"/>
          <w:szCs w:val="30"/>
          <w:cs/>
        </w:rPr>
        <w:t xml:space="preserve">ประชุมสามัญผู้ถือหุ้นประจำปี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2562</w:t>
      </w:r>
      <w:r w:rsidRPr="00F065D7">
        <w:rPr>
          <w:rFonts w:asciiTheme="majorBidi" w:hAnsiTheme="majorBidi"/>
          <w:sz w:val="30"/>
          <w:szCs w:val="30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24</w:t>
      </w:r>
      <w:r w:rsidRPr="00F065D7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2562</w:t>
      </w:r>
      <w:r w:rsidRPr="00F065D7">
        <w:rPr>
          <w:rFonts w:asciiTheme="majorBidi" w:hAnsiTheme="majorBidi"/>
          <w:sz w:val="30"/>
          <w:szCs w:val="30"/>
          <w:cs/>
        </w:rPr>
        <w:t xml:space="preserve"> ผู้ถือหุ้นของบริษัทมีมติอนุมัติจ่ายเงินปันผลสำหรับผลประกอบการปี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2561</w:t>
      </w:r>
      <w:r w:rsidRPr="00F065D7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z w:val="30"/>
          <w:szCs w:val="30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69</w:t>
      </w:r>
      <w:r w:rsidRPr="00F065D7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</w:t>
      </w:r>
      <w:r w:rsidRPr="00F065D7">
        <w:rPr>
          <w:rFonts w:asciiTheme="majorBidi" w:hAnsiTheme="majorBidi"/>
          <w:sz w:val="30"/>
          <w:szCs w:val="30"/>
          <w:lang w:val="en-US"/>
        </w:rPr>
        <w:t>,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072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58</w:t>
      </w:r>
      <w:r w:rsidRPr="00F065D7">
        <w:rPr>
          <w:rFonts w:asciiTheme="majorBidi" w:hAnsiTheme="majorBidi"/>
          <w:sz w:val="30"/>
          <w:szCs w:val="30"/>
          <w:cs/>
        </w:rPr>
        <w:t xml:space="preserve"> ล้านบาท โดยบริษัทได้จ่ายเงินปันผลระหว่างกาลจากกำไรสะสม ณ วันที่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30</w:t>
      </w:r>
      <w:r w:rsidRPr="00F065D7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2561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z w:val="30"/>
          <w:szCs w:val="30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30</w:t>
      </w:r>
      <w:r w:rsidRPr="00F065D7">
        <w:rPr>
          <w:rFonts w:asciiTheme="majorBidi" w:hAnsiTheme="majorBidi"/>
          <w:sz w:val="30"/>
          <w:szCs w:val="30"/>
          <w:cs/>
        </w:rPr>
        <w:t xml:space="preserve"> บาท ให้กับผู้ถือหุ้นที่มีสิทธ</w:t>
      </w:r>
      <w:r w:rsidRPr="00F065D7">
        <w:rPr>
          <w:rFonts w:asciiTheme="majorBidi" w:hAnsiTheme="majorBidi" w:hint="cs"/>
          <w:sz w:val="30"/>
          <w:szCs w:val="30"/>
          <w:cs/>
        </w:rPr>
        <w:t>ิ</w:t>
      </w:r>
      <w:r w:rsidRPr="00F065D7">
        <w:rPr>
          <w:rFonts w:asciiTheme="majorBidi" w:hAnsiTheme="majorBidi"/>
          <w:sz w:val="30"/>
          <w:szCs w:val="30"/>
          <w:cs/>
        </w:rPr>
        <w:t>รับเงินปันผล เป็นจำนวน</w:t>
      </w:r>
      <w:r w:rsidRPr="00171E57">
        <w:rPr>
          <w:rFonts w:asciiTheme="majorBidi" w:hAnsiTheme="majorBidi" w:hint="cs"/>
          <w:sz w:val="30"/>
          <w:szCs w:val="30"/>
          <w:cs/>
        </w:rPr>
        <w:t>เงิน</w:t>
      </w:r>
      <w:r w:rsidRPr="00171E57">
        <w:rPr>
          <w:rFonts w:asciiTheme="majorBidi" w:hAnsiTheme="majorBidi"/>
          <w:sz w:val="30"/>
          <w:szCs w:val="30"/>
          <w:cs/>
        </w:rPr>
        <w:t xml:space="preserve"> 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901</w:t>
      </w:r>
      <w:r w:rsidRPr="00171E57">
        <w:rPr>
          <w:rFonts w:asciiTheme="majorBidi" w:hAnsiTheme="majorBidi"/>
          <w:sz w:val="30"/>
          <w:szCs w:val="30"/>
        </w:rPr>
        <w:t>.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12</w:t>
      </w:r>
      <w:r w:rsidRPr="00171E57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171E57">
        <w:rPr>
          <w:rFonts w:asciiTheme="majorBidi" w:hAnsiTheme="majorBidi" w:hint="cs"/>
          <w:sz w:val="30"/>
          <w:szCs w:val="30"/>
          <w:cs/>
        </w:rPr>
        <w:t xml:space="preserve">ในเดือนกุมภาพันธ์ 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2562</w:t>
      </w:r>
      <w:r w:rsidRPr="00171E5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171E57">
        <w:rPr>
          <w:rFonts w:asciiTheme="majorBidi" w:hAnsiTheme="majorBidi" w:hint="cs"/>
          <w:sz w:val="30"/>
          <w:szCs w:val="30"/>
          <w:cs/>
        </w:rPr>
        <w:t>และได้จ่าย</w:t>
      </w:r>
      <w:r w:rsidRPr="00171E57">
        <w:rPr>
          <w:rFonts w:asciiTheme="majorBidi" w:hAnsiTheme="majorBidi"/>
          <w:sz w:val="30"/>
          <w:szCs w:val="30"/>
          <w:cs/>
        </w:rPr>
        <w:t xml:space="preserve">เงินปันผลงวดสุดท้ายในอัตราหุ้นละ 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0</w:t>
      </w:r>
      <w:r w:rsidRPr="00171E57">
        <w:rPr>
          <w:rFonts w:asciiTheme="majorBidi" w:hAnsiTheme="majorBidi"/>
          <w:sz w:val="30"/>
          <w:szCs w:val="30"/>
        </w:rPr>
        <w:t>.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39</w:t>
      </w:r>
      <w:r w:rsidRPr="00171E57">
        <w:rPr>
          <w:rFonts w:asciiTheme="majorBidi" w:hAnsiTheme="majorBidi"/>
          <w:sz w:val="30"/>
          <w:szCs w:val="30"/>
          <w:cs/>
        </w:rPr>
        <w:t xml:space="preserve"> บาท ให้กับผู้ถือหุ้นที่มีสิทธ</w:t>
      </w:r>
      <w:r w:rsidRPr="00171E57">
        <w:rPr>
          <w:rFonts w:asciiTheme="majorBidi" w:hAnsiTheme="majorBidi" w:hint="cs"/>
          <w:sz w:val="30"/>
          <w:szCs w:val="30"/>
          <w:cs/>
        </w:rPr>
        <w:t>ิ</w:t>
      </w:r>
      <w:r w:rsidRPr="00171E57">
        <w:rPr>
          <w:rFonts w:asciiTheme="majorBidi" w:hAnsiTheme="majorBidi"/>
          <w:sz w:val="30"/>
          <w:szCs w:val="30"/>
          <w:cs/>
        </w:rPr>
        <w:t>รับเงินปันผล</w:t>
      </w:r>
      <w:r w:rsidRPr="00171E57">
        <w:rPr>
          <w:rFonts w:asciiTheme="majorBidi" w:hAnsiTheme="majorBidi" w:hint="cs"/>
          <w:sz w:val="30"/>
          <w:szCs w:val="30"/>
          <w:cs/>
        </w:rPr>
        <w:t xml:space="preserve"> </w:t>
      </w:r>
      <w:r w:rsidRPr="00171E57">
        <w:rPr>
          <w:rFonts w:asciiTheme="majorBidi" w:hAnsiTheme="majorBidi"/>
          <w:sz w:val="30"/>
          <w:szCs w:val="30"/>
          <w:cs/>
        </w:rPr>
        <w:t>เป็น</w:t>
      </w:r>
      <w:r w:rsidRPr="00171E57">
        <w:rPr>
          <w:rFonts w:asciiTheme="majorBidi" w:hAnsiTheme="majorBidi" w:hint="cs"/>
          <w:sz w:val="30"/>
          <w:szCs w:val="30"/>
          <w:cs/>
        </w:rPr>
        <w:t>จำนวน</w:t>
      </w:r>
      <w:r w:rsidRPr="00171E57">
        <w:rPr>
          <w:rFonts w:asciiTheme="majorBidi" w:hAnsiTheme="majorBidi"/>
          <w:sz w:val="30"/>
          <w:szCs w:val="30"/>
          <w:cs/>
        </w:rPr>
        <w:t xml:space="preserve">เงิน 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1</w:t>
      </w:r>
      <w:r w:rsidRPr="00171E57">
        <w:rPr>
          <w:rFonts w:asciiTheme="majorBidi" w:hAnsiTheme="majorBidi"/>
          <w:sz w:val="30"/>
          <w:szCs w:val="30"/>
          <w:lang w:val="en-US"/>
        </w:rPr>
        <w:t>,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171</w:t>
      </w:r>
      <w:r w:rsidRPr="00171E5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46</w:t>
      </w:r>
      <w:r w:rsidRPr="00171E57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171E57">
        <w:rPr>
          <w:rFonts w:asciiTheme="majorBidi" w:hAnsiTheme="majorBidi" w:hint="cs"/>
          <w:sz w:val="30"/>
          <w:szCs w:val="30"/>
          <w:cs/>
        </w:rPr>
        <w:t>ในเดือน</w:t>
      </w:r>
      <w:r w:rsidRPr="00171E57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2562</w:t>
      </w:r>
    </w:p>
    <w:p w14:paraId="6E1E2A97" w14:textId="77777777" w:rsidR="00767F39" w:rsidRDefault="00767F39" w:rsidP="008B5991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654D367" w14:textId="7DC6CDA1" w:rsidR="00767F39" w:rsidRPr="00767F39" w:rsidRDefault="00767F39" w:rsidP="00767F39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71F9">
        <w:rPr>
          <w:rFonts w:asciiTheme="majorBidi" w:hAnsiTheme="majorBidi"/>
          <w:sz w:val="30"/>
          <w:szCs w:val="30"/>
          <w:cs/>
          <w:lang w:val="th-TH"/>
        </w:rPr>
        <w:t xml:space="preserve">ในการประชุมคณะกรรมการของบริษัท เมื่อวันที่ </w:t>
      </w:r>
      <w:r w:rsidRPr="005C410F">
        <w:rPr>
          <w:rFonts w:asciiTheme="majorBidi" w:hAnsiTheme="majorBidi"/>
          <w:sz w:val="30"/>
          <w:szCs w:val="30"/>
          <w:lang w:val="en-US"/>
        </w:rPr>
        <w:t>14</w:t>
      </w:r>
      <w:r w:rsidRPr="005C410F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C410F">
        <w:rPr>
          <w:rFonts w:asciiTheme="majorBidi" w:hAnsiTheme="majorBidi" w:hint="cs"/>
          <w:sz w:val="30"/>
          <w:szCs w:val="30"/>
          <w:cs/>
          <w:lang w:val="th-TH"/>
        </w:rPr>
        <w:t>สิงหาค</w:t>
      </w:r>
      <w:r w:rsidR="00BF5E8E">
        <w:rPr>
          <w:rFonts w:asciiTheme="majorBidi" w:hAnsiTheme="majorBidi" w:hint="cs"/>
          <w:sz w:val="30"/>
          <w:szCs w:val="30"/>
          <w:cs/>
          <w:lang w:val="th-TH"/>
        </w:rPr>
        <w:t xml:space="preserve">ม </w:t>
      </w:r>
      <w:r w:rsidR="00BF5E8E">
        <w:rPr>
          <w:rFonts w:asciiTheme="majorBidi" w:hAnsiTheme="majorBidi"/>
          <w:sz w:val="30"/>
          <w:szCs w:val="30"/>
          <w:lang w:val="en-US"/>
        </w:rPr>
        <w:t xml:space="preserve">2562 </w:t>
      </w:r>
      <w:r w:rsidRPr="005C410F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5C410F">
        <w:rPr>
          <w:rFonts w:asciiTheme="majorBidi" w:hAnsiTheme="majorBidi"/>
          <w:sz w:val="30"/>
          <w:szCs w:val="30"/>
          <w:cs/>
          <w:lang w:val="th-TH"/>
        </w:rPr>
        <w:t>มีมติอนุมัติ</w:t>
      </w:r>
      <w:r w:rsidRPr="005C410F">
        <w:rPr>
          <w:rFonts w:asciiTheme="majorBidi" w:hAnsiTheme="majorBidi" w:hint="cs"/>
          <w:sz w:val="30"/>
          <w:szCs w:val="30"/>
          <w:cs/>
          <w:lang w:val="th-TH"/>
        </w:rPr>
        <w:t>การ</w:t>
      </w:r>
      <w:r w:rsidRPr="005C410F">
        <w:rPr>
          <w:rFonts w:asciiTheme="majorBidi" w:hAnsiTheme="majorBidi"/>
          <w:sz w:val="30"/>
          <w:szCs w:val="30"/>
          <w:cs/>
          <w:lang w:val="th-TH"/>
        </w:rPr>
        <w:t>จัดสรรกำไรเป็นเงินปันผลระหว่างกาล</w:t>
      </w:r>
      <w:r w:rsidRPr="005C410F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5C410F">
        <w:rPr>
          <w:rFonts w:asciiTheme="majorBidi" w:hAnsiTheme="majorBidi"/>
          <w:sz w:val="30"/>
          <w:szCs w:val="30"/>
          <w:cs/>
          <w:lang w:val="th-TH"/>
        </w:rPr>
        <w:t xml:space="preserve">ในอัตราหุ้นละ </w:t>
      </w:r>
      <w:r w:rsidRPr="005C410F">
        <w:rPr>
          <w:rFonts w:asciiTheme="majorBidi" w:hAnsiTheme="majorBidi"/>
          <w:sz w:val="30"/>
          <w:szCs w:val="30"/>
          <w:lang w:val="en-US"/>
        </w:rPr>
        <w:t>0.35</w:t>
      </w:r>
      <w:r w:rsidRPr="005C410F">
        <w:rPr>
          <w:rFonts w:asciiTheme="majorBidi" w:hAnsiTheme="majorBidi"/>
          <w:sz w:val="30"/>
          <w:szCs w:val="30"/>
          <w:cs/>
          <w:lang w:val="th-TH"/>
        </w:rPr>
        <w:t xml:space="preserve"> บาท คิดเป็นจำนวนเงิน </w:t>
      </w:r>
      <w:r w:rsidRPr="005C410F">
        <w:rPr>
          <w:rFonts w:asciiTheme="majorBidi" w:hAnsiTheme="majorBidi"/>
          <w:sz w:val="30"/>
          <w:szCs w:val="30"/>
          <w:lang w:val="en-US"/>
        </w:rPr>
        <w:t>1,051.31</w:t>
      </w:r>
      <w:r w:rsidRPr="005C410F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5C410F">
        <w:rPr>
          <w:rFonts w:asciiTheme="majorBidi" w:hAnsiTheme="majorBidi" w:hint="cs"/>
          <w:sz w:val="30"/>
          <w:szCs w:val="30"/>
          <w:cs/>
          <w:lang w:val="th-TH"/>
        </w:rPr>
        <w:t>จ่ายจากผลการดำเนินงาน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 w:rsidRPr="005C410F">
        <w:rPr>
          <w:rFonts w:asciiTheme="majorBidi" w:hAnsiTheme="majorBidi" w:hint="cs"/>
          <w:sz w:val="30"/>
          <w:szCs w:val="30"/>
          <w:cs/>
          <w:lang w:val="th-TH"/>
        </w:rPr>
        <w:t xml:space="preserve">งวดครึ่งปีแรกของปี </w:t>
      </w:r>
      <w:r w:rsidRPr="005C410F">
        <w:rPr>
          <w:rFonts w:asciiTheme="majorBidi" w:hAnsiTheme="majorBidi"/>
          <w:sz w:val="30"/>
          <w:szCs w:val="30"/>
          <w:lang w:val="en-US"/>
        </w:rPr>
        <w:t>2562</w:t>
      </w:r>
      <w:r w:rsidRPr="005C410F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C410F">
        <w:rPr>
          <w:rFonts w:asciiTheme="majorBidi" w:hAnsiTheme="majorBidi" w:hint="cs"/>
          <w:sz w:val="30"/>
          <w:szCs w:val="30"/>
          <w:cs/>
          <w:lang w:val="th-TH"/>
        </w:rPr>
        <w:t>ของบริษัทตามงบการเงินเฉพาะกิจการและเงินปันผล</w:t>
      </w:r>
      <w:r w:rsidRPr="007771F9">
        <w:rPr>
          <w:rFonts w:asciiTheme="majorBidi" w:hAnsiTheme="majorBidi" w:hint="cs"/>
          <w:sz w:val="30"/>
          <w:szCs w:val="30"/>
          <w:cs/>
          <w:lang w:val="th-TH"/>
        </w:rPr>
        <w:t>ระหว่างกาลที่ได้รับจากบริษัทย่อย ซึ่งได้รับอนุมัติจากคณะกรรมการบริษัทย่อยในเดือนกรกฎาคม</w:t>
      </w:r>
      <w:r w:rsidR="000413B4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0413B4">
        <w:rPr>
          <w:rFonts w:asciiTheme="majorBidi" w:hAnsiTheme="majorBidi"/>
          <w:sz w:val="30"/>
          <w:szCs w:val="30"/>
          <w:lang w:val="en-US"/>
        </w:rPr>
        <w:t xml:space="preserve">2562 </w:t>
      </w:r>
      <w:r w:rsidRPr="007771F9">
        <w:rPr>
          <w:rFonts w:asciiTheme="majorBidi" w:hAnsiTheme="majorBidi"/>
          <w:sz w:val="30"/>
          <w:szCs w:val="30"/>
          <w:cs/>
          <w:lang w:val="th-TH"/>
        </w:rPr>
        <w:t>เงินปันผล</w:t>
      </w:r>
      <w:r w:rsidRPr="007771F9">
        <w:rPr>
          <w:rFonts w:asciiTheme="majorBidi" w:hAnsiTheme="majorBidi" w:hint="cs"/>
          <w:sz w:val="30"/>
          <w:szCs w:val="30"/>
          <w:cs/>
          <w:lang w:val="th-TH"/>
        </w:rPr>
        <w:t>ระหว่างกาล</w:t>
      </w:r>
      <w:r w:rsidRPr="007771F9">
        <w:rPr>
          <w:rFonts w:asciiTheme="majorBidi" w:hAnsiTheme="majorBidi"/>
          <w:sz w:val="30"/>
          <w:szCs w:val="30"/>
          <w:cs/>
          <w:lang w:val="th-TH"/>
        </w:rPr>
        <w:t>ดังกล่าว</w:t>
      </w:r>
      <w:r w:rsidRPr="007771F9">
        <w:rPr>
          <w:rFonts w:asciiTheme="majorBidi" w:hAnsiTheme="majorBidi" w:hint="cs"/>
          <w:sz w:val="30"/>
          <w:szCs w:val="30"/>
          <w:cs/>
          <w:lang w:val="th-TH"/>
        </w:rPr>
        <w:t>ได้จ่าย</w:t>
      </w:r>
      <w:r w:rsidRPr="007771F9">
        <w:rPr>
          <w:rFonts w:asciiTheme="majorBidi" w:hAnsiTheme="majorBidi"/>
          <w:sz w:val="30"/>
          <w:szCs w:val="30"/>
          <w:cs/>
          <w:lang w:val="th-TH"/>
        </w:rPr>
        <w:t>ให้แก่</w:t>
      </w:r>
      <w:r w:rsidRPr="007771F9">
        <w:rPr>
          <w:rFonts w:asciiTheme="majorBidi" w:hAnsiTheme="majorBidi"/>
          <w:sz w:val="30"/>
          <w:szCs w:val="30"/>
          <w:cs/>
          <w:lang w:val="th-TH"/>
        </w:rPr>
        <w:br/>
        <w:t>ผู้ถือหุ้นแล้วในเดือน</w:t>
      </w:r>
      <w:r w:rsidRPr="007771F9">
        <w:rPr>
          <w:rFonts w:asciiTheme="majorBidi" w:hAnsiTheme="majorBidi" w:hint="cs"/>
          <w:sz w:val="30"/>
          <w:szCs w:val="30"/>
          <w:cs/>
          <w:lang w:val="th-TH"/>
        </w:rPr>
        <w:t>กันยายน</w:t>
      </w:r>
      <w:r w:rsidRPr="007771F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771F9">
        <w:rPr>
          <w:rFonts w:asciiTheme="majorBidi" w:hAnsiTheme="majorBidi"/>
          <w:sz w:val="30"/>
          <w:szCs w:val="30"/>
          <w:lang w:val="en-US"/>
        </w:rPr>
        <w:t>2562</w:t>
      </w:r>
    </w:p>
    <w:p w14:paraId="40BA000C" w14:textId="77777777" w:rsidR="00171E57" w:rsidRPr="00171E57" w:rsidRDefault="00171E57">
      <w:pPr>
        <w:spacing w:line="240" w:lineRule="auto"/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2512FD29" w14:textId="77777777" w:rsidR="00962B9E" w:rsidRPr="00F065D7" w:rsidRDefault="00962B9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6486E196" w14:textId="77777777" w:rsidR="00962B9E" w:rsidRPr="00171E57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5893393" w14:textId="77777777" w:rsidR="00976329" w:rsidRPr="00F065D7" w:rsidRDefault="00976329" w:rsidP="003A18F0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F065D7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B8C6074" w14:textId="77777777" w:rsidR="00976329" w:rsidRPr="00171E57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735CF1A4" w14:textId="53E6B78B" w:rsidR="00976329" w:rsidRPr="00F065D7" w:rsidRDefault="00976329" w:rsidP="0097632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A520ACF" w14:textId="3EBC2826" w:rsidR="00976329" w:rsidRPr="00171E57" w:rsidRDefault="00976329" w:rsidP="00DB26C8">
      <w:pPr>
        <w:spacing w:line="240" w:lineRule="auto"/>
        <w:rPr>
          <w:sz w:val="12"/>
          <w:szCs w:val="12"/>
        </w:rPr>
      </w:pPr>
    </w:p>
    <w:tbl>
      <w:tblPr>
        <w:tblpPr w:leftFromText="180" w:rightFromText="180" w:vertAnchor="text" w:horzAnchor="margin" w:tblpX="417" w:tblpY="183"/>
        <w:tblW w:w="998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86"/>
        <w:gridCol w:w="1294"/>
        <w:gridCol w:w="180"/>
        <w:gridCol w:w="890"/>
        <w:gridCol w:w="180"/>
        <w:gridCol w:w="1250"/>
        <w:gridCol w:w="180"/>
        <w:gridCol w:w="1101"/>
        <w:gridCol w:w="178"/>
        <w:gridCol w:w="1046"/>
      </w:tblGrid>
      <w:tr w:rsidR="00976329" w:rsidRPr="00171E57" w14:paraId="17C53A07" w14:textId="77777777" w:rsidTr="004633CD">
        <w:trPr>
          <w:trHeight w:val="363"/>
          <w:tblHeader/>
        </w:trPr>
        <w:tc>
          <w:tcPr>
            <w:tcW w:w="3686" w:type="dxa"/>
            <w:shd w:val="clear" w:color="auto" w:fill="auto"/>
            <w:vAlign w:val="bottom"/>
          </w:tcPr>
          <w:p w14:paraId="0D751FCD" w14:textId="77777777" w:rsidR="00976329" w:rsidRPr="00171E57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6299" w:type="dxa"/>
            <w:gridSpan w:val="9"/>
          </w:tcPr>
          <w:p w14:paraId="6151BCCF" w14:textId="77777777" w:rsidR="00976329" w:rsidRPr="00985FE1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85F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D0058D" w:rsidRPr="00985F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D0058D" w:rsidRPr="00985F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4187" w:rsidRPr="00F065D7" w14:paraId="05306A8E" w14:textId="77777777" w:rsidTr="004633CD">
        <w:trPr>
          <w:trHeight w:val="363"/>
          <w:tblHeader/>
        </w:trPr>
        <w:tc>
          <w:tcPr>
            <w:tcW w:w="3686" w:type="dxa"/>
            <w:shd w:val="clear" w:color="auto" w:fill="auto"/>
            <w:vAlign w:val="bottom"/>
          </w:tcPr>
          <w:p w14:paraId="044FD672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05E273DD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B838B59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82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B9A9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F065D7" w14:paraId="40933C8C" w14:textId="77777777" w:rsidTr="004633CD">
        <w:trPr>
          <w:trHeight w:val="363"/>
          <w:tblHeader/>
        </w:trPr>
        <w:tc>
          <w:tcPr>
            <w:tcW w:w="3686" w:type="dxa"/>
            <w:shd w:val="clear" w:color="auto" w:fill="auto"/>
            <w:vAlign w:val="bottom"/>
          </w:tcPr>
          <w:p w14:paraId="2D747B1D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A3E3D8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268CD47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14:paraId="399807A4" w14:textId="5B2B3A0A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869F952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348E70FE" w14:textId="09D91438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7918E93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06177021" w14:textId="636CB9EF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C35437B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26AA6F1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F7548" w:rsidRPr="00F065D7" w14:paraId="69C43583" w14:textId="77777777" w:rsidTr="004633CD">
        <w:trPr>
          <w:tblHeader/>
        </w:trPr>
        <w:tc>
          <w:tcPr>
            <w:tcW w:w="3686" w:type="dxa"/>
            <w:shd w:val="clear" w:color="auto" w:fill="auto"/>
          </w:tcPr>
          <w:p w14:paraId="6B86AE42" w14:textId="77777777" w:rsidR="00AF7548" w:rsidRPr="00F065D7" w:rsidRDefault="00AF7548" w:rsidP="00697818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6299" w:type="dxa"/>
            <w:gridSpan w:val="9"/>
          </w:tcPr>
          <w:p w14:paraId="49DACBAB" w14:textId="77777777" w:rsidR="00AF7548" w:rsidRPr="00F065D7" w:rsidRDefault="00AF7548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F065D7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F065D7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>พัน</w:t>
            </w:r>
            <w:r w:rsidRPr="00F065D7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6329" w:rsidRPr="00F065D7" w14:paraId="799CDE9B" w14:textId="77777777" w:rsidTr="004633CD">
        <w:trPr>
          <w:cantSplit/>
        </w:trPr>
        <w:tc>
          <w:tcPr>
            <w:tcW w:w="3686" w:type="dxa"/>
            <w:shd w:val="clear" w:color="auto" w:fill="auto"/>
          </w:tcPr>
          <w:p w14:paraId="2745CCFD" w14:textId="1292C27F" w:rsidR="00976329" w:rsidRPr="00F065D7" w:rsidRDefault="00C819B9" w:rsidP="00697818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30</w:t>
            </w:r>
            <w:r w:rsidR="002134D7" w:rsidRPr="00F065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113E4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กันยา</w:t>
            </w:r>
            <w:r w:rsidR="002134D7" w:rsidRPr="00F065D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ยน</w:t>
            </w:r>
            <w:r w:rsidR="002134D7"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C819B9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4" w:type="dxa"/>
          </w:tcPr>
          <w:p w14:paraId="3BD5DD0D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68E1F15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dxa"/>
            <w:shd w:val="clear" w:color="auto" w:fill="auto"/>
          </w:tcPr>
          <w:p w14:paraId="654B168F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AD530E" w14:textId="77777777" w:rsidR="00976329" w:rsidRPr="00F065D7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7057F129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CBB11F" w14:textId="77777777" w:rsidR="00976329" w:rsidRPr="00F065D7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956DC96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5936BD" w14:textId="77777777" w:rsidR="00976329" w:rsidRPr="00F065D7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D95DF1A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818" w:rsidRPr="00F065D7" w14:paraId="3FFE131C" w14:textId="77777777" w:rsidTr="004633CD">
        <w:trPr>
          <w:cantSplit/>
        </w:trPr>
        <w:tc>
          <w:tcPr>
            <w:tcW w:w="9985" w:type="dxa"/>
            <w:gridSpan w:val="10"/>
            <w:shd w:val="clear" w:color="auto" w:fill="auto"/>
          </w:tcPr>
          <w:p w14:paraId="5078A927" w14:textId="470403BC" w:rsidR="00697818" w:rsidRPr="00171E57" w:rsidRDefault="00697818" w:rsidP="00171E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="00171E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8C4CAF" w:rsidRPr="00F065D7" w14:paraId="65F151F4" w14:textId="77777777" w:rsidTr="004633CD">
        <w:trPr>
          <w:cantSplit/>
        </w:trPr>
        <w:tc>
          <w:tcPr>
            <w:tcW w:w="3686" w:type="dxa"/>
            <w:shd w:val="clear" w:color="auto" w:fill="auto"/>
          </w:tcPr>
          <w:p w14:paraId="2225AB75" w14:textId="49EFAF4F" w:rsidR="008C4CAF" w:rsidRPr="00F065D7" w:rsidRDefault="00C6481C" w:rsidP="00697818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  <w:r w:rsidRPr="00F065D7">
              <w:rPr>
                <w:color w:val="000000"/>
                <w:sz w:val="30"/>
                <w:szCs w:val="30"/>
                <w:cs/>
              </w:rPr>
              <w:t>ตราสารหนี้</w:t>
            </w:r>
            <w:r w:rsidRPr="00F065D7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F065D7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94" w:type="dxa"/>
            <w:vAlign w:val="bottom"/>
          </w:tcPr>
          <w:p w14:paraId="1A2F5EE1" w14:textId="3EE619E9" w:rsidR="008C4CAF" w:rsidRPr="00F065D7" w:rsidRDefault="00460E6F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E6F">
              <w:rPr>
                <w:rFonts w:ascii="Angsana New" w:hAnsi="Angsana New"/>
                <w:sz w:val="30"/>
                <w:szCs w:val="30"/>
                <w:lang w:val="en-US"/>
              </w:rPr>
              <w:t>18,888</w:t>
            </w:r>
          </w:p>
        </w:tc>
        <w:tc>
          <w:tcPr>
            <w:tcW w:w="180" w:type="dxa"/>
            <w:vAlign w:val="bottom"/>
          </w:tcPr>
          <w:p w14:paraId="26579A22" w14:textId="77777777" w:rsidR="008C4CAF" w:rsidRPr="00F065D7" w:rsidRDefault="008C4CAF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09C0CD44" w14:textId="7D75B020" w:rsidR="008C4CAF" w:rsidRPr="00F065D7" w:rsidRDefault="00B670F0" w:rsidP="0069781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8F650C" w14:textId="77777777" w:rsidR="008C4CAF" w:rsidRPr="00F065D7" w:rsidRDefault="008C4CAF" w:rsidP="0069781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C2451CE" w14:textId="3F1FABDE" w:rsidR="008C4CAF" w:rsidRPr="00F065D7" w:rsidRDefault="004633CD" w:rsidP="004633CD">
            <w:pPr>
              <w:pStyle w:val="acctfourfigures"/>
              <w:tabs>
                <w:tab w:val="clear" w:pos="765"/>
                <w:tab w:val="decimal" w:pos="728"/>
                <w:tab w:val="decimal" w:pos="83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</w:t>
            </w:r>
            <w:r w:rsidR="00460E6F" w:rsidRPr="00460E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18,888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631A83" w14:textId="77777777" w:rsidR="008C4CAF" w:rsidRPr="00F065D7" w:rsidRDefault="008C4CAF" w:rsidP="006978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CFCE2C9" w14:textId="5330909D" w:rsidR="008C4CAF" w:rsidRPr="00F065D7" w:rsidRDefault="00C36340" w:rsidP="0069781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648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953900" w14:textId="77777777" w:rsidR="008C4CAF" w:rsidRPr="00F065D7" w:rsidRDefault="008C4CAF" w:rsidP="0069781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3B871C4" w14:textId="53449753" w:rsidR="008C4CAF" w:rsidRPr="00F065D7" w:rsidRDefault="00460E6F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E6F">
              <w:rPr>
                <w:rFonts w:ascii="Angsana New" w:hAnsi="Angsana New"/>
                <w:sz w:val="30"/>
                <w:szCs w:val="30"/>
                <w:lang w:val="en-US"/>
              </w:rPr>
              <w:t>18,888</w:t>
            </w:r>
          </w:p>
        </w:tc>
      </w:tr>
      <w:tr w:rsidR="00C6481C" w:rsidRPr="00F065D7" w14:paraId="4BBA1429" w14:textId="77777777" w:rsidTr="004633CD">
        <w:trPr>
          <w:cantSplit/>
        </w:trPr>
        <w:tc>
          <w:tcPr>
            <w:tcW w:w="3686" w:type="dxa"/>
            <w:shd w:val="clear" w:color="auto" w:fill="auto"/>
          </w:tcPr>
          <w:p w14:paraId="144E3AE4" w14:textId="191A7380" w:rsidR="00C6481C" w:rsidRPr="00F065D7" w:rsidRDefault="00C6481C" w:rsidP="00C6481C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  <w:r w:rsidRPr="00F065D7">
              <w:rPr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94" w:type="dxa"/>
            <w:vAlign w:val="bottom"/>
          </w:tcPr>
          <w:p w14:paraId="18360AFB" w14:textId="26CDC3E0" w:rsidR="00C6481C" w:rsidRPr="00C819B9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B670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332</w:t>
            </w:r>
            <w:r w:rsidRPr="00B670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80" w:type="dxa"/>
            <w:vAlign w:val="bottom"/>
          </w:tcPr>
          <w:p w14:paraId="6C5003F7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54B51131" w14:textId="3EE04211" w:rsidR="00C6481C" w:rsidRDefault="00C6481C" w:rsidP="00C6481C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616562" w14:textId="77777777" w:rsidR="00C6481C" w:rsidRPr="00F065D7" w:rsidRDefault="00C6481C" w:rsidP="00C6481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07B3F9C" w14:textId="7C93F525" w:rsidR="00C6481C" w:rsidRDefault="00C36340" w:rsidP="00C3634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="00C648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4429CD" w14:textId="77777777" w:rsidR="00C6481C" w:rsidRPr="00F065D7" w:rsidRDefault="00C6481C" w:rsidP="00C648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904670E" w14:textId="62475146" w:rsidR="00C6481C" w:rsidRPr="00C819B9" w:rsidRDefault="00C6481C" w:rsidP="00C6481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7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Pr="00B67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F245CD" w14:textId="77777777" w:rsidR="00C6481C" w:rsidRPr="00F065D7" w:rsidRDefault="00C6481C" w:rsidP="00C6481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16C8869" w14:textId="6505DE44" w:rsidR="00C6481C" w:rsidRPr="00C819B9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B670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332</w:t>
            </w:r>
            <w:r w:rsidRPr="00B670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</w:t>
            </w:r>
          </w:p>
        </w:tc>
      </w:tr>
      <w:tr w:rsidR="00C6481C" w:rsidRPr="00F065D7" w14:paraId="77D4128C" w14:textId="77777777" w:rsidTr="004633CD">
        <w:trPr>
          <w:cantSplit/>
        </w:trPr>
        <w:tc>
          <w:tcPr>
            <w:tcW w:w="3686" w:type="dxa"/>
            <w:shd w:val="clear" w:color="auto" w:fill="auto"/>
          </w:tcPr>
          <w:p w14:paraId="45349A21" w14:textId="77777777" w:rsidR="00C6481C" w:rsidRPr="00F065D7" w:rsidRDefault="00C6481C" w:rsidP="00C6481C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E09BC2F" w14:textId="77777777" w:rsidR="00C6481C" w:rsidRPr="00C819B9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850289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57BF02BB" w14:textId="77777777" w:rsidR="00C6481C" w:rsidRDefault="00C6481C" w:rsidP="00C6481C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D8AC47" w14:textId="77777777" w:rsidR="00C6481C" w:rsidRPr="00F065D7" w:rsidRDefault="00C6481C" w:rsidP="00C6481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45612A8" w14:textId="77777777" w:rsidR="00C6481C" w:rsidRDefault="00C6481C" w:rsidP="00C6481C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16A255" w14:textId="77777777" w:rsidR="00C6481C" w:rsidRPr="00F065D7" w:rsidRDefault="00C6481C" w:rsidP="00C648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05E4E8C" w14:textId="77777777" w:rsidR="00C6481C" w:rsidRPr="00C819B9" w:rsidRDefault="00C6481C" w:rsidP="00C6481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F84F7C" w14:textId="77777777" w:rsidR="00C6481C" w:rsidRPr="00F065D7" w:rsidRDefault="00C6481C" w:rsidP="00C6481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D0E475A" w14:textId="77777777" w:rsidR="00C6481C" w:rsidRPr="00C819B9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6481C" w:rsidRPr="00F065D7" w14:paraId="07C45EA1" w14:textId="77777777" w:rsidTr="004633CD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4987263D" w14:textId="77777777" w:rsidR="00C6481C" w:rsidRPr="00F065D7" w:rsidRDefault="00C6481C" w:rsidP="00C6481C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6299" w:type="dxa"/>
            <w:gridSpan w:val="9"/>
          </w:tcPr>
          <w:p w14:paraId="610E9704" w14:textId="1FF2E47E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F06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6481C" w:rsidRPr="00F065D7" w14:paraId="77749782" w14:textId="77777777" w:rsidTr="004633CD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3E19ECD6" w14:textId="77777777" w:rsidR="00C6481C" w:rsidRPr="00F065D7" w:rsidRDefault="00C6481C" w:rsidP="00C6481C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39F9202" w14:textId="768CE440" w:rsidR="00C6481C" w:rsidRPr="00FB2425" w:rsidRDefault="00C6481C" w:rsidP="00C648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BB0F60D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482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35B5B" w14:textId="459D7F0D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481C" w:rsidRPr="00F065D7" w14:paraId="67551B78" w14:textId="77777777" w:rsidTr="004633CD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03C4C406" w14:textId="77777777" w:rsidR="00C6481C" w:rsidRPr="00F065D7" w:rsidRDefault="00C6481C" w:rsidP="00C6481C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EA0DA82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EB7185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14:paraId="426EFE07" w14:textId="6E78BA48" w:rsidR="00C6481C" w:rsidRPr="00F065D7" w:rsidRDefault="00C6481C" w:rsidP="00C6481C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7143AC5" w14:textId="77777777" w:rsidR="00C6481C" w:rsidRPr="00F065D7" w:rsidRDefault="00C6481C" w:rsidP="00C6481C">
            <w:pPr>
              <w:tabs>
                <w:tab w:val="decimal" w:pos="881"/>
              </w:tabs>
              <w:spacing w:line="240" w:lineRule="auto"/>
              <w:ind w:left="-199" w:right="-28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1E1F6472" w14:textId="40243C70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55D2AD4" w14:textId="77777777" w:rsidR="00C6481C" w:rsidRPr="00F065D7" w:rsidRDefault="00C6481C" w:rsidP="00C648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5240D072" w14:textId="792B82EB" w:rsidR="00C6481C" w:rsidRPr="00F065D7" w:rsidRDefault="00C6481C" w:rsidP="00C6481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B897F8E" w14:textId="77777777" w:rsidR="00C6481C" w:rsidRPr="00F065D7" w:rsidRDefault="00C6481C" w:rsidP="00C6481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04EF31C6" w14:textId="515CCBD4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481C" w:rsidRPr="00F065D7" w14:paraId="3CD7FD54" w14:textId="77777777" w:rsidTr="004633CD">
        <w:trPr>
          <w:cantSplit/>
        </w:trPr>
        <w:tc>
          <w:tcPr>
            <w:tcW w:w="3686" w:type="dxa"/>
            <w:shd w:val="clear" w:color="auto" w:fill="auto"/>
          </w:tcPr>
          <w:p w14:paraId="2A90C97E" w14:textId="77777777" w:rsidR="00C6481C" w:rsidRPr="00F065D7" w:rsidRDefault="00C6481C" w:rsidP="00C6481C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6299" w:type="dxa"/>
            <w:gridSpan w:val="9"/>
          </w:tcPr>
          <w:p w14:paraId="7979484F" w14:textId="04F90762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F065D7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>พัน</w:t>
            </w:r>
            <w:r w:rsidRPr="00F065D7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481C" w:rsidRPr="00F065D7" w14:paraId="6F7D2115" w14:textId="77777777" w:rsidTr="004633CD">
        <w:trPr>
          <w:cantSplit/>
        </w:trPr>
        <w:tc>
          <w:tcPr>
            <w:tcW w:w="3686" w:type="dxa"/>
            <w:shd w:val="clear" w:color="auto" w:fill="auto"/>
          </w:tcPr>
          <w:p w14:paraId="057042FE" w14:textId="3594A308" w:rsidR="00C6481C" w:rsidRPr="00F065D7" w:rsidRDefault="00C6481C" w:rsidP="00C6481C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4" w:type="dxa"/>
            <w:vAlign w:val="bottom"/>
          </w:tcPr>
          <w:p w14:paraId="3EC6ADA4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003C3A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0F135A22" w14:textId="77777777" w:rsidR="00C6481C" w:rsidRPr="00F065D7" w:rsidRDefault="00C6481C" w:rsidP="00C6481C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7594C1" w14:textId="77777777" w:rsidR="00C6481C" w:rsidRPr="00F065D7" w:rsidRDefault="00C6481C" w:rsidP="00C6481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DD8981D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506EDE" w14:textId="77777777" w:rsidR="00C6481C" w:rsidRPr="00F065D7" w:rsidRDefault="00C6481C" w:rsidP="00C648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DBA2EC9" w14:textId="77777777" w:rsidR="00C6481C" w:rsidRPr="00F065D7" w:rsidRDefault="00C6481C" w:rsidP="00C6481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A1C3B0" w14:textId="77777777" w:rsidR="00C6481C" w:rsidRPr="00F065D7" w:rsidRDefault="00C6481C" w:rsidP="00C6481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ADD1BB7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481C" w:rsidRPr="00F065D7" w14:paraId="38B9ED3B" w14:textId="77777777" w:rsidTr="004633CD">
        <w:trPr>
          <w:cantSplit/>
        </w:trPr>
        <w:tc>
          <w:tcPr>
            <w:tcW w:w="4980" w:type="dxa"/>
            <w:gridSpan w:val="2"/>
            <w:shd w:val="clear" w:color="auto" w:fill="auto"/>
          </w:tcPr>
          <w:p w14:paraId="45780D10" w14:textId="3AB6F1C9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" w:type="dxa"/>
            <w:vAlign w:val="bottom"/>
          </w:tcPr>
          <w:p w14:paraId="2999F97A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13048EEC" w14:textId="77777777" w:rsidR="00C6481C" w:rsidRPr="00F065D7" w:rsidRDefault="00C6481C" w:rsidP="00C6481C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EB9FCB" w14:textId="77777777" w:rsidR="00C6481C" w:rsidRPr="00F065D7" w:rsidRDefault="00C6481C" w:rsidP="00C6481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A5E0117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5CC118" w14:textId="77777777" w:rsidR="00C6481C" w:rsidRPr="00F065D7" w:rsidRDefault="00C6481C" w:rsidP="00C648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868AB94" w14:textId="77777777" w:rsidR="00C6481C" w:rsidRPr="00F065D7" w:rsidRDefault="00C6481C" w:rsidP="00C6481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28B4240" w14:textId="77777777" w:rsidR="00C6481C" w:rsidRPr="00F065D7" w:rsidRDefault="00C6481C" w:rsidP="00C6481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3798A43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481C" w:rsidRPr="00F065D7" w14:paraId="6A8853E7" w14:textId="77777777" w:rsidTr="004633CD">
        <w:trPr>
          <w:cantSplit/>
        </w:trPr>
        <w:tc>
          <w:tcPr>
            <w:tcW w:w="3686" w:type="dxa"/>
            <w:shd w:val="clear" w:color="auto" w:fill="auto"/>
          </w:tcPr>
          <w:p w14:paraId="34551439" w14:textId="1847284A" w:rsidR="00C6481C" w:rsidRPr="00F065D7" w:rsidRDefault="00C6481C" w:rsidP="00C6481C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F065D7">
              <w:rPr>
                <w:color w:val="000000"/>
                <w:sz w:val="30"/>
                <w:szCs w:val="30"/>
                <w:cs/>
              </w:rPr>
              <w:t>ตราสารหนี้</w:t>
            </w:r>
            <w:r w:rsidRPr="00F065D7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F065D7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94" w:type="dxa"/>
            <w:vAlign w:val="bottom"/>
          </w:tcPr>
          <w:p w14:paraId="3EF59E48" w14:textId="0A516B8F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180" w:type="dxa"/>
            <w:vAlign w:val="bottom"/>
          </w:tcPr>
          <w:p w14:paraId="6FC6063F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1AEA93C7" w14:textId="6C7D3571" w:rsidR="00C6481C" w:rsidRPr="00F065D7" w:rsidRDefault="00C6481C" w:rsidP="00C6481C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33FA8E" w14:textId="77777777" w:rsidR="00C6481C" w:rsidRPr="00F065D7" w:rsidRDefault="00C6481C" w:rsidP="00C6481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91FFB71" w14:textId="1329DDB4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FE006E" w14:textId="77777777" w:rsidR="00C6481C" w:rsidRPr="00F065D7" w:rsidRDefault="00C6481C" w:rsidP="00C648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D6368C2" w14:textId="0FD47FE1" w:rsidR="00C6481C" w:rsidRPr="00F065D7" w:rsidRDefault="00C6481C" w:rsidP="00C6481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B6AA6C" w14:textId="77777777" w:rsidR="00C6481C" w:rsidRPr="00F065D7" w:rsidRDefault="00C6481C" w:rsidP="00C6481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FB4EA2B" w14:textId="336094BC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</w:tr>
      <w:tr w:rsidR="00C6481C" w:rsidRPr="00F065D7" w14:paraId="2E3984D0" w14:textId="77777777" w:rsidTr="004633CD">
        <w:trPr>
          <w:cantSplit/>
        </w:trPr>
        <w:tc>
          <w:tcPr>
            <w:tcW w:w="3686" w:type="dxa"/>
            <w:shd w:val="clear" w:color="auto" w:fill="auto"/>
          </w:tcPr>
          <w:p w14:paraId="531CD911" w14:textId="77777777" w:rsidR="00C6481C" w:rsidRPr="00F065D7" w:rsidRDefault="00C6481C" w:rsidP="00C6481C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4C052D8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36F100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3C8603F" w14:textId="77777777" w:rsidR="00C6481C" w:rsidRPr="00F065D7" w:rsidRDefault="00C6481C" w:rsidP="00C6481C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9212328" w14:textId="77777777" w:rsidR="00C6481C" w:rsidRPr="00F065D7" w:rsidRDefault="00C6481C" w:rsidP="00C6481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74EA04D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68A3F5" w14:textId="77777777" w:rsidR="00C6481C" w:rsidRPr="00F065D7" w:rsidRDefault="00C6481C" w:rsidP="00C648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F66BCC1" w14:textId="77777777" w:rsidR="00C6481C" w:rsidRPr="00F065D7" w:rsidRDefault="00C6481C" w:rsidP="00C6481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3640E48" w14:textId="77777777" w:rsidR="00C6481C" w:rsidRPr="00F065D7" w:rsidRDefault="00C6481C" w:rsidP="00C6481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084B5A6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7F8141E7" w14:textId="77777777" w:rsidR="009B76AC" w:rsidRPr="00F065D7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</w:t>
      </w: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ที่วัดมูลค่า</w:t>
      </w: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14:paraId="1CCA2C83" w14:textId="77777777" w:rsidR="00AE055A" w:rsidRPr="00F065D7" w:rsidRDefault="00AE055A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131A5F28" w14:textId="77777777" w:rsidR="009B76AC" w:rsidRPr="00F065D7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F065D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75C13288" w14:textId="77777777" w:rsidR="00B2308E" w:rsidRPr="00F065D7" w:rsidRDefault="00B2308E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FBC83AB" w14:textId="4EDA9B2E" w:rsidR="000A4DDF" w:rsidRPr="00F065D7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C819B9" w:rsidRPr="00C819B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065D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C4CAF" w:rsidRPr="00F065D7">
        <w:rPr>
          <w:rFonts w:asciiTheme="majorBidi" w:hAnsiTheme="majorBidi" w:cs="Angsana New"/>
          <w:sz w:val="30"/>
          <w:szCs w:val="30"/>
          <w:cs/>
          <w:lang w:bidi="th-TH"/>
        </w:rPr>
        <w:t>สำหรับตราสารหนี้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4E13FF20" w14:textId="77777777" w:rsidR="000A4DDF" w:rsidRPr="00F065D7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A14B044" w14:textId="21E3AA02" w:rsidR="00692C8F" w:rsidRPr="00F065D7" w:rsidRDefault="002847DE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C819B9" w:rsidRPr="00C819B9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ประเมินมูลค่าโดยใช้เทคนิคการเปรียบเทียบราคาตลาด และการคิดลดเงินปันผลเพื่อหามูลค่าปัจจุบัน โดยข้อสมมติฐานหลักที่ใช้ในการประเมินราคาดังกล่าวประกอบด้วย  อัตราการเพิ่มขึ้นของรายได้ต่อปี อัตรากำไรก่อน ดอกเบี้ย ภาษี ค่าเสื่อม</w:t>
      </w:r>
      <w:r w:rsidR="00A9197B" w:rsidRPr="00F065D7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="00A9197B" w:rsidRPr="00F065D7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ค่าตัดจำหน่าย</w:t>
      </w:r>
      <w:r w:rsidR="00A9197B" w:rsidRPr="00F065D7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A9197B" w:rsidRPr="00F065D7">
        <w:rPr>
          <w:rFonts w:asciiTheme="majorBidi" w:hAnsiTheme="majorBidi" w:cs="Angsana New"/>
          <w:sz w:val="30"/>
          <w:szCs w:val="30"/>
          <w:lang w:val="en-US" w:bidi="th-TH"/>
        </w:rPr>
        <w:t>(EBITDA)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อัตรากำไรสุทธิ  อัตราเงินปันผลที่คาดว่</w:t>
      </w:r>
      <w:r w:rsidR="00A9197B" w:rsidRPr="00F065D7">
        <w:rPr>
          <w:rFonts w:asciiTheme="majorBidi" w:hAnsiTheme="majorBidi" w:cs="Angsana New" w:hint="cs"/>
          <w:sz w:val="30"/>
          <w:szCs w:val="30"/>
          <w:cs/>
          <w:lang w:bidi="th-TH"/>
        </w:rPr>
        <w:t>าจะ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ได้รับในอนาคต ข้อมูลอื่นที่เกี่ยวข้องของ</w:t>
      </w:r>
      <w:r w:rsidR="00FE64AF" w:rsidRPr="00F065D7">
        <w:rPr>
          <w:rFonts w:asciiTheme="majorBidi" w:hAnsiTheme="majorBidi" w:cs="Angsana New"/>
          <w:sz w:val="30"/>
          <w:szCs w:val="30"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ตราสารทุนที่มีลักษณะเหมือนหรือคล้ายคลึงกันในตลาด และปัจจัยความเสี่ยงที่เกี่ยวข้อง</w:t>
      </w:r>
    </w:p>
    <w:p w14:paraId="3C132140" w14:textId="77777777" w:rsidR="00AD2CB5" w:rsidRDefault="00AD2CB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A21C614" w14:textId="77777777" w:rsidR="00FB2425" w:rsidRDefault="00FB242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6CB8B558" w14:textId="77777777" w:rsidR="00FB2425" w:rsidRDefault="00FB242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0511E722" w14:textId="77777777" w:rsidR="00FB2425" w:rsidRDefault="00FB242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ADCC810" w14:textId="77777777" w:rsidR="00FB2425" w:rsidRDefault="00FB242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2F3D6F2" w14:textId="77777777" w:rsidR="00FB2425" w:rsidRDefault="00FB242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7F89C02D" w14:textId="77777777" w:rsidR="00FB2425" w:rsidRDefault="00FB242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629E7C60" w14:textId="77777777" w:rsidR="00FB2425" w:rsidRDefault="00FB242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75165CCB" w14:textId="77777777" w:rsidR="00FB2425" w:rsidRPr="00F065D7" w:rsidRDefault="00FB242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642F0A0B" w14:textId="77777777" w:rsidR="004D34FC" w:rsidRPr="00F065D7" w:rsidRDefault="004D34F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</w:t>
      </w:r>
      <w:r w:rsidR="008341C0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7BA13038" w14:textId="77777777" w:rsidR="001000FB" w:rsidRPr="00F065D7" w:rsidRDefault="001000FB" w:rsidP="00EF41DF">
      <w:pPr>
        <w:pStyle w:val="ListParagraph"/>
        <w:ind w:left="540" w:firstLine="0"/>
        <w:rPr>
          <w:rFonts w:asciiTheme="majorBidi" w:hAnsiTheme="majorBidi"/>
          <w:cs/>
        </w:rPr>
      </w:pPr>
    </w:p>
    <w:tbl>
      <w:tblPr>
        <w:tblW w:w="88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63"/>
        <w:gridCol w:w="1125"/>
        <w:gridCol w:w="243"/>
        <w:gridCol w:w="1081"/>
        <w:gridCol w:w="236"/>
        <w:gridCol w:w="1125"/>
        <w:gridCol w:w="245"/>
        <w:gridCol w:w="1087"/>
      </w:tblGrid>
      <w:tr w:rsidR="001000FB" w:rsidRPr="00F065D7" w14:paraId="3D698853" w14:textId="77777777" w:rsidTr="007C39E3">
        <w:trPr>
          <w:tblHeader/>
        </w:trPr>
        <w:tc>
          <w:tcPr>
            <w:tcW w:w="2080" w:type="pct"/>
          </w:tcPr>
          <w:p w14:paraId="71C3C795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7ECC870D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0765FB8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pct"/>
            <w:gridSpan w:val="3"/>
          </w:tcPr>
          <w:p w14:paraId="6E6F42F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0FB" w:rsidRPr="00F065D7" w14:paraId="013E4458" w14:textId="77777777" w:rsidTr="007C39E3">
        <w:trPr>
          <w:tblHeader/>
        </w:trPr>
        <w:tc>
          <w:tcPr>
            <w:tcW w:w="2080" w:type="pct"/>
          </w:tcPr>
          <w:p w14:paraId="149FBCC9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4F1A1C52" w14:textId="51494E61" w:rsidR="001000FB" w:rsidRPr="00F065D7" w:rsidRDefault="00C819B9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56430"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13E4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656430" w:rsidRPr="00F065D7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38" w:type="pct"/>
          </w:tcPr>
          <w:p w14:paraId="37BD638F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7A142C2" w14:textId="7D97E36C" w:rsidR="001000FB" w:rsidRPr="00F065D7" w:rsidRDefault="00C819B9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" w:type="pct"/>
          </w:tcPr>
          <w:p w14:paraId="008AF634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E13E7C1" w14:textId="6ACF7422" w:rsidR="001000FB" w:rsidRPr="00F065D7" w:rsidRDefault="00D113E4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39" w:type="pct"/>
          </w:tcPr>
          <w:p w14:paraId="0CAEC02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70EE39A" w14:textId="51376FAD" w:rsidR="001000FB" w:rsidRPr="00F065D7" w:rsidRDefault="00C819B9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000FB" w:rsidRPr="00F065D7" w14:paraId="6A71E099" w14:textId="77777777" w:rsidTr="007C39E3">
        <w:trPr>
          <w:tblHeader/>
        </w:trPr>
        <w:tc>
          <w:tcPr>
            <w:tcW w:w="2080" w:type="pct"/>
          </w:tcPr>
          <w:p w14:paraId="4CD09CB0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7A17F908" w14:textId="6D0EAAF9" w:rsidR="001000FB" w:rsidRPr="00F065D7" w:rsidRDefault="00C819B9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8" w:type="pct"/>
          </w:tcPr>
          <w:p w14:paraId="04B99F32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01CFB3B" w14:textId="3E472FA9" w:rsidR="001000FB" w:rsidRPr="00F065D7" w:rsidRDefault="00C819B9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4" w:type="pct"/>
          </w:tcPr>
          <w:p w14:paraId="52DEFDDE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FBE1C04" w14:textId="24EBC9FC" w:rsidR="001000FB" w:rsidRPr="00F065D7" w:rsidRDefault="00C819B9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9" w:type="pct"/>
          </w:tcPr>
          <w:p w14:paraId="4B45B4A5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C300D0F" w14:textId="01A12336" w:rsidR="001000FB" w:rsidRPr="00F065D7" w:rsidRDefault="00C819B9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1000FB" w:rsidRPr="00F065D7" w14:paraId="179DFDC7" w14:textId="77777777" w:rsidTr="007C39E3">
        <w:trPr>
          <w:tblHeader/>
        </w:trPr>
        <w:tc>
          <w:tcPr>
            <w:tcW w:w="2080" w:type="pct"/>
          </w:tcPr>
          <w:p w14:paraId="2DC239DB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0" w:type="pct"/>
            <w:gridSpan w:val="7"/>
          </w:tcPr>
          <w:p w14:paraId="0F324C1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00FB" w:rsidRPr="00F065D7" w14:paraId="11026E03" w14:textId="77777777" w:rsidTr="007C39E3">
        <w:tc>
          <w:tcPr>
            <w:tcW w:w="2080" w:type="pct"/>
          </w:tcPr>
          <w:p w14:paraId="231D7298" w14:textId="77777777" w:rsidR="001000FB" w:rsidRPr="00F065D7" w:rsidRDefault="001000FB" w:rsidP="001000FB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9" w:type="pct"/>
          </w:tcPr>
          <w:p w14:paraId="3BC1E6A5" w14:textId="77777777" w:rsidR="001000FB" w:rsidRPr="00F065D7" w:rsidRDefault="001000FB" w:rsidP="001000F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18BA0EFA" w14:textId="77777777" w:rsidR="001000FB" w:rsidRPr="00F065D7" w:rsidRDefault="001000FB" w:rsidP="001000F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4DD47CA" w14:textId="77777777" w:rsidR="001000FB" w:rsidRPr="00F065D7" w:rsidRDefault="001000FB" w:rsidP="001000F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817E85A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839819D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12E315D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42881A5" w14:textId="77777777" w:rsidR="001000FB" w:rsidRPr="00F065D7" w:rsidRDefault="001000FB" w:rsidP="001000F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491" w:rsidRPr="00F065D7" w14:paraId="445E276D" w14:textId="77777777" w:rsidTr="007C39E3">
        <w:tc>
          <w:tcPr>
            <w:tcW w:w="2080" w:type="pct"/>
          </w:tcPr>
          <w:p w14:paraId="25431F1D" w14:textId="77777777" w:rsidR="00246491" w:rsidRPr="00F065D7" w:rsidRDefault="00246491" w:rsidP="0024649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9" w:type="pct"/>
          </w:tcPr>
          <w:p w14:paraId="1B0D73F4" w14:textId="3B12719A" w:rsidR="00246491" w:rsidRPr="00F065D7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6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501,209</w:t>
            </w:r>
          </w:p>
        </w:tc>
        <w:tc>
          <w:tcPr>
            <w:tcW w:w="138" w:type="pct"/>
          </w:tcPr>
          <w:p w14:paraId="6E261800" w14:textId="77777777" w:rsidR="00246491" w:rsidRPr="00F065D7" w:rsidRDefault="00246491" w:rsidP="0024649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673B954" w14:textId="0A03D544" w:rsidR="00246491" w:rsidRPr="00F065D7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134" w:type="pct"/>
          </w:tcPr>
          <w:p w14:paraId="609992C5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EA085CD" w14:textId="30D33CB0" w:rsidR="00246491" w:rsidRPr="00F065D7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6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38,449</w:t>
            </w:r>
          </w:p>
        </w:tc>
        <w:tc>
          <w:tcPr>
            <w:tcW w:w="139" w:type="pct"/>
          </w:tcPr>
          <w:p w14:paraId="6F39FB70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E6FDC2B" w14:textId="7F6694C1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</w:p>
        </w:tc>
      </w:tr>
      <w:tr w:rsidR="00246491" w:rsidRPr="00F065D7" w14:paraId="42F74BDC" w14:textId="77777777" w:rsidTr="007C39E3">
        <w:tc>
          <w:tcPr>
            <w:tcW w:w="2080" w:type="pct"/>
          </w:tcPr>
          <w:p w14:paraId="6B1B5736" w14:textId="77777777" w:rsidR="00246491" w:rsidRPr="00F065D7" w:rsidRDefault="00246491" w:rsidP="0024649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9" w:type="pct"/>
          </w:tcPr>
          <w:p w14:paraId="12EDB1EC" w14:textId="4D9CF22B" w:rsidR="00246491" w:rsidRPr="00F065D7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6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2,079,139</w:t>
            </w:r>
          </w:p>
        </w:tc>
        <w:tc>
          <w:tcPr>
            <w:tcW w:w="138" w:type="pct"/>
          </w:tcPr>
          <w:p w14:paraId="43CF7596" w14:textId="77777777" w:rsidR="00246491" w:rsidRPr="00F065D7" w:rsidRDefault="00246491" w:rsidP="0024649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8DEE6F1" w14:textId="724F4099" w:rsidR="00246491" w:rsidRPr="00F065D7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960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34" w:type="pct"/>
          </w:tcPr>
          <w:p w14:paraId="6A4E7128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E5801EB" w14:textId="32CBF84A" w:rsidR="00246491" w:rsidRPr="00F065D7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6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570,459</w:t>
            </w:r>
          </w:p>
        </w:tc>
        <w:tc>
          <w:tcPr>
            <w:tcW w:w="139" w:type="pct"/>
          </w:tcPr>
          <w:p w14:paraId="714E6DE8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8DB5FCE" w14:textId="4E806E1C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</w:t>
            </w:r>
          </w:p>
        </w:tc>
      </w:tr>
      <w:tr w:rsidR="00246491" w:rsidRPr="00F065D7" w14:paraId="332F20BB" w14:textId="77777777" w:rsidTr="007C39E3">
        <w:tc>
          <w:tcPr>
            <w:tcW w:w="2080" w:type="pct"/>
          </w:tcPr>
          <w:p w14:paraId="24261196" w14:textId="77777777" w:rsidR="00246491" w:rsidRPr="00F065D7" w:rsidRDefault="00246491" w:rsidP="0024649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9" w:type="pct"/>
          </w:tcPr>
          <w:p w14:paraId="637D7916" w14:textId="19033191" w:rsidR="00246491" w:rsidRPr="00F065D7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6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2,308</w:t>
            </w:r>
          </w:p>
        </w:tc>
        <w:tc>
          <w:tcPr>
            <w:tcW w:w="138" w:type="pct"/>
          </w:tcPr>
          <w:p w14:paraId="5F9B39C6" w14:textId="77777777" w:rsidR="00246491" w:rsidRPr="00F065D7" w:rsidRDefault="00246491" w:rsidP="0024649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10459A3" w14:textId="7D7AA59D" w:rsidR="00246491" w:rsidRPr="00F065D7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859</w:t>
            </w:r>
          </w:p>
        </w:tc>
        <w:tc>
          <w:tcPr>
            <w:tcW w:w="134" w:type="pct"/>
          </w:tcPr>
          <w:p w14:paraId="7EEFB3F4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CD78D81" w14:textId="56010C3E" w:rsidR="00246491" w:rsidRPr="00F065D7" w:rsidRDefault="00246491" w:rsidP="0024649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6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045C5D11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66B086D" w14:textId="3B636644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</w:tr>
      <w:tr w:rsidR="00246491" w:rsidRPr="00F065D7" w14:paraId="064E5151" w14:textId="77777777" w:rsidTr="007C39E3">
        <w:tc>
          <w:tcPr>
            <w:tcW w:w="2080" w:type="pct"/>
          </w:tcPr>
          <w:p w14:paraId="32076553" w14:textId="67CB58E4" w:rsidR="00246491" w:rsidRPr="00F065D7" w:rsidRDefault="00246491" w:rsidP="0024649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60C6EE40" w14:textId="2A914844" w:rsidR="00246491" w:rsidRPr="00F065D7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6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25,279</w:t>
            </w:r>
          </w:p>
        </w:tc>
        <w:tc>
          <w:tcPr>
            <w:tcW w:w="138" w:type="pct"/>
          </w:tcPr>
          <w:p w14:paraId="4AAF09EE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81CD2E4" w14:textId="0DAD02EA" w:rsidR="00246491" w:rsidRPr="00F065D7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34" w:type="pct"/>
          </w:tcPr>
          <w:p w14:paraId="44D35017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9B46555" w14:textId="013F8CCE" w:rsidR="00246491" w:rsidRPr="00F065D7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6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24,437</w:t>
            </w:r>
          </w:p>
        </w:tc>
        <w:tc>
          <w:tcPr>
            <w:tcW w:w="139" w:type="pct"/>
          </w:tcPr>
          <w:p w14:paraId="18A06C10" w14:textId="77777777" w:rsidR="00246491" w:rsidRPr="00F065D7" w:rsidRDefault="00246491" w:rsidP="00246491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5D5E50CB" w14:textId="5FCAD791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</w:p>
        </w:tc>
      </w:tr>
      <w:tr w:rsidR="00246491" w:rsidRPr="00F065D7" w14:paraId="1A725690" w14:textId="77777777" w:rsidTr="007C39E3">
        <w:tc>
          <w:tcPr>
            <w:tcW w:w="2080" w:type="pct"/>
          </w:tcPr>
          <w:p w14:paraId="0592548A" w14:textId="77777777" w:rsidR="00246491" w:rsidRPr="00F065D7" w:rsidRDefault="00246491" w:rsidP="0024649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9C1E9E1" w14:textId="228E2236" w:rsidR="00246491" w:rsidRPr="00246491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64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2,607,935</w:t>
            </w:r>
          </w:p>
        </w:tc>
        <w:tc>
          <w:tcPr>
            <w:tcW w:w="138" w:type="pct"/>
          </w:tcPr>
          <w:p w14:paraId="7F363BF8" w14:textId="77777777" w:rsidR="00246491" w:rsidRPr="00F065D7" w:rsidRDefault="00246491" w:rsidP="0024649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EA79420" w14:textId="0ABF2BBF" w:rsidR="00246491" w:rsidRPr="00F065D7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355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34" w:type="pct"/>
          </w:tcPr>
          <w:p w14:paraId="5DEA735A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6583AD6" w14:textId="7E096BFC" w:rsidR="00246491" w:rsidRPr="00246491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64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633,345</w:t>
            </w:r>
          </w:p>
        </w:tc>
        <w:tc>
          <w:tcPr>
            <w:tcW w:w="139" w:type="pct"/>
          </w:tcPr>
          <w:p w14:paraId="01D5CFE1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2949DB2" w14:textId="640BF763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</w:t>
            </w:r>
          </w:p>
        </w:tc>
      </w:tr>
      <w:tr w:rsidR="00246491" w:rsidRPr="00F065D7" w14:paraId="376D262C" w14:textId="77777777" w:rsidTr="007C39E3">
        <w:trPr>
          <w:trHeight w:val="427"/>
        </w:trPr>
        <w:tc>
          <w:tcPr>
            <w:tcW w:w="2080" w:type="pct"/>
          </w:tcPr>
          <w:p w14:paraId="2F6F92D3" w14:textId="77777777" w:rsidR="00246491" w:rsidRPr="00F065D7" w:rsidRDefault="00246491" w:rsidP="00246491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66606390" w14:textId="77777777" w:rsidR="00246491" w:rsidRPr="00246491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1AD87ACF" w14:textId="77777777" w:rsidR="00246491" w:rsidRPr="00F065D7" w:rsidRDefault="00246491" w:rsidP="0024649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DEC1576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65004DE5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7B9381C" w14:textId="77777777" w:rsidR="00246491" w:rsidRPr="00246491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77AA75EA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17A99DA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491" w:rsidRPr="00F065D7" w14:paraId="5A6F6EE5" w14:textId="77777777" w:rsidTr="007C39E3">
        <w:tc>
          <w:tcPr>
            <w:tcW w:w="2080" w:type="pct"/>
          </w:tcPr>
          <w:p w14:paraId="29766149" w14:textId="77777777" w:rsidR="00246491" w:rsidRPr="00F065D7" w:rsidRDefault="00246491" w:rsidP="00246491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9" w:type="pct"/>
          </w:tcPr>
          <w:p w14:paraId="3D7EF9A6" w14:textId="77777777" w:rsidR="00246491" w:rsidRPr="00F065D7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4B3C1DC3" w14:textId="77777777" w:rsidR="00246491" w:rsidRPr="00F065D7" w:rsidRDefault="00246491" w:rsidP="0024649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C4E8E1E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CAEEB4A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856047" w14:textId="77777777" w:rsidR="00246491" w:rsidRPr="00F065D7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30CB814D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A2C240B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491" w:rsidRPr="00F065D7" w14:paraId="68CCADA9" w14:textId="77777777" w:rsidTr="007C39E3">
        <w:tc>
          <w:tcPr>
            <w:tcW w:w="2080" w:type="pct"/>
          </w:tcPr>
          <w:p w14:paraId="7FFE2A2B" w14:textId="77777777" w:rsidR="00246491" w:rsidRPr="00F065D7" w:rsidRDefault="00246491" w:rsidP="0024649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9" w:type="pct"/>
          </w:tcPr>
          <w:p w14:paraId="54A4B1CD" w14:textId="179B5F96" w:rsidR="00246491" w:rsidRPr="00F065D7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6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469,200</w:t>
            </w:r>
          </w:p>
        </w:tc>
        <w:tc>
          <w:tcPr>
            <w:tcW w:w="138" w:type="pct"/>
          </w:tcPr>
          <w:p w14:paraId="4D45DAD1" w14:textId="77777777" w:rsidR="00246491" w:rsidRPr="00F065D7" w:rsidRDefault="00246491" w:rsidP="0024649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BE8597F" w14:textId="2ECF9D9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</w:p>
        </w:tc>
        <w:tc>
          <w:tcPr>
            <w:tcW w:w="134" w:type="pct"/>
          </w:tcPr>
          <w:p w14:paraId="6BBE213F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80E4BFE" w14:textId="226BD1DD" w:rsidR="00246491" w:rsidRPr="00F065D7" w:rsidRDefault="00246491" w:rsidP="002464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6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193,167</w:t>
            </w:r>
          </w:p>
        </w:tc>
        <w:tc>
          <w:tcPr>
            <w:tcW w:w="139" w:type="pct"/>
          </w:tcPr>
          <w:p w14:paraId="578654DF" w14:textId="77777777" w:rsidR="00246491" w:rsidRPr="00F065D7" w:rsidRDefault="00246491" w:rsidP="002464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772C3C1" w14:textId="77777777" w:rsidR="00246491" w:rsidRPr="00F065D7" w:rsidRDefault="00246491" w:rsidP="00246491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3F44" w:rsidRPr="00F065D7" w14:paraId="5D2AF5D5" w14:textId="77777777" w:rsidTr="007C39E3">
        <w:tc>
          <w:tcPr>
            <w:tcW w:w="2080" w:type="pct"/>
          </w:tcPr>
          <w:p w14:paraId="0F2F117A" w14:textId="77777777" w:rsidR="00DF3F44" w:rsidRPr="00F065D7" w:rsidRDefault="00DF3F44" w:rsidP="00DF3F4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39" w:type="pct"/>
          </w:tcPr>
          <w:p w14:paraId="1BBE2A13" w14:textId="18BC4D83" w:rsidR="00DF3F44" w:rsidRPr="00F065D7" w:rsidRDefault="00DF3F44" w:rsidP="00DF3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3F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104,852</w:t>
            </w:r>
          </w:p>
        </w:tc>
        <w:tc>
          <w:tcPr>
            <w:tcW w:w="138" w:type="pct"/>
          </w:tcPr>
          <w:p w14:paraId="6960C995" w14:textId="77777777" w:rsidR="00DF3F44" w:rsidRPr="00F065D7" w:rsidRDefault="00DF3F44" w:rsidP="00DF3F4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1223930" w14:textId="783B6499" w:rsidR="00DF3F44" w:rsidRPr="00F065D7" w:rsidRDefault="00DF3F44" w:rsidP="00DF3F4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  <w:tc>
          <w:tcPr>
            <w:tcW w:w="134" w:type="pct"/>
          </w:tcPr>
          <w:p w14:paraId="58F8BB08" w14:textId="77777777" w:rsidR="00DF3F44" w:rsidRPr="00F065D7" w:rsidRDefault="00DF3F44" w:rsidP="00DF3F4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92BFE84" w14:textId="5D89D1A1" w:rsidR="00DF3F44" w:rsidRPr="00F065D7" w:rsidRDefault="00DF3F44" w:rsidP="00DF3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3F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37,236</w:t>
            </w:r>
          </w:p>
        </w:tc>
        <w:tc>
          <w:tcPr>
            <w:tcW w:w="139" w:type="pct"/>
          </w:tcPr>
          <w:p w14:paraId="07CFFB47" w14:textId="77777777" w:rsidR="00DF3F44" w:rsidRPr="00F065D7" w:rsidRDefault="00DF3F44" w:rsidP="00DF3F4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0E786CB" w14:textId="53A691BD" w:rsidR="00DF3F44" w:rsidRPr="00F065D7" w:rsidRDefault="00DF3F44" w:rsidP="00DF3F4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</w:tr>
      <w:tr w:rsidR="00DF3F44" w:rsidRPr="00F065D7" w14:paraId="6E6C4B2E" w14:textId="77777777" w:rsidTr="007C39E3">
        <w:tc>
          <w:tcPr>
            <w:tcW w:w="2080" w:type="pct"/>
          </w:tcPr>
          <w:p w14:paraId="5425CF49" w14:textId="77777777" w:rsidR="00DF3F44" w:rsidRPr="00F065D7" w:rsidRDefault="00DF3F44" w:rsidP="00DF3F4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498DF45E" w14:textId="0AF65869" w:rsidR="00DF3F44" w:rsidRPr="00DF3F44" w:rsidRDefault="00DF3F44" w:rsidP="00DF3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3F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574,052</w:t>
            </w:r>
          </w:p>
        </w:tc>
        <w:tc>
          <w:tcPr>
            <w:tcW w:w="138" w:type="pct"/>
          </w:tcPr>
          <w:p w14:paraId="65E4939C" w14:textId="77777777" w:rsidR="00DF3F44" w:rsidRPr="00F065D7" w:rsidRDefault="00DF3F44" w:rsidP="00DF3F4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CFFC33B" w14:textId="411E3633" w:rsidR="00DF3F44" w:rsidRPr="00F065D7" w:rsidRDefault="00DF3F44" w:rsidP="00DF3F4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608</w:t>
            </w:r>
          </w:p>
        </w:tc>
        <w:tc>
          <w:tcPr>
            <w:tcW w:w="134" w:type="pct"/>
          </w:tcPr>
          <w:p w14:paraId="4AF17611" w14:textId="77777777" w:rsidR="00DF3F44" w:rsidRPr="00F065D7" w:rsidRDefault="00DF3F44" w:rsidP="00DF3F4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2C4B3687" w14:textId="14F26A02" w:rsidR="00DF3F44" w:rsidRPr="00DF3F44" w:rsidRDefault="00DF3F44" w:rsidP="00DF3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3F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230,403</w:t>
            </w:r>
          </w:p>
        </w:tc>
        <w:tc>
          <w:tcPr>
            <w:tcW w:w="139" w:type="pct"/>
          </w:tcPr>
          <w:p w14:paraId="5C77B667" w14:textId="77777777" w:rsidR="00DF3F44" w:rsidRPr="00F065D7" w:rsidRDefault="00DF3F44" w:rsidP="00DF3F4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79D73B1" w14:textId="598E06DC" w:rsidR="00DF3F44" w:rsidRPr="00F065D7" w:rsidRDefault="00DF3F44" w:rsidP="00DF3F4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236</w:t>
            </w:r>
          </w:p>
        </w:tc>
      </w:tr>
    </w:tbl>
    <w:p w14:paraId="62A09663" w14:textId="77777777" w:rsidR="002A11F4" w:rsidRPr="00F065D7" w:rsidRDefault="002A11F4" w:rsidP="0063057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CDD19F" w14:textId="783DBD2C" w:rsidR="00411244" w:rsidRPr="00F34555" w:rsidRDefault="0063057A" w:rsidP="0063057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113E4" w:rsidRPr="00C819B9">
        <w:rPr>
          <w:rFonts w:ascii="Angsana New" w:hAnsi="Angsana New"/>
          <w:sz w:val="30"/>
          <w:szCs w:val="30"/>
          <w:lang w:val="en-US"/>
        </w:rPr>
        <w:t>30</w:t>
      </w:r>
      <w:r w:rsidR="00D113E4" w:rsidRPr="00F065D7">
        <w:rPr>
          <w:rFonts w:ascii="Angsana New" w:hAnsi="Angsana New"/>
          <w:sz w:val="30"/>
          <w:szCs w:val="30"/>
        </w:rPr>
        <w:t xml:space="preserve"> </w:t>
      </w:r>
      <w:r w:rsidR="00D113E4">
        <w:rPr>
          <w:rFonts w:ascii="Angsana New" w:hAnsi="Angsana New" w:hint="cs"/>
          <w:sz w:val="30"/>
          <w:szCs w:val="30"/>
          <w:cs/>
        </w:rPr>
        <w:t>กันย</w:t>
      </w:r>
      <w:r w:rsidR="00D113E4" w:rsidRPr="00F065D7">
        <w:rPr>
          <w:rFonts w:ascii="Angsana New" w:hAnsi="Angsana New" w:hint="cs"/>
          <w:sz w:val="30"/>
          <w:szCs w:val="30"/>
          <w:cs/>
        </w:rPr>
        <w:t>ายน</w:t>
      </w:r>
      <w:r w:rsidR="00D113E4">
        <w:rPr>
          <w:rFonts w:ascii="Angsana New" w:hAnsi="Angsana New" w:hint="cs"/>
          <w:sz w:val="30"/>
          <w:szCs w:val="30"/>
          <w:cs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Pr="00F065D7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</w:t>
      </w:r>
      <w:r w:rsidRPr="00F34555">
        <w:rPr>
          <w:rFonts w:ascii="Angsana New" w:hAnsi="Angsana New"/>
          <w:sz w:val="30"/>
          <w:szCs w:val="30"/>
          <w:cs/>
        </w:rPr>
        <w:t>เครื่องจักรและอุปกรณ์ โดยแสดงในงบการเงินรวมจำนวน</w:t>
      </w:r>
      <w:r w:rsidR="00784240" w:rsidRPr="00F3455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46491" w:rsidRPr="00246491">
        <w:rPr>
          <w:rFonts w:asciiTheme="majorBidi" w:hAnsiTheme="majorBidi" w:cstheme="majorBidi"/>
          <w:sz w:val="30"/>
          <w:szCs w:val="30"/>
          <w:lang w:val="en-US"/>
        </w:rPr>
        <w:t>469.2</w:t>
      </w:r>
      <w:r w:rsidR="006B38DA" w:rsidRPr="00F3455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3455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34555">
        <w:rPr>
          <w:rFonts w:ascii="Angsana New" w:hAnsi="Angsana New"/>
          <w:i/>
          <w:iCs/>
          <w:sz w:val="30"/>
          <w:szCs w:val="30"/>
          <w:cs/>
        </w:rPr>
        <w:t>(</w:t>
      </w:r>
      <w:r w:rsidR="00C819B9" w:rsidRPr="00F34555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Pr="00F3455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C819B9" w:rsidRPr="00F34555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Pr="00F3455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819B9" w:rsidRPr="00F34555">
        <w:rPr>
          <w:rFonts w:ascii="Angsana New" w:hAnsi="Angsana New"/>
          <w:i/>
          <w:iCs/>
          <w:sz w:val="30"/>
          <w:szCs w:val="30"/>
          <w:lang w:val="en-US"/>
        </w:rPr>
        <w:t>68</w:t>
      </w:r>
      <w:r w:rsidR="007C39E3" w:rsidRPr="00F34555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C819B9" w:rsidRPr="00F34555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F3455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C39E3" w:rsidRPr="00F34555">
        <w:rPr>
          <w:rFonts w:ascii="Angsana New" w:hAnsi="Angsana New"/>
          <w:i/>
          <w:iCs/>
          <w:sz w:val="30"/>
          <w:szCs w:val="30"/>
        </w:rPr>
        <w:br/>
      </w:r>
      <w:r w:rsidRPr="00F3455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6B38DA" w:rsidRPr="00F34555">
        <w:rPr>
          <w:rFonts w:ascii="Angsana New" w:hAnsi="Angsana New"/>
          <w:sz w:val="30"/>
          <w:szCs w:val="30"/>
          <w:cs/>
        </w:rPr>
        <w:t xml:space="preserve"> </w:t>
      </w:r>
      <w:r w:rsidR="007C39E3" w:rsidRPr="00F34555">
        <w:rPr>
          <w:rFonts w:ascii="Angsana New" w:hAnsi="Angsana New" w:hint="cs"/>
          <w:sz w:val="30"/>
          <w:szCs w:val="30"/>
          <w:cs/>
        </w:rPr>
        <w:t>และ</w:t>
      </w:r>
      <w:r w:rsidR="00692C8F" w:rsidRPr="00F34555">
        <w:rPr>
          <w:rFonts w:asciiTheme="majorBidi" w:hAnsiTheme="majorBidi" w:cstheme="majorBidi"/>
          <w:sz w:val="30"/>
          <w:szCs w:val="30"/>
          <w:cs/>
        </w:rPr>
        <w:t>จำนวน</w:t>
      </w:r>
      <w:r w:rsidR="00895DFA" w:rsidRPr="00F345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6491" w:rsidRPr="00246491">
        <w:rPr>
          <w:rFonts w:asciiTheme="majorBidi" w:hAnsiTheme="majorBidi" w:cstheme="majorBidi"/>
          <w:sz w:val="30"/>
          <w:szCs w:val="30"/>
          <w:lang w:val="en-US"/>
        </w:rPr>
        <w:t>193.2</w:t>
      </w:r>
      <w:r w:rsidR="00895DFA" w:rsidRPr="00F34555">
        <w:rPr>
          <w:rFonts w:asciiTheme="majorBidi" w:hAnsiTheme="majorBidi" w:cstheme="majorBidi"/>
          <w:sz w:val="30"/>
          <w:szCs w:val="30"/>
        </w:rPr>
        <w:t xml:space="preserve"> </w:t>
      </w:r>
      <w:r w:rsidR="00895DFA" w:rsidRPr="00F3455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95DFA" w:rsidRPr="00F345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895DFA" w:rsidRPr="00F345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95DF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  <w:r w:rsidR="00895DFA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895DFA" w:rsidRPr="00F345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95DFA" w:rsidRPr="00F34555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US"/>
        </w:rPr>
        <w:t>ไม่มี</w:t>
      </w:r>
      <w:r w:rsidR="00895DF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895DFA" w:rsidRPr="00F34555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 </w:t>
      </w:r>
      <w:r w:rsidR="006B38DA" w:rsidRPr="00F34555">
        <w:rPr>
          <w:rFonts w:ascii="Angsana New" w:hAnsi="Angsana New" w:hint="cs"/>
          <w:sz w:val="30"/>
          <w:szCs w:val="30"/>
          <w:cs/>
        </w:rPr>
        <w:t>และ</w:t>
      </w:r>
      <w:r w:rsidRPr="00F34555">
        <w:rPr>
          <w:rFonts w:ascii="Angsana New" w:hAnsi="Angsana New"/>
          <w:sz w:val="30"/>
          <w:szCs w:val="30"/>
          <w:cs/>
        </w:rPr>
        <w:t>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25EA831E" w14:textId="77777777" w:rsidR="00692C8F" w:rsidRPr="00F34555" w:rsidRDefault="00692C8F" w:rsidP="0063057A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35AD19F" w14:textId="77777777" w:rsidR="004D34FC" w:rsidRPr="00F34555" w:rsidRDefault="004D34FC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3455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4E286746" w14:textId="77777777" w:rsidR="004D34FC" w:rsidRPr="00F34555" w:rsidRDefault="004D34FC" w:rsidP="000A1E2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7F0ED034" w14:textId="446AE629" w:rsidR="00875220" w:rsidRPr="00F065D7" w:rsidRDefault="00CC1CA8" w:rsidP="00F419E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3455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34555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ได้ทำสัญญาซื้อวัตถุดิบ พัสดุบรรจุ และสินค้าสำเร็จรูปกับบ</w:t>
      </w:r>
      <w:r w:rsidR="005B3ECA" w:rsidRPr="00F34555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ณ วันที่ </w:t>
      </w:r>
      <w:r w:rsidR="00D113E4" w:rsidRPr="00C819B9">
        <w:rPr>
          <w:rFonts w:ascii="Angsana New" w:hAnsi="Angsana New"/>
          <w:sz w:val="30"/>
          <w:szCs w:val="30"/>
          <w:lang w:val="en-US"/>
        </w:rPr>
        <w:t>30</w:t>
      </w:r>
      <w:r w:rsidR="00D113E4" w:rsidRPr="00F065D7">
        <w:rPr>
          <w:rFonts w:ascii="Angsana New" w:hAnsi="Angsana New"/>
          <w:sz w:val="30"/>
          <w:szCs w:val="30"/>
        </w:rPr>
        <w:t xml:space="preserve"> </w:t>
      </w:r>
      <w:r w:rsidR="00D113E4">
        <w:rPr>
          <w:rFonts w:ascii="Angsana New" w:hAnsi="Angsana New" w:hint="cs"/>
          <w:sz w:val="30"/>
          <w:szCs w:val="30"/>
          <w:cs/>
        </w:rPr>
        <w:t>กันย</w:t>
      </w:r>
      <w:r w:rsidR="00D113E4" w:rsidRPr="00F065D7">
        <w:rPr>
          <w:rFonts w:ascii="Angsana New" w:hAnsi="Angsana New" w:hint="cs"/>
          <w:sz w:val="30"/>
          <w:szCs w:val="30"/>
          <w:cs/>
        </w:rPr>
        <w:t>ายน</w:t>
      </w:r>
      <w:r w:rsidR="00C819B9" w:rsidRPr="00F3455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3455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F34555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F34555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F34555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F34555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="00AE055A" w:rsidRPr="009B57D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รวม </w:t>
      </w:r>
      <w:r w:rsidR="00246491" w:rsidRPr="009B57D1">
        <w:rPr>
          <w:rFonts w:asciiTheme="majorBidi" w:hAnsiTheme="majorBidi" w:cstheme="majorBidi"/>
          <w:sz w:val="30"/>
          <w:szCs w:val="30"/>
          <w:lang w:val="en-US"/>
        </w:rPr>
        <w:t>5,</w:t>
      </w:r>
      <w:r w:rsidR="00DF3F44" w:rsidRPr="009B57D1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14699E" w:rsidRPr="009B57D1">
        <w:rPr>
          <w:rFonts w:asciiTheme="majorBidi" w:hAnsiTheme="majorBidi" w:cstheme="majorBidi"/>
          <w:sz w:val="30"/>
          <w:szCs w:val="30"/>
          <w:lang w:val="en-US"/>
        </w:rPr>
        <w:t>67.9</w:t>
      </w:r>
      <w:r w:rsidR="00D113E4" w:rsidRPr="009B57D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E055A" w:rsidRPr="009B57D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F345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F345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  <w:r w:rsidR="00AE055A" w:rsidRPr="00F34555">
        <w:rPr>
          <w:rFonts w:asciiTheme="majorBidi" w:hAnsiTheme="majorBidi" w:cstheme="majorBidi"/>
          <w:sz w:val="30"/>
          <w:szCs w:val="30"/>
        </w:rPr>
        <w:t>:</w:t>
      </w:r>
      <w:r w:rsidR="00AE055A" w:rsidRPr="00F345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7C39E3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786</w:t>
      </w:r>
      <w:r w:rsidR="007C39E3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7C39E3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E055A" w:rsidRPr="00F345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AE055A" w:rsidRPr="00F34555"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="0063057A" w:rsidRPr="00F345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F3455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4240" w:rsidRPr="00F34555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="00784240" w:rsidRPr="00F345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6491">
        <w:rPr>
          <w:rFonts w:asciiTheme="majorBidi" w:hAnsiTheme="majorBidi" w:cstheme="majorBidi"/>
          <w:sz w:val="30"/>
          <w:szCs w:val="30"/>
          <w:lang w:val="en-US"/>
        </w:rPr>
        <w:t>5,</w:t>
      </w:r>
      <w:r w:rsidR="00DF3F44">
        <w:rPr>
          <w:rFonts w:asciiTheme="majorBidi" w:hAnsiTheme="majorBidi" w:cstheme="majorBidi"/>
          <w:sz w:val="30"/>
          <w:szCs w:val="30"/>
          <w:lang w:val="en-US"/>
        </w:rPr>
        <w:t>902.3</w:t>
      </w:r>
      <w:r w:rsidR="001E4BFB" w:rsidRPr="00F34555">
        <w:rPr>
          <w:rFonts w:asciiTheme="majorBidi" w:hAnsiTheme="majorBidi" w:cstheme="majorBidi"/>
          <w:sz w:val="30"/>
          <w:szCs w:val="30"/>
        </w:rPr>
        <w:t xml:space="preserve"> </w:t>
      </w:r>
      <w:r w:rsidR="00AE055A" w:rsidRPr="00F3455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F345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F345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  <w:r w:rsidR="00AE055A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F345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819B9" w:rsidRPr="00F3455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4</w:t>
      </w:r>
      <w:r w:rsidR="00A35F2B" w:rsidRPr="00F3455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,</w:t>
      </w:r>
      <w:r w:rsidR="00C819B9" w:rsidRPr="00F3455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774</w:t>
      </w:r>
      <w:r w:rsidR="00A35F2B" w:rsidRPr="00F3455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.</w:t>
      </w:r>
      <w:r w:rsidR="00C819B9" w:rsidRPr="00F3455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6</w:t>
      </w:r>
      <w:r w:rsidR="00A35F2B" w:rsidRPr="00F065D7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 </w:t>
      </w:r>
      <w:r w:rsidR="00AE055A" w:rsidRPr="00F065D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F065D7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F065D7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7C860149" w14:textId="6AB2AD6F" w:rsidR="00692C8F" w:rsidRDefault="00692C8F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7EFAC5FC" w14:textId="758A5199" w:rsidR="00FB2425" w:rsidRPr="00F065D7" w:rsidRDefault="003479F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br w:type="page"/>
      </w:r>
    </w:p>
    <w:p w14:paraId="677BF5B6" w14:textId="77777777" w:rsidR="004D34FC" w:rsidRPr="00F065D7" w:rsidRDefault="007A39A6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065D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</w:t>
      </w:r>
      <w:r w:rsidRPr="00F065D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="004D34FC" w:rsidRPr="00F065D7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198E34BD" w14:textId="77777777" w:rsidR="005032CB" w:rsidRPr="001E493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cs="Times New Roman"/>
          <w:sz w:val="30"/>
          <w:szCs w:val="30"/>
          <w:lang w:val="en-US"/>
        </w:rPr>
      </w:pPr>
    </w:p>
    <w:p w14:paraId="7F8A0688" w14:textId="600092A9" w:rsidR="009A0135" w:rsidRPr="00F065D7" w:rsidRDefault="009A0135" w:rsidP="009A013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สัญญามีผลบังคับใช้และจะทยอยสิ้นสุดในเดือนกุมภาพันธ์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F065D7">
        <w:rPr>
          <w:rFonts w:asciiTheme="majorBidi" w:hAnsiTheme="majorBidi" w:cstheme="majorBidi"/>
          <w:sz w:val="30"/>
          <w:szCs w:val="30"/>
        </w:rPr>
        <w:t xml:space="preserve"> </w:t>
      </w:r>
      <w:r w:rsidRPr="00F065D7">
        <w:rPr>
          <w:rFonts w:asciiTheme="majorBidi" w:hAnsiTheme="majorBidi" w:cstheme="majorBidi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Pr="00F065D7">
        <w:rPr>
          <w:rFonts w:asciiTheme="majorBidi" w:hAnsiTheme="majorBidi" w:cstheme="majorBidi"/>
          <w:sz w:val="30"/>
          <w:szCs w:val="30"/>
          <w:cs/>
        </w:rPr>
        <w:br/>
      </w:r>
      <w:r w:rsidR="00C819B9" w:rsidRPr="000413B4">
        <w:rPr>
          <w:rFonts w:asciiTheme="majorBidi" w:hAnsiTheme="majorBidi" w:cstheme="majorBidi"/>
          <w:sz w:val="30"/>
          <w:szCs w:val="30"/>
          <w:lang w:val="en-US"/>
        </w:rPr>
        <w:t>38</w:t>
      </w:r>
      <w:r w:rsidR="000A420C" w:rsidRPr="000413B4">
        <w:rPr>
          <w:rFonts w:asciiTheme="majorBidi" w:hAnsiTheme="majorBidi" w:cstheme="majorBidi"/>
          <w:sz w:val="30"/>
          <w:szCs w:val="30"/>
        </w:rPr>
        <w:t xml:space="preserve"> - </w:t>
      </w:r>
      <w:r w:rsidR="00C819B9" w:rsidRPr="000413B4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0413B4">
        <w:rPr>
          <w:rFonts w:asciiTheme="majorBidi" w:hAnsiTheme="majorBidi" w:cstheme="majorBidi"/>
          <w:sz w:val="30"/>
          <w:szCs w:val="30"/>
        </w:rPr>
        <w:t xml:space="preserve"> </w:t>
      </w:r>
      <w:r w:rsidRPr="000413B4">
        <w:rPr>
          <w:rFonts w:asciiTheme="majorBidi" w:hAnsiTheme="majorBidi" w:cstheme="majorBidi"/>
          <w:sz w:val="30"/>
          <w:szCs w:val="30"/>
          <w:cs/>
        </w:rPr>
        <w:t>ล้านเยนต่อ</w:t>
      </w:r>
      <w:r w:rsidRPr="00F065D7">
        <w:rPr>
          <w:rFonts w:asciiTheme="majorBidi" w:hAnsiTheme="majorBidi" w:cstheme="majorBidi"/>
          <w:sz w:val="30"/>
          <w:szCs w:val="30"/>
          <w:cs/>
        </w:rPr>
        <w:t xml:space="preserve">ปีในงบการเงินรวม และจำนวน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F065D7">
        <w:rPr>
          <w:rFonts w:asciiTheme="majorBidi" w:hAnsiTheme="majorBidi" w:cstheme="majorBidi"/>
          <w:sz w:val="30"/>
          <w:szCs w:val="30"/>
        </w:rPr>
        <w:t xml:space="preserve"> </w:t>
      </w:r>
      <w:r w:rsidRPr="00F065D7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6D29815F" w14:textId="77777777" w:rsidR="005032CB" w:rsidRPr="00F065D7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6C54FDFD" w14:textId="77777777" w:rsidR="00A35F2B" w:rsidRPr="00F065D7" w:rsidRDefault="00A35F2B" w:rsidP="00A35F2B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F065D7">
        <w:rPr>
          <w:b/>
          <w:bCs/>
          <w:i/>
          <w:iCs/>
          <w:sz w:val="30"/>
          <w:szCs w:val="30"/>
          <w:cs/>
        </w:rPr>
        <w:t>สัญญาบริการคลาวด์สำหรับซอฟต์แวร์คอมพิวเตอร์</w:t>
      </w:r>
    </w:p>
    <w:p w14:paraId="13A0C315" w14:textId="77777777" w:rsidR="00A35F2B" w:rsidRPr="00F065D7" w:rsidRDefault="00A35F2B" w:rsidP="00A35F2B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5FC012E9" w14:textId="5EE7130F" w:rsidR="00A35F2B" w:rsidRDefault="00A35F2B" w:rsidP="00AD2CB5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บริษัทได้ทำสัญญาบริการคลาวด์สำหรับซอฟต์แวร์คอมพิวเตอร์กับบริษัทในประเทศแห่งหนึ่ง ซึ่งเป็นสัญญา</w:t>
      </w:r>
      <w:r w:rsidRPr="00F065D7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ระยะยาว </w:t>
      </w:r>
      <w:r w:rsidR="00C819B9" w:rsidRPr="00C819B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5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สัญญามีผลบังคับใช้และจะทยอยสิ้นสุดในเดือนสิงหาคม </w:t>
      </w:r>
      <w:r w:rsidR="00C819B9" w:rsidRPr="00C819B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2564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โดยบริษัทมีภาระผูกพันที่จะจ่ายค่าบริการเป็นจำนวนเงิน  </w:t>
      </w:r>
      <w:r w:rsidR="00C819B9" w:rsidRPr="00C819B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8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- </w:t>
      </w:r>
      <w:r w:rsidR="00C819B9" w:rsidRPr="00C819B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11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ล้านบาทต่อปี</w:t>
      </w:r>
    </w:p>
    <w:p w14:paraId="7F2A5554" w14:textId="77777777" w:rsidR="00FB2425" w:rsidRPr="00F065D7" w:rsidRDefault="00FB2425" w:rsidP="00AD2CB5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A261AA" w14:textId="77777777" w:rsidR="007A39A6" w:rsidRPr="00F065D7" w:rsidRDefault="007A39A6" w:rsidP="007A39A6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F065D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7E899B9C" w14:textId="77777777" w:rsidR="005032CB" w:rsidRPr="001E493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cs="Times New Roman"/>
          <w:sz w:val="30"/>
          <w:szCs w:val="30"/>
          <w:lang w:val="en-US"/>
        </w:rPr>
      </w:pPr>
    </w:p>
    <w:p w14:paraId="00239C3F" w14:textId="68E1550D" w:rsidR="005032CB" w:rsidRPr="00F065D7" w:rsidRDefault="009A0135" w:rsidP="00CD65A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val="en-US" w:eastAsia="th-TH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ได้ทำสัญญาซื้อก๊าซธรรมชาติเหลวกับบริษัทในประเทศแห่งหนึ่ง ซึ่งเป็นสัญญาระยะยาว </w:t>
      </w:r>
      <w:r w:rsidR="00C819B9" w:rsidRPr="00C819B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</w:t>
      </w:r>
      <w:r w:rsidRPr="00F065D7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ปี </w:t>
      </w:r>
      <w:r w:rsidRPr="00F065D7">
        <w:rPr>
          <w:rFonts w:asciiTheme="majorBidi" w:hAnsiTheme="majorBidi" w:cstheme="majorBidi"/>
          <w:sz w:val="30"/>
          <w:szCs w:val="30"/>
          <w:cs/>
        </w:rPr>
        <w:t xml:space="preserve">สัญญามีผลบังคับใช้และจะทยอยสิ้นสุดในเดือนธันวาคม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CD65AA" w:rsidRPr="00F065D7">
        <w:rPr>
          <w:rFonts w:asciiTheme="majorBidi" w:hAnsiTheme="majorBidi" w:hint="cs"/>
          <w:snapToGrid w:val="0"/>
          <w:sz w:val="30"/>
          <w:szCs w:val="30"/>
          <w:cs/>
          <w:lang w:val="en-US" w:eastAsia="th-TH"/>
        </w:rPr>
        <w:t xml:space="preserve"> </w:t>
      </w:r>
      <w:r w:rsidR="00930063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>โดยบริษัทย่อยตกลงซื้อก๊าซธรรมชาติตามระยะเวลาและเงื่อนไขต่างๆ ตามที่ระบุในสัญญา</w:t>
      </w:r>
    </w:p>
    <w:p w14:paraId="712DD801" w14:textId="71047FAE" w:rsidR="00E21B00" w:rsidRPr="00F065D7" w:rsidRDefault="00E21B00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7FAF67D" w14:textId="77777777" w:rsidR="005727ED" w:rsidRPr="00F065D7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1CF07EE" w14:textId="77777777" w:rsidR="005727ED" w:rsidRPr="001E493B" w:rsidRDefault="005727ED" w:rsidP="005727ED">
      <w:pPr>
        <w:spacing w:line="240" w:lineRule="auto"/>
        <w:ind w:left="540" w:right="-45"/>
        <w:jc w:val="thaiDistribute"/>
        <w:rPr>
          <w:rFonts w:cs="Times New Roman"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</w:p>
    <w:p w14:paraId="0E700C3B" w14:textId="79E0E478" w:rsidR="00F67D6D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C819B9" w:rsidRPr="00C819B9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C819B9" w:rsidRPr="00C819B9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C819B9" w:rsidRPr="00C819B9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C819B9" w:rsidRPr="00C819B9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 w:rsidRPr="00F065D7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C819B9" w:rsidRPr="00C819B9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ล้านเหรียญสหรัฐอเมริกาต่อเดือน</w:t>
      </w:r>
    </w:p>
    <w:p w14:paraId="07B5D998" w14:textId="77777777" w:rsidR="006B3ADB" w:rsidRPr="00F065D7" w:rsidRDefault="006B3ADB" w:rsidP="005727ED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13594C76" w14:textId="77777777" w:rsidR="00767F39" w:rsidRDefault="00767F3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7DC46BA" w14:textId="1DD8704F" w:rsidR="0041552A" w:rsidRDefault="006B3ADB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4D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สัญญาบริหารจัดการคลังสินค้า</w:t>
      </w:r>
    </w:p>
    <w:p w14:paraId="716AA64A" w14:textId="77777777" w:rsidR="0041552A" w:rsidRDefault="0041552A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B0EBDB" w14:textId="77777777" w:rsidR="0041552A" w:rsidRPr="0041552A" w:rsidRDefault="0041552A" w:rsidP="0041552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Pr="0041552A">
        <w:rPr>
          <w:rFonts w:asciiTheme="majorBidi" w:hAnsiTheme="majorBidi" w:hint="cs"/>
          <w:snapToGrid w:val="0"/>
          <w:sz w:val="30"/>
          <w:szCs w:val="30"/>
          <w:lang w:eastAsia="th-TH"/>
        </w:rPr>
        <w:t>3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Pr="0041552A">
        <w:rPr>
          <w:rFonts w:asciiTheme="majorBidi" w:hAnsiTheme="majorBidi" w:hint="cs"/>
          <w:snapToGrid w:val="0"/>
          <w:sz w:val="30"/>
          <w:szCs w:val="30"/>
          <w:lang w:eastAsia="th-TH"/>
        </w:rPr>
        <w:t>2566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Pr="0041552A">
        <w:rPr>
          <w:rFonts w:asciiTheme="majorBidi" w:hAnsiTheme="majorBidi" w:hint="cs"/>
          <w:snapToGrid w:val="0"/>
          <w:sz w:val="30"/>
          <w:szCs w:val="30"/>
          <w:lang w:eastAsia="th-TH"/>
        </w:rPr>
        <w:t>0.8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7BCC6F0A" w14:textId="564A02DE" w:rsidR="006B3ADB" w:rsidRDefault="006B3ADB" w:rsidP="0041552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4D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61877B9" w14:textId="0982F912" w:rsidR="00FB2425" w:rsidRDefault="006B3ADB" w:rsidP="004554DD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บริษัทย่อยได้ทำสัญญาบริหารจัดการคลังสินค้า</w:t>
      </w:r>
      <w:r w:rsidR="003479F2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ในสาธารณรัฐแห่งสหภาพเมียนมาร์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ซึ่งเป็นสัญญาระยะยาว </w:t>
      </w:r>
      <w:r w:rsidR="00C819B9" w:rsidRPr="004554DD">
        <w:rPr>
          <w:rFonts w:asciiTheme="majorBidi" w:hAnsiTheme="majorBidi"/>
          <w:snapToGrid w:val="0"/>
          <w:sz w:val="30"/>
          <w:szCs w:val="30"/>
          <w:lang w:val="en-US" w:eastAsia="th-TH"/>
        </w:rPr>
        <w:t>3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สัญญามีผลบังคับใช้และจะสิ้นสุดในเดือนพฤศจิกายน </w:t>
      </w:r>
      <w:r w:rsidR="00C819B9" w:rsidRPr="004554DD">
        <w:rPr>
          <w:rFonts w:asciiTheme="majorBidi" w:hAnsiTheme="majorBidi"/>
          <w:snapToGrid w:val="0"/>
          <w:sz w:val="30"/>
          <w:szCs w:val="30"/>
          <w:lang w:val="en-US" w:eastAsia="th-TH"/>
        </w:rPr>
        <w:t>2565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ขั้นต่ำ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>ในปีแรกเป็นจำนวน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เงิน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DE0F1E">
        <w:rPr>
          <w:rFonts w:asciiTheme="majorBidi" w:hAnsiTheme="majorBidi"/>
          <w:snapToGrid w:val="0"/>
          <w:sz w:val="30"/>
          <w:szCs w:val="30"/>
          <w:lang w:val="en-US" w:eastAsia="th-TH"/>
        </w:rPr>
        <w:t>42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ต่อเดือน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สำหรับค่าบริการในปีที่สองและปีที่สามนั้นจะได้รับส่วนลดเท่ากับ</w:t>
      </w:r>
      <w:r w:rsidR="009944EC">
        <w:rPr>
          <w:rFonts w:asciiTheme="majorBidi" w:hAnsiTheme="majorBidi"/>
          <w:snapToGrid w:val="0"/>
          <w:sz w:val="30"/>
          <w:szCs w:val="30"/>
          <w:lang w:eastAsia="th-TH"/>
        </w:rPr>
        <w:br/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ร้อยละ </w:t>
      </w:r>
      <w:r w:rsidR="00C819B9" w:rsidRPr="004554DD">
        <w:rPr>
          <w:rFonts w:asciiTheme="majorBidi" w:hAnsiTheme="majorBidi"/>
          <w:snapToGrid w:val="0"/>
          <w:sz w:val="30"/>
          <w:szCs w:val="30"/>
          <w:lang w:val="en-US" w:eastAsia="th-TH"/>
        </w:rPr>
        <w:t>1</w:t>
      </w:r>
      <w:r w:rsidRPr="004554DD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C819B9" w:rsidRPr="004554DD">
        <w:rPr>
          <w:rFonts w:asciiTheme="majorBidi" w:hAnsiTheme="majorBidi"/>
          <w:snapToGrid w:val="0"/>
          <w:sz w:val="30"/>
          <w:szCs w:val="30"/>
          <w:lang w:val="en-US" w:eastAsia="th-TH"/>
        </w:rPr>
        <w:t>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ของค่าบริการในปีแรก และร้อยละ </w:t>
      </w:r>
      <w:r w:rsidR="00C819B9" w:rsidRPr="004554DD">
        <w:rPr>
          <w:rFonts w:asciiTheme="majorBidi" w:hAnsiTheme="majorBidi"/>
          <w:snapToGrid w:val="0"/>
          <w:sz w:val="30"/>
          <w:szCs w:val="30"/>
          <w:lang w:val="en-US" w:eastAsia="th-TH"/>
        </w:rPr>
        <w:t>2</w:t>
      </w:r>
      <w:r w:rsidRPr="004554DD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C819B9" w:rsidRPr="004554DD">
        <w:rPr>
          <w:rFonts w:asciiTheme="majorBidi" w:hAnsiTheme="majorBidi"/>
          <w:snapToGrid w:val="0"/>
          <w:sz w:val="30"/>
          <w:szCs w:val="30"/>
          <w:lang w:val="en-US" w:eastAsia="th-TH"/>
        </w:rPr>
        <w:t>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ของค่าบริการในปีที่สอง ตามลำดับ</w:t>
      </w:r>
    </w:p>
    <w:p w14:paraId="2481EA1E" w14:textId="77777777" w:rsidR="0041552A" w:rsidRDefault="0041552A" w:rsidP="004554DD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94873D1" w14:textId="77777777" w:rsidR="002D1934" w:rsidRPr="00F065D7" w:rsidRDefault="002D193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5B8FD7CA" w14:textId="48D42FE2" w:rsidR="005A5157" w:rsidRPr="00EE5F46" w:rsidRDefault="005A5157" w:rsidP="00EE5F46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0F3DC327" w14:textId="72471756" w:rsidR="00EE5F46" w:rsidRPr="00EE5F46" w:rsidRDefault="00EE5F46" w:rsidP="00EE5F46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EE5F46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การค้ำประกัน</w:t>
      </w:r>
    </w:p>
    <w:p w14:paraId="2C573F32" w14:textId="77777777" w:rsidR="00EE5F46" w:rsidRPr="00EE5F46" w:rsidRDefault="00EE5F46" w:rsidP="00EE5F46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p w14:paraId="4C2AF1D4" w14:textId="250F9E34" w:rsidR="002849E2" w:rsidRPr="002336C7" w:rsidRDefault="002849E2" w:rsidP="002336C7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D113E4" w:rsidRPr="00C819B9">
        <w:rPr>
          <w:rFonts w:ascii="Angsana New" w:hAnsi="Angsana New"/>
          <w:sz w:val="30"/>
          <w:szCs w:val="30"/>
          <w:lang w:val="en-US"/>
        </w:rPr>
        <w:t>30</w:t>
      </w:r>
      <w:r w:rsidR="00D113E4" w:rsidRPr="00F065D7">
        <w:rPr>
          <w:rFonts w:ascii="Angsana New" w:hAnsi="Angsana New"/>
          <w:sz w:val="30"/>
          <w:szCs w:val="30"/>
        </w:rPr>
        <w:t xml:space="preserve"> </w:t>
      </w:r>
      <w:r w:rsidR="00D113E4">
        <w:rPr>
          <w:rFonts w:ascii="Angsana New" w:hAnsi="Angsana New" w:hint="cs"/>
          <w:sz w:val="30"/>
          <w:szCs w:val="30"/>
          <w:cs/>
        </w:rPr>
        <w:t>กันย</w:t>
      </w:r>
      <w:r w:rsidR="00D113E4" w:rsidRPr="00F065D7">
        <w:rPr>
          <w:rFonts w:ascii="Angsana New" w:hAnsi="Angsana New" w:hint="cs"/>
          <w:sz w:val="30"/>
          <w:szCs w:val="30"/>
          <w:cs/>
        </w:rPr>
        <w:t>ายน</w:t>
      </w:r>
      <w:r w:rsidR="00D113E4">
        <w:rPr>
          <w:rFonts w:ascii="Angsana New" w:hAnsi="Angsana New"/>
          <w:sz w:val="30"/>
          <w:szCs w:val="30"/>
        </w:rPr>
        <w:t xml:space="preserve"> </w:t>
      </w:r>
      <w:r w:rsidR="00C819B9" w:rsidRPr="00EE5F46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EE5F46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หลาย</w:t>
      </w:r>
      <w:r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แห่ง </w:t>
      </w:r>
      <w:r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Pr="00EE5F46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จากการค้ำประกันการใช้วงเงิน</w:t>
      </w:r>
      <w:r w:rsidRPr="004554DD">
        <w:rPr>
          <w:rFonts w:asciiTheme="majorBidi" w:hAnsiTheme="majorBidi" w:cstheme="majorBidi"/>
          <w:spacing w:val="-4"/>
          <w:sz w:val="30"/>
          <w:szCs w:val="30"/>
          <w:cs/>
        </w:rPr>
        <w:t>สินเชื่อของ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Pr="004554D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ที่เกี่ยวข้องกันหลายแห่งเป็นจำนวนเงิน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รวม </w:t>
      </w:r>
      <w:r w:rsidR="00C819B9" w:rsidRPr="004554DD">
        <w:rPr>
          <w:rFonts w:asciiTheme="majorBidi" w:hAnsiTheme="majorBidi" w:cstheme="majorBidi"/>
          <w:spacing w:val="-4"/>
          <w:sz w:val="30"/>
          <w:szCs w:val="30"/>
          <w:lang w:val="en-US"/>
        </w:rPr>
        <w:t>38</w:t>
      </w:r>
      <w:r w:rsidRPr="004554D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C819B9" w:rsidRPr="004554DD">
        <w:rPr>
          <w:rFonts w:asciiTheme="majorBidi" w:hAnsiTheme="majorBidi" w:cstheme="majorBidi"/>
          <w:spacing w:val="-4"/>
          <w:sz w:val="30"/>
          <w:szCs w:val="30"/>
          <w:lang w:val="en-US"/>
        </w:rPr>
        <w:t>37</w:t>
      </w:r>
      <w:r w:rsidR="00BB6B29">
        <w:rPr>
          <w:rFonts w:asciiTheme="majorBidi" w:hAnsiTheme="majorBidi" w:cstheme="majorBidi"/>
          <w:spacing w:val="-4"/>
          <w:sz w:val="30"/>
          <w:szCs w:val="30"/>
          <w:lang w:val="en-US"/>
        </w:rPr>
        <w:t>7.5</w:t>
      </w:r>
      <w:r w:rsidRPr="004554D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554DD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 </w:t>
      </w:r>
      <w:r w:rsidR="00043DF8">
        <w:rPr>
          <w:rFonts w:asciiTheme="majorBidi" w:hAnsiTheme="majorBidi" w:cstheme="majorBidi"/>
          <w:spacing w:val="-4"/>
          <w:sz w:val="30"/>
          <w:szCs w:val="30"/>
          <w:lang w:val="en-US"/>
        </w:rPr>
        <w:t>53.3</w:t>
      </w:r>
      <w:r w:rsidRPr="004554D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Pr="004554D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และจากการค้ำประกันการเช่าสินทรัพย์</w:t>
      </w:r>
      <w:r w:rsidRPr="004554DD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Pr="004554D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คิดเป็นร้อยละ </w:t>
      </w:r>
      <w:r w:rsidR="00C819B9" w:rsidRPr="004554DD">
        <w:rPr>
          <w:rFonts w:asciiTheme="majorBidi" w:hAnsiTheme="majorBidi" w:cstheme="majorBidi"/>
          <w:spacing w:val="-4"/>
          <w:sz w:val="30"/>
          <w:szCs w:val="30"/>
          <w:lang w:val="en-US"/>
        </w:rPr>
        <w:t>51</w:t>
      </w:r>
      <w:r w:rsidRPr="004554D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ของหนี้สินตามสัญญาเช่า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สำหรับสินทรัพย์</w:t>
      </w:r>
      <w:r w:rsidR="0082639A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ที่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="0082639A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ระบุไว้ในสัญญา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เช่าส่วนที่มีการค้ำประกัน</w:t>
      </w:r>
    </w:p>
    <w:p w14:paraId="268C1D3F" w14:textId="2A202BDF" w:rsidR="002849E2" w:rsidRDefault="002849E2" w:rsidP="0062312A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2F3FC129" w14:textId="1CB1B369" w:rsidR="00EE5F46" w:rsidRPr="00EE5F46" w:rsidRDefault="00EE5F46" w:rsidP="0062312A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EE5F46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คดีความ</w:t>
      </w:r>
    </w:p>
    <w:p w14:paraId="683C7DF6" w14:textId="77777777" w:rsidR="00EE5F46" w:rsidRDefault="00EE5F46" w:rsidP="0062312A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3856496F" w14:textId="609F1BB1" w:rsidR="0062312A" w:rsidRPr="00F065D7" w:rsidRDefault="0062312A" w:rsidP="0062312A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28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F065D7">
        <w:rPr>
          <w:rFonts w:asciiTheme="majorBidi" w:hAnsiTheme="majorBidi" w:hint="cs"/>
          <w:sz w:val="30"/>
          <w:szCs w:val="30"/>
          <w:cs/>
        </w:rPr>
        <w:t>กรกฎาคม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C819B9" w:rsidRPr="00C819B9">
        <w:rPr>
          <w:rFonts w:asciiTheme="majorBidi" w:hAnsiTheme="majorBidi" w:hint="cs"/>
          <w:sz w:val="30"/>
          <w:szCs w:val="30"/>
          <w:lang w:val="en-US"/>
        </w:rPr>
        <w:t>2560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2561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="00A41542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11</w:t>
      </w:r>
      <w:r w:rsidRPr="00F065D7">
        <w:rPr>
          <w:rFonts w:asciiTheme="majorBidi" w:hAnsiTheme="majorBidi"/>
          <w:sz w:val="30"/>
          <w:szCs w:val="30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1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5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ล้านดอลลาร์สหรัฐ หรือเทียบเท่า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C819B9" w:rsidRPr="00C819B9">
        <w:rPr>
          <w:rFonts w:asciiTheme="majorBidi" w:hAnsiTheme="majorBidi" w:hint="cs"/>
          <w:sz w:val="30"/>
          <w:szCs w:val="30"/>
          <w:lang w:val="en-US"/>
        </w:rPr>
        <w:t>49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="00C819B9" w:rsidRPr="00C819B9">
        <w:rPr>
          <w:rFonts w:asciiTheme="majorBidi" w:hAnsiTheme="majorBidi" w:hint="cs"/>
          <w:sz w:val="30"/>
          <w:szCs w:val="30"/>
          <w:lang w:val="en-US"/>
        </w:rPr>
        <w:t>3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ฝ่ายบริหารของบริษัท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F065D7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Pr="00F065D7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24</w:t>
      </w:r>
      <w:r w:rsidRPr="00F065D7">
        <w:rPr>
          <w:rFonts w:asciiTheme="majorBidi" w:hAnsiTheme="majorBidi"/>
          <w:spacing w:val="-4"/>
          <w:sz w:val="30"/>
          <w:szCs w:val="30"/>
        </w:rPr>
        <w:t>.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F065D7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1D1DBC16" w14:textId="77777777" w:rsidR="00FB2425" w:rsidRPr="00F065D7" w:rsidRDefault="00FB2425" w:rsidP="00AD2CB5">
      <w:pPr>
        <w:spacing w:line="240" w:lineRule="auto"/>
        <w:rPr>
          <w:rFonts w:asciiTheme="majorBidi" w:hAnsiTheme="majorBidi"/>
          <w:spacing w:val="-4"/>
          <w:sz w:val="30"/>
          <w:szCs w:val="30"/>
          <w:cs/>
          <w:lang w:val="th-TH"/>
        </w:rPr>
      </w:pPr>
    </w:p>
    <w:p w14:paraId="27D3D530" w14:textId="77777777" w:rsidR="0041552A" w:rsidRDefault="0041552A">
      <w:pPr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B8EEE5B" w14:textId="14E7D032" w:rsidR="00C95291" w:rsidRPr="004F172E" w:rsidRDefault="00A35F2B" w:rsidP="0038090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026FF1">
        <w:rPr>
          <w:rFonts w:asciiTheme="majorBidi" w:hAnsiTheme="majorBidi"/>
          <w:sz w:val="30"/>
          <w:szCs w:val="30"/>
          <w:cs/>
        </w:rPr>
        <w:lastRenderedPageBreak/>
        <w:t xml:space="preserve">ในเดือนสิงหาคม </w:t>
      </w:r>
      <w:r w:rsidR="00C819B9" w:rsidRPr="00026FF1">
        <w:rPr>
          <w:rFonts w:asciiTheme="majorBidi" w:hAnsiTheme="majorBidi"/>
          <w:sz w:val="30"/>
          <w:szCs w:val="30"/>
          <w:lang w:val="en-US"/>
        </w:rPr>
        <w:t>2561</w:t>
      </w:r>
      <w:r w:rsidRPr="00026FF1">
        <w:rPr>
          <w:rFonts w:asciiTheme="majorBidi" w:hAnsiTheme="majorBidi"/>
          <w:sz w:val="30"/>
          <w:szCs w:val="30"/>
          <w:cs/>
        </w:rPr>
        <w:t xml:space="preserve"> บริษัทแห่งหนึ่งในประเทศไทยที่เคยซื้อสินค้าจากบริษัท เอ็ม-</w:t>
      </w:r>
      <w:r w:rsidR="00C819B9" w:rsidRPr="00026FF1">
        <w:rPr>
          <w:rFonts w:asciiTheme="majorBidi" w:hAnsiTheme="majorBidi"/>
          <w:sz w:val="30"/>
          <w:szCs w:val="30"/>
          <w:lang w:val="en-US"/>
        </w:rPr>
        <w:t>150</w:t>
      </w:r>
      <w:r w:rsidRPr="00026FF1">
        <w:rPr>
          <w:rFonts w:asciiTheme="majorBidi" w:hAnsiTheme="majorBidi"/>
          <w:sz w:val="30"/>
          <w:szCs w:val="30"/>
          <w:cs/>
        </w:rPr>
        <w:t xml:space="preserve"> จำกัด และบริษัท ยูเนียนดริ๊งค์ จำกัด เป็นโจทก์ยื่นฟ้องบริษัท ต่อศาลแพ่งเพื่อเรียกร้องให้บริษัทหยุดขายเครื่องดื่มบำรุงกำลังให้กับ</w:t>
      </w:r>
      <w:r w:rsidRPr="00026FF1">
        <w:rPr>
          <w:rFonts w:asciiTheme="majorBidi" w:hAnsiTheme="majorBidi"/>
          <w:sz w:val="30"/>
          <w:szCs w:val="30"/>
          <w:cs/>
        </w:rPr>
        <w:br/>
        <w:t xml:space="preserve">ผู้จัดจำหน่ายรายอื่นในพื้นที่บางส่วนของประเทศไทยและให้ขายสินค้าเหล่านี้ให้กับโจทก์เท่านั้นเพื่อนำไปจัดจำหน่ายต่อไป และเรียกร้องให้บริษัทชดใช้ค่าเสียหายในฐานละเมิดและผิดสัญญาเป็นจำนวน </w:t>
      </w:r>
      <w:r w:rsidR="00C819B9" w:rsidRPr="00026FF1">
        <w:rPr>
          <w:rFonts w:asciiTheme="majorBidi" w:hAnsiTheme="majorBidi"/>
          <w:sz w:val="30"/>
          <w:szCs w:val="30"/>
          <w:lang w:val="en-US"/>
        </w:rPr>
        <w:t>2</w:t>
      </w:r>
      <w:r w:rsidRPr="00026FF1">
        <w:rPr>
          <w:rFonts w:asciiTheme="majorBidi" w:hAnsiTheme="majorBidi"/>
          <w:sz w:val="30"/>
          <w:szCs w:val="30"/>
          <w:cs/>
        </w:rPr>
        <w:t xml:space="preserve"> ล้านบาทต่อเดือนนับแต่เดือนมิถุนายน </w:t>
      </w:r>
      <w:r w:rsidR="00C819B9" w:rsidRPr="00026FF1">
        <w:rPr>
          <w:rFonts w:asciiTheme="majorBidi" w:hAnsiTheme="majorBidi"/>
          <w:sz w:val="30"/>
          <w:szCs w:val="30"/>
          <w:lang w:val="en-US"/>
        </w:rPr>
        <w:t>2561</w:t>
      </w:r>
      <w:r w:rsidRPr="00026FF1">
        <w:rPr>
          <w:rFonts w:asciiTheme="majorBidi" w:hAnsiTheme="majorBidi"/>
          <w:sz w:val="30"/>
          <w:szCs w:val="30"/>
          <w:cs/>
        </w:rPr>
        <w:t xml:space="preserve"> เป็นต้นมา หากบริษัทไม่สามารถดำเนินการตามที่ร้องขอได้ ก็ขอให้บริษัทชดใช้ค่าเสียหายประมาณ </w:t>
      </w:r>
      <w:r w:rsidR="00C819B9" w:rsidRPr="00026FF1">
        <w:rPr>
          <w:rFonts w:asciiTheme="majorBidi" w:hAnsiTheme="majorBidi"/>
          <w:sz w:val="30"/>
          <w:szCs w:val="30"/>
          <w:lang w:val="en-US"/>
        </w:rPr>
        <w:t>228</w:t>
      </w:r>
      <w:r w:rsidRPr="00026FF1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026FF1">
        <w:rPr>
          <w:rFonts w:asciiTheme="majorBidi" w:hAnsiTheme="majorBidi"/>
          <w:sz w:val="30"/>
          <w:szCs w:val="30"/>
        </w:rPr>
        <w:t xml:space="preserve"> </w:t>
      </w:r>
      <w:r w:rsidRPr="00026FF1">
        <w:rPr>
          <w:rFonts w:asciiTheme="majorBidi" w:hAnsiTheme="majorBidi"/>
          <w:sz w:val="30"/>
          <w:szCs w:val="30"/>
          <w:cs/>
        </w:rPr>
        <w:t xml:space="preserve">ต่อมาในเดือนธันวาคม </w:t>
      </w:r>
      <w:r w:rsidR="00C819B9" w:rsidRPr="00026FF1">
        <w:rPr>
          <w:rFonts w:asciiTheme="majorBidi" w:hAnsiTheme="majorBidi"/>
          <w:sz w:val="30"/>
          <w:szCs w:val="30"/>
          <w:lang w:val="en-US"/>
        </w:rPr>
        <w:t>2562</w:t>
      </w:r>
      <w:r w:rsidRPr="00026FF1">
        <w:rPr>
          <w:rFonts w:asciiTheme="majorBidi" w:hAnsiTheme="majorBidi"/>
          <w:sz w:val="30"/>
          <w:szCs w:val="30"/>
        </w:rPr>
        <w:t xml:space="preserve"> </w:t>
      </w:r>
      <w:r w:rsidRPr="00026FF1">
        <w:rPr>
          <w:rFonts w:asciiTheme="majorBidi" w:hAnsiTheme="majorBidi"/>
          <w:sz w:val="30"/>
          <w:szCs w:val="30"/>
          <w:cs/>
        </w:rPr>
        <w:t>ศาล</w:t>
      </w:r>
      <w:r w:rsidRPr="004F172E">
        <w:rPr>
          <w:rFonts w:asciiTheme="majorBidi" w:hAnsiTheme="majorBidi"/>
          <w:sz w:val="30"/>
          <w:szCs w:val="30"/>
          <w:cs/>
        </w:rPr>
        <w:t>ชั้นต้นได้พิพากษา</w:t>
      </w:r>
      <w:r w:rsidRPr="009B57D1">
        <w:rPr>
          <w:rFonts w:asciiTheme="majorBidi" w:hAnsiTheme="majorBidi"/>
          <w:sz w:val="30"/>
          <w:szCs w:val="30"/>
          <w:cs/>
        </w:rPr>
        <w:t xml:space="preserve">ยกฟ้อง </w:t>
      </w:r>
      <w:r w:rsidR="00853E4A" w:rsidRPr="009B57D1">
        <w:rPr>
          <w:rFonts w:asciiTheme="majorBidi" w:hAnsiTheme="majorBidi"/>
          <w:sz w:val="30"/>
          <w:szCs w:val="30"/>
          <w:cs/>
        </w:rPr>
        <w:t xml:space="preserve">โจทก์ได้ยื่นอุทธรณ์และจำเลยได้ยื่นคำแก้อุทธรณ์ต่อศาลแล้ว </w:t>
      </w:r>
      <w:r w:rsidR="00853E4A" w:rsidRPr="009B57D1">
        <w:rPr>
          <w:rFonts w:asciiTheme="majorBidi" w:hAnsiTheme="majorBidi" w:hint="cs"/>
          <w:sz w:val="30"/>
          <w:szCs w:val="30"/>
          <w:cs/>
        </w:rPr>
        <w:t>โดย</w:t>
      </w:r>
      <w:r w:rsidR="00853E4A" w:rsidRPr="009B57D1">
        <w:rPr>
          <w:rFonts w:asciiTheme="majorBidi" w:hAnsiTheme="majorBidi"/>
          <w:sz w:val="30"/>
          <w:szCs w:val="30"/>
          <w:cs/>
        </w:rPr>
        <w:t xml:space="preserve">ศาลชั้นต้นนัดอ่านคำพิพากษาของศาลอุทธรณ์ในวันที่ </w:t>
      </w:r>
      <w:r w:rsidR="00985012" w:rsidRPr="009B57D1">
        <w:rPr>
          <w:rFonts w:asciiTheme="majorBidi" w:hAnsiTheme="majorBidi"/>
          <w:sz w:val="30"/>
          <w:szCs w:val="30"/>
        </w:rPr>
        <w:t xml:space="preserve">1 </w:t>
      </w:r>
      <w:r w:rsidR="00853E4A" w:rsidRPr="009B57D1">
        <w:rPr>
          <w:rFonts w:asciiTheme="majorBidi" w:hAnsiTheme="majorBidi"/>
          <w:sz w:val="30"/>
          <w:szCs w:val="30"/>
          <w:cs/>
        </w:rPr>
        <w:t>ธันวาคม</w:t>
      </w:r>
      <w:r w:rsidR="00985012" w:rsidRPr="009B57D1">
        <w:rPr>
          <w:rFonts w:asciiTheme="majorBidi" w:hAnsiTheme="majorBidi" w:hint="cs"/>
          <w:sz w:val="30"/>
          <w:szCs w:val="30"/>
          <w:cs/>
        </w:rPr>
        <w:t xml:space="preserve"> </w:t>
      </w:r>
      <w:r w:rsidR="00985012" w:rsidRPr="009B57D1">
        <w:rPr>
          <w:rFonts w:asciiTheme="majorBidi" w:hAnsiTheme="majorBidi"/>
          <w:sz w:val="30"/>
          <w:szCs w:val="30"/>
          <w:lang w:val="en-US"/>
        </w:rPr>
        <w:t xml:space="preserve">2563 </w:t>
      </w:r>
      <w:r w:rsidR="00853E4A" w:rsidRPr="009B57D1">
        <w:rPr>
          <w:rFonts w:asciiTheme="majorBidi" w:hAnsiTheme="majorBidi"/>
          <w:sz w:val="30"/>
          <w:szCs w:val="30"/>
          <w:cs/>
        </w:rPr>
        <w:t>ภายหลังจากศาลอุทธรณ์อ่านคำพิพากษาแล้ว หากฝ่ายหนึ่งฝ่ายใดไม่เห็นด้วยกับคำพิพากษาของศาลอุทธรณ์ ก็สามารถขออนุญาตยื่นฎีกาต่อศาลฎีกาได้ แต่อย่างไรก็ตามศาลฎีกาจะรับฎีกาไว้พิจารณาหรือไม่</w:t>
      </w:r>
      <w:r w:rsidR="00985012" w:rsidRPr="009B57D1">
        <w:rPr>
          <w:rFonts w:asciiTheme="majorBidi" w:hAnsiTheme="majorBidi" w:hint="cs"/>
          <w:sz w:val="30"/>
          <w:szCs w:val="30"/>
          <w:cs/>
        </w:rPr>
        <w:t>ขึ้นอยู่กับ</w:t>
      </w:r>
      <w:r w:rsidR="00853E4A" w:rsidRPr="009B57D1">
        <w:rPr>
          <w:rFonts w:asciiTheme="majorBidi" w:hAnsiTheme="majorBidi"/>
          <w:sz w:val="30"/>
          <w:szCs w:val="30"/>
          <w:cs/>
        </w:rPr>
        <w:t xml:space="preserve">ดุลพินิจของศาล </w:t>
      </w:r>
      <w:r w:rsidRPr="009B57D1">
        <w:rPr>
          <w:rFonts w:asciiTheme="majorBidi" w:hAnsiTheme="majorBidi"/>
          <w:sz w:val="30"/>
          <w:szCs w:val="30"/>
          <w:cs/>
        </w:rPr>
        <w:t>ทั้งนี้ฝ่ายบริหารของบริษัท เชื่อว่าจะไม่ได้รับผลเสียหายที่มีสาระสำคัญเกี่ยวกับคดี</w:t>
      </w:r>
      <w:r w:rsidRPr="004F172E">
        <w:rPr>
          <w:rFonts w:asciiTheme="majorBidi" w:hAnsiTheme="majorBidi"/>
          <w:sz w:val="30"/>
          <w:szCs w:val="30"/>
          <w:cs/>
        </w:rPr>
        <w:t xml:space="preserve">ฟ้องร้องดังกล่าวข้างต้น จึงไม่บันทึกสำรองสำหรับหนี้สินที่อาจเกิดขึ้นสำหรับคดีความนี้ </w:t>
      </w:r>
    </w:p>
    <w:p w14:paraId="7AF466BE" w14:textId="77777777" w:rsidR="0041552A" w:rsidRPr="004F172E" w:rsidRDefault="0041552A" w:rsidP="00FA457E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4CC6C5C8" w14:textId="77777777" w:rsidR="00E35DB9" w:rsidRPr="004F172E" w:rsidRDefault="00E35DB9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F172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5565AC85" w14:textId="38985B89" w:rsidR="00D266BE" w:rsidRPr="004F172E" w:rsidRDefault="00D266BE" w:rsidP="0061076B">
      <w:pPr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</w:rPr>
      </w:pPr>
    </w:p>
    <w:p w14:paraId="7E22B940" w14:textId="73C30E79" w:rsidR="00D266BE" w:rsidRDefault="00161EE8" w:rsidP="00D113E4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F172E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Pr="009B57D1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C1073C" w:rsidRPr="009B57D1">
        <w:rPr>
          <w:rFonts w:ascii="Angsana New" w:hAnsi="Angsana New"/>
          <w:sz w:val="30"/>
          <w:szCs w:val="30"/>
          <w:lang w:val="en-US"/>
        </w:rPr>
        <w:t>1</w:t>
      </w:r>
      <w:r w:rsidRPr="009B57D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B57D1">
        <w:rPr>
          <w:rFonts w:ascii="Angsana New" w:hAnsi="Angsana New" w:hint="cs"/>
          <w:sz w:val="30"/>
          <w:szCs w:val="30"/>
          <w:cs/>
          <w:lang w:val="en-US"/>
        </w:rPr>
        <w:t>ตุลาคม</w:t>
      </w:r>
      <w:r w:rsidRPr="009B57D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B57D1">
        <w:rPr>
          <w:rFonts w:ascii="Angsana New" w:hAnsi="Angsana New"/>
          <w:sz w:val="30"/>
          <w:szCs w:val="30"/>
          <w:lang w:val="en-US"/>
        </w:rPr>
        <w:t>2563</w:t>
      </w:r>
      <w:r w:rsidRPr="009B57D1">
        <w:rPr>
          <w:rFonts w:ascii="Angsana New" w:hAnsi="Angsana New"/>
          <w:sz w:val="30"/>
          <w:szCs w:val="30"/>
          <w:cs/>
          <w:lang w:val="en-US"/>
        </w:rPr>
        <w:t xml:space="preserve"> ที่</w:t>
      </w:r>
      <w:r w:rsidRPr="004F172E">
        <w:rPr>
          <w:rFonts w:ascii="Angsana New" w:hAnsi="Angsana New"/>
          <w:sz w:val="30"/>
          <w:szCs w:val="30"/>
          <w:cs/>
          <w:lang w:val="en-US"/>
        </w:rPr>
        <w:t>ประชุมวิสามัญผู้ถือหุ้นของบริษัท</w:t>
      </w:r>
      <w:r w:rsidRPr="004F172E">
        <w:rPr>
          <w:rFonts w:ascii="Angsana New" w:hAnsi="Angsana New"/>
          <w:sz w:val="30"/>
          <w:szCs w:val="30"/>
          <w:lang w:val="en-US"/>
        </w:rPr>
        <w:t xml:space="preserve"> </w:t>
      </w:r>
      <w:r w:rsidRPr="004F172E">
        <w:rPr>
          <w:rFonts w:ascii="Angsana New" w:hAnsi="Angsana New"/>
          <w:sz w:val="30"/>
          <w:szCs w:val="30"/>
          <w:cs/>
          <w:lang w:val="en-US"/>
        </w:rPr>
        <w:t xml:space="preserve">สยาม เบฟ แมนูแฟคเจอริ่ง จำกัด ซึ่งเป็นบริษัทย่อยของบริษัท มีมติอนุมัติให้เพิ่มทุนเป็นจำนวนเงินทั้งสิ้น </w:t>
      </w:r>
      <w:r w:rsidRPr="004F172E">
        <w:rPr>
          <w:rFonts w:ascii="Angsana New" w:hAnsi="Angsana New"/>
          <w:sz w:val="30"/>
          <w:szCs w:val="30"/>
          <w:lang w:val="en-US"/>
        </w:rPr>
        <w:t>400</w:t>
      </w:r>
      <w:r w:rsidRPr="004F172E">
        <w:rPr>
          <w:rFonts w:ascii="Angsana New" w:hAnsi="Angsana New"/>
          <w:sz w:val="30"/>
          <w:szCs w:val="30"/>
          <w:cs/>
          <w:lang w:val="en-US"/>
        </w:rPr>
        <w:t xml:space="preserve"> ล้านบาท โดยเรียก</w:t>
      </w:r>
      <w:r w:rsidRPr="00C1073C">
        <w:rPr>
          <w:rFonts w:ascii="Angsana New" w:hAnsi="Angsana New"/>
          <w:sz w:val="30"/>
          <w:szCs w:val="30"/>
          <w:cs/>
          <w:lang w:val="en-US"/>
        </w:rPr>
        <w:t>ชำระค่าหุ้นเพิ่มทุน และได้รับชำระค่าหุ้นดังกล่าวในเดือน</w:t>
      </w:r>
      <w:r w:rsidRPr="00C1073C">
        <w:rPr>
          <w:rFonts w:ascii="Angsana New" w:hAnsi="Angsana New" w:hint="cs"/>
          <w:sz w:val="30"/>
          <w:szCs w:val="30"/>
          <w:cs/>
          <w:lang w:val="en-US"/>
        </w:rPr>
        <w:t>ตุลาคม</w:t>
      </w:r>
      <w:r w:rsidRPr="00C1073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1073C">
        <w:rPr>
          <w:rFonts w:ascii="Angsana New" w:hAnsi="Angsana New"/>
          <w:sz w:val="30"/>
          <w:szCs w:val="30"/>
          <w:lang w:val="en-US"/>
        </w:rPr>
        <w:t>2563</w:t>
      </w:r>
    </w:p>
    <w:p w14:paraId="1D0F2BF3" w14:textId="6A15C3A5" w:rsidR="00B761FE" w:rsidRDefault="00B761FE" w:rsidP="00D113E4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6201CE9" w14:textId="2295EF3F" w:rsidR="00B761FE" w:rsidRPr="00E649BA" w:rsidRDefault="0086470F" w:rsidP="00B761FE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649B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14:paraId="6D07F82F" w14:textId="65C91B08" w:rsidR="0086470F" w:rsidRPr="0086470F" w:rsidRDefault="0086470F" w:rsidP="0086470F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F1EFAC3" w14:textId="4C494ED0" w:rsidR="0086470F" w:rsidRDefault="00DD6F72" w:rsidP="00DD6F7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2"/>
          <w:sz w:val="30"/>
          <w:szCs w:val="30"/>
          <w:lang w:val="en-US" w:bidi="th-TH"/>
        </w:rPr>
      </w:pPr>
      <w:r w:rsidRPr="00A70F09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มาตรฐานการรายงานทางการเงิน</w:t>
      </w:r>
      <w:r w:rsidRPr="00A70F09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ที่ปรับปรุงใหม่</w:t>
      </w:r>
      <w:r w:rsidR="00E649BA" w:rsidRPr="00A70F09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หลายฉบับได้มีการประกาศแล้ว แต่ยังไม่มีผลบังคับใช้ ซึ่งกลุ่มบริษัทไม่ได้นำมาใช้ในการจัดทำงบการเงินรวมและงบการเงินเฉพาะกิจการนี้ มาตรฐานการรายงานทางการเงินที่ปรับปรุงใหม่นี้ อาจ</w:t>
      </w:r>
      <w:r w:rsidR="00E649BA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เกี่ยวข้องกับการดำเนินงานของกลุ่มบริษัทและถือปฏิบัติกับงบการเงินรวมและงบการเงินเฉพาะกิจการสำหรับรอบ</w:t>
      </w:r>
      <w:r w:rsidRPr="003E13FA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ระยะเวลาบัญชีที่เริ่มในหรือหลังวันที่</w:t>
      </w:r>
      <w:r w:rsidRPr="003E13FA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Pr="004665B6">
        <w:rPr>
          <w:rFonts w:ascii="Angsana New" w:hAnsi="Angsana New" w:cs="Angsana New"/>
          <w:spacing w:val="2"/>
          <w:sz w:val="30"/>
          <w:szCs w:val="30"/>
          <w:lang w:val="en-US" w:bidi="th-TH"/>
        </w:rPr>
        <w:t>1</w:t>
      </w:r>
      <w:r w:rsidRPr="003E13FA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มกราคม </w:t>
      </w:r>
      <w:r w:rsidRPr="00643208">
        <w:rPr>
          <w:rFonts w:ascii="Angsana New" w:hAnsi="Angsana New" w:cs="Angsana New"/>
          <w:spacing w:val="2"/>
          <w:sz w:val="30"/>
          <w:szCs w:val="30"/>
          <w:lang w:val="en-US" w:bidi="th-TH"/>
        </w:rPr>
        <w:t>256</w:t>
      </w:r>
      <w:r>
        <w:rPr>
          <w:rFonts w:ascii="Angsana New" w:hAnsi="Angsana New" w:cs="Angsana New"/>
          <w:spacing w:val="2"/>
          <w:sz w:val="30"/>
          <w:szCs w:val="30"/>
          <w:lang w:val="en-US" w:bidi="th-TH"/>
        </w:rPr>
        <w:t>4</w:t>
      </w:r>
      <w:r w:rsidRPr="00643208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="00E649BA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กลุ่มบริษัทไม่มีแผนที่จะนำมาตรฐานการรายงานทางการเงินนี้มาใช้ก่อนวันถือปฏิบัติ</w:t>
      </w:r>
    </w:p>
    <w:p w14:paraId="4C626957" w14:textId="767012C8" w:rsidR="00E649BA" w:rsidRDefault="00E649BA" w:rsidP="00DD6F7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2"/>
          <w:sz w:val="30"/>
          <w:szCs w:val="30"/>
          <w:lang w:val="en-US" w:bidi="th-TH"/>
        </w:rPr>
      </w:pPr>
    </w:p>
    <w:tbl>
      <w:tblPr>
        <w:tblW w:w="9720" w:type="dxa"/>
        <w:tblInd w:w="450" w:type="dxa"/>
        <w:tblLook w:val="04A0" w:firstRow="1" w:lastRow="0" w:firstColumn="1" w:lastColumn="0" w:noHBand="0" w:noVBand="1"/>
      </w:tblPr>
      <w:tblGrid>
        <w:gridCol w:w="3690"/>
        <w:gridCol w:w="6030"/>
      </w:tblGrid>
      <w:tr w:rsidR="00E649BA" w14:paraId="6F252AB0" w14:textId="77777777" w:rsidTr="004F5D22">
        <w:trPr>
          <w:tblHeader/>
        </w:trPr>
        <w:tc>
          <w:tcPr>
            <w:tcW w:w="3690" w:type="dxa"/>
            <w:vAlign w:val="bottom"/>
            <w:hideMark/>
          </w:tcPr>
          <w:p w14:paraId="030A6D4C" w14:textId="77777777" w:rsidR="00E649BA" w:rsidRDefault="00E649BA" w:rsidP="004F5D22">
            <w:pPr>
              <w:spacing w:line="240" w:lineRule="auto"/>
              <w:ind w:firstLine="426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</w:rPr>
            </w:pPr>
            <w:r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  <w:br w:type="column"/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6030" w:type="dxa"/>
            <w:vAlign w:val="bottom"/>
            <w:hideMark/>
          </w:tcPr>
          <w:p w14:paraId="420FB1CF" w14:textId="77777777" w:rsidR="00E649BA" w:rsidRDefault="00E649BA" w:rsidP="00FB5B7C">
            <w:pPr>
              <w:spacing w:line="240" w:lineRule="auto"/>
              <w:ind w:firstLine="610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E649BA" w:rsidRPr="00426320" w14:paraId="53A32086" w14:textId="77777777" w:rsidTr="004F5D22">
        <w:tc>
          <w:tcPr>
            <w:tcW w:w="3690" w:type="dxa"/>
            <w:hideMark/>
          </w:tcPr>
          <w:p w14:paraId="7FE3A6A2" w14:textId="77777777" w:rsidR="00E649BA" w:rsidRPr="00426320" w:rsidRDefault="00E649BA" w:rsidP="00FB5B7C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030" w:type="dxa"/>
            <w:hideMark/>
          </w:tcPr>
          <w:p w14:paraId="5B7C8910" w14:textId="77777777" w:rsidR="00E649BA" w:rsidRPr="00426320" w:rsidRDefault="00E649BA" w:rsidP="00FB5B7C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E649BA" w:rsidRPr="00426320" w14:paraId="4888564A" w14:textId="77777777" w:rsidTr="004F5D22">
        <w:tc>
          <w:tcPr>
            <w:tcW w:w="3690" w:type="dxa"/>
          </w:tcPr>
          <w:p w14:paraId="34239C3B" w14:textId="77777777" w:rsidR="00E649BA" w:rsidRDefault="00E649BA" w:rsidP="00FB5B7C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030" w:type="dxa"/>
          </w:tcPr>
          <w:p w14:paraId="552D5E52" w14:textId="5F320651" w:rsidR="00E649BA" w:rsidRDefault="00E649BA" w:rsidP="004F5D2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28AF">
              <w:rPr>
                <w:rFonts w:asciiTheme="majorBidi" w:eastAsia="Calibri" w:hAnsiTheme="majorBidi" w:hint="cs"/>
                <w:sz w:val="30"/>
                <w:szCs w:val="30"/>
                <w:cs/>
              </w:rPr>
              <w:t>นโยบายการบัญชี</w:t>
            </w:r>
            <w:r w:rsidRPr="008128AF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8128AF">
              <w:rPr>
                <w:rFonts w:asciiTheme="majorBidi" w:eastAsia="Calibri" w:hAnsiTheme="majorBidi" w:hint="cs"/>
                <w:sz w:val="30"/>
                <w:szCs w:val="30"/>
                <w:cs/>
              </w:rPr>
              <w:t>การเปลี่ยนแปลงประมาณการทางบัญชีและ</w:t>
            </w:r>
            <w:r w:rsidR="004F5D22">
              <w:rPr>
                <w:rFonts w:asciiTheme="majorBidi" w:eastAsia="Calibri" w:hAnsiTheme="majorBidi"/>
                <w:sz w:val="30"/>
                <w:szCs w:val="30"/>
                <w:cs/>
              </w:rPr>
              <w:br/>
            </w:r>
            <w:r w:rsidRPr="008128AF">
              <w:rPr>
                <w:rFonts w:asciiTheme="majorBidi" w:eastAsia="Calibri" w:hAnsiTheme="majorBidi" w:hint="cs"/>
                <w:sz w:val="30"/>
                <w:szCs w:val="30"/>
                <w:cs/>
              </w:rPr>
              <w:t>ข้อผิดพลาด</w:t>
            </w:r>
          </w:p>
        </w:tc>
      </w:tr>
      <w:tr w:rsidR="00E649BA" w:rsidRPr="00426320" w14:paraId="23706604" w14:textId="77777777" w:rsidTr="004F5D22">
        <w:tc>
          <w:tcPr>
            <w:tcW w:w="3690" w:type="dxa"/>
          </w:tcPr>
          <w:p w14:paraId="3163414E" w14:textId="77777777" w:rsidR="00E649BA" w:rsidRDefault="00E649BA" w:rsidP="00FB5B7C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030" w:type="dxa"/>
          </w:tcPr>
          <w:p w14:paraId="47CD20CE" w14:textId="77777777" w:rsidR="00E649BA" w:rsidRDefault="00E649BA" w:rsidP="00FB5B7C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28AF">
              <w:rPr>
                <w:rFonts w:asciiTheme="majorBidi" w:eastAsia="Calibri" w:hAnsiTheme="majorBidi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649BA" w:rsidRPr="00426320" w14:paraId="4A4CE312" w14:textId="77777777" w:rsidTr="004F5D22">
        <w:tc>
          <w:tcPr>
            <w:tcW w:w="3690" w:type="dxa"/>
          </w:tcPr>
          <w:p w14:paraId="2A065F80" w14:textId="77777777" w:rsidR="00E649BA" w:rsidRDefault="00E649BA" w:rsidP="00FB5B7C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6030" w:type="dxa"/>
          </w:tcPr>
          <w:p w14:paraId="518A863E" w14:textId="77777777" w:rsidR="00E649BA" w:rsidRDefault="00E649BA" w:rsidP="00FB5B7C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28AF">
              <w:rPr>
                <w:rFonts w:asciiTheme="majorBidi" w:eastAsia="Calibri" w:hAnsiTheme="majorBidi" w:hint="cs"/>
                <w:sz w:val="30"/>
                <w:szCs w:val="30"/>
                <w:cs/>
              </w:rPr>
              <w:t>การรายงานทางการเงินระหว่างกาล</w:t>
            </w:r>
          </w:p>
        </w:tc>
      </w:tr>
      <w:tr w:rsidR="00E649BA" w:rsidRPr="00426320" w14:paraId="6C26DCA2" w14:textId="77777777" w:rsidTr="004F5D22">
        <w:tc>
          <w:tcPr>
            <w:tcW w:w="3690" w:type="dxa"/>
          </w:tcPr>
          <w:p w14:paraId="02B00E9F" w14:textId="77777777" w:rsidR="00E649BA" w:rsidRDefault="00E649BA" w:rsidP="00FB5B7C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lastRenderedPageBreak/>
              <w:t xml:space="preserve">มาตรฐานการบัญชี ฉบับที่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6030" w:type="dxa"/>
          </w:tcPr>
          <w:p w14:paraId="372D9E83" w14:textId="2AE2F086" w:rsidR="00E649BA" w:rsidRPr="008128AF" w:rsidRDefault="00E649BA" w:rsidP="00FB5B7C">
            <w:pPr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8128AF">
              <w:rPr>
                <w:rFonts w:asciiTheme="majorBidi" w:eastAsia="Calibri" w:hAnsiTheme="majorBidi" w:hint="cs"/>
                <w:sz w:val="30"/>
                <w:szCs w:val="30"/>
                <w:cs/>
              </w:rPr>
              <w:t>ประมาณการหนี้สิน</w:t>
            </w:r>
            <w:r w:rsidRPr="008128AF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8128AF">
              <w:rPr>
                <w:rFonts w:asciiTheme="majorBidi" w:eastAsia="Calibri" w:hAnsiTheme="majorBidi" w:hint="cs"/>
                <w:sz w:val="30"/>
                <w:szCs w:val="30"/>
                <w:cs/>
              </w:rPr>
              <w:t>หนี้สินที่อาจเกิดขึ้นและสินทรัพย์ที่อาจเกิดขึ้น</w:t>
            </w:r>
          </w:p>
        </w:tc>
      </w:tr>
      <w:tr w:rsidR="00E649BA" w:rsidRPr="00426320" w14:paraId="34176214" w14:textId="77777777" w:rsidTr="004F5D22">
        <w:tc>
          <w:tcPr>
            <w:tcW w:w="3690" w:type="dxa"/>
          </w:tcPr>
          <w:p w14:paraId="29EB29EA" w14:textId="77777777" w:rsidR="00E649BA" w:rsidRDefault="00E649BA" w:rsidP="00FB5B7C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6030" w:type="dxa"/>
          </w:tcPr>
          <w:p w14:paraId="3DB3C19C" w14:textId="77777777" w:rsidR="00E649BA" w:rsidRPr="008128AF" w:rsidRDefault="00E649BA" w:rsidP="00FB5B7C">
            <w:pPr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8128AF">
              <w:rPr>
                <w:rFonts w:asciiTheme="majorBidi" w:eastAsia="Calibri" w:hAnsi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E649BA" w:rsidRPr="00426320" w14:paraId="2D0175C0" w14:textId="77777777" w:rsidTr="004F5D22">
        <w:tc>
          <w:tcPr>
            <w:tcW w:w="3690" w:type="dxa"/>
          </w:tcPr>
          <w:p w14:paraId="001A5C08" w14:textId="77777777" w:rsidR="00E649BA" w:rsidRDefault="00E649BA" w:rsidP="00FB5B7C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6030" w:type="dxa"/>
          </w:tcPr>
          <w:p w14:paraId="0E494C51" w14:textId="77777777" w:rsidR="00E649BA" w:rsidRPr="008128AF" w:rsidRDefault="00E649BA" w:rsidP="00FB5B7C">
            <w:pPr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8128AF">
              <w:rPr>
                <w:rFonts w:asciiTheme="majorBidi" w:eastAsia="Calibri" w:hAnsiTheme="majorBidi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E649BA" w:rsidRPr="00426320" w14:paraId="77F06251" w14:textId="77777777" w:rsidTr="004F5D22">
        <w:tc>
          <w:tcPr>
            <w:tcW w:w="3690" w:type="dxa"/>
          </w:tcPr>
          <w:p w14:paraId="2C0F230B" w14:textId="77777777" w:rsidR="00E649BA" w:rsidRDefault="00E649BA" w:rsidP="00FB5B7C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8128A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8128AF">
              <w:rPr>
                <w:rFonts w:asciiTheme="majorBidi" w:eastAsia="Calibri" w:hAnsiTheme="majorBidi"/>
                <w:sz w:val="30"/>
                <w:szCs w:val="30"/>
                <w:cs/>
              </w:rPr>
              <w:t>3</w:t>
            </w:r>
          </w:p>
        </w:tc>
        <w:tc>
          <w:tcPr>
            <w:tcW w:w="6030" w:type="dxa"/>
          </w:tcPr>
          <w:p w14:paraId="5BC0364F" w14:textId="77777777" w:rsidR="00E649BA" w:rsidRPr="008128AF" w:rsidRDefault="00E649BA" w:rsidP="00FB5B7C">
            <w:pPr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8128AF">
              <w:rPr>
                <w:rFonts w:asciiTheme="majorBidi" w:eastAsia="Calibri" w:hAnsiTheme="majorBidi" w:hint="cs"/>
                <w:sz w:val="30"/>
                <w:szCs w:val="30"/>
                <w:cs/>
              </w:rPr>
              <w:t>การรวมธุรกิจ</w:t>
            </w:r>
          </w:p>
        </w:tc>
      </w:tr>
      <w:tr w:rsidR="00E649BA" w:rsidRPr="00426320" w14:paraId="05B10992" w14:textId="77777777" w:rsidTr="004F5D22">
        <w:tc>
          <w:tcPr>
            <w:tcW w:w="3690" w:type="dxa"/>
          </w:tcPr>
          <w:p w14:paraId="5BF8B3A9" w14:textId="77777777" w:rsidR="00E649BA" w:rsidRDefault="00E649BA" w:rsidP="00FB5B7C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8128A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8128AF">
              <w:rPr>
                <w:rFonts w:asciiTheme="majorBidi" w:eastAsia="Calibri" w:hAnsiTheme="majorBidi"/>
                <w:sz w:val="30"/>
                <w:szCs w:val="30"/>
                <w:cs/>
              </w:rPr>
              <w:t>7</w:t>
            </w:r>
            <w:r>
              <w:rPr>
                <w:rFonts w:asciiTheme="majorBidi" w:eastAsia="Calibri" w:hAnsiTheme="majorBidi"/>
                <w:sz w:val="30"/>
                <w:szCs w:val="30"/>
              </w:rPr>
              <w:t>*</w:t>
            </w:r>
          </w:p>
        </w:tc>
        <w:tc>
          <w:tcPr>
            <w:tcW w:w="6030" w:type="dxa"/>
          </w:tcPr>
          <w:p w14:paraId="6F114C82" w14:textId="77777777" w:rsidR="00E649BA" w:rsidRPr="008128AF" w:rsidRDefault="00E649BA" w:rsidP="00FB5B7C">
            <w:pPr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8128AF">
              <w:rPr>
                <w:rFonts w:asciiTheme="majorBidi" w:eastAsia="Calibri" w:hAnsiTheme="majorBidi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E649BA" w:rsidRPr="00426320" w14:paraId="3F017F2B" w14:textId="77777777" w:rsidTr="004F5D22">
        <w:tc>
          <w:tcPr>
            <w:tcW w:w="3690" w:type="dxa"/>
          </w:tcPr>
          <w:p w14:paraId="73C8E0B5" w14:textId="77777777" w:rsidR="00E649BA" w:rsidRDefault="00E649BA" w:rsidP="00FB5B7C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8128A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8128AF">
              <w:rPr>
                <w:rFonts w:asciiTheme="majorBidi" w:eastAsia="Calibri" w:hAnsiTheme="majorBidi"/>
                <w:sz w:val="30"/>
                <w:szCs w:val="30"/>
                <w:cs/>
              </w:rPr>
              <w:t>9</w:t>
            </w:r>
            <w:r>
              <w:rPr>
                <w:rFonts w:asciiTheme="majorBidi" w:eastAsia="Calibri" w:hAnsiTheme="majorBidi"/>
                <w:sz w:val="30"/>
                <w:szCs w:val="30"/>
              </w:rPr>
              <w:t>*</w:t>
            </w:r>
          </w:p>
        </w:tc>
        <w:tc>
          <w:tcPr>
            <w:tcW w:w="6030" w:type="dxa"/>
          </w:tcPr>
          <w:p w14:paraId="7C616235" w14:textId="77777777" w:rsidR="00E649BA" w:rsidRPr="008128AF" w:rsidRDefault="00E649BA" w:rsidP="00FB5B7C">
            <w:pPr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8128AF">
              <w:rPr>
                <w:rFonts w:asciiTheme="majorBidi" w:eastAsia="Calibri" w:hAnsi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649BA" w:rsidRPr="00426320" w14:paraId="04FA6587" w14:textId="77777777" w:rsidTr="004F5D22">
        <w:tc>
          <w:tcPr>
            <w:tcW w:w="3690" w:type="dxa"/>
          </w:tcPr>
          <w:p w14:paraId="37786E76" w14:textId="77777777" w:rsidR="00E649BA" w:rsidRDefault="00E649BA" w:rsidP="00FB5B7C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การตีความมาตรฐานการบัญชี ฉบับที่</w:t>
            </w:r>
            <w:r w:rsidRPr="008128A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8128AF">
              <w:rPr>
                <w:rFonts w:asciiTheme="majorBidi" w:eastAsia="Calibri" w:hAnsiTheme="majorBidi"/>
                <w:sz w:val="30"/>
                <w:szCs w:val="30"/>
                <w:cs/>
              </w:rPr>
              <w:t>32</w:t>
            </w:r>
          </w:p>
        </w:tc>
        <w:tc>
          <w:tcPr>
            <w:tcW w:w="6030" w:type="dxa"/>
          </w:tcPr>
          <w:p w14:paraId="2232768B" w14:textId="77777777" w:rsidR="00E649BA" w:rsidRPr="008128AF" w:rsidRDefault="00E649BA" w:rsidP="00FB5B7C">
            <w:pPr>
              <w:spacing w:line="240" w:lineRule="auto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8128AF">
              <w:rPr>
                <w:rFonts w:asciiTheme="majorBidi" w:eastAsia="Calibri" w:hAnsiTheme="majorBidi" w:hint="cs"/>
                <w:sz w:val="30"/>
                <w:szCs w:val="30"/>
                <w:cs/>
              </w:rPr>
              <w:t>สินทรัพย์ไม่มีตัวตน</w:t>
            </w:r>
            <w:r w:rsidRPr="008128AF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  <w:r w:rsidRPr="008128AF">
              <w:rPr>
                <w:rFonts w:asciiTheme="majorBidi" w:eastAsia="Calibri" w:hAnsiTheme="majorBidi" w:hint="cs"/>
                <w:sz w:val="30"/>
                <w:szCs w:val="30"/>
                <w:cs/>
              </w:rPr>
              <w:t>ต้นทุนเว็บไซต์</w:t>
            </w:r>
          </w:p>
        </w:tc>
      </w:tr>
    </w:tbl>
    <w:p w14:paraId="448D7D3D" w14:textId="5BA3B1EB" w:rsidR="00E649BA" w:rsidRDefault="00E649BA" w:rsidP="00DD6F7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pacing w:val="2"/>
          <w:sz w:val="30"/>
          <w:szCs w:val="30"/>
          <w:shd w:val="clear" w:color="auto" w:fill="E0E0E0"/>
        </w:rPr>
      </w:pPr>
    </w:p>
    <w:p w14:paraId="7B8EA06A" w14:textId="77777777" w:rsidR="00E649BA" w:rsidRPr="00333484" w:rsidRDefault="00E649BA" w:rsidP="00E649BA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2729A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42729A">
        <w:rPr>
          <w:rFonts w:asciiTheme="majorBidi" w:hAnsiTheme="majorBidi" w:hint="cs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1ED66D4" w14:textId="77777777" w:rsidR="00E649BA" w:rsidRPr="00E649BA" w:rsidRDefault="00E649BA" w:rsidP="00DD6F7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pacing w:val="2"/>
          <w:sz w:val="30"/>
          <w:szCs w:val="30"/>
          <w:shd w:val="clear" w:color="auto" w:fill="E0E0E0"/>
          <w:lang w:bidi="th-TH"/>
        </w:rPr>
      </w:pPr>
    </w:p>
    <w:p w14:paraId="61AB5792" w14:textId="2D813B56" w:rsidR="0086470F" w:rsidRPr="0086470F" w:rsidRDefault="00E649BA" w:rsidP="0086470F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กลุ่มบริษัทได้ประเมินเบื้องต้นถึงผลกระทบที่อาจเกิดขึ้นต่องบการเงินรวมหรืองบการเงินเฉพาะกิจการ จากการ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>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5FFF7DE3" w14:textId="678D4B59" w:rsidR="00B761FE" w:rsidRPr="0086470F" w:rsidRDefault="00B761FE" w:rsidP="00D113E4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2908606" w14:textId="77777777" w:rsidR="00B761FE" w:rsidRPr="0086470F" w:rsidRDefault="00B761FE" w:rsidP="00D113E4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6" w:name="_GoBack"/>
      <w:bookmarkEnd w:id="6"/>
    </w:p>
    <w:sectPr w:rsidR="00B761FE" w:rsidRPr="0086470F" w:rsidSect="00423834"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556EB" w14:textId="77777777" w:rsidR="00BF47B9" w:rsidRDefault="00BF47B9">
      <w:r>
        <w:separator/>
      </w:r>
    </w:p>
  </w:endnote>
  <w:endnote w:type="continuationSeparator" w:id="0">
    <w:p w14:paraId="7DC19221" w14:textId="77777777" w:rsidR="00BF47B9" w:rsidRDefault="00BF4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BD156" w14:textId="77777777" w:rsidR="00236542" w:rsidRPr="00CC0AE9" w:rsidRDefault="00236542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CC0AE9">
      <w:rPr>
        <w:rFonts w:asciiTheme="majorBidi" w:hAnsiTheme="majorBidi" w:cstheme="majorBidi"/>
        <w:caps/>
        <w:sz w:val="30"/>
        <w:szCs w:val="30"/>
      </w:rPr>
      <w:fldChar w:fldCharType="begin"/>
    </w:r>
    <w:r w:rsidRPr="00CC0AE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C0AE9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42</w:t>
    </w:r>
    <w:r w:rsidRPr="00CC0AE9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299AD4F1" w14:textId="77777777" w:rsidR="00236542" w:rsidRDefault="0023654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09EAA" w14:textId="77777777" w:rsidR="00236542" w:rsidRPr="00FB5D89" w:rsidRDefault="00236542" w:rsidP="00787E8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693A883" w14:textId="0627A692" w:rsidR="00236542" w:rsidRPr="00960645" w:rsidRDefault="00236542" w:rsidP="00787E85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A55BAA">
      <w:rPr>
        <w:rFonts w:ascii="Angsana New" w:hAnsi="Angsana New"/>
        <w:i/>
        <w:iCs/>
        <w:noProof/>
        <w:sz w:val="30"/>
        <w:szCs w:val="30"/>
        <w:lang w:val="fr-FR"/>
      </w:rPr>
      <w:t>OSPt3</w:t>
    </w:r>
    <w:r>
      <w:rPr>
        <w:noProof/>
      </w:rPr>
      <w:fldChar w:fldCharType="end"/>
    </w:r>
  </w:p>
  <w:p w14:paraId="19B491BE" w14:textId="77777777" w:rsidR="00236542" w:rsidRPr="004E4BE4" w:rsidRDefault="00236542" w:rsidP="00787E85">
    <w:pPr>
      <w:tabs>
        <w:tab w:val="left" w:pos="9000"/>
      </w:tabs>
      <w:rPr>
        <w:rFonts w:cs="Cordia New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4538B519" w14:textId="77777777" w:rsidR="00236542" w:rsidRPr="00B248A7" w:rsidRDefault="00236542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54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723BC" w14:textId="77777777" w:rsidR="00236542" w:rsidRPr="00173BD7" w:rsidRDefault="00236542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64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236542" w:rsidRPr="00175C2C" w:rsidRDefault="00236542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D9AA7" w14:textId="77777777" w:rsidR="00BF47B9" w:rsidRDefault="00BF47B9">
      <w:r>
        <w:separator/>
      </w:r>
    </w:p>
  </w:footnote>
  <w:footnote w:type="continuationSeparator" w:id="0">
    <w:p w14:paraId="367D78E5" w14:textId="77777777" w:rsidR="00BF47B9" w:rsidRDefault="00BF4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652FD" w14:textId="77777777" w:rsidR="00236542" w:rsidRDefault="00236542" w:rsidP="00DF3C09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44EA6E48" w14:textId="77777777" w:rsidR="00236542" w:rsidRDefault="00236542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09586BC" w14:textId="31FD1433" w:rsidR="00236542" w:rsidRPr="002E7AE7" w:rsidRDefault="00236542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335EDE8C" w14:textId="77777777" w:rsidR="00236542" w:rsidRPr="008266EC" w:rsidRDefault="00236542" w:rsidP="00DF3C09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811B1" w14:textId="77777777" w:rsidR="00236542" w:rsidRDefault="002365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5241C" w14:textId="77777777" w:rsidR="00236542" w:rsidRPr="003C763B" w:rsidRDefault="00236542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30D72C4D" w14:textId="77777777" w:rsidR="00236542" w:rsidRPr="003C763B" w:rsidRDefault="00236542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9CB4F8D" w14:textId="77777777" w:rsidR="00236542" w:rsidRDefault="00236542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17B7BC4D" w14:textId="77777777" w:rsidR="00236542" w:rsidRDefault="002365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7"/>
  </w:num>
  <w:num w:numId="5">
    <w:abstractNumId w:val="23"/>
  </w:num>
  <w:num w:numId="6">
    <w:abstractNumId w:val="12"/>
  </w:num>
  <w:num w:numId="7">
    <w:abstractNumId w:val="5"/>
  </w:num>
  <w:num w:numId="8">
    <w:abstractNumId w:val="8"/>
  </w:num>
  <w:num w:numId="9">
    <w:abstractNumId w:val="15"/>
  </w:num>
  <w:num w:numId="10">
    <w:abstractNumId w:val="20"/>
  </w:num>
  <w:num w:numId="11">
    <w:abstractNumId w:val="11"/>
  </w:num>
  <w:num w:numId="12">
    <w:abstractNumId w:val="13"/>
  </w:num>
  <w:num w:numId="13">
    <w:abstractNumId w:val="21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9"/>
  </w:num>
  <w:num w:numId="24">
    <w:abstractNumId w:val="14"/>
  </w:num>
  <w:num w:numId="25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20DA"/>
    <w:rsid w:val="000023A1"/>
    <w:rsid w:val="00002C48"/>
    <w:rsid w:val="00002E73"/>
    <w:rsid w:val="00003219"/>
    <w:rsid w:val="000037FF"/>
    <w:rsid w:val="00003BC8"/>
    <w:rsid w:val="00004B9C"/>
    <w:rsid w:val="0000550B"/>
    <w:rsid w:val="00006146"/>
    <w:rsid w:val="0000660C"/>
    <w:rsid w:val="000069B4"/>
    <w:rsid w:val="00006A83"/>
    <w:rsid w:val="000075E8"/>
    <w:rsid w:val="0000765B"/>
    <w:rsid w:val="000079CB"/>
    <w:rsid w:val="00007EA1"/>
    <w:rsid w:val="000105BE"/>
    <w:rsid w:val="00010ACF"/>
    <w:rsid w:val="0001153D"/>
    <w:rsid w:val="00011788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877"/>
    <w:rsid w:val="000218A5"/>
    <w:rsid w:val="00021C38"/>
    <w:rsid w:val="00021E5B"/>
    <w:rsid w:val="000220BC"/>
    <w:rsid w:val="000232DC"/>
    <w:rsid w:val="00023A36"/>
    <w:rsid w:val="000248AC"/>
    <w:rsid w:val="00024DB0"/>
    <w:rsid w:val="000258A9"/>
    <w:rsid w:val="00026202"/>
    <w:rsid w:val="00026210"/>
    <w:rsid w:val="00026272"/>
    <w:rsid w:val="0002664A"/>
    <w:rsid w:val="00026D9A"/>
    <w:rsid w:val="00026FF1"/>
    <w:rsid w:val="0002751B"/>
    <w:rsid w:val="000277D8"/>
    <w:rsid w:val="00027A5B"/>
    <w:rsid w:val="0003030F"/>
    <w:rsid w:val="00030AE9"/>
    <w:rsid w:val="00030FC6"/>
    <w:rsid w:val="000322E7"/>
    <w:rsid w:val="0003248E"/>
    <w:rsid w:val="00032905"/>
    <w:rsid w:val="00033089"/>
    <w:rsid w:val="000334EE"/>
    <w:rsid w:val="00034620"/>
    <w:rsid w:val="00034C0A"/>
    <w:rsid w:val="00034E4F"/>
    <w:rsid w:val="000352F7"/>
    <w:rsid w:val="0003543A"/>
    <w:rsid w:val="000354AE"/>
    <w:rsid w:val="00035EC2"/>
    <w:rsid w:val="000364E3"/>
    <w:rsid w:val="000368D2"/>
    <w:rsid w:val="00036B0B"/>
    <w:rsid w:val="00036C37"/>
    <w:rsid w:val="00036E56"/>
    <w:rsid w:val="000377A3"/>
    <w:rsid w:val="00037956"/>
    <w:rsid w:val="00037E58"/>
    <w:rsid w:val="00037F61"/>
    <w:rsid w:val="00037FD0"/>
    <w:rsid w:val="0004008B"/>
    <w:rsid w:val="00040169"/>
    <w:rsid w:val="00040A61"/>
    <w:rsid w:val="000413B4"/>
    <w:rsid w:val="0004157D"/>
    <w:rsid w:val="00041A85"/>
    <w:rsid w:val="000424A3"/>
    <w:rsid w:val="00042C1F"/>
    <w:rsid w:val="00042C9C"/>
    <w:rsid w:val="00042F65"/>
    <w:rsid w:val="00043011"/>
    <w:rsid w:val="0004306F"/>
    <w:rsid w:val="00043295"/>
    <w:rsid w:val="00043B58"/>
    <w:rsid w:val="00043DF8"/>
    <w:rsid w:val="00044619"/>
    <w:rsid w:val="00044809"/>
    <w:rsid w:val="000448CC"/>
    <w:rsid w:val="00044C72"/>
    <w:rsid w:val="000450F4"/>
    <w:rsid w:val="000451D7"/>
    <w:rsid w:val="00046139"/>
    <w:rsid w:val="000464CB"/>
    <w:rsid w:val="0004699B"/>
    <w:rsid w:val="000470C8"/>
    <w:rsid w:val="00047338"/>
    <w:rsid w:val="000474F7"/>
    <w:rsid w:val="00047913"/>
    <w:rsid w:val="000479EE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18AB"/>
    <w:rsid w:val="000626D0"/>
    <w:rsid w:val="00063625"/>
    <w:rsid w:val="00063951"/>
    <w:rsid w:val="00064138"/>
    <w:rsid w:val="0006419B"/>
    <w:rsid w:val="00064564"/>
    <w:rsid w:val="00064F82"/>
    <w:rsid w:val="00065494"/>
    <w:rsid w:val="0006601B"/>
    <w:rsid w:val="000664BF"/>
    <w:rsid w:val="00066560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569"/>
    <w:rsid w:val="00071B87"/>
    <w:rsid w:val="00072AA3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5828"/>
    <w:rsid w:val="00076141"/>
    <w:rsid w:val="000762CB"/>
    <w:rsid w:val="00076449"/>
    <w:rsid w:val="000771CF"/>
    <w:rsid w:val="00077472"/>
    <w:rsid w:val="0007760F"/>
    <w:rsid w:val="00077ABF"/>
    <w:rsid w:val="00077CE8"/>
    <w:rsid w:val="000800A6"/>
    <w:rsid w:val="00080896"/>
    <w:rsid w:val="00080C1C"/>
    <w:rsid w:val="0008131B"/>
    <w:rsid w:val="00081813"/>
    <w:rsid w:val="00081ADB"/>
    <w:rsid w:val="00081E91"/>
    <w:rsid w:val="000820A0"/>
    <w:rsid w:val="000833D7"/>
    <w:rsid w:val="000834D2"/>
    <w:rsid w:val="00083875"/>
    <w:rsid w:val="00083A22"/>
    <w:rsid w:val="00083DFC"/>
    <w:rsid w:val="00084339"/>
    <w:rsid w:val="00084FB4"/>
    <w:rsid w:val="000851CA"/>
    <w:rsid w:val="0008521D"/>
    <w:rsid w:val="000853FC"/>
    <w:rsid w:val="000856E6"/>
    <w:rsid w:val="00085E1F"/>
    <w:rsid w:val="0008717A"/>
    <w:rsid w:val="00087365"/>
    <w:rsid w:val="00087AAD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2871"/>
    <w:rsid w:val="000A2CC0"/>
    <w:rsid w:val="000A2EDA"/>
    <w:rsid w:val="000A3897"/>
    <w:rsid w:val="000A420C"/>
    <w:rsid w:val="000A4494"/>
    <w:rsid w:val="000A44EF"/>
    <w:rsid w:val="000A4DDF"/>
    <w:rsid w:val="000A5372"/>
    <w:rsid w:val="000A5D3B"/>
    <w:rsid w:val="000A5F9C"/>
    <w:rsid w:val="000A676A"/>
    <w:rsid w:val="000A6AA2"/>
    <w:rsid w:val="000A72A6"/>
    <w:rsid w:val="000A79A5"/>
    <w:rsid w:val="000A7BE8"/>
    <w:rsid w:val="000A7C96"/>
    <w:rsid w:val="000A7D08"/>
    <w:rsid w:val="000B0DA9"/>
    <w:rsid w:val="000B1F60"/>
    <w:rsid w:val="000B2254"/>
    <w:rsid w:val="000B2E84"/>
    <w:rsid w:val="000B3F0A"/>
    <w:rsid w:val="000B448E"/>
    <w:rsid w:val="000B459C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105"/>
    <w:rsid w:val="000B79E8"/>
    <w:rsid w:val="000C0CAE"/>
    <w:rsid w:val="000C1987"/>
    <w:rsid w:val="000C198A"/>
    <w:rsid w:val="000C1EE2"/>
    <w:rsid w:val="000C2059"/>
    <w:rsid w:val="000C28A5"/>
    <w:rsid w:val="000C2DF2"/>
    <w:rsid w:val="000C32E0"/>
    <w:rsid w:val="000C3A91"/>
    <w:rsid w:val="000C3C78"/>
    <w:rsid w:val="000C3FCC"/>
    <w:rsid w:val="000C4376"/>
    <w:rsid w:val="000C4934"/>
    <w:rsid w:val="000C4AC8"/>
    <w:rsid w:val="000C4C4F"/>
    <w:rsid w:val="000C51CF"/>
    <w:rsid w:val="000C54D3"/>
    <w:rsid w:val="000C61F0"/>
    <w:rsid w:val="000C62BA"/>
    <w:rsid w:val="000C6D03"/>
    <w:rsid w:val="000C7943"/>
    <w:rsid w:val="000C7AE8"/>
    <w:rsid w:val="000D045F"/>
    <w:rsid w:val="000D0A86"/>
    <w:rsid w:val="000D0E99"/>
    <w:rsid w:val="000D1DEA"/>
    <w:rsid w:val="000D1E32"/>
    <w:rsid w:val="000D2023"/>
    <w:rsid w:val="000D25F2"/>
    <w:rsid w:val="000D2AB0"/>
    <w:rsid w:val="000D3C09"/>
    <w:rsid w:val="000D3F72"/>
    <w:rsid w:val="000D44B3"/>
    <w:rsid w:val="000D4E8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E18"/>
    <w:rsid w:val="000E019D"/>
    <w:rsid w:val="000E0A77"/>
    <w:rsid w:val="000E1D0C"/>
    <w:rsid w:val="000E1E53"/>
    <w:rsid w:val="000E20DA"/>
    <w:rsid w:val="000E22FC"/>
    <w:rsid w:val="000E2329"/>
    <w:rsid w:val="000E3B9F"/>
    <w:rsid w:val="000E40E5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C3D"/>
    <w:rsid w:val="000F0BC7"/>
    <w:rsid w:val="000F0BD3"/>
    <w:rsid w:val="000F12E6"/>
    <w:rsid w:val="000F16BF"/>
    <w:rsid w:val="000F17E2"/>
    <w:rsid w:val="000F1A36"/>
    <w:rsid w:val="000F1D86"/>
    <w:rsid w:val="000F1FAD"/>
    <w:rsid w:val="000F287F"/>
    <w:rsid w:val="000F3318"/>
    <w:rsid w:val="000F3721"/>
    <w:rsid w:val="000F3772"/>
    <w:rsid w:val="000F39B4"/>
    <w:rsid w:val="000F3EC3"/>
    <w:rsid w:val="000F453F"/>
    <w:rsid w:val="000F47E4"/>
    <w:rsid w:val="000F49BE"/>
    <w:rsid w:val="000F49C0"/>
    <w:rsid w:val="000F4C3D"/>
    <w:rsid w:val="000F613D"/>
    <w:rsid w:val="000F6788"/>
    <w:rsid w:val="000F7624"/>
    <w:rsid w:val="000F7B70"/>
    <w:rsid w:val="000F7E95"/>
    <w:rsid w:val="00100030"/>
    <w:rsid w:val="001000FB"/>
    <w:rsid w:val="00100D04"/>
    <w:rsid w:val="00101474"/>
    <w:rsid w:val="0010193F"/>
    <w:rsid w:val="00101A01"/>
    <w:rsid w:val="001020E5"/>
    <w:rsid w:val="00103ABB"/>
    <w:rsid w:val="00103F88"/>
    <w:rsid w:val="001046DD"/>
    <w:rsid w:val="001050AE"/>
    <w:rsid w:val="001052B0"/>
    <w:rsid w:val="00105641"/>
    <w:rsid w:val="00105949"/>
    <w:rsid w:val="00105958"/>
    <w:rsid w:val="00105B1C"/>
    <w:rsid w:val="0010619D"/>
    <w:rsid w:val="001063B9"/>
    <w:rsid w:val="001069CB"/>
    <w:rsid w:val="00107024"/>
    <w:rsid w:val="0010770C"/>
    <w:rsid w:val="00107B24"/>
    <w:rsid w:val="00107C7E"/>
    <w:rsid w:val="00107CF1"/>
    <w:rsid w:val="00110337"/>
    <w:rsid w:val="00110A19"/>
    <w:rsid w:val="00110E96"/>
    <w:rsid w:val="001116DC"/>
    <w:rsid w:val="00111AB5"/>
    <w:rsid w:val="00111F31"/>
    <w:rsid w:val="001124A5"/>
    <w:rsid w:val="00113330"/>
    <w:rsid w:val="001135CD"/>
    <w:rsid w:val="00113F9D"/>
    <w:rsid w:val="00114CC5"/>
    <w:rsid w:val="00116472"/>
    <w:rsid w:val="00116522"/>
    <w:rsid w:val="00116C11"/>
    <w:rsid w:val="00117021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478"/>
    <w:rsid w:val="00124CF0"/>
    <w:rsid w:val="001251E6"/>
    <w:rsid w:val="00125598"/>
    <w:rsid w:val="00125A2D"/>
    <w:rsid w:val="00125D44"/>
    <w:rsid w:val="00125E57"/>
    <w:rsid w:val="0012624C"/>
    <w:rsid w:val="001262DF"/>
    <w:rsid w:val="00126735"/>
    <w:rsid w:val="001268D0"/>
    <w:rsid w:val="00126B04"/>
    <w:rsid w:val="00126C4C"/>
    <w:rsid w:val="001271BA"/>
    <w:rsid w:val="00127C3B"/>
    <w:rsid w:val="00130844"/>
    <w:rsid w:val="00131540"/>
    <w:rsid w:val="00131E71"/>
    <w:rsid w:val="001322DF"/>
    <w:rsid w:val="001325CD"/>
    <w:rsid w:val="00133658"/>
    <w:rsid w:val="001338CF"/>
    <w:rsid w:val="001347C8"/>
    <w:rsid w:val="00135097"/>
    <w:rsid w:val="001355F5"/>
    <w:rsid w:val="00135836"/>
    <w:rsid w:val="00135A68"/>
    <w:rsid w:val="00135FDC"/>
    <w:rsid w:val="0013604D"/>
    <w:rsid w:val="0013608A"/>
    <w:rsid w:val="001360DD"/>
    <w:rsid w:val="00136284"/>
    <w:rsid w:val="00136491"/>
    <w:rsid w:val="00136AEA"/>
    <w:rsid w:val="00136CC4"/>
    <w:rsid w:val="00137135"/>
    <w:rsid w:val="001372EF"/>
    <w:rsid w:val="00137456"/>
    <w:rsid w:val="00137B29"/>
    <w:rsid w:val="00137BD2"/>
    <w:rsid w:val="0014011B"/>
    <w:rsid w:val="001405C2"/>
    <w:rsid w:val="00140E35"/>
    <w:rsid w:val="00141AC9"/>
    <w:rsid w:val="00141D39"/>
    <w:rsid w:val="00141DDA"/>
    <w:rsid w:val="00141F2E"/>
    <w:rsid w:val="00142AD3"/>
    <w:rsid w:val="00142B86"/>
    <w:rsid w:val="00142C8F"/>
    <w:rsid w:val="001449DD"/>
    <w:rsid w:val="00144AAB"/>
    <w:rsid w:val="00144D7A"/>
    <w:rsid w:val="00144F8F"/>
    <w:rsid w:val="001456E5"/>
    <w:rsid w:val="00145D83"/>
    <w:rsid w:val="00145F02"/>
    <w:rsid w:val="001461DC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5078F"/>
    <w:rsid w:val="00150B1F"/>
    <w:rsid w:val="00150BCD"/>
    <w:rsid w:val="00151427"/>
    <w:rsid w:val="0015169E"/>
    <w:rsid w:val="001516D7"/>
    <w:rsid w:val="001517F7"/>
    <w:rsid w:val="00151F67"/>
    <w:rsid w:val="001524B5"/>
    <w:rsid w:val="00152A7F"/>
    <w:rsid w:val="00152A88"/>
    <w:rsid w:val="001534F9"/>
    <w:rsid w:val="00154136"/>
    <w:rsid w:val="00154446"/>
    <w:rsid w:val="0015640F"/>
    <w:rsid w:val="001566D2"/>
    <w:rsid w:val="001570A7"/>
    <w:rsid w:val="001605DA"/>
    <w:rsid w:val="001606CB"/>
    <w:rsid w:val="00161EE8"/>
    <w:rsid w:val="001620DE"/>
    <w:rsid w:val="00162555"/>
    <w:rsid w:val="00162C18"/>
    <w:rsid w:val="00163145"/>
    <w:rsid w:val="0016318A"/>
    <w:rsid w:val="0016346E"/>
    <w:rsid w:val="00163DF1"/>
    <w:rsid w:val="00164EAA"/>
    <w:rsid w:val="00165082"/>
    <w:rsid w:val="00165198"/>
    <w:rsid w:val="0016520E"/>
    <w:rsid w:val="00165249"/>
    <w:rsid w:val="00165B65"/>
    <w:rsid w:val="00165BE4"/>
    <w:rsid w:val="00165ED8"/>
    <w:rsid w:val="0016629B"/>
    <w:rsid w:val="00166774"/>
    <w:rsid w:val="001674E3"/>
    <w:rsid w:val="00167541"/>
    <w:rsid w:val="00167A56"/>
    <w:rsid w:val="00170019"/>
    <w:rsid w:val="00170BB6"/>
    <w:rsid w:val="00170C38"/>
    <w:rsid w:val="001711D0"/>
    <w:rsid w:val="00171557"/>
    <w:rsid w:val="0017168A"/>
    <w:rsid w:val="001719D8"/>
    <w:rsid w:val="00171C5E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DDD"/>
    <w:rsid w:val="00177E2D"/>
    <w:rsid w:val="00180202"/>
    <w:rsid w:val="00180230"/>
    <w:rsid w:val="0018090F"/>
    <w:rsid w:val="0018101E"/>
    <w:rsid w:val="001811FC"/>
    <w:rsid w:val="00181205"/>
    <w:rsid w:val="0018168A"/>
    <w:rsid w:val="001820B8"/>
    <w:rsid w:val="00182AED"/>
    <w:rsid w:val="00182FA6"/>
    <w:rsid w:val="00184349"/>
    <w:rsid w:val="0018449C"/>
    <w:rsid w:val="001844D0"/>
    <w:rsid w:val="00184662"/>
    <w:rsid w:val="00185283"/>
    <w:rsid w:val="00185BD3"/>
    <w:rsid w:val="001860E7"/>
    <w:rsid w:val="0018624F"/>
    <w:rsid w:val="001865D4"/>
    <w:rsid w:val="001867C3"/>
    <w:rsid w:val="00186845"/>
    <w:rsid w:val="00186BAD"/>
    <w:rsid w:val="00187113"/>
    <w:rsid w:val="001876E4"/>
    <w:rsid w:val="00187809"/>
    <w:rsid w:val="00187ED7"/>
    <w:rsid w:val="001900B7"/>
    <w:rsid w:val="00190145"/>
    <w:rsid w:val="00190A07"/>
    <w:rsid w:val="001910D2"/>
    <w:rsid w:val="0019152D"/>
    <w:rsid w:val="00191602"/>
    <w:rsid w:val="00191929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58DD"/>
    <w:rsid w:val="001960EA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8C7"/>
    <w:rsid w:val="001A1DA9"/>
    <w:rsid w:val="001A26AB"/>
    <w:rsid w:val="001A2817"/>
    <w:rsid w:val="001A2D26"/>
    <w:rsid w:val="001A3DC1"/>
    <w:rsid w:val="001A3F22"/>
    <w:rsid w:val="001A4517"/>
    <w:rsid w:val="001A4A21"/>
    <w:rsid w:val="001A5118"/>
    <w:rsid w:val="001A53D6"/>
    <w:rsid w:val="001A5563"/>
    <w:rsid w:val="001A56FA"/>
    <w:rsid w:val="001A5BA2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46B"/>
    <w:rsid w:val="001B2611"/>
    <w:rsid w:val="001B27EC"/>
    <w:rsid w:val="001B32B4"/>
    <w:rsid w:val="001B330C"/>
    <w:rsid w:val="001B3763"/>
    <w:rsid w:val="001B3A78"/>
    <w:rsid w:val="001B3FF7"/>
    <w:rsid w:val="001B41A6"/>
    <w:rsid w:val="001B4A79"/>
    <w:rsid w:val="001B5243"/>
    <w:rsid w:val="001B5699"/>
    <w:rsid w:val="001B6D7B"/>
    <w:rsid w:val="001B725C"/>
    <w:rsid w:val="001B7ACD"/>
    <w:rsid w:val="001C0EBD"/>
    <w:rsid w:val="001C0EC5"/>
    <w:rsid w:val="001C16E1"/>
    <w:rsid w:val="001C1CF9"/>
    <w:rsid w:val="001C210B"/>
    <w:rsid w:val="001C2344"/>
    <w:rsid w:val="001C2529"/>
    <w:rsid w:val="001C29B3"/>
    <w:rsid w:val="001C3262"/>
    <w:rsid w:val="001C32AC"/>
    <w:rsid w:val="001C3882"/>
    <w:rsid w:val="001C39AA"/>
    <w:rsid w:val="001C3FCA"/>
    <w:rsid w:val="001C41AA"/>
    <w:rsid w:val="001C43A1"/>
    <w:rsid w:val="001C4576"/>
    <w:rsid w:val="001C4A28"/>
    <w:rsid w:val="001C5199"/>
    <w:rsid w:val="001C56CA"/>
    <w:rsid w:val="001C66E6"/>
    <w:rsid w:val="001C68B8"/>
    <w:rsid w:val="001C6C81"/>
    <w:rsid w:val="001C6E49"/>
    <w:rsid w:val="001C7294"/>
    <w:rsid w:val="001C786D"/>
    <w:rsid w:val="001C7BE1"/>
    <w:rsid w:val="001C7D2B"/>
    <w:rsid w:val="001C7E6C"/>
    <w:rsid w:val="001D0753"/>
    <w:rsid w:val="001D0826"/>
    <w:rsid w:val="001D120D"/>
    <w:rsid w:val="001D1866"/>
    <w:rsid w:val="001D201A"/>
    <w:rsid w:val="001D2713"/>
    <w:rsid w:val="001D2EBF"/>
    <w:rsid w:val="001D2EC2"/>
    <w:rsid w:val="001D3F37"/>
    <w:rsid w:val="001D4998"/>
    <w:rsid w:val="001D4BC5"/>
    <w:rsid w:val="001D5769"/>
    <w:rsid w:val="001D613E"/>
    <w:rsid w:val="001D6305"/>
    <w:rsid w:val="001D68C1"/>
    <w:rsid w:val="001D6FE9"/>
    <w:rsid w:val="001D7886"/>
    <w:rsid w:val="001D7FC3"/>
    <w:rsid w:val="001E02AB"/>
    <w:rsid w:val="001E04F2"/>
    <w:rsid w:val="001E0BB1"/>
    <w:rsid w:val="001E0C5C"/>
    <w:rsid w:val="001E1112"/>
    <w:rsid w:val="001E1271"/>
    <w:rsid w:val="001E13A5"/>
    <w:rsid w:val="001E152B"/>
    <w:rsid w:val="001E2FC9"/>
    <w:rsid w:val="001E4833"/>
    <w:rsid w:val="001E493B"/>
    <w:rsid w:val="001E4BFB"/>
    <w:rsid w:val="001E5D3F"/>
    <w:rsid w:val="001E66F1"/>
    <w:rsid w:val="001E72AE"/>
    <w:rsid w:val="001F0B7B"/>
    <w:rsid w:val="001F0CFC"/>
    <w:rsid w:val="001F0EF7"/>
    <w:rsid w:val="001F1783"/>
    <w:rsid w:val="001F19A5"/>
    <w:rsid w:val="001F1DEA"/>
    <w:rsid w:val="001F1F55"/>
    <w:rsid w:val="001F2170"/>
    <w:rsid w:val="001F24CF"/>
    <w:rsid w:val="001F3786"/>
    <w:rsid w:val="001F4307"/>
    <w:rsid w:val="001F49E0"/>
    <w:rsid w:val="001F4D8E"/>
    <w:rsid w:val="001F4EA3"/>
    <w:rsid w:val="001F4F43"/>
    <w:rsid w:val="001F5069"/>
    <w:rsid w:val="001F58A6"/>
    <w:rsid w:val="001F5C13"/>
    <w:rsid w:val="001F670F"/>
    <w:rsid w:val="001F6835"/>
    <w:rsid w:val="001F6D31"/>
    <w:rsid w:val="001F6F26"/>
    <w:rsid w:val="001F703E"/>
    <w:rsid w:val="001F7112"/>
    <w:rsid w:val="001F74EC"/>
    <w:rsid w:val="001F7C20"/>
    <w:rsid w:val="001F7ECF"/>
    <w:rsid w:val="002000F0"/>
    <w:rsid w:val="002006E7"/>
    <w:rsid w:val="0020114C"/>
    <w:rsid w:val="0020142C"/>
    <w:rsid w:val="0020149B"/>
    <w:rsid w:val="0020167A"/>
    <w:rsid w:val="0020189B"/>
    <w:rsid w:val="00201E7A"/>
    <w:rsid w:val="00201F6F"/>
    <w:rsid w:val="0020208D"/>
    <w:rsid w:val="002050CF"/>
    <w:rsid w:val="00205270"/>
    <w:rsid w:val="0020547E"/>
    <w:rsid w:val="002056D6"/>
    <w:rsid w:val="00205B47"/>
    <w:rsid w:val="00205DD0"/>
    <w:rsid w:val="00205F33"/>
    <w:rsid w:val="00205F94"/>
    <w:rsid w:val="0020624D"/>
    <w:rsid w:val="00206B2A"/>
    <w:rsid w:val="00206C26"/>
    <w:rsid w:val="0020724D"/>
    <w:rsid w:val="0021005B"/>
    <w:rsid w:val="0021074D"/>
    <w:rsid w:val="002109BF"/>
    <w:rsid w:val="00210E72"/>
    <w:rsid w:val="00211A4E"/>
    <w:rsid w:val="00211E1E"/>
    <w:rsid w:val="00211EB9"/>
    <w:rsid w:val="002127D8"/>
    <w:rsid w:val="002127E7"/>
    <w:rsid w:val="00212863"/>
    <w:rsid w:val="002129B0"/>
    <w:rsid w:val="002129E9"/>
    <w:rsid w:val="00212AFF"/>
    <w:rsid w:val="00212CA3"/>
    <w:rsid w:val="002134D7"/>
    <w:rsid w:val="002135F7"/>
    <w:rsid w:val="002149A5"/>
    <w:rsid w:val="00215312"/>
    <w:rsid w:val="002156F9"/>
    <w:rsid w:val="00215BED"/>
    <w:rsid w:val="0021634C"/>
    <w:rsid w:val="00216C24"/>
    <w:rsid w:val="0021782B"/>
    <w:rsid w:val="00217945"/>
    <w:rsid w:val="00217CC2"/>
    <w:rsid w:val="00220AC8"/>
    <w:rsid w:val="00220EEC"/>
    <w:rsid w:val="00221454"/>
    <w:rsid w:val="00221BC1"/>
    <w:rsid w:val="002220F3"/>
    <w:rsid w:val="00222AE2"/>
    <w:rsid w:val="00222DE5"/>
    <w:rsid w:val="002231ED"/>
    <w:rsid w:val="002233A4"/>
    <w:rsid w:val="0022354B"/>
    <w:rsid w:val="00224485"/>
    <w:rsid w:val="00224ED8"/>
    <w:rsid w:val="0022533E"/>
    <w:rsid w:val="002256E1"/>
    <w:rsid w:val="002259C8"/>
    <w:rsid w:val="00225B71"/>
    <w:rsid w:val="00225BC8"/>
    <w:rsid w:val="00226445"/>
    <w:rsid w:val="00226B73"/>
    <w:rsid w:val="00226BCB"/>
    <w:rsid w:val="00226F90"/>
    <w:rsid w:val="0022718A"/>
    <w:rsid w:val="00227E9D"/>
    <w:rsid w:val="002305B9"/>
    <w:rsid w:val="0023070A"/>
    <w:rsid w:val="0023152A"/>
    <w:rsid w:val="00231D91"/>
    <w:rsid w:val="00232755"/>
    <w:rsid w:val="002336C7"/>
    <w:rsid w:val="0023371C"/>
    <w:rsid w:val="00233D94"/>
    <w:rsid w:val="00233F40"/>
    <w:rsid w:val="0023413C"/>
    <w:rsid w:val="002353C5"/>
    <w:rsid w:val="00236542"/>
    <w:rsid w:val="00236B72"/>
    <w:rsid w:val="0023735A"/>
    <w:rsid w:val="00237937"/>
    <w:rsid w:val="00240335"/>
    <w:rsid w:val="00240B71"/>
    <w:rsid w:val="0024112A"/>
    <w:rsid w:val="00241134"/>
    <w:rsid w:val="00241256"/>
    <w:rsid w:val="00241877"/>
    <w:rsid w:val="0024238B"/>
    <w:rsid w:val="00242733"/>
    <w:rsid w:val="0024352F"/>
    <w:rsid w:val="00243678"/>
    <w:rsid w:val="002449A0"/>
    <w:rsid w:val="002449AA"/>
    <w:rsid w:val="00244B3A"/>
    <w:rsid w:val="00244B52"/>
    <w:rsid w:val="00244CC5"/>
    <w:rsid w:val="002453E4"/>
    <w:rsid w:val="002457B2"/>
    <w:rsid w:val="00245CF8"/>
    <w:rsid w:val="002460BE"/>
    <w:rsid w:val="00246491"/>
    <w:rsid w:val="00246554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E42"/>
    <w:rsid w:val="00251765"/>
    <w:rsid w:val="00251830"/>
    <w:rsid w:val="00251EC4"/>
    <w:rsid w:val="00252145"/>
    <w:rsid w:val="00252239"/>
    <w:rsid w:val="00252809"/>
    <w:rsid w:val="00252EB3"/>
    <w:rsid w:val="002531F5"/>
    <w:rsid w:val="0025346A"/>
    <w:rsid w:val="0025354B"/>
    <w:rsid w:val="0025393E"/>
    <w:rsid w:val="00253B64"/>
    <w:rsid w:val="00253F79"/>
    <w:rsid w:val="00253FA7"/>
    <w:rsid w:val="002548D8"/>
    <w:rsid w:val="00254CE1"/>
    <w:rsid w:val="00254D87"/>
    <w:rsid w:val="00254E89"/>
    <w:rsid w:val="00254F88"/>
    <w:rsid w:val="00255501"/>
    <w:rsid w:val="00256497"/>
    <w:rsid w:val="0025676E"/>
    <w:rsid w:val="00256FE4"/>
    <w:rsid w:val="0025777A"/>
    <w:rsid w:val="00257781"/>
    <w:rsid w:val="00257A5B"/>
    <w:rsid w:val="00257BFF"/>
    <w:rsid w:val="00257E0A"/>
    <w:rsid w:val="002601D5"/>
    <w:rsid w:val="00260C9E"/>
    <w:rsid w:val="00260D96"/>
    <w:rsid w:val="00260E20"/>
    <w:rsid w:val="00260F38"/>
    <w:rsid w:val="00260F74"/>
    <w:rsid w:val="002614DF"/>
    <w:rsid w:val="00261969"/>
    <w:rsid w:val="00261F78"/>
    <w:rsid w:val="002626BF"/>
    <w:rsid w:val="00262EFD"/>
    <w:rsid w:val="00263FFD"/>
    <w:rsid w:val="0026439C"/>
    <w:rsid w:val="00264553"/>
    <w:rsid w:val="002647BC"/>
    <w:rsid w:val="00264956"/>
    <w:rsid w:val="00264E0F"/>
    <w:rsid w:val="002655BA"/>
    <w:rsid w:val="0026583F"/>
    <w:rsid w:val="00265DE5"/>
    <w:rsid w:val="002668D7"/>
    <w:rsid w:val="0026715E"/>
    <w:rsid w:val="0026725F"/>
    <w:rsid w:val="002673F0"/>
    <w:rsid w:val="0026770A"/>
    <w:rsid w:val="00267D8C"/>
    <w:rsid w:val="00267E8E"/>
    <w:rsid w:val="00271063"/>
    <w:rsid w:val="002712DD"/>
    <w:rsid w:val="00271626"/>
    <w:rsid w:val="00271753"/>
    <w:rsid w:val="00271C39"/>
    <w:rsid w:val="0027232F"/>
    <w:rsid w:val="002726EC"/>
    <w:rsid w:val="00272AC4"/>
    <w:rsid w:val="00272DDE"/>
    <w:rsid w:val="00272F1A"/>
    <w:rsid w:val="00273540"/>
    <w:rsid w:val="00273C41"/>
    <w:rsid w:val="00273E7C"/>
    <w:rsid w:val="00273ED6"/>
    <w:rsid w:val="002741D7"/>
    <w:rsid w:val="00274619"/>
    <w:rsid w:val="00274926"/>
    <w:rsid w:val="0027499A"/>
    <w:rsid w:val="002751DD"/>
    <w:rsid w:val="00275234"/>
    <w:rsid w:val="0027571A"/>
    <w:rsid w:val="00275BE0"/>
    <w:rsid w:val="0027616F"/>
    <w:rsid w:val="00276228"/>
    <w:rsid w:val="002762F3"/>
    <w:rsid w:val="00276388"/>
    <w:rsid w:val="00276CE3"/>
    <w:rsid w:val="002803FD"/>
    <w:rsid w:val="0028066B"/>
    <w:rsid w:val="0028070B"/>
    <w:rsid w:val="00280793"/>
    <w:rsid w:val="0028199B"/>
    <w:rsid w:val="00282310"/>
    <w:rsid w:val="00282A73"/>
    <w:rsid w:val="002834C9"/>
    <w:rsid w:val="0028389E"/>
    <w:rsid w:val="00283CF0"/>
    <w:rsid w:val="002840AE"/>
    <w:rsid w:val="002847DE"/>
    <w:rsid w:val="002849E2"/>
    <w:rsid w:val="00284B37"/>
    <w:rsid w:val="002853B5"/>
    <w:rsid w:val="0028597E"/>
    <w:rsid w:val="00285D63"/>
    <w:rsid w:val="00285E0A"/>
    <w:rsid w:val="00285EFC"/>
    <w:rsid w:val="0028783F"/>
    <w:rsid w:val="00287924"/>
    <w:rsid w:val="002902FA"/>
    <w:rsid w:val="00290710"/>
    <w:rsid w:val="0029095A"/>
    <w:rsid w:val="00290CDC"/>
    <w:rsid w:val="00290EFD"/>
    <w:rsid w:val="0029113F"/>
    <w:rsid w:val="00291C04"/>
    <w:rsid w:val="00291E39"/>
    <w:rsid w:val="00291F9B"/>
    <w:rsid w:val="00292966"/>
    <w:rsid w:val="002930DE"/>
    <w:rsid w:val="00293AFE"/>
    <w:rsid w:val="002943C1"/>
    <w:rsid w:val="00294645"/>
    <w:rsid w:val="002948E8"/>
    <w:rsid w:val="002966EA"/>
    <w:rsid w:val="002968C7"/>
    <w:rsid w:val="00296D73"/>
    <w:rsid w:val="00297389"/>
    <w:rsid w:val="00297810"/>
    <w:rsid w:val="00297920"/>
    <w:rsid w:val="002979D7"/>
    <w:rsid w:val="002979DA"/>
    <w:rsid w:val="00297B29"/>
    <w:rsid w:val="00297CA3"/>
    <w:rsid w:val="002A0579"/>
    <w:rsid w:val="002A11F4"/>
    <w:rsid w:val="002A1E59"/>
    <w:rsid w:val="002A2144"/>
    <w:rsid w:val="002A2403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601E"/>
    <w:rsid w:val="002A63B5"/>
    <w:rsid w:val="002A65B3"/>
    <w:rsid w:val="002A694A"/>
    <w:rsid w:val="002A740C"/>
    <w:rsid w:val="002A74DD"/>
    <w:rsid w:val="002B0384"/>
    <w:rsid w:val="002B1224"/>
    <w:rsid w:val="002B1336"/>
    <w:rsid w:val="002B17D6"/>
    <w:rsid w:val="002B1E9E"/>
    <w:rsid w:val="002B25D3"/>
    <w:rsid w:val="002B2788"/>
    <w:rsid w:val="002B32DD"/>
    <w:rsid w:val="002B3564"/>
    <w:rsid w:val="002B36C4"/>
    <w:rsid w:val="002B36F1"/>
    <w:rsid w:val="002B3B15"/>
    <w:rsid w:val="002B3CB8"/>
    <w:rsid w:val="002B4A22"/>
    <w:rsid w:val="002B52B8"/>
    <w:rsid w:val="002B56A1"/>
    <w:rsid w:val="002B5717"/>
    <w:rsid w:val="002B5C76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7D7"/>
    <w:rsid w:val="002C04F0"/>
    <w:rsid w:val="002C0D06"/>
    <w:rsid w:val="002C0DC6"/>
    <w:rsid w:val="002C0EC1"/>
    <w:rsid w:val="002C0F04"/>
    <w:rsid w:val="002C10D3"/>
    <w:rsid w:val="002C124E"/>
    <w:rsid w:val="002C2337"/>
    <w:rsid w:val="002C2D97"/>
    <w:rsid w:val="002C32A6"/>
    <w:rsid w:val="002C37D6"/>
    <w:rsid w:val="002C3B94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C7811"/>
    <w:rsid w:val="002D0428"/>
    <w:rsid w:val="002D078E"/>
    <w:rsid w:val="002D0D99"/>
    <w:rsid w:val="002D0E23"/>
    <w:rsid w:val="002D149A"/>
    <w:rsid w:val="002D16CC"/>
    <w:rsid w:val="002D1934"/>
    <w:rsid w:val="002D1A52"/>
    <w:rsid w:val="002D1AE6"/>
    <w:rsid w:val="002D20C4"/>
    <w:rsid w:val="002D23C7"/>
    <w:rsid w:val="002D2533"/>
    <w:rsid w:val="002D3DA1"/>
    <w:rsid w:val="002D4911"/>
    <w:rsid w:val="002D4BFE"/>
    <w:rsid w:val="002D4C3E"/>
    <w:rsid w:val="002D56DB"/>
    <w:rsid w:val="002D5BEF"/>
    <w:rsid w:val="002D5E6A"/>
    <w:rsid w:val="002D5F94"/>
    <w:rsid w:val="002D6096"/>
    <w:rsid w:val="002D6FE3"/>
    <w:rsid w:val="002D7A33"/>
    <w:rsid w:val="002D7AE6"/>
    <w:rsid w:val="002E01D6"/>
    <w:rsid w:val="002E0AE3"/>
    <w:rsid w:val="002E0B8D"/>
    <w:rsid w:val="002E10AF"/>
    <w:rsid w:val="002E178E"/>
    <w:rsid w:val="002E1B46"/>
    <w:rsid w:val="002E2783"/>
    <w:rsid w:val="002E2B51"/>
    <w:rsid w:val="002E2E99"/>
    <w:rsid w:val="002E40A0"/>
    <w:rsid w:val="002E4DAA"/>
    <w:rsid w:val="002E4F85"/>
    <w:rsid w:val="002E56F1"/>
    <w:rsid w:val="002E571C"/>
    <w:rsid w:val="002E58A8"/>
    <w:rsid w:val="002E59FB"/>
    <w:rsid w:val="002E63CD"/>
    <w:rsid w:val="002E64CE"/>
    <w:rsid w:val="002E652E"/>
    <w:rsid w:val="002E6ACD"/>
    <w:rsid w:val="002E725A"/>
    <w:rsid w:val="002E7569"/>
    <w:rsid w:val="002E75A0"/>
    <w:rsid w:val="002E762A"/>
    <w:rsid w:val="002E7AE7"/>
    <w:rsid w:val="002E7BC0"/>
    <w:rsid w:val="002F02AF"/>
    <w:rsid w:val="002F02F2"/>
    <w:rsid w:val="002F0CB9"/>
    <w:rsid w:val="002F0E4B"/>
    <w:rsid w:val="002F1138"/>
    <w:rsid w:val="002F11F8"/>
    <w:rsid w:val="002F16A2"/>
    <w:rsid w:val="002F1BAC"/>
    <w:rsid w:val="002F2181"/>
    <w:rsid w:val="002F2271"/>
    <w:rsid w:val="002F24D3"/>
    <w:rsid w:val="002F2B73"/>
    <w:rsid w:val="002F3796"/>
    <w:rsid w:val="002F38C3"/>
    <w:rsid w:val="002F3996"/>
    <w:rsid w:val="002F4190"/>
    <w:rsid w:val="002F49C5"/>
    <w:rsid w:val="002F4FCF"/>
    <w:rsid w:val="002F5758"/>
    <w:rsid w:val="002F5803"/>
    <w:rsid w:val="002F6095"/>
    <w:rsid w:val="002F6FFC"/>
    <w:rsid w:val="002F759D"/>
    <w:rsid w:val="002F7DDC"/>
    <w:rsid w:val="002F7E5A"/>
    <w:rsid w:val="002F7EE3"/>
    <w:rsid w:val="003003FA"/>
    <w:rsid w:val="003004BE"/>
    <w:rsid w:val="00300A09"/>
    <w:rsid w:val="00300CD8"/>
    <w:rsid w:val="00301579"/>
    <w:rsid w:val="00301634"/>
    <w:rsid w:val="00303BE7"/>
    <w:rsid w:val="00303DC2"/>
    <w:rsid w:val="00303F62"/>
    <w:rsid w:val="00304049"/>
    <w:rsid w:val="0030442C"/>
    <w:rsid w:val="00304452"/>
    <w:rsid w:val="003044EE"/>
    <w:rsid w:val="00304EFD"/>
    <w:rsid w:val="00305728"/>
    <w:rsid w:val="0030589F"/>
    <w:rsid w:val="00305A0E"/>
    <w:rsid w:val="003063C2"/>
    <w:rsid w:val="00306498"/>
    <w:rsid w:val="003066FE"/>
    <w:rsid w:val="00306B5A"/>
    <w:rsid w:val="00307A52"/>
    <w:rsid w:val="003107C7"/>
    <w:rsid w:val="0031097F"/>
    <w:rsid w:val="00312076"/>
    <w:rsid w:val="00313566"/>
    <w:rsid w:val="00313D5D"/>
    <w:rsid w:val="00314348"/>
    <w:rsid w:val="003144D8"/>
    <w:rsid w:val="0031469B"/>
    <w:rsid w:val="00315044"/>
    <w:rsid w:val="0031557C"/>
    <w:rsid w:val="00315EDD"/>
    <w:rsid w:val="0031688C"/>
    <w:rsid w:val="00316C49"/>
    <w:rsid w:val="00316C56"/>
    <w:rsid w:val="00320265"/>
    <w:rsid w:val="003202F3"/>
    <w:rsid w:val="00320A8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EBE"/>
    <w:rsid w:val="00324FEE"/>
    <w:rsid w:val="00325DA1"/>
    <w:rsid w:val="003260FB"/>
    <w:rsid w:val="0032630E"/>
    <w:rsid w:val="00326610"/>
    <w:rsid w:val="0032697B"/>
    <w:rsid w:val="00326BFA"/>
    <w:rsid w:val="00326EAD"/>
    <w:rsid w:val="00327020"/>
    <w:rsid w:val="00327324"/>
    <w:rsid w:val="00327816"/>
    <w:rsid w:val="00327C50"/>
    <w:rsid w:val="003307AF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68F"/>
    <w:rsid w:val="003334E8"/>
    <w:rsid w:val="00333E4A"/>
    <w:rsid w:val="0033460E"/>
    <w:rsid w:val="00334A97"/>
    <w:rsid w:val="00334F23"/>
    <w:rsid w:val="003351AC"/>
    <w:rsid w:val="003352B3"/>
    <w:rsid w:val="003357A0"/>
    <w:rsid w:val="00335958"/>
    <w:rsid w:val="003367C6"/>
    <w:rsid w:val="0033718C"/>
    <w:rsid w:val="00337CCC"/>
    <w:rsid w:val="00337F85"/>
    <w:rsid w:val="00340350"/>
    <w:rsid w:val="003408D6"/>
    <w:rsid w:val="0034094A"/>
    <w:rsid w:val="00340BA9"/>
    <w:rsid w:val="0034114E"/>
    <w:rsid w:val="003413E6"/>
    <w:rsid w:val="00341B20"/>
    <w:rsid w:val="00341EAF"/>
    <w:rsid w:val="003422EF"/>
    <w:rsid w:val="003425C0"/>
    <w:rsid w:val="003425D2"/>
    <w:rsid w:val="00342F78"/>
    <w:rsid w:val="00343433"/>
    <w:rsid w:val="003434C3"/>
    <w:rsid w:val="00343FE7"/>
    <w:rsid w:val="0034454B"/>
    <w:rsid w:val="003445DF"/>
    <w:rsid w:val="00344726"/>
    <w:rsid w:val="003453BF"/>
    <w:rsid w:val="00345D7A"/>
    <w:rsid w:val="00346354"/>
    <w:rsid w:val="003464D5"/>
    <w:rsid w:val="00346B0E"/>
    <w:rsid w:val="00346BB0"/>
    <w:rsid w:val="00347131"/>
    <w:rsid w:val="003479F2"/>
    <w:rsid w:val="00347B95"/>
    <w:rsid w:val="00350246"/>
    <w:rsid w:val="0035066C"/>
    <w:rsid w:val="00350856"/>
    <w:rsid w:val="00350B14"/>
    <w:rsid w:val="00350F63"/>
    <w:rsid w:val="00351188"/>
    <w:rsid w:val="00351977"/>
    <w:rsid w:val="00351A51"/>
    <w:rsid w:val="00352134"/>
    <w:rsid w:val="003524E9"/>
    <w:rsid w:val="003530C8"/>
    <w:rsid w:val="00353281"/>
    <w:rsid w:val="00353780"/>
    <w:rsid w:val="00355BC0"/>
    <w:rsid w:val="00356107"/>
    <w:rsid w:val="00356910"/>
    <w:rsid w:val="00356966"/>
    <w:rsid w:val="00356E9C"/>
    <w:rsid w:val="0035706A"/>
    <w:rsid w:val="00357A23"/>
    <w:rsid w:val="00357BBA"/>
    <w:rsid w:val="003602F2"/>
    <w:rsid w:val="00360924"/>
    <w:rsid w:val="00360B56"/>
    <w:rsid w:val="00360F64"/>
    <w:rsid w:val="00361A91"/>
    <w:rsid w:val="003624AE"/>
    <w:rsid w:val="00363483"/>
    <w:rsid w:val="0036351E"/>
    <w:rsid w:val="00364AF4"/>
    <w:rsid w:val="00364EA0"/>
    <w:rsid w:val="00364FC7"/>
    <w:rsid w:val="00365073"/>
    <w:rsid w:val="003666B2"/>
    <w:rsid w:val="003671BE"/>
    <w:rsid w:val="00367959"/>
    <w:rsid w:val="00367A16"/>
    <w:rsid w:val="00367F3A"/>
    <w:rsid w:val="003701AE"/>
    <w:rsid w:val="003702D8"/>
    <w:rsid w:val="00370742"/>
    <w:rsid w:val="00370D58"/>
    <w:rsid w:val="0037114F"/>
    <w:rsid w:val="00371A81"/>
    <w:rsid w:val="00371BC3"/>
    <w:rsid w:val="00371F90"/>
    <w:rsid w:val="00371FB0"/>
    <w:rsid w:val="00372095"/>
    <w:rsid w:val="00372BF5"/>
    <w:rsid w:val="00373289"/>
    <w:rsid w:val="003732F3"/>
    <w:rsid w:val="00373B9E"/>
    <w:rsid w:val="003743E1"/>
    <w:rsid w:val="003747C7"/>
    <w:rsid w:val="00374E07"/>
    <w:rsid w:val="00374F60"/>
    <w:rsid w:val="003763A7"/>
    <w:rsid w:val="003767D8"/>
    <w:rsid w:val="00376804"/>
    <w:rsid w:val="00376829"/>
    <w:rsid w:val="003769BF"/>
    <w:rsid w:val="00377244"/>
    <w:rsid w:val="00377CDC"/>
    <w:rsid w:val="003807AC"/>
    <w:rsid w:val="0038086B"/>
    <w:rsid w:val="00380905"/>
    <w:rsid w:val="00381054"/>
    <w:rsid w:val="00382147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E95"/>
    <w:rsid w:val="00390E9E"/>
    <w:rsid w:val="003911CD"/>
    <w:rsid w:val="003915CE"/>
    <w:rsid w:val="00391CA4"/>
    <w:rsid w:val="00391CC7"/>
    <w:rsid w:val="00391E62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5021"/>
    <w:rsid w:val="0039564C"/>
    <w:rsid w:val="003962AC"/>
    <w:rsid w:val="0039642A"/>
    <w:rsid w:val="00396654"/>
    <w:rsid w:val="00396876"/>
    <w:rsid w:val="00396FC8"/>
    <w:rsid w:val="0039708A"/>
    <w:rsid w:val="00397856"/>
    <w:rsid w:val="00397D31"/>
    <w:rsid w:val="003A0683"/>
    <w:rsid w:val="003A0983"/>
    <w:rsid w:val="003A0A2E"/>
    <w:rsid w:val="003A18F0"/>
    <w:rsid w:val="003A1986"/>
    <w:rsid w:val="003A1DA5"/>
    <w:rsid w:val="003A230C"/>
    <w:rsid w:val="003A2466"/>
    <w:rsid w:val="003A2BF5"/>
    <w:rsid w:val="003A311A"/>
    <w:rsid w:val="003A3334"/>
    <w:rsid w:val="003A3604"/>
    <w:rsid w:val="003A3D7B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AD8"/>
    <w:rsid w:val="003A7F92"/>
    <w:rsid w:val="003B03B6"/>
    <w:rsid w:val="003B0F2D"/>
    <w:rsid w:val="003B1A0C"/>
    <w:rsid w:val="003B1AC4"/>
    <w:rsid w:val="003B1ED6"/>
    <w:rsid w:val="003B2BA8"/>
    <w:rsid w:val="003B335E"/>
    <w:rsid w:val="003B351B"/>
    <w:rsid w:val="003B3903"/>
    <w:rsid w:val="003B3A7E"/>
    <w:rsid w:val="003B41FD"/>
    <w:rsid w:val="003B575C"/>
    <w:rsid w:val="003B576C"/>
    <w:rsid w:val="003B5B6B"/>
    <w:rsid w:val="003B5CA9"/>
    <w:rsid w:val="003B6635"/>
    <w:rsid w:val="003B67F7"/>
    <w:rsid w:val="003B6CE9"/>
    <w:rsid w:val="003B6E6F"/>
    <w:rsid w:val="003B7366"/>
    <w:rsid w:val="003C02DE"/>
    <w:rsid w:val="003C0D15"/>
    <w:rsid w:val="003C1195"/>
    <w:rsid w:val="003C1444"/>
    <w:rsid w:val="003C1C0D"/>
    <w:rsid w:val="003C1FEB"/>
    <w:rsid w:val="003C21D2"/>
    <w:rsid w:val="003C24F2"/>
    <w:rsid w:val="003C2F0B"/>
    <w:rsid w:val="003C3438"/>
    <w:rsid w:val="003C34B6"/>
    <w:rsid w:val="003C3F56"/>
    <w:rsid w:val="003C4184"/>
    <w:rsid w:val="003C461C"/>
    <w:rsid w:val="003C468A"/>
    <w:rsid w:val="003C4947"/>
    <w:rsid w:val="003C548E"/>
    <w:rsid w:val="003C56A0"/>
    <w:rsid w:val="003C679A"/>
    <w:rsid w:val="003C6C37"/>
    <w:rsid w:val="003C6DA2"/>
    <w:rsid w:val="003C6FF8"/>
    <w:rsid w:val="003C707F"/>
    <w:rsid w:val="003C78A1"/>
    <w:rsid w:val="003C7AAC"/>
    <w:rsid w:val="003C7BC1"/>
    <w:rsid w:val="003D0820"/>
    <w:rsid w:val="003D0A08"/>
    <w:rsid w:val="003D0A9D"/>
    <w:rsid w:val="003D1557"/>
    <w:rsid w:val="003D156C"/>
    <w:rsid w:val="003D15B4"/>
    <w:rsid w:val="003D17F8"/>
    <w:rsid w:val="003D1F60"/>
    <w:rsid w:val="003D291E"/>
    <w:rsid w:val="003D33B7"/>
    <w:rsid w:val="003D3FE5"/>
    <w:rsid w:val="003D495A"/>
    <w:rsid w:val="003D5022"/>
    <w:rsid w:val="003D52EB"/>
    <w:rsid w:val="003D568A"/>
    <w:rsid w:val="003D5845"/>
    <w:rsid w:val="003D5C81"/>
    <w:rsid w:val="003D63E2"/>
    <w:rsid w:val="003D6442"/>
    <w:rsid w:val="003D6680"/>
    <w:rsid w:val="003D7020"/>
    <w:rsid w:val="003D71B1"/>
    <w:rsid w:val="003D7827"/>
    <w:rsid w:val="003D7DD3"/>
    <w:rsid w:val="003D7E72"/>
    <w:rsid w:val="003E0152"/>
    <w:rsid w:val="003E03E4"/>
    <w:rsid w:val="003E17D3"/>
    <w:rsid w:val="003E19D5"/>
    <w:rsid w:val="003E1F9A"/>
    <w:rsid w:val="003E2D51"/>
    <w:rsid w:val="003E2DE1"/>
    <w:rsid w:val="003E3752"/>
    <w:rsid w:val="003E3AA4"/>
    <w:rsid w:val="003E4DFC"/>
    <w:rsid w:val="003E509D"/>
    <w:rsid w:val="003E6604"/>
    <w:rsid w:val="003E66A1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1F24"/>
    <w:rsid w:val="003F25A1"/>
    <w:rsid w:val="003F401A"/>
    <w:rsid w:val="003F45CA"/>
    <w:rsid w:val="003F45E0"/>
    <w:rsid w:val="003F4630"/>
    <w:rsid w:val="003F464A"/>
    <w:rsid w:val="003F4872"/>
    <w:rsid w:val="003F4FEC"/>
    <w:rsid w:val="003F51FC"/>
    <w:rsid w:val="003F5293"/>
    <w:rsid w:val="003F52BF"/>
    <w:rsid w:val="003F593C"/>
    <w:rsid w:val="003F59A6"/>
    <w:rsid w:val="003F5E99"/>
    <w:rsid w:val="003F643A"/>
    <w:rsid w:val="003F64A9"/>
    <w:rsid w:val="003F64B8"/>
    <w:rsid w:val="003F6B63"/>
    <w:rsid w:val="003F7842"/>
    <w:rsid w:val="003F79D4"/>
    <w:rsid w:val="00400C07"/>
    <w:rsid w:val="00400C8A"/>
    <w:rsid w:val="00401486"/>
    <w:rsid w:val="00401544"/>
    <w:rsid w:val="00402287"/>
    <w:rsid w:val="0040257F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5"/>
    <w:rsid w:val="004111ED"/>
    <w:rsid w:val="00411244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A99"/>
    <w:rsid w:val="00417C70"/>
    <w:rsid w:val="00417F3E"/>
    <w:rsid w:val="00420070"/>
    <w:rsid w:val="00420C0A"/>
    <w:rsid w:val="00421B39"/>
    <w:rsid w:val="00421C07"/>
    <w:rsid w:val="004234FE"/>
    <w:rsid w:val="00423834"/>
    <w:rsid w:val="004245FE"/>
    <w:rsid w:val="00424925"/>
    <w:rsid w:val="0042597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44A"/>
    <w:rsid w:val="004335A6"/>
    <w:rsid w:val="00433681"/>
    <w:rsid w:val="00433684"/>
    <w:rsid w:val="00433B74"/>
    <w:rsid w:val="00433FD8"/>
    <w:rsid w:val="00434297"/>
    <w:rsid w:val="0043435A"/>
    <w:rsid w:val="00434492"/>
    <w:rsid w:val="00434982"/>
    <w:rsid w:val="00434A6C"/>
    <w:rsid w:val="0043520D"/>
    <w:rsid w:val="00435211"/>
    <w:rsid w:val="00435427"/>
    <w:rsid w:val="00435CBD"/>
    <w:rsid w:val="00435CD3"/>
    <w:rsid w:val="00436673"/>
    <w:rsid w:val="00436BAC"/>
    <w:rsid w:val="00436BDB"/>
    <w:rsid w:val="004370A0"/>
    <w:rsid w:val="004373C7"/>
    <w:rsid w:val="004409CD"/>
    <w:rsid w:val="00441509"/>
    <w:rsid w:val="004416DD"/>
    <w:rsid w:val="004417B3"/>
    <w:rsid w:val="00441A9F"/>
    <w:rsid w:val="004421AF"/>
    <w:rsid w:val="004422AC"/>
    <w:rsid w:val="004422F2"/>
    <w:rsid w:val="004432F6"/>
    <w:rsid w:val="004436B7"/>
    <w:rsid w:val="00443A7A"/>
    <w:rsid w:val="00443AF6"/>
    <w:rsid w:val="00443FC8"/>
    <w:rsid w:val="004457AE"/>
    <w:rsid w:val="00446569"/>
    <w:rsid w:val="004469A0"/>
    <w:rsid w:val="00446B55"/>
    <w:rsid w:val="00447074"/>
    <w:rsid w:val="004471CB"/>
    <w:rsid w:val="00447C5B"/>
    <w:rsid w:val="004503D1"/>
    <w:rsid w:val="0045062B"/>
    <w:rsid w:val="00450A8B"/>
    <w:rsid w:val="00450B8C"/>
    <w:rsid w:val="004515AA"/>
    <w:rsid w:val="00451E77"/>
    <w:rsid w:val="00451F58"/>
    <w:rsid w:val="00452F48"/>
    <w:rsid w:val="0045310A"/>
    <w:rsid w:val="00453448"/>
    <w:rsid w:val="00453A52"/>
    <w:rsid w:val="00454084"/>
    <w:rsid w:val="00454C4A"/>
    <w:rsid w:val="004554DD"/>
    <w:rsid w:val="00455FE4"/>
    <w:rsid w:val="0045643D"/>
    <w:rsid w:val="004565AC"/>
    <w:rsid w:val="004572A1"/>
    <w:rsid w:val="004603A4"/>
    <w:rsid w:val="004603FD"/>
    <w:rsid w:val="00460645"/>
    <w:rsid w:val="00460AE6"/>
    <w:rsid w:val="00460E6F"/>
    <w:rsid w:val="00461010"/>
    <w:rsid w:val="0046138C"/>
    <w:rsid w:val="00461F1D"/>
    <w:rsid w:val="004621C4"/>
    <w:rsid w:val="00462206"/>
    <w:rsid w:val="00462451"/>
    <w:rsid w:val="004625FC"/>
    <w:rsid w:val="0046268B"/>
    <w:rsid w:val="00462A56"/>
    <w:rsid w:val="00462E3B"/>
    <w:rsid w:val="004631A3"/>
    <w:rsid w:val="004633CD"/>
    <w:rsid w:val="00463A46"/>
    <w:rsid w:val="00463DF0"/>
    <w:rsid w:val="004640A7"/>
    <w:rsid w:val="004642B8"/>
    <w:rsid w:val="004652A3"/>
    <w:rsid w:val="004655B0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871"/>
    <w:rsid w:val="00470977"/>
    <w:rsid w:val="00470F5E"/>
    <w:rsid w:val="004715CB"/>
    <w:rsid w:val="00471C4A"/>
    <w:rsid w:val="00472220"/>
    <w:rsid w:val="004722D3"/>
    <w:rsid w:val="00472B9E"/>
    <w:rsid w:val="00472D44"/>
    <w:rsid w:val="00472EE2"/>
    <w:rsid w:val="00473589"/>
    <w:rsid w:val="004744E7"/>
    <w:rsid w:val="00474583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431C"/>
    <w:rsid w:val="00484840"/>
    <w:rsid w:val="004857D2"/>
    <w:rsid w:val="00486343"/>
    <w:rsid w:val="0048661A"/>
    <w:rsid w:val="004867BB"/>
    <w:rsid w:val="00487037"/>
    <w:rsid w:val="004876D2"/>
    <w:rsid w:val="00490931"/>
    <w:rsid w:val="00490B97"/>
    <w:rsid w:val="00490C63"/>
    <w:rsid w:val="0049129C"/>
    <w:rsid w:val="00491545"/>
    <w:rsid w:val="00491E04"/>
    <w:rsid w:val="0049208A"/>
    <w:rsid w:val="004922FB"/>
    <w:rsid w:val="00492539"/>
    <w:rsid w:val="004928C1"/>
    <w:rsid w:val="00492CFC"/>
    <w:rsid w:val="004935A1"/>
    <w:rsid w:val="004947E6"/>
    <w:rsid w:val="0049494A"/>
    <w:rsid w:val="00494B31"/>
    <w:rsid w:val="00494D2E"/>
    <w:rsid w:val="004959BD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FB8"/>
    <w:rsid w:val="004A1472"/>
    <w:rsid w:val="004A1F03"/>
    <w:rsid w:val="004A2068"/>
    <w:rsid w:val="004A244E"/>
    <w:rsid w:val="004A26DD"/>
    <w:rsid w:val="004A3452"/>
    <w:rsid w:val="004A3474"/>
    <w:rsid w:val="004A35FF"/>
    <w:rsid w:val="004A4296"/>
    <w:rsid w:val="004A45D1"/>
    <w:rsid w:val="004A46E3"/>
    <w:rsid w:val="004A5173"/>
    <w:rsid w:val="004A52A3"/>
    <w:rsid w:val="004A5772"/>
    <w:rsid w:val="004A6117"/>
    <w:rsid w:val="004A6AF0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4BF"/>
    <w:rsid w:val="004B37F6"/>
    <w:rsid w:val="004B3BBC"/>
    <w:rsid w:val="004B421B"/>
    <w:rsid w:val="004B50A2"/>
    <w:rsid w:val="004B5A6B"/>
    <w:rsid w:val="004B5AB8"/>
    <w:rsid w:val="004B5C3E"/>
    <w:rsid w:val="004B667D"/>
    <w:rsid w:val="004B6CC3"/>
    <w:rsid w:val="004B6D85"/>
    <w:rsid w:val="004B6DCF"/>
    <w:rsid w:val="004B76A2"/>
    <w:rsid w:val="004B7B56"/>
    <w:rsid w:val="004B7D29"/>
    <w:rsid w:val="004B7F77"/>
    <w:rsid w:val="004C008C"/>
    <w:rsid w:val="004C01B1"/>
    <w:rsid w:val="004C01F2"/>
    <w:rsid w:val="004C0529"/>
    <w:rsid w:val="004C0CD3"/>
    <w:rsid w:val="004C122C"/>
    <w:rsid w:val="004C17E4"/>
    <w:rsid w:val="004C20E7"/>
    <w:rsid w:val="004C2225"/>
    <w:rsid w:val="004C231D"/>
    <w:rsid w:val="004C24EB"/>
    <w:rsid w:val="004C2BBF"/>
    <w:rsid w:val="004C2F81"/>
    <w:rsid w:val="004C3172"/>
    <w:rsid w:val="004C31A1"/>
    <w:rsid w:val="004C3205"/>
    <w:rsid w:val="004C3386"/>
    <w:rsid w:val="004C33FD"/>
    <w:rsid w:val="004C3455"/>
    <w:rsid w:val="004C35A3"/>
    <w:rsid w:val="004C38D4"/>
    <w:rsid w:val="004C455E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D02E7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E97"/>
    <w:rsid w:val="004D5603"/>
    <w:rsid w:val="004D5910"/>
    <w:rsid w:val="004D5BBC"/>
    <w:rsid w:val="004D60B2"/>
    <w:rsid w:val="004D6A73"/>
    <w:rsid w:val="004D6C98"/>
    <w:rsid w:val="004D73F8"/>
    <w:rsid w:val="004D7820"/>
    <w:rsid w:val="004D7BAE"/>
    <w:rsid w:val="004D7DBC"/>
    <w:rsid w:val="004E08A2"/>
    <w:rsid w:val="004E12C6"/>
    <w:rsid w:val="004E1D5B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227"/>
    <w:rsid w:val="004E55E4"/>
    <w:rsid w:val="004E5FF7"/>
    <w:rsid w:val="004E6BDE"/>
    <w:rsid w:val="004F02C5"/>
    <w:rsid w:val="004F052F"/>
    <w:rsid w:val="004F07A2"/>
    <w:rsid w:val="004F0E17"/>
    <w:rsid w:val="004F0EF3"/>
    <w:rsid w:val="004F1016"/>
    <w:rsid w:val="004F1207"/>
    <w:rsid w:val="004F172E"/>
    <w:rsid w:val="004F1F54"/>
    <w:rsid w:val="004F20C5"/>
    <w:rsid w:val="004F2AB6"/>
    <w:rsid w:val="004F32EC"/>
    <w:rsid w:val="004F359A"/>
    <w:rsid w:val="004F3A88"/>
    <w:rsid w:val="004F3C0D"/>
    <w:rsid w:val="004F403D"/>
    <w:rsid w:val="004F4BBE"/>
    <w:rsid w:val="004F5687"/>
    <w:rsid w:val="004F5D22"/>
    <w:rsid w:val="004F663F"/>
    <w:rsid w:val="004F6805"/>
    <w:rsid w:val="004F7110"/>
    <w:rsid w:val="004F7265"/>
    <w:rsid w:val="004F7EA3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42AB"/>
    <w:rsid w:val="0050446A"/>
    <w:rsid w:val="0050475D"/>
    <w:rsid w:val="00504920"/>
    <w:rsid w:val="0050638C"/>
    <w:rsid w:val="005069EF"/>
    <w:rsid w:val="005074C9"/>
    <w:rsid w:val="005078C2"/>
    <w:rsid w:val="0050790E"/>
    <w:rsid w:val="00507C44"/>
    <w:rsid w:val="0051076F"/>
    <w:rsid w:val="00510B18"/>
    <w:rsid w:val="00510D34"/>
    <w:rsid w:val="00511453"/>
    <w:rsid w:val="00511793"/>
    <w:rsid w:val="00511A00"/>
    <w:rsid w:val="00511F12"/>
    <w:rsid w:val="00511FFE"/>
    <w:rsid w:val="005123D6"/>
    <w:rsid w:val="00512D3E"/>
    <w:rsid w:val="00513433"/>
    <w:rsid w:val="00514530"/>
    <w:rsid w:val="00515001"/>
    <w:rsid w:val="005151EE"/>
    <w:rsid w:val="00515459"/>
    <w:rsid w:val="00515477"/>
    <w:rsid w:val="00515521"/>
    <w:rsid w:val="00516279"/>
    <w:rsid w:val="00516307"/>
    <w:rsid w:val="0051678E"/>
    <w:rsid w:val="00516A75"/>
    <w:rsid w:val="00516C71"/>
    <w:rsid w:val="00517FA2"/>
    <w:rsid w:val="005205F7"/>
    <w:rsid w:val="00520965"/>
    <w:rsid w:val="005211C3"/>
    <w:rsid w:val="005218DA"/>
    <w:rsid w:val="00521943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687D"/>
    <w:rsid w:val="00526AB5"/>
    <w:rsid w:val="00526BFE"/>
    <w:rsid w:val="005270EC"/>
    <w:rsid w:val="00527256"/>
    <w:rsid w:val="0052749A"/>
    <w:rsid w:val="00527EFC"/>
    <w:rsid w:val="0053010F"/>
    <w:rsid w:val="00530286"/>
    <w:rsid w:val="00530B61"/>
    <w:rsid w:val="00530BD9"/>
    <w:rsid w:val="005312AC"/>
    <w:rsid w:val="005313B8"/>
    <w:rsid w:val="005314F2"/>
    <w:rsid w:val="005319E5"/>
    <w:rsid w:val="00531CD6"/>
    <w:rsid w:val="00531D34"/>
    <w:rsid w:val="00532007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F35"/>
    <w:rsid w:val="00536C3D"/>
    <w:rsid w:val="00537585"/>
    <w:rsid w:val="005375A7"/>
    <w:rsid w:val="0053773A"/>
    <w:rsid w:val="00537F29"/>
    <w:rsid w:val="0054005A"/>
    <w:rsid w:val="0054021C"/>
    <w:rsid w:val="00540292"/>
    <w:rsid w:val="00540333"/>
    <w:rsid w:val="00540D12"/>
    <w:rsid w:val="0054109E"/>
    <w:rsid w:val="00541609"/>
    <w:rsid w:val="00541675"/>
    <w:rsid w:val="00541C43"/>
    <w:rsid w:val="005422F3"/>
    <w:rsid w:val="0054266B"/>
    <w:rsid w:val="00542B35"/>
    <w:rsid w:val="005434CD"/>
    <w:rsid w:val="0054367F"/>
    <w:rsid w:val="00543EFE"/>
    <w:rsid w:val="0054439E"/>
    <w:rsid w:val="0054485C"/>
    <w:rsid w:val="005449DE"/>
    <w:rsid w:val="00544A0F"/>
    <w:rsid w:val="00544EA8"/>
    <w:rsid w:val="00545118"/>
    <w:rsid w:val="00545560"/>
    <w:rsid w:val="00545AEE"/>
    <w:rsid w:val="00545B1E"/>
    <w:rsid w:val="00545B7B"/>
    <w:rsid w:val="00545ECD"/>
    <w:rsid w:val="0054633D"/>
    <w:rsid w:val="00546B12"/>
    <w:rsid w:val="00546F39"/>
    <w:rsid w:val="00547A83"/>
    <w:rsid w:val="005501A5"/>
    <w:rsid w:val="005505DE"/>
    <w:rsid w:val="00550673"/>
    <w:rsid w:val="0055068A"/>
    <w:rsid w:val="00550A98"/>
    <w:rsid w:val="00550B06"/>
    <w:rsid w:val="00550BC8"/>
    <w:rsid w:val="00550D82"/>
    <w:rsid w:val="005517B3"/>
    <w:rsid w:val="00552DF1"/>
    <w:rsid w:val="00553337"/>
    <w:rsid w:val="005538CD"/>
    <w:rsid w:val="005538F7"/>
    <w:rsid w:val="00554098"/>
    <w:rsid w:val="005546DF"/>
    <w:rsid w:val="00554A26"/>
    <w:rsid w:val="0055549D"/>
    <w:rsid w:val="005559F9"/>
    <w:rsid w:val="005567B7"/>
    <w:rsid w:val="00556CC0"/>
    <w:rsid w:val="0055757E"/>
    <w:rsid w:val="00557A92"/>
    <w:rsid w:val="00557CCC"/>
    <w:rsid w:val="00557D33"/>
    <w:rsid w:val="00557E04"/>
    <w:rsid w:val="005600A6"/>
    <w:rsid w:val="0056021B"/>
    <w:rsid w:val="00560F24"/>
    <w:rsid w:val="0056191F"/>
    <w:rsid w:val="00561D5A"/>
    <w:rsid w:val="005627A9"/>
    <w:rsid w:val="005627B9"/>
    <w:rsid w:val="005636EF"/>
    <w:rsid w:val="00563B58"/>
    <w:rsid w:val="00563CCA"/>
    <w:rsid w:val="00563E4D"/>
    <w:rsid w:val="005648BB"/>
    <w:rsid w:val="00565B9E"/>
    <w:rsid w:val="00566283"/>
    <w:rsid w:val="00566CA1"/>
    <w:rsid w:val="00567493"/>
    <w:rsid w:val="00567588"/>
    <w:rsid w:val="005679CC"/>
    <w:rsid w:val="005679E2"/>
    <w:rsid w:val="00567BAF"/>
    <w:rsid w:val="00567E80"/>
    <w:rsid w:val="00570BDA"/>
    <w:rsid w:val="00570E56"/>
    <w:rsid w:val="00570F30"/>
    <w:rsid w:val="00571135"/>
    <w:rsid w:val="005722B1"/>
    <w:rsid w:val="005725A6"/>
    <w:rsid w:val="005727ED"/>
    <w:rsid w:val="00572AE2"/>
    <w:rsid w:val="0057327B"/>
    <w:rsid w:val="0057384D"/>
    <w:rsid w:val="00573D0C"/>
    <w:rsid w:val="00574521"/>
    <w:rsid w:val="00574794"/>
    <w:rsid w:val="00574B4D"/>
    <w:rsid w:val="005757B3"/>
    <w:rsid w:val="0057582F"/>
    <w:rsid w:val="005764DE"/>
    <w:rsid w:val="00576ABD"/>
    <w:rsid w:val="00576BC3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862"/>
    <w:rsid w:val="0058599F"/>
    <w:rsid w:val="00585F92"/>
    <w:rsid w:val="0058689F"/>
    <w:rsid w:val="00587092"/>
    <w:rsid w:val="005877B1"/>
    <w:rsid w:val="00587DF6"/>
    <w:rsid w:val="0059003D"/>
    <w:rsid w:val="0059050F"/>
    <w:rsid w:val="00590784"/>
    <w:rsid w:val="0059121B"/>
    <w:rsid w:val="005916BB"/>
    <w:rsid w:val="00591C12"/>
    <w:rsid w:val="005922FE"/>
    <w:rsid w:val="005923AB"/>
    <w:rsid w:val="00592A08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851"/>
    <w:rsid w:val="00595916"/>
    <w:rsid w:val="00595982"/>
    <w:rsid w:val="0059601A"/>
    <w:rsid w:val="005964D7"/>
    <w:rsid w:val="005968BB"/>
    <w:rsid w:val="00596DD1"/>
    <w:rsid w:val="00597CF2"/>
    <w:rsid w:val="005A077F"/>
    <w:rsid w:val="005A0880"/>
    <w:rsid w:val="005A0924"/>
    <w:rsid w:val="005A1A06"/>
    <w:rsid w:val="005A2701"/>
    <w:rsid w:val="005A2E7F"/>
    <w:rsid w:val="005A353E"/>
    <w:rsid w:val="005A38F2"/>
    <w:rsid w:val="005A39BB"/>
    <w:rsid w:val="005A3D89"/>
    <w:rsid w:val="005A40E3"/>
    <w:rsid w:val="005A493B"/>
    <w:rsid w:val="005A4BA5"/>
    <w:rsid w:val="005A4D41"/>
    <w:rsid w:val="005A501C"/>
    <w:rsid w:val="005A5157"/>
    <w:rsid w:val="005A5873"/>
    <w:rsid w:val="005A71D4"/>
    <w:rsid w:val="005A7572"/>
    <w:rsid w:val="005A7DCD"/>
    <w:rsid w:val="005B018C"/>
    <w:rsid w:val="005B1131"/>
    <w:rsid w:val="005B1470"/>
    <w:rsid w:val="005B154D"/>
    <w:rsid w:val="005B1F2D"/>
    <w:rsid w:val="005B20DC"/>
    <w:rsid w:val="005B303C"/>
    <w:rsid w:val="005B304F"/>
    <w:rsid w:val="005B30C8"/>
    <w:rsid w:val="005B3544"/>
    <w:rsid w:val="005B373C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A24"/>
    <w:rsid w:val="005B5B76"/>
    <w:rsid w:val="005B5DE5"/>
    <w:rsid w:val="005B60E3"/>
    <w:rsid w:val="005B61E7"/>
    <w:rsid w:val="005B6558"/>
    <w:rsid w:val="005B69C0"/>
    <w:rsid w:val="005B6E92"/>
    <w:rsid w:val="005B6F21"/>
    <w:rsid w:val="005B7D51"/>
    <w:rsid w:val="005B7DD8"/>
    <w:rsid w:val="005C01F9"/>
    <w:rsid w:val="005C0798"/>
    <w:rsid w:val="005C18C2"/>
    <w:rsid w:val="005C1BF2"/>
    <w:rsid w:val="005C1E11"/>
    <w:rsid w:val="005C23FD"/>
    <w:rsid w:val="005C3273"/>
    <w:rsid w:val="005C36BB"/>
    <w:rsid w:val="005C398C"/>
    <w:rsid w:val="005C4F64"/>
    <w:rsid w:val="005C5196"/>
    <w:rsid w:val="005C571B"/>
    <w:rsid w:val="005C6103"/>
    <w:rsid w:val="005C6C3C"/>
    <w:rsid w:val="005C7476"/>
    <w:rsid w:val="005C7E28"/>
    <w:rsid w:val="005C7F2B"/>
    <w:rsid w:val="005D03BA"/>
    <w:rsid w:val="005D03D3"/>
    <w:rsid w:val="005D05DB"/>
    <w:rsid w:val="005D08DE"/>
    <w:rsid w:val="005D10F5"/>
    <w:rsid w:val="005D21C4"/>
    <w:rsid w:val="005D250D"/>
    <w:rsid w:val="005D3510"/>
    <w:rsid w:val="005D37A3"/>
    <w:rsid w:val="005D403E"/>
    <w:rsid w:val="005D4234"/>
    <w:rsid w:val="005D47AB"/>
    <w:rsid w:val="005D4852"/>
    <w:rsid w:val="005D48FD"/>
    <w:rsid w:val="005D5054"/>
    <w:rsid w:val="005D5414"/>
    <w:rsid w:val="005D6019"/>
    <w:rsid w:val="005D6633"/>
    <w:rsid w:val="005D66C0"/>
    <w:rsid w:val="005D6B66"/>
    <w:rsid w:val="005D6E52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914"/>
    <w:rsid w:val="005E1D2F"/>
    <w:rsid w:val="005E1D7C"/>
    <w:rsid w:val="005E2775"/>
    <w:rsid w:val="005E309D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1054"/>
    <w:rsid w:val="005F1FA8"/>
    <w:rsid w:val="005F2939"/>
    <w:rsid w:val="005F3ADB"/>
    <w:rsid w:val="005F3D5F"/>
    <w:rsid w:val="005F4EAA"/>
    <w:rsid w:val="005F5098"/>
    <w:rsid w:val="005F5443"/>
    <w:rsid w:val="005F592E"/>
    <w:rsid w:val="005F61EB"/>
    <w:rsid w:val="005F6F09"/>
    <w:rsid w:val="005F795C"/>
    <w:rsid w:val="005F7E2B"/>
    <w:rsid w:val="0060061C"/>
    <w:rsid w:val="00600711"/>
    <w:rsid w:val="0060091F"/>
    <w:rsid w:val="00600D6B"/>
    <w:rsid w:val="00600DE4"/>
    <w:rsid w:val="006014D1"/>
    <w:rsid w:val="0060158E"/>
    <w:rsid w:val="00601D7D"/>
    <w:rsid w:val="0060273B"/>
    <w:rsid w:val="00602A82"/>
    <w:rsid w:val="00603068"/>
    <w:rsid w:val="00603C5B"/>
    <w:rsid w:val="00603F2B"/>
    <w:rsid w:val="006050D3"/>
    <w:rsid w:val="006059D8"/>
    <w:rsid w:val="00606133"/>
    <w:rsid w:val="00606264"/>
    <w:rsid w:val="006074B6"/>
    <w:rsid w:val="006074F9"/>
    <w:rsid w:val="006105EC"/>
    <w:rsid w:val="0061076B"/>
    <w:rsid w:val="00610960"/>
    <w:rsid w:val="00610D1F"/>
    <w:rsid w:val="00611071"/>
    <w:rsid w:val="006118C3"/>
    <w:rsid w:val="006121BB"/>
    <w:rsid w:val="006122C0"/>
    <w:rsid w:val="006126D6"/>
    <w:rsid w:val="00612842"/>
    <w:rsid w:val="00612D9D"/>
    <w:rsid w:val="006133E4"/>
    <w:rsid w:val="00613AF6"/>
    <w:rsid w:val="00613E20"/>
    <w:rsid w:val="0061437F"/>
    <w:rsid w:val="00614AEE"/>
    <w:rsid w:val="0061538C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E36"/>
    <w:rsid w:val="00621019"/>
    <w:rsid w:val="0062120D"/>
    <w:rsid w:val="006212EB"/>
    <w:rsid w:val="00621437"/>
    <w:rsid w:val="00621819"/>
    <w:rsid w:val="0062241D"/>
    <w:rsid w:val="00622D20"/>
    <w:rsid w:val="0062312A"/>
    <w:rsid w:val="00623933"/>
    <w:rsid w:val="00623AD0"/>
    <w:rsid w:val="00623B2B"/>
    <w:rsid w:val="00623C69"/>
    <w:rsid w:val="00623F98"/>
    <w:rsid w:val="0062485A"/>
    <w:rsid w:val="006248A0"/>
    <w:rsid w:val="00624D65"/>
    <w:rsid w:val="006250DC"/>
    <w:rsid w:val="00625572"/>
    <w:rsid w:val="00625F42"/>
    <w:rsid w:val="0062624C"/>
    <w:rsid w:val="0062659F"/>
    <w:rsid w:val="00626E01"/>
    <w:rsid w:val="006271B8"/>
    <w:rsid w:val="006276BB"/>
    <w:rsid w:val="00627D10"/>
    <w:rsid w:val="006303D2"/>
    <w:rsid w:val="0063057A"/>
    <w:rsid w:val="00630AF9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36C2"/>
    <w:rsid w:val="00633C3A"/>
    <w:rsid w:val="00633DE1"/>
    <w:rsid w:val="00633E31"/>
    <w:rsid w:val="00634AA0"/>
    <w:rsid w:val="00634C3F"/>
    <w:rsid w:val="006352C3"/>
    <w:rsid w:val="006354ED"/>
    <w:rsid w:val="0063692B"/>
    <w:rsid w:val="00636B0A"/>
    <w:rsid w:val="00640236"/>
    <w:rsid w:val="00640943"/>
    <w:rsid w:val="006411C5"/>
    <w:rsid w:val="00641BA1"/>
    <w:rsid w:val="0064201A"/>
    <w:rsid w:val="0064229E"/>
    <w:rsid w:val="00642663"/>
    <w:rsid w:val="00642824"/>
    <w:rsid w:val="006428E8"/>
    <w:rsid w:val="006428F5"/>
    <w:rsid w:val="006432AD"/>
    <w:rsid w:val="00643A4D"/>
    <w:rsid w:val="00643CE7"/>
    <w:rsid w:val="00643CED"/>
    <w:rsid w:val="006444B8"/>
    <w:rsid w:val="006445B1"/>
    <w:rsid w:val="00644AA4"/>
    <w:rsid w:val="006451FA"/>
    <w:rsid w:val="006457E6"/>
    <w:rsid w:val="00645F53"/>
    <w:rsid w:val="00646646"/>
    <w:rsid w:val="00646DC6"/>
    <w:rsid w:val="00647640"/>
    <w:rsid w:val="00647C2D"/>
    <w:rsid w:val="00647DC2"/>
    <w:rsid w:val="006501E4"/>
    <w:rsid w:val="00650BC9"/>
    <w:rsid w:val="0065150C"/>
    <w:rsid w:val="006518E1"/>
    <w:rsid w:val="006519F2"/>
    <w:rsid w:val="0065272B"/>
    <w:rsid w:val="00652D80"/>
    <w:rsid w:val="0065313A"/>
    <w:rsid w:val="00653146"/>
    <w:rsid w:val="00653379"/>
    <w:rsid w:val="006547DB"/>
    <w:rsid w:val="006549CC"/>
    <w:rsid w:val="00654DF1"/>
    <w:rsid w:val="00654DF4"/>
    <w:rsid w:val="0065531D"/>
    <w:rsid w:val="00655B71"/>
    <w:rsid w:val="00655CA6"/>
    <w:rsid w:val="00655D9B"/>
    <w:rsid w:val="006561A0"/>
    <w:rsid w:val="00656219"/>
    <w:rsid w:val="00656234"/>
    <w:rsid w:val="00656430"/>
    <w:rsid w:val="00656856"/>
    <w:rsid w:val="00657650"/>
    <w:rsid w:val="00657FDE"/>
    <w:rsid w:val="006602E0"/>
    <w:rsid w:val="00660361"/>
    <w:rsid w:val="00660C5C"/>
    <w:rsid w:val="00660CC1"/>
    <w:rsid w:val="006611F1"/>
    <w:rsid w:val="006614FE"/>
    <w:rsid w:val="0066184A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BFA"/>
    <w:rsid w:val="00664FB4"/>
    <w:rsid w:val="00665322"/>
    <w:rsid w:val="0066533D"/>
    <w:rsid w:val="006653D6"/>
    <w:rsid w:val="006656F8"/>
    <w:rsid w:val="00665C0C"/>
    <w:rsid w:val="00665FD1"/>
    <w:rsid w:val="0066601E"/>
    <w:rsid w:val="00666410"/>
    <w:rsid w:val="00666C0E"/>
    <w:rsid w:val="00666FBC"/>
    <w:rsid w:val="0066700C"/>
    <w:rsid w:val="0066786A"/>
    <w:rsid w:val="00667A41"/>
    <w:rsid w:val="0067094F"/>
    <w:rsid w:val="00670AD0"/>
    <w:rsid w:val="0067142A"/>
    <w:rsid w:val="006717E6"/>
    <w:rsid w:val="006726AD"/>
    <w:rsid w:val="00672A4A"/>
    <w:rsid w:val="00673112"/>
    <w:rsid w:val="00673260"/>
    <w:rsid w:val="00674801"/>
    <w:rsid w:val="00674C06"/>
    <w:rsid w:val="00674FD6"/>
    <w:rsid w:val="006756C1"/>
    <w:rsid w:val="00675E54"/>
    <w:rsid w:val="006765B0"/>
    <w:rsid w:val="00676B8F"/>
    <w:rsid w:val="00676E1D"/>
    <w:rsid w:val="006772A5"/>
    <w:rsid w:val="00677879"/>
    <w:rsid w:val="00677D8F"/>
    <w:rsid w:val="00677DF2"/>
    <w:rsid w:val="00677EA3"/>
    <w:rsid w:val="006802A5"/>
    <w:rsid w:val="00680531"/>
    <w:rsid w:val="006805DB"/>
    <w:rsid w:val="00680691"/>
    <w:rsid w:val="00680C80"/>
    <w:rsid w:val="00680D19"/>
    <w:rsid w:val="0068109D"/>
    <w:rsid w:val="00681152"/>
    <w:rsid w:val="0068167C"/>
    <w:rsid w:val="0068192B"/>
    <w:rsid w:val="00681FDE"/>
    <w:rsid w:val="00682024"/>
    <w:rsid w:val="0068213E"/>
    <w:rsid w:val="00682AF7"/>
    <w:rsid w:val="00682BBC"/>
    <w:rsid w:val="00682D39"/>
    <w:rsid w:val="006832C1"/>
    <w:rsid w:val="00683868"/>
    <w:rsid w:val="0068392F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F77"/>
    <w:rsid w:val="0068613F"/>
    <w:rsid w:val="0068636D"/>
    <w:rsid w:val="0068655F"/>
    <w:rsid w:val="00686F7D"/>
    <w:rsid w:val="006873E8"/>
    <w:rsid w:val="006874F5"/>
    <w:rsid w:val="006877E6"/>
    <w:rsid w:val="00687FE2"/>
    <w:rsid w:val="00690159"/>
    <w:rsid w:val="006903F3"/>
    <w:rsid w:val="00690A10"/>
    <w:rsid w:val="00690FA5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E09"/>
    <w:rsid w:val="0069420D"/>
    <w:rsid w:val="00694510"/>
    <w:rsid w:val="00694BEC"/>
    <w:rsid w:val="00694CF7"/>
    <w:rsid w:val="006956B9"/>
    <w:rsid w:val="00695808"/>
    <w:rsid w:val="00696D19"/>
    <w:rsid w:val="006971A3"/>
    <w:rsid w:val="00697818"/>
    <w:rsid w:val="00697F53"/>
    <w:rsid w:val="006A0440"/>
    <w:rsid w:val="006A0FF8"/>
    <w:rsid w:val="006A1C6E"/>
    <w:rsid w:val="006A2179"/>
    <w:rsid w:val="006A2A64"/>
    <w:rsid w:val="006A30F8"/>
    <w:rsid w:val="006A39A6"/>
    <w:rsid w:val="006A3A7B"/>
    <w:rsid w:val="006A40C9"/>
    <w:rsid w:val="006A4367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B7F"/>
    <w:rsid w:val="006A6C86"/>
    <w:rsid w:val="006A7172"/>
    <w:rsid w:val="006A76AE"/>
    <w:rsid w:val="006B04E8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4492"/>
    <w:rsid w:val="006B460E"/>
    <w:rsid w:val="006B4EA2"/>
    <w:rsid w:val="006B5194"/>
    <w:rsid w:val="006B5C94"/>
    <w:rsid w:val="006B600E"/>
    <w:rsid w:val="006B64D1"/>
    <w:rsid w:val="006B7241"/>
    <w:rsid w:val="006B79F1"/>
    <w:rsid w:val="006C04D5"/>
    <w:rsid w:val="006C089C"/>
    <w:rsid w:val="006C1192"/>
    <w:rsid w:val="006C1625"/>
    <w:rsid w:val="006C1FFB"/>
    <w:rsid w:val="006C20D9"/>
    <w:rsid w:val="006C24FB"/>
    <w:rsid w:val="006C33F1"/>
    <w:rsid w:val="006C3C06"/>
    <w:rsid w:val="006C3E1F"/>
    <w:rsid w:val="006C444B"/>
    <w:rsid w:val="006C4476"/>
    <w:rsid w:val="006C4644"/>
    <w:rsid w:val="006C48FD"/>
    <w:rsid w:val="006C5662"/>
    <w:rsid w:val="006C58B3"/>
    <w:rsid w:val="006C5CE1"/>
    <w:rsid w:val="006C5DCE"/>
    <w:rsid w:val="006C5F66"/>
    <w:rsid w:val="006C6835"/>
    <w:rsid w:val="006C6A94"/>
    <w:rsid w:val="006C720E"/>
    <w:rsid w:val="006C7AA4"/>
    <w:rsid w:val="006D0686"/>
    <w:rsid w:val="006D06C2"/>
    <w:rsid w:val="006D10C7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4A2D"/>
    <w:rsid w:val="006D4DFB"/>
    <w:rsid w:val="006D527F"/>
    <w:rsid w:val="006D5642"/>
    <w:rsid w:val="006D5B42"/>
    <w:rsid w:val="006D5C88"/>
    <w:rsid w:val="006D675B"/>
    <w:rsid w:val="006D6D30"/>
    <w:rsid w:val="006D7658"/>
    <w:rsid w:val="006D7738"/>
    <w:rsid w:val="006D7CD5"/>
    <w:rsid w:val="006E0074"/>
    <w:rsid w:val="006E0A18"/>
    <w:rsid w:val="006E1148"/>
    <w:rsid w:val="006E2138"/>
    <w:rsid w:val="006E3628"/>
    <w:rsid w:val="006E4657"/>
    <w:rsid w:val="006E4866"/>
    <w:rsid w:val="006E4B38"/>
    <w:rsid w:val="006E50E1"/>
    <w:rsid w:val="006E5262"/>
    <w:rsid w:val="006E5786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3165"/>
    <w:rsid w:val="006F3628"/>
    <w:rsid w:val="006F3D94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653A"/>
    <w:rsid w:val="006F65A6"/>
    <w:rsid w:val="006F6703"/>
    <w:rsid w:val="006F69DB"/>
    <w:rsid w:val="006F6E25"/>
    <w:rsid w:val="006F7D20"/>
    <w:rsid w:val="007001B6"/>
    <w:rsid w:val="00700950"/>
    <w:rsid w:val="007009DF"/>
    <w:rsid w:val="007015F8"/>
    <w:rsid w:val="00701FD1"/>
    <w:rsid w:val="0070219C"/>
    <w:rsid w:val="007028AA"/>
    <w:rsid w:val="00702EA3"/>
    <w:rsid w:val="0070309E"/>
    <w:rsid w:val="00703EB2"/>
    <w:rsid w:val="00704677"/>
    <w:rsid w:val="00704A23"/>
    <w:rsid w:val="007051E8"/>
    <w:rsid w:val="007052FB"/>
    <w:rsid w:val="00705323"/>
    <w:rsid w:val="0070593C"/>
    <w:rsid w:val="00705B62"/>
    <w:rsid w:val="007075E8"/>
    <w:rsid w:val="00707D64"/>
    <w:rsid w:val="0071018D"/>
    <w:rsid w:val="00710305"/>
    <w:rsid w:val="0071060C"/>
    <w:rsid w:val="00710786"/>
    <w:rsid w:val="007107AE"/>
    <w:rsid w:val="007109AD"/>
    <w:rsid w:val="00710CDC"/>
    <w:rsid w:val="00710CEE"/>
    <w:rsid w:val="00711387"/>
    <w:rsid w:val="00711A7C"/>
    <w:rsid w:val="0071211A"/>
    <w:rsid w:val="0071213B"/>
    <w:rsid w:val="0071234B"/>
    <w:rsid w:val="00712509"/>
    <w:rsid w:val="007127B5"/>
    <w:rsid w:val="00712AA2"/>
    <w:rsid w:val="0071356E"/>
    <w:rsid w:val="00714C1F"/>
    <w:rsid w:val="00714CF7"/>
    <w:rsid w:val="007150A2"/>
    <w:rsid w:val="007151FA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B80"/>
    <w:rsid w:val="00720ED8"/>
    <w:rsid w:val="0072127D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E6C"/>
    <w:rsid w:val="007252D7"/>
    <w:rsid w:val="00725B69"/>
    <w:rsid w:val="00726C50"/>
    <w:rsid w:val="0072727E"/>
    <w:rsid w:val="007272D1"/>
    <w:rsid w:val="007278EC"/>
    <w:rsid w:val="00727DEA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DC"/>
    <w:rsid w:val="0073493F"/>
    <w:rsid w:val="0073506F"/>
    <w:rsid w:val="00735468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2177"/>
    <w:rsid w:val="007423C5"/>
    <w:rsid w:val="00742525"/>
    <w:rsid w:val="0074256E"/>
    <w:rsid w:val="00742FF0"/>
    <w:rsid w:val="007430CB"/>
    <w:rsid w:val="00743210"/>
    <w:rsid w:val="00743C89"/>
    <w:rsid w:val="00743D5F"/>
    <w:rsid w:val="00744214"/>
    <w:rsid w:val="007443BD"/>
    <w:rsid w:val="007443E3"/>
    <w:rsid w:val="0074486B"/>
    <w:rsid w:val="007448FE"/>
    <w:rsid w:val="00744A38"/>
    <w:rsid w:val="00744C2B"/>
    <w:rsid w:val="00744E63"/>
    <w:rsid w:val="00744F25"/>
    <w:rsid w:val="007460D1"/>
    <w:rsid w:val="007466FC"/>
    <w:rsid w:val="007467D0"/>
    <w:rsid w:val="00747028"/>
    <w:rsid w:val="00747194"/>
    <w:rsid w:val="00747220"/>
    <w:rsid w:val="007500F2"/>
    <w:rsid w:val="0075077D"/>
    <w:rsid w:val="00750A49"/>
    <w:rsid w:val="00750C28"/>
    <w:rsid w:val="00751131"/>
    <w:rsid w:val="007514EC"/>
    <w:rsid w:val="00751B74"/>
    <w:rsid w:val="007521E5"/>
    <w:rsid w:val="00752286"/>
    <w:rsid w:val="0075229F"/>
    <w:rsid w:val="007522C4"/>
    <w:rsid w:val="007523BF"/>
    <w:rsid w:val="007525E1"/>
    <w:rsid w:val="00752E81"/>
    <w:rsid w:val="00753015"/>
    <w:rsid w:val="00753507"/>
    <w:rsid w:val="00753533"/>
    <w:rsid w:val="00753609"/>
    <w:rsid w:val="00753618"/>
    <w:rsid w:val="0075371A"/>
    <w:rsid w:val="00753DFC"/>
    <w:rsid w:val="0075434D"/>
    <w:rsid w:val="0075455A"/>
    <w:rsid w:val="0075495E"/>
    <w:rsid w:val="00754E8F"/>
    <w:rsid w:val="00754EC6"/>
    <w:rsid w:val="00755181"/>
    <w:rsid w:val="00755412"/>
    <w:rsid w:val="00755C8B"/>
    <w:rsid w:val="00755DD1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E14"/>
    <w:rsid w:val="00761E7E"/>
    <w:rsid w:val="00762B09"/>
    <w:rsid w:val="00762CAA"/>
    <w:rsid w:val="00763526"/>
    <w:rsid w:val="0076388E"/>
    <w:rsid w:val="00763DDD"/>
    <w:rsid w:val="0076474E"/>
    <w:rsid w:val="007653F6"/>
    <w:rsid w:val="00765542"/>
    <w:rsid w:val="007656F1"/>
    <w:rsid w:val="0076571B"/>
    <w:rsid w:val="00765A22"/>
    <w:rsid w:val="00765D84"/>
    <w:rsid w:val="00765DD5"/>
    <w:rsid w:val="00766B90"/>
    <w:rsid w:val="00767353"/>
    <w:rsid w:val="007676E6"/>
    <w:rsid w:val="00767974"/>
    <w:rsid w:val="00767F39"/>
    <w:rsid w:val="0077027F"/>
    <w:rsid w:val="007703C2"/>
    <w:rsid w:val="00770E5A"/>
    <w:rsid w:val="0077154F"/>
    <w:rsid w:val="00771D21"/>
    <w:rsid w:val="00772B05"/>
    <w:rsid w:val="00772C56"/>
    <w:rsid w:val="0077336A"/>
    <w:rsid w:val="007735AA"/>
    <w:rsid w:val="00773622"/>
    <w:rsid w:val="007739FF"/>
    <w:rsid w:val="00773D79"/>
    <w:rsid w:val="007743FB"/>
    <w:rsid w:val="007749A4"/>
    <w:rsid w:val="00774A59"/>
    <w:rsid w:val="0077503C"/>
    <w:rsid w:val="0077530B"/>
    <w:rsid w:val="00775440"/>
    <w:rsid w:val="00775595"/>
    <w:rsid w:val="007756E2"/>
    <w:rsid w:val="0077580F"/>
    <w:rsid w:val="007763F0"/>
    <w:rsid w:val="0077673D"/>
    <w:rsid w:val="00776D1E"/>
    <w:rsid w:val="00777047"/>
    <w:rsid w:val="007776F1"/>
    <w:rsid w:val="00780175"/>
    <w:rsid w:val="00780B61"/>
    <w:rsid w:val="00780B95"/>
    <w:rsid w:val="0078166B"/>
    <w:rsid w:val="007816D3"/>
    <w:rsid w:val="00781719"/>
    <w:rsid w:val="00781EAB"/>
    <w:rsid w:val="00782174"/>
    <w:rsid w:val="007825E9"/>
    <w:rsid w:val="00782B2F"/>
    <w:rsid w:val="00782CAB"/>
    <w:rsid w:val="007833D9"/>
    <w:rsid w:val="0078347B"/>
    <w:rsid w:val="007835FE"/>
    <w:rsid w:val="00783D59"/>
    <w:rsid w:val="00784240"/>
    <w:rsid w:val="00784714"/>
    <w:rsid w:val="00784DF4"/>
    <w:rsid w:val="00784E37"/>
    <w:rsid w:val="00785730"/>
    <w:rsid w:val="00785739"/>
    <w:rsid w:val="0078581D"/>
    <w:rsid w:val="00786BED"/>
    <w:rsid w:val="00786D50"/>
    <w:rsid w:val="00786F37"/>
    <w:rsid w:val="00786FFC"/>
    <w:rsid w:val="00787C93"/>
    <w:rsid w:val="00787E85"/>
    <w:rsid w:val="007903DB"/>
    <w:rsid w:val="0079046C"/>
    <w:rsid w:val="0079051A"/>
    <w:rsid w:val="00790995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81"/>
    <w:rsid w:val="00793386"/>
    <w:rsid w:val="00793842"/>
    <w:rsid w:val="00793BA8"/>
    <w:rsid w:val="00793DE5"/>
    <w:rsid w:val="00793EA2"/>
    <w:rsid w:val="0079525E"/>
    <w:rsid w:val="0079546F"/>
    <w:rsid w:val="00795938"/>
    <w:rsid w:val="00795CF5"/>
    <w:rsid w:val="00795E84"/>
    <w:rsid w:val="00795E9B"/>
    <w:rsid w:val="007961AF"/>
    <w:rsid w:val="00796B86"/>
    <w:rsid w:val="007971FB"/>
    <w:rsid w:val="007975C6"/>
    <w:rsid w:val="00797C66"/>
    <w:rsid w:val="007A03E8"/>
    <w:rsid w:val="007A0A7D"/>
    <w:rsid w:val="007A0B20"/>
    <w:rsid w:val="007A1C72"/>
    <w:rsid w:val="007A2567"/>
    <w:rsid w:val="007A271E"/>
    <w:rsid w:val="007A2815"/>
    <w:rsid w:val="007A2E3A"/>
    <w:rsid w:val="007A315C"/>
    <w:rsid w:val="007A3243"/>
    <w:rsid w:val="007A39A6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701E"/>
    <w:rsid w:val="007A74A7"/>
    <w:rsid w:val="007A78F9"/>
    <w:rsid w:val="007A7980"/>
    <w:rsid w:val="007A7A7D"/>
    <w:rsid w:val="007A7BA3"/>
    <w:rsid w:val="007B0050"/>
    <w:rsid w:val="007B0083"/>
    <w:rsid w:val="007B00A1"/>
    <w:rsid w:val="007B0224"/>
    <w:rsid w:val="007B06D1"/>
    <w:rsid w:val="007B120B"/>
    <w:rsid w:val="007B1B07"/>
    <w:rsid w:val="007B225A"/>
    <w:rsid w:val="007B3090"/>
    <w:rsid w:val="007B33BA"/>
    <w:rsid w:val="007B356A"/>
    <w:rsid w:val="007B35F5"/>
    <w:rsid w:val="007B3626"/>
    <w:rsid w:val="007B3713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DDD"/>
    <w:rsid w:val="007B5E27"/>
    <w:rsid w:val="007B65FD"/>
    <w:rsid w:val="007C01B9"/>
    <w:rsid w:val="007C04BB"/>
    <w:rsid w:val="007C0FCC"/>
    <w:rsid w:val="007C1915"/>
    <w:rsid w:val="007C1E96"/>
    <w:rsid w:val="007C209F"/>
    <w:rsid w:val="007C23E9"/>
    <w:rsid w:val="007C2490"/>
    <w:rsid w:val="007C3344"/>
    <w:rsid w:val="007C3528"/>
    <w:rsid w:val="007C39E3"/>
    <w:rsid w:val="007C3A0B"/>
    <w:rsid w:val="007C4945"/>
    <w:rsid w:val="007C4D6A"/>
    <w:rsid w:val="007C5163"/>
    <w:rsid w:val="007C53AF"/>
    <w:rsid w:val="007C5565"/>
    <w:rsid w:val="007C5B1A"/>
    <w:rsid w:val="007C609F"/>
    <w:rsid w:val="007C62E5"/>
    <w:rsid w:val="007C6499"/>
    <w:rsid w:val="007C6CF7"/>
    <w:rsid w:val="007C6F15"/>
    <w:rsid w:val="007C7463"/>
    <w:rsid w:val="007C7E91"/>
    <w:rsid w:val="007C7FFE"/>
    <w:rsid w:val="007D075F"/>
    <w:rsid w:val="007D0B38"/>
    <w:rsid w:val="007D157E"/>
    <w:rsid w:val="007D1A24"/>
    <w:rsid w:val="007D1BAC"/>
    <w:rsid w:val="007D2024"/>
    <w:rsid w:val="007D2CB6"/>
    <w:rsid w:val="007D2CB9"/>
    <w:rsid w:val="007D2E80"/>
    <w:rsid w:val="007D2E8A"/>
    <w:rsid w:val="007D376C"/>
    <w:rsid w:val="007D3FDC"/>
    <w:rsid w:val="007D435A"/>
    <w:rsid w:val="007D49E3"/>
    <w:rsid w:val="007D5CC5"/>
    <w:rsid w:val="007D5E61"/>
    <w:rsid w:val="007D6C10"/>
    <w:rsid w:val="007D6E7F"/>
    <w:rsid w:val="007D70A8"/>
    <w:rsid w:val="007D70C6"/>
    <w:rsid w:val="007D72D7"/>
    <w:rsid w:val="007D7B52"/>
    <w:rsid w:val="007D7FBA"/>
    <w:rsid w:val="007E0555"/>
    <w:rsid w:val="007E0BE9"/>
    <w:rsid w:val="007E0CAB"/>
    <w:rsid w:val="007E1167"/>
    <w:rsid w:val="007E1177"/>
    <w:rsid w:val="007E126D"/>
    <w:rsid w:val="007E1730"/>
    <w:rsid w:val="007E177D"/>
    <w:rsid w:val="007E2507"/>
    <w:rsid w:val="007E253F"/>
    <w:rsid w:val="007E304D"/>
    <w:rsid w:val="007E31B7"/>
    <w:rsid w:val="007E3725"/>
    <w:rsid w:val="007E3D3E"/>
    <w:rsid w:val="007E3DD7"/>
    <w:rsid w:val="007E404A"/>
    <w:rsid w:val="007E46D1"/>
    <w:rsid w:val="007E47D9"/>
    <w:rsid w:val="007E488D"/>
    <w:rsid w:val="007E4D79"/>
    <w:rsid w:val="007E58D8"/>
    <w:rsid w:val="007E63A7"/>
    <w:rsid w:val="007E6BE8"/>
    <w:rsid w:val="007E6C49"/>
    <w:rsid w:val="007E71D3"/>
    <w:rsid w:val="007E75BA"/>
    <w:rsid w:val="007E7BC3"/>
    <w:rsid w:val="007F0147"/>
    <w:rsid w:val="007F065C"/>
    <w:rsid w:val="007F0876"/>
    <w:rsid w:val="007F10FB"/>
    <w:rsid w:val="007F1365"/>
    <w:rsid w:val="007F139A"/>
    <w:rsid w:val="007F192D"/>
    <w:rsid w:val="007F29D9"/>
    <w:rsid w:val="007F2ABF"/>
    <w:rsid w:val="007F2BCF"/>
    <w:rsid w:val="007F310C"/>
    <w:rsid w:val="007F3348"/>
    <w:rsid w:val="007F350D"/>
    <w:rsid w:val="007F3685"/>
    <w:rsid w:val="007F38BC"/>
    <w:rsid w:val="007F3DE5"/>
    <w:rsid w:val="007F42D7"/>
    <w:rsid w:val="007F4A3B"/>
    <w:rsid w:val="007F4B61"/>
    <w:rsid w:val="007F57AB"/>
    <w:rsid w:val="007F5ACD"/>
    <w:rsid w:val="007F5FB5"/>
    <w:rsid w:val="007F6045"/>
    <w:rsid w:val="007F60D8"/>
    <w:rsid w:val="007F6A9E"/>
    <w:rsid w:val="007F6CD9"/>
    <w:rsid w:val="007F774C"/>
    <w:rsid w:val="007F7D4B"/>
    <w:rsid w:val="008006ED"/>
    <w:rsid w:val="00800845"/>
    <w:rsid w:val="00800E38"/>
    <w:rsid w:val="00801B17"/>
    <w:rsid w:val="00801EFE"/>
    <w:rsid w:val="00802585"/>
    <w:rsid w:val="00802709"/>
    <w:rsid w:val="00802CD6"/>
    <w:rsid w:val="00803D2F"/>
    <w:rsid w:val="00803EED"/>
    <w:rsid w:val="008043A9"/>
    <w:rsid w:val="00804402"/>
    <w:rsid w:val="00805AA5"/>
    <w:rsid w:val="00805F44"/>
    <w:rsid w:val="00805FC6"/>
    <w:rsid w:val="008061C1"/>
    <w:rsid w:val="008065E3"/>
    <w:rsid w:val="0080670F"/>
    <w:rsid w:val="00806906"/>
    <w:rsid w:val="008075C3"/>
    <w:rsid w:val="008078E2"/>
    <w:rsid w:val="00810546"/>
    <w:rsid w:val="00810560"/>
    <w:rsid w:val="00810824"/>
    <w:rsid w:val="008109E4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E0E"/>
    <w:rsid w:val="0082188D"/>
    <w:rsid w:val="00822099"/>
    <w:rsid w:val="00822282"/>
    <w:rsid w:val="00822880"/>
    <w:rsid w:val="00822B46"/>
    <w:rsid w:val="00823573"/>
    <w:rsid w:val="00823725"/>
    <w:rsid w:val="0082406F"/>
    <w:rsid w:val="00824745"/>
    <w:rsid w:val="00824ACE"/>
    <w:rsid w:val="00824C6A"/>
    <w:rsid w:val="00825A90"/>
    <w:rsid w:val="0082639A"/>
    <w:rsid w:val="008266EC"/>
    <w:rsid w:val="0082681D"/>
    <w:rsid w:val="00826EDB"/>
    <w:rsid w:val="00826EDC"/>
    <w:rsid w:val="00827AD6"/>
    <w:rsid w:val="00830482"/>
    <w:rsid w:val="00830AA3"/>
    <w:rsid w:val="00830FE8"/>
    <w:rsid w:val="008318CE"/>
    <w:rsid w:val="00831AC2"/>
    <w:rsid w:val="00831CB3"/>
    <w:rsid w:val="00831F25"/>
    <w:rsid w:val="00831F26"/>
    <w:rsid w:val="00831FDB"/>
    <w:rsid w:val="0083239B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644"/>
    <w:rsid w:val="00840169"/>
    <w:rsid w:val="008404FC"/>
    <w:rsid w:val="00840A83"/>
    <w:rsid w:val="008410CE"/>
    <w:rsid w:val="00841EE1"/>
    <w:rsid w:val="008421A9"/>
    <w:rsid w:val="008428BD"/>
    <w:rsid w:val="008436BE"/>
    <w:rsid w:val="00843CC8"/>
    <w:rsid w:val="0084426A"/>
    <w:rsid w:val="00844554"/>
    <w:rsid w:val="00845E6B"/>
    <w:rsid w:val="00845FFA"/>
    <w:rsid w:val="0084617A"/>
    <w:rsid w:val="00846288"/>
    <w:rsid w:val="008462AD"/>
    <w:rsid w:val="00846429"/>
    <w:rsid w:val="008464AF"/>
    <w:rsid w:val="00846D1F"/>
    <w:rsid w:val="00847386"/>
    <w:rsid w:val="00847B6E"/>
    <w:rsid w:val="00847E83"/>
    <w:rsid w:val="008503F7"/>
    <w:rsid w:val="008508B3"/>
    <w:rsid w:val="00850F64"/>
    <w:rsid w:val="008513F5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64C"/>
    <w:rsid w:val="00855468"/>
    <w:rsid w:val="00855904"/>
    <w:rsid w:val="00855925"/>
    <w:rsid w:val="00855D67"/>
    <w:rsid w:val="008561C7"/>
    <w:rsid w:val="00856255"/>
    <w:rsid w:val="00856720"/>
    <w:rsid w:val="00856EFA"/>
    <w:rsid w:val="00857A5C"/>
    <w:rsid w:val="00857C2A"/>
    <w:rsid w:val="00860931"/>
    <w:rsid w:val="00860C21"/>
    <w:rsid w:val="00860FEC"/>
    <w:rsid w:val="0086176C"/>
    <w:rsid w:val="00862B15"/>
    <w:rsid w:val="00862FDE"/>
    <w:rsid w:val="0086335B"/>
    <w:rsid w:val="008633DC"/>
    <w:rsid w:val="00863CED"/>
    <w:rsid w:val="00863D3A"/>
    <w:rsid w:val="0086470F"/>
    <w:rsid w:val="00864CDB"/>
    <w:rsid w:val="00864D1B"/>
    <w:rsid w:val="00865281"/>
    <w:rsid w:val="00865286"/>
    <w:rsid w:val="008654CA"/>
    <w:rsid w:val="00865AEC"/>
    <w:rsid w:val="00865D41"/>
    <w:rsid w:val="00866383"/>
    <w:rsid w:val="00866654"/>
    <w:rsid w:val="00866986"/>
    <w:rsid w:val="00866BAC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D8"/>
    <w:rsid w:val="00873356"/>
    <w:rsid w:val="00873CB3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6F9"/>
    <w:rsid w:val="0087754B"/>
    <w:rsid w:val="00877B4A"/>
    <w:rsid w:val="00877EA1"/>
    <w:rsid w:val="0088080A"/>
    <w:rsid w:val="00880A26"/>
    <w:rsid w:val="00880BB5"/>
    <w:rsid w:val="00880D10"/>
    <w:rsid w:val="00880DDD"/>
    <w:rsid w:val="00880DE8"/>
    <w:rsid w:val="008812C3"/>
    <w:rsid w:val="00881439"/>
    <w:rsid w:val="00881544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415"/>
    <w:rsid w:val="00884E3B"/>
    <w:rsid w:val="0088554C"/>
    <w:rsid w:val="00885C87"/>
    <w:rsid w:val="00885E35"/>
    <w:rsid w:val="008860C7"/>
    <w:rsid w:val="008860D5"/>
    <w:rsid w:val="008874D8"/>
    <w:rsid w:val="008876A8"/>
    <w:rsid w:val="00887881"/>
    <w:rsid w:val="00887E67"/>
    <w:rsid w:val="00887F29"/>
    <w:rsid w:val="00890B9E"/>
    <w:rsid w:val="00890D62"/>
    <w:rsid w:val="00890E15"/>
    <w:rsid w:val="00891477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74E8"/>
    <w:rsid w:val="008975BD"/>
    <w:rsid w:val="00897ADF"/>
    <w:rsid w:val="00897AFB"/>
    <w:rsid w:val="00897C1E"/>
    <w:rsid w:val="008A0001"/>
    <w:rsid w:val="008A04F1"/>
    <w:rsid w:val="008A0792"/>
    <w:rsid w:val="008A0944"/>
    <w:rsid w:val="008A102B"/>
    <w:rsid w:val="008A22E2"/>
    <w:rsid w:val="008A24EC"/>
    <w:rsid w:val="008A26B7"/>
    <w:rsid w:val="008A2921"/>
    <w:rsid w:val="008A2C7D"/>
    <w:rsid w:val="008A3F91"/>
    <w:rsid w:val="008A45A6"/>
    <w:rsid w:val="008A48EC"/>
    <w:rsid w:val="008A4E88"/>
    <w:rsid w:val="008A5CAF"/>
    <w:rsid w:val="008A6366"/>
    <w:rsid w:val="008A63FE"/>
    <w:rsid w:val="008A6992"/>
    <w:rsid w:val="008A6CC0"/>
    <w:rsid w:val="008A6D6F"/>
    <w:rsid w:val="008A6E2F"/>
    <w:rsid w:val="008A7831"/>
    <w:rsid w:val="008B01E5"/>
    <w:rsid w:val="008B05B9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B9A"/>
    <w:rsid w:val="008B3D94"/>
    <w:rsid w:val="008B451B"/>
    <w:rsid w:val="008B46C8"/>
    <w:rsid w:val="008B47A2"/>
    <w:rsid w:val="008B4D46"/>
    <w:rsid w:val="008B5991"/>
    <w:rsid w:val="008B5DFF"/>
    <w:rsid w:val="008B6203"/>
    <w:rsid w:val="008B6EFF"/>
    <w:rsid w:val="008B70B5"/>
    <w:rsid w:val="008B7DBE"/>
    <w:rsid w:val="008C00E1"/>
    <w:rsid w:val="008C02CF"/>
    <w:rsid w:val="008C049F"/>
    <w:rsid w:val="008C0608"/>
    <w:rsid w:val="008C0873"/>
    <w:rsid w:val="008C1136"/>
    <w:rsid w:val="008C117C"/>
    <w:rsid w:val="008C150A"/>
    <w:rsid w:val="008C1981"/>
    <w:rsid w:val="008C1A3F"/>
    <w:rsid w:val="008C247F"/>
    <w:rsid w:val="008C2684"/>
    <w:rsid w:val="008C30F8"/>
    <w:rsid w:val="008C3B93"/>
    <w:rsid w:val="008C3D3F"/>
    <w:rsid w:val="008C3F7C"/>
    <w:rsid w:val="008C41F4"/>
    <w:rsid w:val="008C425A"/>
    <w:rsid w:val="008C4B9F"/>
    <w:rsid w:val="008C4CAF"/>
    <w:rsid w:val="008C53F4"/>
    <w:rsid w:val="008C5535"/>
    <w:rsid w:val="008C5693"/>
    <w:rsid w:val="008C5D4A"/>
    <w:rsid w:val="008C63E8"/>
    <w:rsid w:val="008C66A4"/>
    <w:rsid w:val="008C7294"/>
    <w:rsid w:val="008C75D7"/>
    <w:rsid w:val="008C789D"/>
    <w:rsid w:val="008C7B63"/>
    <w:rsid w:val="008D088D"/>
    <w:rsid w:val="008D1280"/>
    <w:rsid w:val="008D12EF"/>
    <w:rsid w:val="008D1711"/>
    <w:rsid w:val="008D1A92"/>
    <w:rsid w:val="008D1EC3"/>
    <w:rsid w:val="008D24EF"/>
    <w:rsid w:val="008D2572"/>
    <w:rsid w:val="008D2F4D"/>
    <w:rsid w:val="008D5763"/>
    <w:rsid w:val="008D627D"/>
    <w:rsid w:val="008D64AB"/>
    <w:rsid w:val="008D653F"/>
    <w:rsid w:val="008D6D76"/>
    <w:rsid w:val="008D796B"/>
    <w:rsid w:val="008D7AAF"/>
    <w:rsid w:val="008E0435"/>
    <w:rsid w:val="008E0BE6"/>
    <w:rsid w:val="008E0C8B"/>
    <w:rsid w:val="008E0EB4"/>
    <w:rsid w:val="008E119A"/>
    <w:rsid w:val="008E14A1"/>
    <w:rsid w:val="008E18BC"/>
    <w:rsid w:val="008E1E0B"/>
    <w:rsid w:val="008E1E6F"/>
    <w:rsid w:val="008E1E79"/>
    <w:rsid w:val="008E2434"/>
    <w:rsid w:val="008E2843"/>
    <w:rsid w:val="008E314B"/>
    <w:rsid w:val="008E3DC4"/>
    <w:rsid w:val="008E416A"/>
    <w:rsid w:val="008E431B"/>
    <w:rsid w:val="008E45BE"/>
    <w:rsid w:val="008E4664"/>
    <w:rsid w:val="008E48F3"/>
    <w:rsid w:val="008E4A70"/>
    <w:rsid w:val="008E4DAD"/>
    <w:rsid w:val="008E528B"/>
    <w:rsid w:val="008E5F40"/>
    <w:rsid w:val="008E62CA"/>
    <w:rsid w:val="008E6872"/>
    <w:rsid w:val="008E6CFA"/>
    <w:rsid w:val="008E6F79"/>
    <w:rsid w:val="008E739A"/>
    <w:rsid w:val="008E74B0"/>
    <w:rsid w:val="008E7E8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C65"/>
    <w:rsid w:val="008F5706"/>
    <w:rsid w:val="008F5D62"/>
    <w:rsid w:val="008F5FF2"/>
    <w:rsid w:val="008F68C9"/>
    <w:rsid w:val="008F7379"/>
    <w:rsid w:val="008F7F26"/>
    <w:rsid w:val="00900350"/>
    <w:rsid w:val="009014DB"/>
    <w:rsid w:val="00901A1D"/>
    <w:rsid w:val="00901E3C"/>
    <w:rsid w:val="009020F3"/>
    <w:rsid w:val="0090227B"/>
    <w:rsid w:val="00902714"/>
    <w:rsid w:val="00902928"/>
    <w:rsid w:val="00902E5D"/>
    <w:rsid w:val="00902E5F"/>
    <w:rsid w:val="0090305D"/>
    <w:rsid w:val="0090378C"/>
    <w:rsid w:val="00903E06"/>
    <w:rsid w:val="00903EF7"/>
    <w:rsid w:val="009040AA"/>
    <w:rsid w:val="009047D8"/>
    <w:rsid w:val="00905230"/>
    <w:rsid w:val="009058C1"/>
    <w:rsid w:val="00905F94"/>
    <w:rsid w:val="00905FB7"/>
    <w:rsid w:val="009065C0"/>
    <w:rsid w:val="0090677B"/>
    <w:rsid w:val="009071E7"/>
    <w:rsid w:val="00907270"/>
    <w:rsid w:val="009076C8"/>
    <w:rsid w:val="00907BCA"/>
    <w:rsid w:val="00910CB0"/>
    <w:rsid w:val="009111A1"/>
    <w:rsid w:val="00911221"/>
    <w:rsid w:val="00911BE9"/>
    <w:rsid w:val="00912A2C"/>
    <w:rsid w:val="00912FA9"/>
    <w:rsid w:val="009131BE"/>
    <w:rsid w:val="009138A7"/>
    <w:rsid w:val="009138F6"/>
    <w:rsid w:val="00913994"/>
    <w:rsid w:val="009141F6"/>
    <w:rsid w:val="00915A0F"/>
    <w:rsid w:val="00916450"/>
    <w:rsid w:val="00916621"/>
    <w:rsid w:val="00917423"/>
    <w:rsid w:val="00917444"/>
    <w:rsid w:val="00917BC0"/>
    <w:rsid w:val="009207E6"/>
    <w:rsid w:val="00920CCC"/>
    <w:rsid w:val="00920EF2"/>
    <w:rsid w:val="0092149D"/>
    <w:rsid w:val="00921510"/>
    <w:rsid w:val="00921A7E"/>
    <w:rsid w:val="00921C2C"/>
    <w:rsid w:val="00921FA6"/>
    <w:rsid w:val="00922616"/>
    <w:rsid w:val="00922762"/>
    <w:rsid w:val="00922CA4"/>
    <w:rsid w:val="00922DA5"/>
    <w:rsid w:val="00922DDD"/>
    <w:rsid w:val="00922F7F"/>
    <w:rsid w:val="00923610"/>
    <w:rsid w:val="00924D2B"/>
    <w:rsid w:val="00925B61"/>
    <w:rsid w:val="00925B7F"/>
    <w:rsid w:val="00925C6A"/>
    <w:rsid w:val="00926994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33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396F"/>
    <w:rsid w:val="0093446C"/>
    <w:rsid w:val="00934FE2"/>
    <w:rsid w:val="00935251"/>
    <w:rsid w:val="009355DA"/>
    <w:rsid w:val="00935B1C"/>
    <w:rsid w:val="00935D0C"/>
    <w:rsid w:val="0093652C"/>
    <w:rsid w:val="009370FA"/>
    <w:rsid w:val="009375EF"/>
    <w:rsid w:val="009377AE"/>
    <w:rsid w:val="00937851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F8F"/>
    <w:rsid w:val="009461B2"/>
    <w:rsid w:val="00946D00"/>
    <w:rsid w:val="00946E87"/>
    <w:rsid w:val="00946FF1"/>
    <w:rsid w:val="0094724E"/>
    <w:rsid w:val="00951097"/>
    <w:rsid w:val="009515EE"/>
    <w:rsid w:val="00951867"/>
    <w:rsid w:val="00951BC0"/>
    <w:rsid w:val="009523FD"/>
    <w:rsid w:val="0095279C"/>
    <w:rsid w:val="00952A53"/>
    <w:rsid w:val="00952E7D"/>
    <w:rsid w:val="00954621"/>
    <w:rsid w:val="00954D61"/>
    <w:rsid w:val="00955640"/>
    <w:rsid w:val="00955CB0"/>
    <w:rsid w:val="00956278"/>
    <w:rsid w:val="009570AE"/>
    <w:rsid w:val="00957E3B"/>
    <w:rsid w:val="00957ECB"/>
    <w:rsid w:val="009600DB"/>
    <w:rsid w:val="009606F5"/>
    <w:rsid w:val="00960C89"/>
    <w:rsid w:val="009621F4"/>
    <w:rsid w:val="009621FE"/>
    <w:rsid w:val="0096269C"/>
    <w:rsid w:val="00962B9E"/>
    <w:rsid w:val="00962DE0"/>
    <w:rsid w:val="00962F0A"/>
    <w:rsid w:val="0096304A"/>
    <w:rsid w:val="009630CA"/>
    <w:rsid w:val="009633D4"/>
    <w:rsid w:val="00963626"/>
    <w:rsid w:val="00963852"/>
    <w:rsid w:val="00963CF0"/>
    <w:rsid w:val="009645A0"/>
    <w:rsid w:val="009647CA"/>
    <w:rsid w:val="009648D4"/>
    <w:rsid w:val="00964984"/>
    <w:rsid w:val="0096566D"/>
    <w:rsid w:val="00965AA1"/>
    <w:rsid w:val="00967095"/>
    <w:rsid w:val="009671EA"/>
    <w:rsid w:val="00967292"/>
    <w:rsid w:val="009700CB"/>
    <w:rsid w:val="00970846"/>
    <w:rsid w:val="00971359"/>
    <w:rsid w:val="00972433"/>
    <w:rsid w:val="00972D2C"/>
    <w:rsid w:val="00972F4F"/>
    <w:rsid w:val="009743A4"/>
    <w:rsid w:val="00974DEF"/>
    <w:rsid w:val="009754E1"/>
    <w:rsid w:val="00975EBD"/>
    <w:rsid w:val="00975F82"/>
    <w:rsid w:val="00976329"/>
    <w:rsid w:val="0097737C"/>
    <w:rsid w:val="009773D1"/>
    <w:rsid w:val="0097744C"/>
    <w:rsid w:val="0097759C"/>
    <w:rsid w:val="00977E48"/>
    <w:rsid w:val="00980D17"/>
    <w:rsid w:val="00981583"/>
    <w:rsid w:val="0098161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F99"/>
    <w:rsid w:val="00983ACB"/>
    <w:rsid w:val="00984108"/>
    <w:rsid w:val="009841C6"/>
    <w:rsid w:val="0098424F"/>
    <w:rsid w:val="009845AB"/>
    <w:rsid w:val="0098499E"/>
    <w:rsid w:val="00984BBF"/>
    <w:rsid w:val="00985012"/>
    <w:rsid w:val="00985457"/>
    <w:rsid w:val="009856B9"/>
    <w:rsid w:val="00985873"/>
    <w:rsid w:val="00985964"/>
    <w:rsid w:val="00985BDB"/>
    <w:rsid w:val="00985FE1"/>
    <w:rsid w:val="0098654D"/>
    <w:rsid w:val="00986762"/>
    <w:rsid w:val="0098711A"/>
    <w:rsid w:val="00987282"/>
    <w:rsid w:val="00987ABA"/>
    <w:rsid w:val="00987CDB"/>
    <w:rsid w:val="00987DDF"/>
    <w:rsid w:val="0099047C"/>
    <w:rsid w:val="00990728"/>
    <w:rsid w:val="00990D1E"/>
    <w:rsid w:val="00991297"/>
    <w:rsid w:val="009916B5"/>
    <w:rsid w:val="00991A40"/>
    <w:rsid w:val="00991EAA"/>
    <w:rsid w:val="00991F42"/>
    <w:rsid w:val="00992FC2"/>
    <w:rsid w:val="0099357A"/>
    <w:rsid w:val="009935E2"/>
    <w:rsid w:val="00993B61"/>
    <w:rsid w:val="00993BE9"/>
    <w:rsid w:val="00993F02"/>
    <w:rsid w:val="009944EC"/>
    <w:rsid w:val="00994565"/>
    <w:rsid w:val="009948EA"/>
    <w:rsid w:val="00994F15"/>
    <w:rsid w:val="00994F53"/>
    <w:rsid w:val="00995020"/>
    <w:rsid w:val="00995715"/>
    <w:rsid w:val="00995A6D"/>
    <w:rsid w:val="00995DE1"/>
    <w:rsid w:val="00996C6C"/>
    <w:rsid w:val="0099733B"/>
    <w:rsid w:val="00997AC7"/>
    <w:rsid w:val="009A0135"/>
    <w:rsid w:val="009A0185"/>
    <w:rsid w:val="009A04EF"/>
    <w:rsid w:val="009A0534"/>
    <w:rsid w:val="009A0608"/>
    <w:rsid w:val="009A0858"/>
    <w:rsid w:val="009A098F"/>
    <w:rsid w:val="009A1493"/>
    <w:rsid w:val="009A1F37"/>
    <w:rsid w:val="009A2063"/>
    <w:rsid w:val="009A2443"/>
    <w:rsid w:val="009A26E1"/>
    <w:rsid w:val="009A2DC6"/>
    <w:rsid w:val="009A2FA8"/>
    <w:rsid w:val="009A34BF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667D"/>
    <w:rsid w:val="009A6C87"/>
    <w:rsid w:val="009A70F1"/>
    <w:rsid w:val="009A712D"/>
    <w:rsid w:val="009A755C"/>
    <w:rsid w:val="009A7F46"/>
    <w:rsid w:val="009B0686"/>
    <w:rsid w:val="009B097A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CC8"/>
    <w:rsid w:val="009B3D1E"/>
    <w:rsid w:val="009B3EFE"/>
    <w:rsid w:val="009B4154"/>
    <w:rsid w:val="009B4A5F"/>
    <w:rsid w:val="009B4CBA"/>
    <w:rsid w:val="009B57D1"/>
    <w:rsid w:val="009B57E4"/>
    <w:rsid w:val="009B6809"/>
    <w:rsid w:val="009B69B6"/>
    <w:rsid w:val="009B6A2F"/>
    <w:rsid w:val="009B76AC"/>
    <w:rsid w:val="009B7753"/>
    <w:rsid w:val="009C034A"/>
    <w:rsid w:val="009C041B"/>
    <w:rsid w:val="009C0A28"/>
    <w:rsid w:val="009C0ECB"/>
    <w:rsid w:val="009C166A"/>
    <w:rsid w:val="009C1767"/>
    <w:rsid w:val="009C22F8"/>
    <w:rsid w:val="009C2FDC"/>
    <w:rsid w:val="009C307B"/>
    <w:rsid w:val="009C3429"/>
    <w:rsid w:val="009C3B22"/>
    <w:rsid w:val="009C4209"/>
    <w:rsid w:val="009C432E"/>
    <w:rsid w:val="009C4D5D"/>
    <w:rsid w:val="009C4DDD"/>
    <w:rsid w:val="009C5375"/>
    <w:rsid w:val="009C5C3E"/>
    <w:rsid w:val="009C61C3"/>
    <w:rsid w:val="009C66E4"/>
    <w:rsid w:val="009C7253"/>
    <w:rsid w:val="009C738E"/>
    <w:rsid w:val="009C7435"/>
    <w:rsid w:val="009C7C83"/>
    <w:rsid w:val="009C7CF4"/>
    <w:rsid w:val="009D0168"/>
    <w:rsid w:val="009D020C"/>
    <w:rsid w:val="009D0B8A"/>
    <w:rsid w:val="009D0C19"/>
    <w:rsid w:val="009D0E2A"/>
    <w:rsid w:val="009D1028"/>
    <w:rsid w:val="009D14F3"/>
    <w:rsid w:val="009D1826"/>
    <w:rsid w:val="009D1C08"/>
    <w:rsid w:val="009D2047"/>
    <w:rsid w:val="009D2193"/>
    <w:rsid w:val="009D221D"/>
    <w:rsid w:val="009D257B"/>
    <w:rsid w:val="009D3165"/>
    <w:rsid w:val="009D372D"/>
    <w:rsid w:val="009D395E"/>
    <w:rsid w:val="009D3D40"/>
    <w:rsid w:val="009D450C"/>
    <w:rsid w:val="009D49D9"/>
    <w:rsid w:val="009D4B3A"/>
    <w:rsid w:val="009D595F"/>
    <w:rsid w:val="009D5ABE"/>
    <w:rsid w:val="009D5BE7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2262"/>
    <w:rsid w:val="009E244D"/>
    <w:rsid w:val="009E2716"/>
    <w:rsid w:val="009E28EA"/>
    <w:rsid w:val="009E3120"/>
    <w:rsid w:val="009E38C9"/>
    <w:rsid w:val="009E3B85"/>
    <w:rsid w:val="009E4074"/>
    <w:rsid w:val="009E4399"/>
    <w:rsid w:val="009E4483"/>
    <w:rsid w:val="009E4577"/>
    <w:rsid w:val="009E481B"/>
    <w:rsid w:val="009E51CB"/>
    <w:rsid w:val="009E53EA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1DB"/>
    <w:rsid w:val="009F37EB"/>
    <w:rsid w:val="009F56FD"/>
    <w:rsid w:val="009F60C3"/>
    <w:rsid w:val="009F60E0"/>
    <w:rsid w:val="009F6230"/>
    <w:rsid w:val="009F68EB"/>
    <w:rsid w:val="009F6B3B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58"/>
    <w:rsid w:val="00A023B3"/>
    <w:rsid w:val="00A026ED"/>
    <w:rsid w:val="00A02F25"/>
    <w:rsid w:val="00A03005"/>
    <w:rsid w:val="00A0321F"/>
    <w:rsid w:val="00A0374B"/>
    <w:rsid w:val="00A039CD"/>
    <w:rsid w:val="00A041F2"/>
    <w:rsid w:val="00A04345"/>
    <w:rsid w:val="00A045B5"/>
    <w:rsid w:val="00A0475B"/>
    <w:rsid w:val="00A04E46"/>
    <w:rsid w:val="00A050F1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65A"/>
    <w:rsid w:val="00A11987"/>
    <w:rsid w:val="00A12126"/>
    <w:rsid w:val="00A1247B"/>
    <w:rsid w:val="00A129A2"/>
    <w:rsid w:val="00A130A3"/>
    <w:rsid w:val="00A130EF"/>
    <w:rsid w:val="00A13368"/>
    <w:rsid w:val="00A13DA7"/>
    <w:rsid w:val="00A14486"/>
    <w:rsid w:val="00A1495C"/>
    <w:rsid w:val="00A14E1A"/>
    <w:rsid w:val="00A14FB7"/>
    <w:rsid w:val="00A1565F"/>
    <w:rsid w:val="00A16194"/>
    <w:rsid w:val="00A165FD"/>
    <w:rsid w:val="00A16DBB"/>
    <w:rsid w:val="00A16EC3"/>
    <w:rsid w:val="00A16F51"/>
    <w:rsid w:val="00A2084D"/>
    <w:rsid w:val="00A22157"/>
    <w:rsid w:val="00A222B0"/>
    <w:rsid w:val="00A22364"/>
    <w:rsid w:val="00A22521"/>
    <w:rsid w:val="00A225F4"/>
    <w:rsid w:val="00A22AE7"/>
    <w:rsid w:val="00A22AF7"/>
    <w:rsid w:val="00A22D0B"/>
    <w:rsid w:val="00A22ED6"/>
    <w:rsid w:val="00A23463"/>
    <w:rsid w:val="00A23AA2"/>
    <w:rsid w:val="00A248E1"/>
    <w:rsid w:val="00A249F5"/>
    <w:rsid w:val="00A24B9A"/>
    <w:rsid w:val="00A24BC4"/>
    <w:rsid w:val="00A2540E"/>
    <w:rsid w:val="00A2559C"/>
    <w:rsid w:val="00A2599B"/>
    <w:rsid w:val="00A25C45"/>
    <w:rsid w:val="00A25DD7"/>
    <w:rsid w:val="00A260BF"/>
    <w:rsid w:val="00A26884"/>
    <w:rsid w:val="00A26DAC"/>
    <w:rsid w:val="00A3022F"/>
    <w:rsid w:val="00A3028C"/>
    <w:rsid w:val="00A30680"/>
    <w:rsid w:val="00A310B6"/>
    <w:rsid w:val="00A310E8"/>
    <w:rsid w:val="00A311B1"/>
    <w:rsid w:val="00A3137E"/>
    <w:rsid w:val="00A321E4"/>
    <w:rsid w:val="00A323F3"/>
    <w:rsid w:val="00A3296A"/>
    <w:rsid w:val="00A33623"/>
    <w:rsid w:val="00A33E9F"/>
    <w:rsid w:val="00A33EDC"/>
    <w:rsid w:val="00A353A3"/>
    <w:rsid w:val="00A3549E"/>
    <w:rsid w:val="00A3582B"/>
    <w:rsid w:val="00A359BF"/>
    <w:rsid w:val="00A35F2B"/>
    <w:rsid w:val="00A36527"/>
    <w:rsid w:val="00A36C75"/>
    <w:rsid w:val="00A36E1A"/>
    <w:rsid w:val="00A376D4"/>
    <w:rsid w:val="00A37927"/>
    <w:rsid w:val="00A37E63"/>
    <w:rsid w:val="00A40587"/>
    <w:rsid w:val="00A409AE"/>
    <w:rsid w:val="00A40A83"/>
    <w:rsid w:val="00A40C0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7A5"/>
    <w:rsid w:val="00A43E8F"/>
    <w:rsid w:val="00A44138"/>
    <w:rsid w:val="00A44326"/>
    <w:rsid w:val="00A448FE"/>
    <w:rsid w:val="00A44F11"/>
    <w:rsid w:val="00A453E3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99A"/>
    <w:rsid w:val="00A47F31"/>
    <w:rsid w:val="00A50227"/>
    <w:rsid w:val="00A507A0"/>
    <w:rsid w:val="00A50E7A"/>
    <w:rsid w:val="00A5105C"/>
    <w:rsid w:val="00A516F8"/>
    <w:rsid w:val="00A51B45"/>
    <w:rsid w:val="00A520B2"/>
    <w:rsid w:val="00A52612"/>
    <w:rsid w:val="00A52775"/>
    <w:rsid w:val="00A53572"/>
    <w:rsid w:val="00A54582"/>
    <w:rsid w:val="00A54902"/>
    <w:rsid w:val="00A55A7F"/>
    <w:rsid w:val="00A55ABB"/>
    <w:rsid w:val="00A55BAA"/>
    <w:rsid w:val="00A56FEF"/>
    <w:rsid w:val="00A57297"/>
    <w:rsid w:val="00A57367"/>
    <w:rsid w:val="00A57634"/>
    <w:rsid w:val="00A57A9C"/>
    <w:rsid w:val="00A57D0F"/>
    <w:rsid w:val="00A57E0A"/>
    <w:rsid w:val="00A57E51"/>
    <w:rsid w:val="00A57FB1"/>
    <w:rsid w:val="00A606B0"/>
    <w:rsid w:val="00A60BC0"/>
    <w:rsid w:val="00A619E4"/>
    <w:rsid w:val="00A61E35"/>
    <w:rsid w:val="00A627F6"/>
    <w:rsid w:val="00A62CD3"/>
    <w:rsid w:val="00A62D8C"/>
    <w:rsid w:val="00A638BB"/>
    <w:rsid w:val="00A641EA"/>
    <w:rsid w:val="00A64BB1"/>
    <w:rsid w:val="00A64E8B"/>
    <w:rsid w:val="00A65055"/>
    <w:rsid w:val="00A65087"/>
    <w:rsid w:val="00A656B0"/>
    <w:rsid w:val="00A657C3"/>
    <w:rsid w:val="00A66192"/>
    <w:rsid w:val="00A664E5"/>
    <w:rsid w:val="00A6784C"/>
    <w:rsid w:val="00A703F0"/>
    <w:rsid w:val="00A70C85"/>
    <w:rsid w:val="00A70F09"/>
    <w:rsid w:val="00A71060"/>
    <w:rsid w:val="00A71468"/>
    <w:rsid w:val="00A715B1"/>
    <w:rsid w:val="00A715BE"/>
    <w:rsid w:val="00A71753"/>
    <w:rsid w:val="00A71982"/>
    <w:rsid w:val="00A71F59"/>
    <w:rsid w:val="00A72395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3244"/>
    <w:rsid w:val="00A83757"/>
    <w:rsid w:val="00A8389E"/>
    <w:rsid w:val="00A83AA6"/>
    <w:rsid w:val="00A84B7E"/>
    <w:rsid w:val="00A851B7"/>
    <w:rsid w:val="00A85742"/>
    <w:rsid w:val="00A85A4E"/>
    <w:rsid w:val="00A85F7F"/>
    <w:rsid w:val="00A86377"/>
    <w:rsid w:val="00A8667E"/>
    <w:rsid w:val="00A86765"/>
    <w:rsid w:val="00A8781E"/>
    <w:rsid w:val="00A87C35"/>
    <w:rsid w:val="00A90790"/>
    <w:rsid w:val="00A908FB"/>
    <w:rsid w:val="00A90B3D"/>
    <w:rsid w:val="00A9197B"/>
    <w:rsid w:val="00A92498"/>
    <w:rsid w:val="00A9292C"/>
    <w:rsid w:val="00A92BBA"/>
    <w:rsid w:val="00A92CBA"/>
    <w:rsid w:val="00A93263"/>
    <w:rsid w:val="00A93D27"/>
    <w:rsid w:val="00A94485"/>
    <w:rsid w:val="00A94BF3"/>
    <w:rsid w:val="00A94CFE"/>
    <w:rsid w:val="00A94FFE"/>
    <w:rsid w:val="00A9508B"/>
    <w:rsid w:val="00A950ED"/>
    <w:rsid w:val="00A95156"/>
    <w:rsid w:val="00A9581C"/>
    <w:rsid w:val="00A9612D"/>
    <w:rsid w:val="00A96248"/>
    <w:rsid w:val="00A96998"/>
    <w:rsid w:val="00A972D3"/>
    <w:rsid w:val="00A97415"/>
    <w:rsid w:val="00A974AA"/>
    <w:rsid w:val="00A97F44"/>
    <w:rsid w:val="00AA043E"/>
    <w:rsid w:val="00AA067E"/>
    <w:rsid w:val="00AA1804"/>
    <w:rsid w:val="00AA1891"/>
    <w:rsid w:val="00AA2BFF"/>
    <w:rsid w:val="00AA3032"/>
    <w:rsid w:val="00AA459D"/>
    <w:rsid w:val="00AA4B54"/>
    <w:rsid w:val="00AA51F3"/>
    <w:rsid w:val="00AA5691"/>
    <w:rsid w:val="00AA5749"/>
    <w:rsid w:val="00AA66B1"/>
    <w:rsid w:val="00AA7383"/>
    <w:rsid w:val="00AA7855"/>
    <w:rsid w:val="00AA7E88"/>
    <w:rsid w:val="00AB04B4"/>
    <w:rsid w:val="00AB06F1"/>
    <w:rsid w:val="00AB0866"/>
    <w:rsid w:val="00AB112E"/>
    <w:rsid w:val="00AB187B"/>
    <w:rsid w:val="00AB2150"/>
    <w:rsid w:val="00AB28F9"/>
    <w:rsid w:val="00AB2A77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5107"/>
    <w:rsid w:val="00AB52E7"/>
    <w:rsid w:val="00AB5AAF"/>
    <w:rsid w:val="00AB5DB4"/>
    <w:rsid w:val="00AB5EEF"/>
    <w:rsid w:val="00AB5F0F"/>
    <w:rsid w:val="00AB627D"/>
    <w:rsid w:val="00AB635B"/>
    <w:rsid w:val="00AB6D96"/>
    <w:rsid w:val="00AB771E"/>
    <w:rsid w:val="00AB7A6F"/>
    <w:rsid w:val="00AB7B7C"/>
    <w:rsid w:val="00AC0027"/>
    <w:rsid w:val="00AC00A2"/>
    <w:rsid w:val="00AC0D64"/>
    <w:rsid w:val="00AC177B"/>
    <w:rsid w:val="00AC2993"/>
    <w:rsid w:val="00AC2CB7"/>
    <w:rsid w:val="00AC2D0C"/>
    <w:rsid w:val="00AC30BD"/>
    <w:rsid w:val="00AC3652"/>
    <w:rsid w:val="00AC372C"/>
    <w:rsid w:val="00AC3746"/>
    <w:rsid w:val="00AC3849"/>
    <w:rsid w:val="00AC4233"/>
    <w:rsid w:val="00AC4314"/>
    <w:rsid w:val="00AC446B"/>
    <w:rsid w:val="00AC4C97"/>
    <w:rsid w:val="00AC4DFD"/>
    <w:rsid w:val="00AC5773"/>
    <w:rsid w:val="00AC6666"/>
    <w:rsid w:val="00AC79F7"/>
    <w:rsid w:val="00AD0162"/>
    <w:rsid w:val="00AD08D5"/>
    <w:rsid w:val="00AD0D49"/>
    <w:rsid w:val="00AD0E6C"/>
    <w:rsid w:val="00AD13B6"/>
    <w:rsid w:val="00AD13D8"/>
    <w:rsid w:val="00AD14FE"/>
    <w:rsid w:val="00AD16EB"/>
    <w:rsid w:val="00AD196F"/>
    <w:rsid w:val="00AD1DB5"/>
    <w:rsid w:val="00AD238D"/>
    <w:rsid w:val="00AD23B1"/>
    <w:rsid w:val="00AD2456"/>
    <w:rsid w:val="00AD2CB5"/>
    <w:rsid w:val="00AD30C4"/>
    <w:rsid w:val="00AD3BE3"/>
    <w:rsid w:val="00AD3E64"/>
    <w:rsid w:val="00AD404C"/>
    <w:rsid w:val="00AD4315"/>
    <w:rsid w:val="00AD4706"/>
    <w:rsid w:val="00AD47CC"/>
    <w:rsid w:val="00AD481E"/>
    <w:rsid w:val="00AD4B5A"/>
    <w:rsid w:val="00AD554D"/>
    <w:rsid w:val="00AD6106"/>
    <w:rsid w:val="00AD6380"/>
    <w:rsid w:val="00AD6544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706"/>
    <w:rsid w:val="00AE1C2D"/>
    <w:rsid w:val="00AE2339"/>
    <w:rsid w:val="00AE2A6C"/>
    <w:rsid w:val="00AE30F6"/>
    <w:rsid w:val="00AE34CF"/>
    <w:rsid w:val="00AE35B8"/>
    <w:rsid w:val="00AE3C45"/>
    <w:rsid w:val="00AE43BB"/>
    <w:rsid w:val="00AE4520"/>
    <w:rsid w:val="00AE4DC7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F0198"/>
    <w:rsid w:val="00AF0D0F"/>
    <w:rsid w:val="00AF1C12"/>
    <w:rsid w:val="00AF1FEC"/>
    <w:rsid w:val="00AF2783"/>
    <w:rsid w:val="00AF2D9F"/>
    <w:rsid w:val="00AF3B20"/>
    <w:rsid w:val="00AF40C1"/>
    <w:rsid w:val="00AF41FF"/>
    <w:rsid w:val="00AF465A"/>
    <w:rsid w:val="00AF4833"/>
    <w:rsid w:val="00AF48FB"/>
    <w:rsid w:val="00AF4AFD"/>
    <w:rsid w:val="00AF51F8"/>
    <w:rsid w:val="00AF59F5"/>
    <w:rsid w:val="00AF60B2"/>
    <w:rsid w:val="00AF644D"/>
    <w:rsid w:val="00AF64A5"/>
    <w:rsid w:val="00AF6DD9"/>
    <w:rsid w:val="00AF7504"/>
    <w:rsid w:val="00AF7548"/>
    <w:rsid w:val="00AF7A4C"/>
    <w:rsid w:val="00AF7C50"/>
    <w:rsid w:val="00AF7D1E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337C"/>
    <w:rsid w:val="00B04383"/>
    <w:rsid w:val="00B04A08"/>
    <w:rsid w:val="00B05327"/>
    <w:rsid w:val="00B05A97"/>
    <w:rsid w:val="00B062A4"/>
    <w:rsid w:val="00B070F5"/>
    <w:rsid w:val="00B072AD"/>
    <w:rsid w:val="00B1022F"/>
    <w:rsid w:val="00B107A5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62A9"/>
    <w:rsid w:val="00B163BE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E0"/>
    <w:rsid w:val="00B2164D"/>
    <w:rsid w:val="00B21845"/>
    <w:rsid w:val="00B2192F"/>
    <w:rsid w:val="00B21BD8"/>
    <w:rsid w:val="00B21C35"/>
    <w:rsid w:val="00B22000"/>
    <w:rsid w:val="00B2211F"/>
    <w:rsid w:val="00B22676"/>
    <w:rsid w:val="00B229A4"/>
    <w:rsid w:val="00B22D28"/>
    <w:rsid w:val="00B2308E"/>
    <w:rsid w:val="00B233B7"/>
    <w:rsid w:val="00B2361B"/>
    <w:rsid w:val="00B23F40"/>
    <w:rsid w:val="00B248A7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74F"/>
    <w:rsid w:val="00B2692E"/>
    <w:rsid w:val="00B269E8"/>
    <w:rsid w:val="00B26A46"/>
    <w:rsid w:val="00B26D1D"/>
    <w:rsid w:val="00B26D3E"/>
    <w:rsid w:val="00B26FA3"/>
    <w:rsid w:val="00B27118"/>
    <w:rsid w:val="00B27CA7"/>
    <w:rsid w:val="00B27D78"/>
    <w:rsid w:val="00B302B5"/>
    <w:rsid w:val="00B3030A"/>
    <w:rsid w:val="00B304C3"/>
    <w:rsid w:val="00B30705"/>
    <w:rsid w:val="00B308E8"/>
    <w:rsid w:val="00B30B3C"/>
    <w:rsid w:val="00B31502"/>
    <w:rsid w:val="00B31C98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61C2"/>
    <w:rsid w:val="00B367E2"/>
    <w:rsid w:val="00B36928"/>
    <w:rsid w:val="00B36AB5"/>
    <w:rsid w:val="00B36D3F"/>
    <w:rsid w:val="00B36EDC"/>
    <w:rsid w:val="00B37BE3"/>
    <w:rsid w:val="00B37F91"/>
    <w:rsid w:val="00B4012C"/>
    <w:rsid w:val="00B40E12"/>
    <w:rsid w:val="00B40E38"/>
    <w:rsid w:val="00B41231"/>
    <w:rsid w:val="00B412EF"/>
    <w:rsid w:val="00B41832"/>
    <w:rsid w:val="00B41AA7"/>
    <w:rsid w:val="00B42913"/>
    <w:rsid w:val="00B42B2B"/>
    <w:rsid w:val="00B42DF6"/>
    <w:rsid w:val="00B4374C"/>
    <w:rsid w:val="00B43F19"/>
    <w:rsid w:val="00B4402B"/>
    <w:rsid w:val="00B44796"/>
    <w:rsid w:val="00B458A3"/>
    <w:rsid w:val="00B45AEA"/>
    <w:rsid w:val="00B45AF3"/>
    <w:rsid w:val="00B45C3A"/>
    <w:rsid w:val="00B45D74"/>
    <w:rsid w:val="00B45F1A"/>
    <w:rsid w:val="00B4604A"/>
    <w:rsid w:val="00B461E6"/>
    <w:rsid w:val="00B464BC"/>
    <w:rsid w:val="00B4697C"/>
    <w:rsid w:val="00B46AB2"/>
    <w:rsid w:val="00B46BC8"/>
    <w:rsid w:val="00B46BF5"/>
    <w:rsid w:val="00B46C9C"/>
    <w:rsid w:val="00B47328"/>
    <w:rsid w:val="00B50250"/>
    <w:rsid w:val="00B5041C"/>
    <w:rsid w:val="00B5078A"/>
    <w:rsid w:val="00B51039"/>
    <w:rsid w:val="00B51339"/>
    <w:rsid w:val="00B53156"/>
    <w:rsid w:val="00B53706"/>
    <w:rsid w:val="00B53851"/>
    <w:rsid w:val="00B53886"/>
    <w:rsid w:val="00B5393F"/>
    <w:rsid w:val="00B539DC"/>
    <w:rsid w:val="00B53C61"/>
    <w:rsid w:val="00B53E5D"/>
    <w:rsid w:val="00B54ED2"/>
    <w:rsid w:val="00B56153"/>
    <w:rsid w:val="00B5796D"/>
    <w:rsid w:val="00B57A82"/>
    <w:rsid w:val="00B6011A"/>
    <w:rsid w:val="00B6085C"/>
    <w:rsid w:val="00B6183E"/>
    <w:rsid w:val="00B62621"/>
    <w:rsid w:val="00B62D0E"/>
    <w:rsid w:val="00B634A6"/>
    <w:rsid w:val="00B6375E"/>
    <w:rsid w:val="00B638A4"/>
    <w:rsid w:val="00B640AA"/>
    <w:rsid w:val="00B64816"/>
    <w:rsid w:val="00B64CC5"/>
    <w:rsid w:val="00B64D42"/>
    <w:rsid w:val="00B65219"/>
    <w:rsid w:val="00B659E9"/>
    <w:rsid w:val="00B65CF1"/>
    <w:rsid w:val="00B6617F"/>
    <w:rsid w:val="00B664F3"/>
    <w:rsid w:val="00B6658C"/>
    <w:rsid w:val="00B666A9"/>
    <w:rsid w:val="00B6690F"/>
    <w:rsid w:val="00B66FBB"/>
    <w:rsid w:val="00B670F0"/>
    <w:rsid w:val="00B67103"/>
    <w:rsid w:val="00B67AA5"/>
    <w:rsid w:val="00B67D8D"/>
    <w:rsid w:val="00B67E8F"/>
    <w:rsid w:val="00B70724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3219"/>
    <w:rsid w:val="00B74406"/>
    <w:rsid w:val="00B753B1"/>
    <w:rsid w:val="00B7540A"/>
    <w:rsid w:val="00B75BB6"/>
    <w:rsid w:val="00B75F10"/>
    <w:rsid w:val="00B761FE"/>
    <w:rsid w:val="00B76D93"/>
    <w:rsid w:val="00B770CC"/>
    <w:rsid w:val="00B77EA1"/>
    <w:rsid w:val="00B809BA"/>
    <w:rsid w:val="00B809C8"/>
    <w:rsid w:val="00B81259"/>
    <w:rsid w:val="00B81D06"/>
    <w:rsid w:val="00B82392"/>
    <w:rsid w:val="00B824AE"/>
    <w:rsid w:val="00B824C4"/>
    <w:rsid w:val="00B827E1"/>
    <w:rsid w:val="00B827F3"/>
    <w:rsid w:val="00B82A62"/>
    <w:rsid w:val="00B82B71"/>
    <w:rsid w:val="00B83785"/>
    <w:rsid w:val="00B83EF5"/>
    <w:rsid w:val="00B83FF9"/>
    <w:rsid w:val="00B8402D"/>
    <w:rsid w:val="00B84B12"/>
    <w:rsid w:val="00B84E18"/>
    <w:rsid w:val="00B85262"/>
    <w:rsid w:val="00B85657"/>
    <w:rsid w:val="00B8573E"/>
    <w:rsid w:val="00B866FB"/>
    <w:rsid w:val="00B86897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A01"/>
    <w:rsid w:val="00B927B8"/>
    <w:rsid w:val="00B92F7E"/>
    <w:rsid w:val="00B93009"/>
    <w:rsid w:val="00B93C75"/>
    <w:rsid w:val="00B948CD"/>
    <w:rsid w:val="00B94DB1"/>
    <w:rsid w:val="00B9524D"/>
    <w:rsid w:val="00B955D4"/>
    <w:rsid w:val="00B95C09"/>
    <w:rsid w:val="00B95DA5"/>
    <w:rsid w:val="00B96303"/>
    <w:rsid w:val="00B97CAC"/>
    <w:rsid w:val="00BA01B6"/>
    <w:rsid w:val="00BA0884"/>
    <w:rsid w:val="00BA0BFF"/>
    <w:rsid w:val="00BA0C67"/>
    <w:rsid w:val="00BA147C"/>
    <w:rsid w:val="00BA172D"/>
    <w:rsid w:val="00BA17C1"/>
    <w:rsid w:val="00BA1D89"/>
    <w:rsid w:val="00BA220D"/>
    <w:rsid w:val="00BA2810"/>
    <w:rsid w:val="00BA416B"/>
    <w:rsid w:val="00BA4187"/>
    <w:rsid w:val="00BA42F0"/>
    <w:rsid w:val="00BA472D"/>
    <w:rsid w:val="00BA4BA3"/>
    <w:rsid w:val="00BA4BF5"/>
    <w:rsid w:val="00BA4C4A"/>
    <w:rsid w:val="00BA507E"/>
    <w:rsid w:val="00BA5455"/>
    <w:rsid w:val="00BA5D0D"/>
    <w:rsid w:val="00BA5E9B"/>
    <w:rsid w:val="00BA67BC"/>
    <w:rsid w:val="00BA6EEB"/>
    <w:rsid w:val="00BA7889"/>
    <w:rsid w:val="00BA79FC"/>
    <w:rsid w:val="00BA7CF8"/>
    <w:rsid w:val="00BA7EA6"/>
    <w:rsid w:val="00BB0771"/>
    <w:rsid w:val="00BB0862"/>
    <w:rsid w:val="00BB09A8"/>
    <w:rsid w:val="00BB0E4D"/>
    <w:rsid w:val="00BB19B2"/>
    <w:rsid w:val="00BB1D2F"/>
    <w:rsid w:val="00BB1E58"/>
    <w:rsid w:val="00BB2494"/>
    <w:rsid w:val="00BB2A77"/>
    <w:rsid w:val="00BB2DFB"/>
    <w:rsid w:val="00BB31C9"/>
    <w:rsid w:val="00BB35AA"/>
    <w:rsid w:val="00BB3726"/>
    <w:rsid w:val="00BB479B"/>
    <w:rsid w:val="00BB4A85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7DA"/>
    <w:rsid w:val="00BC1A1A"/>
    <w:rsid w:val="00BC222A"/>
    <w:rsid w:val="00BC249C"/>
    <w:rsid w:val="00BC2660"/>
    <w:rsid w:val="00BC26F8"/>
    <w:rsid w:val="00BC27AD"/>
    <w:rsid w:val="00BC297B"/>
    <w:rsid w:val="00BC3B19"/>
    <w:rsid w:val="00BC4E8D"/>
    <w:rsid w:val="00BC5486"/>
    <w:rsid w:val="00BC6363"/>
    <w:rsid w:val="00BC64EA"/>
    <w:rsid w:val="00BC71B3"/>
    <w:rsid w:val="00BC745F"/>
    <w:rsid w:val="00BC756D"/>
    <w:rsid w:val="00BC771C"/>
    <w:rsid w:val="00BC777F"/>
    <w:rsid w:val="00BC7AC7"/>
    <w:rsid w:val="00BD0970"/>
    <w:rsid w:val="00BD157C"/>
    <w:rsid w:val="00BD170D"/>
    <w:rsid w:val="00BD1B71"/>
    <w:rsid w:val="00BD1BD5"/>
    <w:rsid w:val="00BD1C49"/>
    <w:rsid w:val="00BD1CB0"/>
    <w:rsid w:val="00BD1DBC"/>
    <w:rsid w:val="00BD27A0"/>
    <w:rsid w:val="00BD2CD7"/>
    <w:rsid w:val="00BD30EC"/>
    <w:rsid w:val="00BD3866"/>
    <w:rsid w:val="00BD458E"/>
    <w:rsid w:val="00BD6032"/>
    <w:rsid w:val="00BD61BF"/>
    <w:rsid w:val="00BD6341"/>
    <w:rsid w:val="00BD73F5"/>
    <w:rsid w:val="00BD74F4"/>
    <w:rsid w:val="00BD77EA"/>
    <w:rsid w:val="00BD7D9E"/>
    <w:rsid w:val="00BE00A3"/>
    <w:rsid w:val="00BE0141"/>
    <w:rsid w:val="00BE0C56"/>
    <w:rsid w:val="00BE1558"/>
    <w:rsid w:val="00BE1B75"/>
    <w:rsid w:val="00BE2292"/>
    <w:rsid w:val="00BE273B"/>
    <w:rsid w:val="00BE2BC9"/>
    <w:rsid w:val="00BE3BCE"/>
    <w:rsid w:val="00BE43B1"/>
    <w:rsid w:val="00BE49AC"/>
    <w:rsid w:val="00BE49FA"/>
    <w:rsid w:val="00BE4D93"/>
    <w:rsid w:val="00BE4E10"/>
    <w:rsid w:val="00BE59C3"/>
    <w:rsid w:val="00BE5BF6"/>
    <w:rsid w:val="00BE5CC5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324"/>
    <w:rsid w:val="00BF16BE"/>
    <w:rsid w:val="00BF24CC"/>
    <w:rsid w:val="00BF24E3"/>
    <w:rsid w:val="00BF267E"/>
    <w:rsid w:val="00BF3D89"/>
    <w:rsid w:val="00BF407B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7365"/>
    <w:rsid w:val="00BF7BD3"/>
    <w:rsid w:val="00C0006D"/>
    <w:rsid w:val="00C0012B"/>
    <w:rsid w:val="00C005F2"/>
    <w:rsid w:val="00C00A18"/>
    <w:rsid w:val="00C0245F"/>
    <w:rsid w:val="00C02B46"/>
    <w:rsid w:val="00C03B06"/>
    <w:rsid w:val="00C03B92"/>
    <w:rsid w:val="00C03C2A"/>
    <w:rsid w:val="00C03DA6"/>
    <w:rsid w:val="00C03FEB"/>
    <w:rsid w:val="00C048D7"/>
    <w:rsid w:val="00C04ED5"/>
    <w:rsid w:val="00C0579C"/>
    <w:rsid w:val="00C05885"/>
    <w:rsid w:val="00C05AD1"/>
    <w:rsid w:val="00C0601F"/>
    <w:rsid w:val="00C06384"/>
    <w:rsid w:val="00C06D01"/>
    <w:rsid w:val="00C070AE"/>
    <w:rsid w:val="00C100F2"/>
    <w:rsid w:val="00C101BE"/>
    <w:rsid w:val="00C106A3"/>
    <w:rsid w:val="00C1073C"/>
    <w:rsid w:val="00C10857"/>
    <w:rsid w:val="00C11108"/>
    <w:rsid w:val="00C111D2"/>
    <w:rsid w:val="00C11BE9"/>
    <w:rsid w:val="00C11DA4"/>
    <w:rsid w:val="00C124FF"/>
    <w:rsid w:val="00C12577"/>
    <w:rsid w:val="00C12743"/>
    <w:rsid w:val="00C12AED"/>
    <w:rsid w:val="00C12B6B"/>
    <w:rsid w:val="00C12F4B"/>
    <w:rsid w:val="00C130F7"/>
    <w:rsid w:val="00C1347B"/>
    <w:rsid w:val="00C149CB"/>
    <w:rsid w:val="00C14B6D"/>
    <w:rsid w:val="00C150FB"/>
    <w:rsid w:val="00C155C1"/>
    <w:rsid w:val="00C15961"/>
    <w:rsid w:val="00C15E6D"/>
    <w:rsid w:val="00C16502"/>
    <w:rsid w:val="00C16974"/>
    <w:rsid w:val="00C170A5"/>
    <w:rsid w:val="00C17239"/>
    <w:rsid w:val="00C1768D"/>
    <w:rsid w:val="00C178E2"/>
    <w:rsid w:val="00C20761"/>
    <w:rsid w:val="00C20B34"/>
    <w:rsid w:val="00C20B7F"/>
    <w:rsid w:val="00C20DC0"/>
    <w:rsid w:val="00C20DC9"/>
    <w:rsid w:val="00C21164"/>
    <w:rsid w:val="00C2180C"/>
    <w:rsid w:val="00C223DD"/>
    <w:rsid w:val="00C22A27"/>
    <w:rsid w:val="00C23950"/>
    <w:rsid w:val="00C2397B"/>
    <w:rsid w:val="00C251DA"/>
    <w:rsid w:val="00C26307"/>
    <w:rsid w:val="00C2676F"/>
    <w:rsid w:val="00C2692C"/>
    <w:rsid w:val="00C26F4D"/>
    <w:rsid w:val="00C27058"/>
    <w:rsid w:val="00C2706E"/>
    <w:rsid w:val="00C27366"/>
    <w:rsid w:val="00C30181"/>
    <w:rsid w:val="00C3140C"/>
    <w:rsid w:val="00C3189D"/>
    <w:rsid w:val="00C319C5"/>
    <w:rsid w:val="00C31A5A"/>
    <w:rsid w:val="00C31FC2"/>
    <w:rsid w:val="00C3223C"/>
    <w:rsid w:val="00C32BB3"/>
    <w:rsid w:val="00C32C46"/>
    <w:rsid w:val="00C33845"/>
    <w:rsid w:val="00C33B13"/>
    <w:rsid w:val="00C34B24"/>
    <w:rsid w:val="00C34DF2"/>
    <w:rsid w:val="00C35510"/>
    <w:rsid w:val="00C35955"/>
    <w:rsid w:val="00C35BC9"/>
    <w:rsid w:val="00C36340"/>
    <w:rsid w:val="00C36AF8"/>
    <w:rsid w:val="00C37395"/>
    <w:rsid w:val="00C3743D"/>
    <w:rsid w:val="00C3769D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C12"/>
    <w:rsid w:val="00C46095"/>
    <w:rsid w:val="00C463A9"/>
    <w:rsid w:val="00C46E09"/>
    <w:rsid w:val="00C46F6E"/>
    <w:rsid w:val="00C4704B"/>
    <w:rsid w:val="00C475A1"/>
    <w:rsid w:val="00C47897"/>
    <w:rsid w:val="00C47989"/>
    <w:rsid w:val="00C47D20"/>
    <w:rsid w:val="00C5083C"/>
    <w:rsid w:val="00C50A81"/>
    <w:rsid w:val="00C50BD6"/>
    <w:rsid w:val="00C50F3A"/>
    <w:rsid w:val="00C510A4"/>
    <w:rsid w:val="00C51352"/>
    <w:rsid w:val="00C51FC4"/>
    <w:rsid w:val="00C52305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E9A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57C60"/>
    <w:rsid w:val="00C601FF"/>
    <w:rsid w:val="00C60FF9"/>
    <w:rsid w:val="00C61D6E"/>
    <w:rsid w:val="00C623E4"/>
    <w:rsid w:val="00C627E0"/>
    <w:rsid w:val="00C634A6"/>
    <w:rsid w:val="00C635B7"/>
    <w:rsid w:val="00C635C2"/>
    <w:rsid w:val="00C63C65"/>
    <w:rsid w:val="00C63D4E"/>
    <w:rsid w:val="00C63EA9"/>
    <w:rsid w:val="00C6426B"/>
    <w:rsid w:val="00C646EF"/>
    <w:rsid w:val="00C6481C"/>
    <w:rsid w:val="00C64BD5"/>
    <w:rsid w:val="00C64F6D"/>
    <w:rsid w:val="00C6508B"/>
    <w:rsid w:val="00C650F2"/>
    <w:rsid w:val="00C653C0"/>
    <w:rsid w:val="00C657D9"/>
    <w:rsid w:val="00C65B8E"/>
    <w:rsid w:val="00C665D6"/>
    <w:rsid w:val="00C6661F"/>
    <w:rsid w:val="00C66980"/>
    <w:rsid w:val="00C66FAC"/>
    <w:rsid w:val="00C672CE"/>
    <w:rsid w:val="00C677E0"/>
    <w:rsid w:val="00C67875"/>
    <w:rsid w:val="00C6796D"/>
    <w:rsid w:val="00C70BB0"/>
    <w:rsid w:val="00C70F29"/>
    <w:rsid w:val="00C71A2F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C1F"/>
    <w:rsid w:val="00C7421F"/>
    <w:rsid w:val="00C74966"/>
    <w:rsid w:val="00C7578D"/>
    <w:rsid w:val="00C75A02"/>
    <w:rsid w:val="00C75A60"/>
    <w:rsid w:val="00C75C92"/>
    <w:rsid w:val="00C75CE7"/>
    <w:rsid w:val="00C76356"/>
    <w:rsid w:val="00C76526"/>
    <w:rsid w:val="00C766EE"/>
    <w:rsid w:val="00C77152"/>
    <w:rsid w:val="00C7790E"/>
    <w:rsid w:val="00C804B8"/>
    <w:rsid w:val="00C80C1F"/>
    <w:rsid w:val="00C8173E"/>
    <w:rsid w:val="00C819B9"/>
    <w:rsid w:val="00C825EE"/>
    <w:rsid w:val="00C825FF"/>
    <w:rsid w:val="00C8398E"/>
    <w:rsid w:val="00C83FB2"/>
    <w:rsid w:val="00C84522"/>
    <w:rsid w:val="00C849E0"/>
    <w:rsid w:val="00C84F8C"/>
    <w:rsid w:val="00C85353"/>
    <w:rsid w:val="00C856EE"/>
    <w:rsid w:val="00C87329"/>
    <w:rsid w:val="00C873CA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4827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A0804"/>
    <w:rsid w:val="00CA087D"/>
    <w:rsid w:val="00CA0BEE"/>
    <w:rsid w:val="00CA1B02"/>
    <w:rsid w:val="00CA2201"/>
    <w:rsid w:val="00CA232A"/>
    <w:rsid w:val="00CA2593"/>
    <w:rsid w:val="00CA26BA"/>
    <w:rsid w:val="00CA28F1"/>
    <w:rsid w:val="00CA2F4A"/>
    <w:rsid w:val="00CA3555"/>
    <w:rsid w:val="00CA3BBE"/>
    <w:rsid w:val="00CA4783"/>
    <w:rsid w:val="00CA5376"/>
    <w:rsid w:val="00CA5459"/>
    <w:rsid w:val="00CA5DA8"/>
    <w:rsid w:val="00CA5DBB"/>
    <w:rsid w:val="00CA6F33"/>
    <w:rsid w:val="00CA70D6"/>
    <w:rsid w:val="00CA7230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5E"/>
    <w:rsid w:val="00CB3454"/>
    <w:rsid w:val="00CB430B"/>
    <w:rsid w:val="00CB45E7"/>
    <w:rsid w:val="00CB47B5"/>
    <w:rsid w:val="00CB4989"/>
    <w:rsid w:val="00CB4A9A"/>
    <w:rsid w:val="00CB580B"/>
    <w:rsid w:val="00CB6736"/>
    <w:rsid w:val="00CB68CB"/>
    <w:rsid w:val="00CB6CDB"/>
    <w:rsid w:val="00CC0589"/>
    <w:rsid w:val="00CC0876"/>
    <w:rsid w:val="00CC0AE9"/>
    <w:rsid w:val="00CC0E98"/>
    <w:rsid w:val="00CC0EB3"/>
    <w:rsid w:val="00CC13A2"/>
    <w:rsid w:val="00CC1CA8"/>
    <w:rsid w:val="00CC205E"/>
    <w:rsid w:val="00CC3178"/>
    <w:rsid w:val="00CC3740"/>
    <w:rsid w:val="00CC3A8A"/>
    <w:rsid w:val="00CC3C13"/>
    <w:rsid w:val="00CC3F23"/>
    <w:rsid w:val="00CC4119"/>
    <w:rsid w:val="00CC4373"/>
    <w:rsid w:val="00CC56AD"/>
    <w:rsid w:val="00CC582D"/>
    <w:rsid w:val="00CC5918"/>
    <w:rsid w:val="00CC5937"/>
    <w:rsid w:val="00CC6197"/>
    <w:rsid w:val="00CC6228"/>
    <w:rsid w:val="00CC67FB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D25"/>
    <w:rsid w:val="00CD2F2C"/>
    <w:rsid w:val="00CD32E5"/>
    <w:rsid w:val="00CD33E7"/>
    <w:rsid w:val="00CD3506"/>
    <w:rsid w:val="00CD3649"/>
    <w:rsid w:val="00CD3B03"/>
    <w:rsid w:val="00CD3C3F"/>
    <w:rsid w:val="00CD3CB0"/>
    <w:rsid w:val="00CD499F"/>
    <w:rsid w:val="00CD5065"/>
    <w:rsid w:val="00CD5132"/>
    <w:rsid w:val="00CD65AA"/>
    <w:rsid w:val="00CD719F"/>
    <w:rsid w:val="00CD789A"/>
    <w:rsid w:val="00CD792E"/>
    <w:rsid w:val="00CE0C6B"/>
    <w:rsid w:val="00CE18BD"/>
    <w:rsid w:val="00CE19AA"/>
    <w:rsid w:val="00CE1B7D"/>
    <w:rsid w:val="00CE30F6"/>
    <w:rsid w:val="00CE3540"/>
    <w:rsid w:val="00CE3A44"/>
    <w:rsid w:val="00CE3FEC"/>
    <w:rsid w:val="00CE4135"/>
    <w:rsid w:val="00CE448D"/>
    <w:rsid w:val="00CE45AA"/>
    <w:rsid w:val="00CE4C4E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F0168"/>
    <w:rsid w:val="00CF0BB7"/>
    <w:rsid w:val="00CF0CA9"/>
    <w:rsid w:val="00CF16D6"/>
    <w:rsid w:val="00CF1B36"/>
    <w:rsid w:val="00CF202E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703A"/>
    <w:rsid w:val="00CF709A"/>
    <w:rsid w:val="00CF70A5"/>
    <w:rsid w:val="00CF7223"/>
    <w:rsid w:val="00CF7697"/>
    <w:rsid w:val="00D002EE"/>
    <w:rsid w:val="00D0058D"/>
    <w:rsid w:val="00D0209C"/>
    <w:rsid w:val="00D024C3"/>
    <w:rsid w:val="00D02AF6"/>
    <w:rsid w:val="00D02B64"/>
    <w:rsid w:val="00D03C17"/>
    <w:rsid w:val="00D04010"/>
    <w:rsid w:val="00D0536E"/>
    <w:rsid w:val="00D055CF"/>
    <w:rsid w:val="00D05BB4"/>
    <w:rsid w:val="00D0603B"/>
    <w:rsid w:val="00D06046"/>
    <w:rsid w:val="00D06542"/>
    <w:rsid w:val="00D06766"/>
    <w:rsid w:val="00D06DAC"/>
    <w:rsid w:val="00D07167"/>
    <w:rsid w:val="00D07AAC"/>
    <w:rsid w:val="00D07BF6"/>
    <w:rsid w:val="00D07C2C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370"/>
    <w:rsid w:val="00D1241D"/>
    <w:rsid w:val="00D12FC1"/>
    <w:rsid w:val="00D13512"/>
    <w:rsid w:val="00D13948"/>
    <w:rsid w:val="00D1405C"/>
    <w:rsid w:val="00D14A12"/>
    <w:rsid w:val="00D14B42"/>
    <w:rsid w:val="00D1502E"/>
    <w:rsid w:val="00D1560D"/>
    <w:rsid w:val="00D157F4"/>
    <w:rsid w:val="00D15B37"/>
    <w:rsid w:val="00D15C7F"/>
    <w:rsid w:val="00D15DFF"/>
    <w:rsid w:val="00D1643A"/>
    <w:rsid w:val="00D16671"/>
    <w:rsid w:val="00D1704E"/>
    <w:rsid w:val="00D176A2"/>
    <w:rsid w:val="00D176AB"/>
    <w:rsid w:val="00D17EC1"/>
    <w:rsid w:val="00D20309"/>
    <w:rsid w:val="00D20C91"/>
    <w:rsid w:val="00D21105"/>
    <w:rsid w:val="00D222E9"/>
    <w:rsid w:val="00D227D7"/>
    <w:rsid w:val="00D229A7"/>
    <w:rsid w:val="00D22B68"/>
    <w:rsid w:val="00D23025"/>
    <w:rsid w:val="00D238E0"/>
    <w:rsid w:val="00D249A6"/>
    <w:rsid w:val="00D253E3"/>
    <w:rsid w:val="00D25811"/>
    <w:rsid w:val="00D25A6F"/>
    <w:rsid w:val="00D25D35"/>
    <w:rsid w:val="00D25D96"/>
    <w:rsid w:val="00D2642B"/>
    <w:rsid w:val="00D266BE"/>
    <w:rsid w:val="00D268AD"/>
    <w:rsid w:val="00D270F7"/>
    <w:rsid w:val="00D27334"/>
    <w:rsid w:val="00D279A6"/>
    <w:rsid w:val="00D27AE0"/>
    <w:rsid w:val="00D30952"/>
    <w:rsid w:val="00D327E1"/>
    <w:rsid w:val="00D32C2A"/>
    <w:rsid w:val="00D32D19"/>
    <w:rsid w:val="00D3315C"/>
    <w:rsid w:val="00D336E2"/>
    <w:rsid w:val="00D33BA7"/>
    <w:rsid w:val="00D34257"/>
    <w:rsid w:val="00D35783"/>
    <w:rsid w:val="00D358D2"/>
    <w:rsid w:val="00D35994"/>
    <w:rsid w:val="00D35E91"/>
    <w:rsid w:val="00D36388"/>
    <w:rsid w:val="00D36632"/>
    <w:rsid w:val="00D3785B"/>
    <w:rsid w:val="00D37B99"/>
    <w:rsid w:val="00D40668"/>
    <w:rsid w:val="00D4077D"/>
    <w:rsid w:val="00D40A7C"/>
    <w:rsid w:val="00D412EA"/>
    <w:rsid w:val="00D414E2"/>
    <w:rsid w:val="00D41CC2"/>
    <w:rsid w:val="00D4296B"/>
    <w:rsid w:val="00D42C39"/>
    <w:rsid w:val="00D430B7"/>
    <w:rsid w:val="00D433EB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B3"/>
    <w:rsid w:val="00D465BA"/>
    <w:rsid w:val="00D465DC"/>
    <w:rsid w:val="00D466AA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C10"/>
    <w:rsid w:val="00D53368"/>
    <w:rsid w:val="00D545A5"/>
    <w:rsid w:val="00D55F47"/>
    <w:rsid w:val="00D56581"/>
    <w:rsid w:val="00D565D9"/>
    <w:rsid w:val="00D56740"/>
    <w:rsid w:val="00D56A2A"/>
    <w:rsid w:val="00D56BD0"/>
    <w:rsid w:val="00D56D53"/>
    <w:rsid w:val="00D56DAA"/>
    <w:rsid w:val="00D573FF"/>
    <w:rsid w:val="00D5777C"/>
    <w:rsid w:val="00D57AF2"/>
    <w:rsid w:val="00D57C79"/>
    <w:rsid w:val="00D60185"/>
    <w:rsid w:val="00D602D8"/>
    <w:rsid w:val="00D603FA"/>
    <w:rsid w:val="00D60617"/>
    <w:rsid w:val="00D62410"/>
    <w:rsid w:val="00D624C3"/>
    <w:rsid w:val="00D626F0"/>
    <w:rsid w:val="00D628BC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EC0"/>
    <w:rsid w:val="00D66AAB"/>
    <w:rsid w:val="00D66AC6"/>
    <w:rsid w:val="00D672B4"/>
    <w:rsid w:val="00D6746B"/>
    <w:rsid w:val="00D67ED1"/>
    <w:rsid w:val="00D70063"/>
    <w:rsid w:val="00D700EC"/>
    <w:rsid w:val="00D7012C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3D35"/>
    <w:rsid w:val="00D74B42"/>
    <w:rsid w:val="00D74D6D"/>
    <w:rsid w:val="00D74F0E"/>
    <w:rsid w:val="00D751E4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80A"/>
    <w:rsid w:val="00D779CE"/>
    <w:rsid w:val="00D77A0C"/>
    <w:rsid w:val="00D77A13"/>
    <w:rsid w:val="00D77B12"/>
    <w:rsid w:val="00D77B81"/>
    <w:rsid w:val="00D77C65"/>
    <w:rsid w:val="00D8196A"/>
    <w:rsid w:val="00D821F6"/>
    <w:rsid w:val="00D834B0"/>
    <w:rsid w:val="00D83E14"/>
    <w:rsid w:val="00D83EE3"/>
    <w:rsid w:val="00D83F46"/>
    <w:rsid w:val="00D842F2"/>
    <w:rsid w:val="00D84622"/>
    <w:rsid w:val="00D84927"/>
    <w:rsid w:val="00D84BF9"/>
    <w:rsid w:val="00D84D1D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B55"/>
    <w:rsid w:val="00D90E8E"/>
    <w:rsid w:val="00D91231"/>
    <w:rsid w:val="00D9155E"/>
    <w:rsid w:val="00D91651"/>
    <w:rsid w:val="00D92ECE"/>
    <w:rsid w:val="00D92ED9"/>
    <w:rsid w:val="00D932DB"/>
    <w:rsid w:val="00D9359F"/>
    <w:rsid w:val="00D935E8"/>
    <w:rsid w:val="00D93DFF"/>
    <w:rsid w:val="00D9432E"/>
    <w:rsid w:val="00D94478"/>
    <w:rsid w:val="00D946F5"/>
    <w:rsid w:val="00D95196"/>
    <w:rsid w:val="00D953C9"/>
    <w:rsid w:val="00D953D8"/>
    <w:rsid w:val="00D95901"/>
    <w:rsid w:val="00D95B24"/>
    <w:rsid w:val="00D95B6E"/>
    <w:rsid w:val="00D95E47"/>
    <w:rsid w:val="00D96032"/>
    <w:rsid w:val="00D96274"/>
    <w:rsid w:val="00D96499"/>
    <w:rsid w:val="00D96879"/>
    <w:rsid w:val="00D97A2B"/>
    <w:rsid w:val="00D97CD4"/>
    <w:rsid w:val="00D97FB1"/>
    <w:rsid w:val="00DA107B"/>
    <w:rsid w:val="00DA10AF"/>
    <w:rsid w:val="00DA189C"/>
    <w:rsid w:val="00DA1C85"/>
    <w:rsid w:val="00DA208B"/>
    <w:rsid w:val="00DA249D"/>
    <w:rsid w:val="00DA260F"/>
    <w:rsid w:val="00DA2883"/>
    <w:rsid w:val="00DA2B98"/>
    <w:rsid w:val="00DA3C28"/>
    <w:rsid w:val="00DA4195"/>
    <w:rsid w:val="00DA441A"/>
    <w:rsid w:val="00DA44EE"/>
    <w:rsid w:val="00DA483A"/>
    <w:rsid w:val="00DA4E3A"/>
    <w:rsid w:val="00DA5474"/>
    <w:rsid w:val="00DA58EF"/>
    <w:rsid w:val="00DA6884"/>
    <w:rsid w:val="00DA6A56"/>
    <w:rsid w:val="00DA6BA0"/>
    <w:rsid w:val="00DA7268"/>
    <w:rsid w:val="00DA7361"/>
    <w:rsid w:val="00DA7B82"/>
    <w:rsid w:val="00DA7E92"/>
    <w:rsid w:val="00DB00DC"/>
    <w:rsid w:val="00DB0112"/>
    <w:rsid w:val="00DB0EB7"/>
    <w:rsid w:val="00DB1843"/>
    <w:rsid w:val="00DB252B"/>
    <w:rsid w:val="00DB2644"/>
    <w:rsid w:val="00DB26C8"/>
    <w:rsid w:val="00DB2E65"/>
    <w:rsid w:val="00DB2EFC"/>
    <w:rsid w:val="00DB32E6"/>
    <w:rsid w:val="00DB3440"/>
    <w:rsid w:val="00DB386B"/>
    <w:rsid w:val="00DB3B45"/>
    <w:rsid w:val="00DB3F01"/>
    <w:rsid w:val="00DB4855"/>
    <w:rsid w:val="00DB521F"/>
    <w:rsid w:val="00DB566B"/>
    <w:rsid w:val="00DB5804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1678"/>
    <w:rsid w:val="00DC205A"/>
    <w:rsid w:val="00DC285B"/>
    <w:rsid w:val="00DC2C0B"/>
    <w:rsid w:val="00DC2CCA"/>
    <w:rsid w:val="00DC31B1"/>
    <w:rsid w:val="00DC31FF"/>
    <w:rsid w:val="00DC35C6"/>
    <w:rsid w:val="00DC4526"/>
    <w:rsid w:val="00DC4562"/>
    <w:rsid w:val="00DC4D3C"/>
    <w:rsid w:val="00DC4D5F"/>
    <w:rsid w:val="00DC53ED"/>
    <w:rsid w:val="00DC59A0"/>
    <w:rsid w:val="00DC5CAF"/>
    <w:rsid w:val="00DC68BA"/>
    <w:rsid w:val="00DC6CBE"/>
    <w:rsid w:val="00DC71E5"/>
    <w:rsid w:val="00DC74AD"/>
    <w:rsid w:val="00DC76D2"/>
    <w:rsid w:val="00DC78FF"/>
    <w:rsid w:val="00DD039F"/>
    <w:rsid w:val="00DD08D1"/>
    <w:rsid w:val="00DD0C3B"/>
    <w:rsid w:val="00DD0E27"/>
    <w:rsid w:val="00DD11C1"/>
    <w:rsid w:val="00DD1BDD"/>
    <w:rsid w:val="00DD1C00"/>
    <w:rsid w:val="00DD203D"/>
    <w:rsid w:val="00DD2819"/>
    <w:rsid w:val="00DD42DF"/>
    <w:rsid w:val="00DD4E57"/>
    <w:rsid w:val="00DD5228"/>
    <w:rsid w:val="00DD5423"/>
    <w:rsid w:val="00DD5F55"/>
    <w:rsid w:val="00DD5F98"/>
    <w:rsid w:val="00DD6C71"/>
    <w:rsid w:val="00DD6F72"/>
    <w:rsid w:val="00DD7CDA"/>
    <w:rsid w:val="00DD7DE5"/>
    <w:rsid w:val="00DE06A0"/>
    <w:rsid w:val="00DE0BD7"/>
    <w:rsid w:val="00DE0CCE"/>
    <w:rsid w:val="00DE0F1E"/>
    <w:rsid w:val="00DE13C9"/>
    <w:rsid w:val="00DE18A0"/>
    <w:rsid w:val="00DE1F34"/>
    <w:rsid w:val="00DE2363"/>
    <w:rsid w:val="00DE297C"/>
    <w:rsid w:val="00DE364F"/>
    <w:rsid w:val="00DE36D2"/>
    <w:rsid w:val="00DE4666"/>
    <w:rsid w:val="00DE47C3"/>
    <w:rsid w:val="00DE4B55"/>
    <w:rsid w:val="00DE4CB1"/>
    <w:rsid w:val="00DE5298"/>
    <w:rsid w:val="00DE5A64"/>
    <w:rsid w:val="00DE6065"/>
    <w:rsid w:val="00DE641C"/>
    <w:rsid w:val="00DE6A05"/>
    <w:rsid w:val="00DE6A2D"/>
    <w:rsid w:val="00DE6B8D"/>
    <w:rsid w:val="00DE6E77"/>
    <w:rsid w:val="00DE7037"/>
    <w:rsid w:val="00DE7A3C"/>
    <w:rsid w:val="00DE7EFA"/>
    <w:rsid w:val="00DE7F42"/>
    <w:rsid w:val="00DE7FFE"/>
    <w:rsid w:val="00DF06B8"/>
    <w:rsid w:val="00DF0959"/>
    <w:rsid w:val="00DF1F30"/>
    <w:rsid w:val="00DF2505"/>
    <w:rsid w:val="00DF2FE5"/>
    <w:rsid w:val="00DF3259"/>
    <w:rsid w:val="00DF3C09"/>
    <w:rsid w:val="00DF3F44"/>
    <w:rsid w:val="00DF4075"/>
    <w:rsid w:val="00DF42B5"/>
    <w:rsid w:val="00DF5560"/>
    <w:rsid w:val="00DF55AD"/>
    <w:rsid w:val="00DF576D"/>
    <w:rsid w:val="00DF57AE"/>
    <w:rsid w:val="00DF5CDE"/>
    <w:rsid w:val="00DF5D48"/>
    <w:rsid w:val="00DF605B"/>
    <w:rsid w:val="00DF60D8"/>
    <w:rsid w:val="00DF616B"/>
    <w:rsid w:val="00DF6835"/>
    <w:rsid w:val="00DF69FC"/>
    <w:rsid w:val="00DF6BAB"/>
    <w:rsid w:val="00DF732E"/>
    <w:rsid w:val="00DF757D"/>
    <w:rsid w:val="00DF7AA8"/>
    <w:rsid w:val="00DF7FEB"/>
    <w:rsid w:val="00E0043D"/>
    <w:rsid w:val="00E01159"/>
    <w:rsid w:val="00E01331"/>
    <w:rsid w:val="00E01427"/>
    <w:rsid w:val="00E0185F"/>
    <w:rsid w:val="00E0205C"/>
    <w:rsid w:val="00E021B3"/>
    <w:rsid w:val="00E02262"/>
    <w:rsid w:val="00E02750"/>
    <w:rsid w:val="00E02AB4"/>
    <w:rsid w:val="00E02BFE"/>
    <w:rsid w:val="00E02D43"/>
    <w:rsid w:val="00E03903"/>
    <w:rsid w:val="00E03906"/>
    <w:rsid w:val="00E03981"/>
    <w:rsid w:val="00E03DAA"/>
    <w:rsid w:val="00E03EEF"/>
    <w:rsid w:val="00E0459D"/>
    <w:rsid w:val="00E04817"/>
    <w:rsid w:val="00E04C48"/>
    <w:rsid w:val="00E04E40"/>
    <w:rsid w:val="00E055A0"/>
    <w:rsid w:val="00E05B76"/>
    <w:rsid w:val="00E05BEC"/>
    <w:rsid w:val="00E06207"/>
    <w:rsid w:val="00E06483"/>
    <w:rsid w:val="00E06535"/>
    <w:rsid w:val="00E066C3"/>
    <w:rsid w:val="00E0688F"/>
    <w:rsid w:val="00E06F4D"/>
    <w:rsid w:val="00E07809"/>
    <w:rsid w:val="00E07C7A"/>
    <w:rsid w:val="00E07D83"/>
    <w:rsid w:val="00E07FDB"/>
    <w:rsid w:val="00E10BFD"/>
    <w:rsid w:val="00E10BFE"/>
    <w:rsid w:val="00E1149A"/>
    <w:rsid w:val="00E12820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F0"/>
    <w:rsid w:val="00E2253C"/>
    <w:rsid w:val="00E22CAE"/>
    <w:rsid w:val="00E2310A"/>
    <w:rsid w:val="00E23199"/>
    <w:rsid w:val="00E2376A"/>
    <w:rsid w:val="00E23DD0"/>
    <w:rsid w:val="00E2424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6B11"/>
    <w:rsid w:val="00E272BE"/>
    <w:rsid w:val="00E277C7"/>
    <w:rsid w:val="00E27908"/>
    <w:rsid w:val="00E27B6B"/>
    <w:rsid w:val="00E30A7E"/>
    <w:rsid w:val="00E31283"/>
    <w:rsid w:val="00E3166A"/>
    <w:rsid w:val="00E31871"/>
    <w:rsid w:val="00E31998"/>
    <w:rsid w:val="00E31C1D"/>
    <w:rsid w:val="00E31EE1"/>
    <w:rsid w:val="00E32228"/>
    <w:rsid w:val="00E3236F"/>
    <w:rsid w:val="00E32F16"/>
    <w:rsid w:val="00E330A2"/>
    <w:rsid w:val="00E33414"/>
    <w:rsid w:val="00E339E6"/>
    <w:rsid w:val="00E33D77"/>
    <w:rsid w:val="00E33EBC"/>
    <w:rsid w:val="00E348B4"/>
    <w:rsid w:val="00E34922"/>
    <w:rsid w:val="00E34BF1"/>
    <w:rsid w:val="00E3512A"/>
    <w:rsid w:val="00E354B9"/>
    <w:rsid w:val="00E35544"/>
    <w:rsid w:val="00E35852"/>
    <w:rsid w:val="00E35DB9"/>
    <w:rsid w:val="00E35F67"/>
    <w:rsid w:val="00E36AAC"/>
    <w:rsid w:val="00E4055F"/>
    <w:rsid w:val="00E40632"/>
    <w:rsid w:val="00E40909"/>
    <w:rsid w:val="00E40D92"/>
    <w:rsid w:val="00E4158E"/>
    <w:rsid w:val="00E41831"/>
    <w:rsid w:val="00E41B06"/>
    <w:rsid w:val="00E41F3F"/>
    <w:rsid w:val="00E42896"/>
    <w:rsid w:val="00E4298C"/>
    <w:rsid w:val="00E42D46"/>
    <w:rsid w:val="00E42D98"/>
    <w:rsid w:val="00E43AB1"/>
    <w:rsid w:val="00E44204"/>
    <w:rsid w:val="00E444D6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D93"/>
    <w:rsid w:val="00E514AD"/>
    <w:rsid w:val="00E51965"/>
    <w:rsid w:val="00E51CC7"/>
    <w:rsid w:val="00E52140"/>
    <w:rsid w:val="00E5217D"/>
    <w:rsid w:val="00E529EE"/>
    <w:rsid w:val="00E53118"/>
    <w:rsid w:val="00E539D8"/>
    <w:rsid w:val="00E53D48"/>
    <w:rsid w:val="00E541D5"/>
    <w:rsid w:val="00E54236"/>
    <w:rsid w:val="00E54AAF"/>
    <w:rsid w:val="00E55465"/>
    <w:rsid w:val="00E56320"/>
    <w:rsid w:val="00E563CF"/>
    <w:rsid w:val="00E5656E"/>
    <w:rsid w:val="00E56638"/>
    <w:rsid w:val="00E56B5A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406"/>
    <w:rsid w:val="00E63407"/>
    <w:rsid w:val="00E6387C"/>
    <w:rsid w:val="00E64132"/>
    <w:rsid w:val="00E64565"/>
    <w:rsid w:val="00E649BA"/>
    <w:rsid w:val="00E6543C"/>
    <w:rsid w:val="00E65793"/>
    <w:rsid w:val="00E659DE"/>
    <w:rsid w:val="00E65C2C"/>
    <w:rsid w:val="00E65FAE"/>
    <w:rsid w:val="00E66236"/>
    <w:rsid w:val="00E6667F"/>
    <w:rsid w:val="00E66CDE"/>
    <w:rsid w:val="00E6705C"/>
    <w:rsid w:val="00E67BF3"/>
    <w:rsid w:val="00E7011E"/>
    <w:rsid w:val="00E70E1A"/>
    <w:rsid w:val="00E713D0"/>
    <w:rsid w:val="00E71BBF"/>
    <w:rsid w:val="00E71C6E"/>
    <w:rsid w:val="00E71FBB"/>
    <w:rsid w:val="00E7223D"/>
    <w:rsid w:val="00E72E7B"/>
    <w:rsid w:val="00E731B0"/>
    <w:rsid w:val="00E739DC"/>
    <w:rsid w:val="00E73E1C"/>
    <w:rsid w:val="00E7441C"/>
    <w:rsid w:val="00E745BD"/>
    <w:rsid w:val="00E74848"/>
    <w:rsid w:val="00E74B2C"/>
    <w:rsid w:val="00E74B32"/>
    <w:rsid w:val="00E750BA"/>
    <w:rsid w:val="00E750CB"/>
    <w:rsid w:val="00E754B9"/>
    <w:rsid w:val="00E7565B"/>
    <w:rsid w:val="00E758BA"/>
    <w:rsid w:val="00E75B6B"/>
    <w:rsid w:val="00E75EA2"/>
    <w:rsid w:val="00E761B0"/>
    <w:rsid w:val="00E77167"/>
    <w:rsid w:val="00E80BAF"/>
    <w:rsid w:val="00E81193"/>
    <w:rsid w:val="00E811F1"/>
    <w:rsid w:val="00E81316"/>
    <w:rsid w:val="00E814DD"/>
    <w:rsid w:val="00E8235C"/>
    <w:rsid w:val="00E82A6B"/>
    <w:rsid w:val="00E82CF5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26C"/>
    <w:rsid w:val="00E861BF"/>
    <w:rsid w:val="00E86582"/>
    <w:rsid w:val="00E86612"/>
    <w:rsid w:val="00E86729"/>
    <w:rsid w:val="00E869AF"/>
    <w:rsid w:val="00E86A1A"/>
    <w:rsid w:val="00E87519"/>
    <w:rsid w:val="00E87635"/>
    <w:rsid w:val="00E87E63"/>
    <w:rsid w:val="00E90253"/>
    <w:rsid w:val="00E90F32"/>
    <w:rsid w:val="00E91538"/>
    <w:rsid w:val="00E915A5"/>
    <w:rsid w:val="00E915D8"/>
    <w:rsid w:val="00E9197E"/>
    <w:rsid w:val="00E91B14"/>
    <w:rsid w:val="00E91B57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7C4"/>
    <w:rsid w:val="00E96BC6"/>
    <w:rsid w:val="00E973D0"/>
    <w:rsid w:val="00E97677"/>
    <w:rsid w:val="00E97A0E"/>
    <w:rsid w:val="00E97BC7"/>
    <w:rsid w:val="00EA0191"/>
    <w:rsid w:val="00EA0494"/>
    <w:rsid w:val="00EA0C9E"/>
    <w:rsid w:val="00EA22CC"/>
    <w:rsid w:val="00EA2F76"/>
    <w:rsid w:val="00EA3183"/>
    <w:rsid w:val="00EA3212"/>
    <w:rsid w:val="00EA3C25"/>
    <w:rsid w:val="00EA3E4C"/>
    <w:rsid w:val="00EA49C5"/>
    <w:rsid w:val="00EA4A15"/>
    <w:rsid w:val="00EA4BCA"/>
    <w:rsid w:val="00EA59C4"/>
    <w:rsid w:val="00EA6145"/>
    <w:rsid w:val="00EA6FDC"/>
    <w:rsid w:val="00EA78A7"/>
    <w:rsid w:val="00EA7B13"/>
    <w:rsid w:val="00EA7C66"/>
    <w:rsid w:val="00EB0508"/>
    <w:rsid w:val="00EB1330"/>
    <w:rsid w:val="00EB19CC"/>
    <w:rsid w:val="00EB2487"/>
    <w:rsid w:val="00EB25DA"/>
    <w:rsid w:val="00EB274A"/>
    <w:rsid w:val="00EB38C6"/>
    <w:rsid w:val="00EB4EC3"/>
    <w:rsid w:val="00EB59B8"/>
    <w:rsid w:val="00EB6CFE"/>
    <w:rsid w:val="00EB7198"/>
    <w:rsid w:val="00EC0195"/>
    <w:rsid w:val="00EC0A88"/>
    <w:rsid w:val="00EC0A89"/>
    <w:rsid w:val="00EC1A4A"/>
    <w:rsid w:val="00EC1A90"/>
    <w:rsid w:val="00EC2204"/>
    <w:rsid w:val="00EC2A1B"/>
    <w:rsid w:val="00EC2A3A"/>
    <w:rsid w:val="00EC2AAA"/>
    <w:rsid w:val="00EC2AB4"/>
    <w:rsid w:val="00EC2B5B"/>
    <w:rsid w:val="00EC2BD3"/>
    <w:rsid w:val="00EC2C36"/>
    <w:rsid w:val="00EC34E3"/>
    <w:rsid w:val="00EC38AC"/>
    <w:rsid w:val="00EC3BA4"/>
    <w:rsid w:val="00EC3D31"/>
    <w:rsid w:val="00EC4178"/>
    <w:rsid w:val="00EC420A"/>
    <w:rsid w:val="00EC4326"/>
    <w:rsid w:val="00EC4A27"/>
    <w:rsid w:val="00EC4B8B"/>
    <w:rsid w:val="00EC58D3"/>
    <w:rsid w:val="00EC5A89"/>
    <w:rsid w:val="00EC7820"/>
    <w:rsid w:val="00EC7C34"/>
    <w:rsid w:val="00EC7E8E"/>
    <w:rsid w:val="00ED03E0"/>
    <w:rsid w:val="00ED10C4"/>
    <w:rsid w:val="00ED1460"/>
    <w:rsid w:val="00ED16B6"/>
    <w:rsid w:val="00ED1A92"/>
    <w:rsid w:val="00ED25B7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D7FF6"/>
    <w:rsid w:val="00EE01E2"/>
    <w:rsid w:val="00EE09E4"/>
    <w:rsid w:val="00EE0A8F"/>
    <w:rsid w:val="00EE0B5D"/>
    <w:rsid w:val="00EE0D42"/>
    <w:rsid w:val="00EE0E07"/>
    <w:rsid w:val="00EE12F6"/>
    <w:rsid w:val="00EE2016"/>
    <w:rsid w:val="00EE29D5"/>
    <w:rsid w:val="00EE304D"/>
    <w:rsid w:val="00EE3128"/>
    <w:rsid w:val="00EE3F8E"/>
    <w:rsid w:val="00EE4017"/>
    <w:rsid w:val="00EE499A"/>
    <w:rsid w:val="00EE5219"/>
    <w:rsid w:val="00EE5693"/>
    <w:rsid w:val="00EE5F46"/>
    <w:rsid w:val="00EE62D3"/>
    <w:rsid w:val="00EF037A"/>
    <w:rsid w:val="00EF07B2"/>
    <w:rsid w:val="00EF0826"/>
    <w:rsid w:val="00EF10C9"/>
    <w:rsid w:val="00EF13F6"/>
    <w:rsid w:val="00EF1402"/>
    <w:rsid w:val="00EF15C9"/>
    <w:rsid w:val="00EF16BF"/>
    <w:rsid w:val="00EF1710"/>
    <w:rsid w:val="00EF1792"/>
    <w:rsid w:val="00EF1E87"/>
    <w:rsid w:val="00EF2226"/>
    <w:rsid w:val="00EF25B0"/>
    <w:rsid w:val="00EF2DDF"/>
    <w:rsid w:val="00EF2F7E"/>
    <w:rsid w:val="00EF30EB"/>
    <w:rsid w:val="00EF359F"/>
    <w:rsid w:val="00EF35D7"/>
    <w:rsid w:val="00EF3C77"/>
    <w:rsid w:val="00EF41DF"/>
    <w:rsid w:val="00EF46D9"/>
    <w:rsid w:val="00EF4DB9"/>
    <w:rsid w:val="00EF5149"/>
    <w:rsid w:val="00EF558F"/>
    <w:rsid w:val="00EF583B"/>
    <w:rsid w:val="00EF67C6"/>
    <w:rsid w:val="00EF69BB"/>
    <w:rsid w:val="00EF6D67"/>
    <w:rsid w:val="00EF76F0"/>
    <w:rsid w:val="00F0050C"/>
    <w:rsid w:val="00F0151E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6474"/>
    <w:rsid w:val="00F065D7"/>
    <w:rsid w:val="00F06627"/>
    <w:rsid w:val="00F06BC4"/>
    <w:rsid w:val="00F07354"/>
    <w:rsid w:val="00F07854"/>
    <w:rsid w:val="00F07FF4"/>
    <w:rsid w:val="00F10A44"/>
    <w:rsid w:val="00F10A83"/>
    <w:rsid w:val="00F11AD0"/>
    <w:rsid w:val="00F12C7F"/>
    <w:rsid w:val="00F14099"/>
    <w:rsid w:val="00F146D7"/>
    <w:rsid w:val="00F15271"/>
    <w:rsid w:val="00F15F0C"/>
    <w:rsid w:val="00F160BD"/>
    <w:rsid w:val="00F1627B"/>
    <w:rsid w:val="00F16D3E"/>
    <w:rsid w:val="00F1727E"/>
    <w:rsid w:val="00F177D6"/>
    <w:rsid w:val="00F17EAF"/>
    <w:rsid w:val="00F200D4"/>
    <w:rsid w:val="00F204FF"/>
    <w:rsid w:val="00F20C4B"/>
    <w:rsid w:val="00F20F5B"/>
    <w:rsid w:val="00F22932"/>
    <w:rsid w:val="00F230A3"/>
    <w:rsid w:val="00F23134"/>
    <w:rsid w:val="00F231F8"/>
    <w:rsid w:val="00F237F4"/>
    <w:rsid w:val="00F23B96"/>
    <w:rsid w:val="00F23D43"/>
    <w:rsid w:val="00F2426B"/>
    <w:rsid w:val="00F24682"/>
    <w:rsid w:val="00F24CD2"/>
    <w:rsid w:val="00F25DE5"/>
    <w:rsid w:val="00F263D6"/>
    <w:rsid w:val="00F264FF"/>
    <w:rsid w:val="00F26FDC"/>
    <w:rsid w:val="00F2731C"/>
    <w:rsid w:val="00F27E80"/>
    <w:rsid w:val="00F27EE3"/>
    <w:rsid w:val="00F302CA"/>
    <w:rsid w:val="00F308F4"/>
    <w:rsid w:val="00F30922"/>
    <w:rsid w:val="00F30A26"/>
    <w:rsid w:val="00F30E32"/>
    <w:rsid w:val="00F3127D"/>
    <w:rsid w:val="00F31479"/>
    <w:rsid w:val="00F31AED"/>
    <w:rsid w:val="00F31EA8"/>
    <w:rsid w:val="00F32594"/>
    <w:rsid w:val="00F32935"/>
    <w:rsid w:val="00F332E6"/>
    <w:rsid w:val="00F33A7D"/>
    <w:rsid w:val="00F33B0B"/>
    <w:rsid w:val="00F34555"/>
    <w:rsid w:val="00F34AA9"/>
    <w:rsid w:val="00F34B82"/>
    <w:rsid w:val="00F34DC8"/>
    <w:rsid w:val="00F3532E"/>
    <w:rsid w:val="00F360F3"/>
    <w:rsid w:val="00F367D4"/>
    <w:rsid w:val="00F36F0C"/>
    <w:rsid w:val="00F3727D"/>
    <w:rsid w:val="00F376C3"/>
    <w:rsid w:val="00F37A33"/>
    <w:rsid w:val="00F37A47"/>
    <w:rsid w:val="00F40329"/>
    <w:rsid w:val="00F40635"/>
    <w:rsid w:val="00F4073F"/>
    <w:rsid w:val="00F40C15"/>
    <w:rsid w:val="00F40C5D"/>
    <w:rsid w:val="00F41190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2CA4"/>
    <w:rsid w:val="00F436C5"/>
    <w:rsid w:val="00F4386B"/>
    <w:rsid w:val="00F43CA7"/>
    <w:rsid w:val="00F441C2"/>
    <w:rsid w:val="00F45E4E"/>
    <w:rsid w:val="00F462EA"/>
    <w:rsid w:val="00F465B6"/>
    <w:rsid w:val="00F4677C"/>
    <w:rsid w:val="00F46D1C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B8"/>
    <w:rsid w:val="00F542D5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019"/>
    <w:rsid w:val="00F57DC8"/>
    <w:rsid w:val="00F57F2D"/>
    <w:rsid w:val="00F60243"/>
    <w:rsid w:val="00F60C09"/>
    <w:rsid w:val="00F60CB5"/>
    <w:rsid w:val="00F611BF"/>
    <w:rsid w:val="00F616D7"/>
    <w:rsid w:val="00F62A73"/>
    <w:rsid w:val="00F62CF5"/>
    <w:rsid w:val="00F62E32"/>
    <w:rsid w:val="00F6335E"/>
    <w:rsid w:val="00F6363C"/>
    <w:rsid w:val="00F638B9"/>
    <w:rsid w:val="00F64A8E"/>
    <w:rsid w:val="00F66077"/>
    <w:rsid w:val="00F66AE8"/>
    <w:rsid w:val="00F66CB5"/>
    <w:rsid w:val="00F67B1B"/>
    <w:rsid w:val="00F67D6D"/>
    <w:rsid w:val="00F70E10"/>
    <w:rsid w:val="00F713C5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8DF"/>
    <w:rsid w:val="00F76CB6"/>
    <w:rsid w:val="00F76F5E"/>
    <w:rsid w:val="00F777EA"/>
    <w:rsid w:val="00F778FF"/>
    <w:rsid w:val="00F77E22"/>
    <w:rsid w:val="00F801DF"/>
    <w:rsid w:val="00F80436"/>
    <w:rsid w:val="00F8085E"/>
    <w:rsid w:val="00F80A11"/>
    <w:rsid w:val="00F810F1"/>
    <w:rsid w:val="00F8182C"/>
    <w:rsid w:val="00F818AA"/>
    <w:rsid w:val="00F833F1"/>
    <w:rsid w:val="00F838FE"/>
    <w:rsid w:val="00F8469A"/>
    <w:rsid w:val="00F8552E"/>
    <w:rsid w:val="00F85DF7"/>
    <w:rsid w:val="00F86397"/>
    <w:rsid w:val="00F864ED"/>
    <w:rsid w:val="00F86AD6"/>
    <w:rsid w:val="00F86B37"/>
    <w:rsid w:val="00F86D7B"/>
    <w:rsid w:val="00F86E21"/>
    <w:rsid w:val="00F8764D"/>
    <w:rsid w:val="00F87DC2"/>
    <w:rsid w:val="00F90912"/>
    <w:rsid w:val="00F90E6E"/>
    <w:rsid w:val="00F9144B"/>
    <w:rsid w:val="00F9147D"/>
    <w:rsid w:val="00F91700"/>
    <w:rsid w:val="00F91D50"/>
    <w:rsid w:val="00F92902"/>
    <w:rsid w:val="00F9291E"/>
    <w:rsid w:val="00F92B47"/>
    <w:rsid w:val="00F92BA7"/>
    <w:rsid w:val="00F936D4"/>
    <w:rsid w:val="00F9381F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EEC"/>
    <w:rsid w:val="00F96471"/>
    <w:rsid w:val="00F96979"/>
    <w:rsid w:val="00F96E91"/>
    <w:rsid w:val="00F9766E"/>
    <w:rsid w:val="00FA0173"/>
    <w:rsid w:val="00FA0582"/>
    <w:rsid w:val="00FA1262"/>
    <w:rsid w:val="00FA1A45"/>
    <w:rsid w:val="00FA200F"/>
    <w:rsid w:val="00FA3A01"/>
    <w:rsid w:val="00FA4151"/>
    <w:rsid w:val="00FA457E"/>
    <w:rsid w:val="00FA4B89"/>
    <w:rsid w:val="00FA502D"/>
    <w:rsid w:val="00FA5433"/>
    <w:rsid w:val="00FA5731"/>
    <w:rsid w:val="00FA57B4"/>
    <w:rsid w:val="00FA5BCF"/>
    <w:rsid w:val="00FA626B"/>
    <w:rsid w:val="00FA6560"/>
    <w:rsid w:val="00FA6600"/>
    <w:rsid w:val="00FA698C"/>
    <w:rsid w:val="00FA6E39"/>
    <w:rsid w:val="00FA754D"/>
    <w:rsid w:val="00FA780C"/>
    <w:rsid w:val="00FB07D3"/>
    <w:rsid w:val="00FB089F"/>
    <w:rsid w:val="00FB0C0F"/>
    <w:rsid w:val="00FB0F67"/>
    <w:rsid w:val="00FB1328"/>
    <w:rsid w:val="00FB1EBE"/>
    <w:rsid w:val="00FB1F35"/>
    <w:rsid w:val="00FB2238"/>
    <w:rsid w:val="00FB2425"/>
    <w:rsid w:val="00FB29AB"/>
    <w:rsid w:val="00FB3375"/>
    <w:rsid w:val="00FB381C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D3F"/>
    <w:rsid w:val="00FB6EC2"/>
    <w:rsid w:val="00FB6EFC"/>
    <w:rsid w:val="00FB7704"/>
    <w:rsid w:val="00FC061D"/>
    <w:rsid w:val="00FC0A39"/>
    <w:rsid w:val="00FC0B50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436"/>
    <w:rsid w:val="00FC3A2D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5C1"/>
    <w:rsid w:val="00FD1DFE"/>
    <w:rsid w:val="00FD216B"/>
    <w:rsid w:val="00FD22ED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891"/>
    <w:rsid w:val="00FD5507"/>
    <w:rsid w:val="00FD55A8"/>
    <w:rsid w:val="00FD57B5"/>
    <w:rsid w:val="00FD5874"/>
    <w:rsid w:val="00FD5925"/>
    <w:rsid w:val="00FD5BA5"/>
    <w:rsid w:val="00FD5BF2"/>
    <w:rsid w:val="00FD5CCA"/>
    <w:rsid w:val="00FD6CF0"/>
    <w:rsid w:val="00FD71FC"/>
    <w:rsid w:val="00FD7736"/>
    <w:rsid w:val="00FE02A7"/>
    <w:rsid w:val="00FE02ED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2A"/>
    <w:rsid w:val="00FE61AA"/>
    <w:rsid w:val="00FE64AF"/>
    <w:rsid w:val="00FE6533"/>
    <w:rsid w:val="00FF022A"/>
    <w:rsid w:val="00FF0A5B"/>
    <w:rsid w:val="00FF10B4"/>
    <w:rsid w:val="00FF139F"/>
    <w:rsid w:val="00FF1AC2"/>
    <w:rsid w:val="00FF24D5"/>
    <w:rsid w:val="00FF28FE"/>
    <w:rsid w:val="00FF2991"/>
    <w:rsid w:val="00FF2D28"/>
    <w:rsid w:val="00FF2D53"/>
    <w:rsid w:val="00FF2E65"/>
    <w:rsid w:val="00FF31EB"/>
    <w:rsid w:val="00FF3292"/>
    <w:rsid w:val="00FF39E4"/>
    <w:rsid w:val="00FF4601"/>
    <w:rsid w:val="00FF48BE"/>
    <w:rsid w:val="00FF5027"/>
    <w:rsid w:val="00FF5098"/>
    <w:rsid w:val="00FF5890"/>
    <w:rsid w:val="00FF5AF3"/>
    <w:rsid w:val="00FF5CE2"/>
    <w:rsid w:val="00FF5EED"/>
    <w:rsid w:val="00FF6080"/>
    <w:rsid w:val="00FF6555"/>
    <w:rsid w:val="00FF753D"/>
    <w:rsid w:val="00FF7602"/>
    <w:rsid w:val="00FF76CE"/>
    <w:rsid w:val="00FF7CC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983FE0-FC12-4202-83DE-8B3CC1F13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50</Pages>
  <Words>12391</Words>
  <Characters>53953</Characters>
  <Application>Microsoft Office Word</Application>
  <DocSecurity>0</DocSecurity>
  <Lines>449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66212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</cp:lastModifiedBy>
  <cp:revision>3</cp:revision>
  <cp:lastPrinted>2020-11-02T08:11:00Z</cp:lastPrinted>
  <dcterms:created xsi:type="dcterms:W3CDTF">2020-11-11T04:38:00Z</dcterms:created>
  <dcterms:modified xsi:type="dcterms:W3CDTF">2020-11-11T04:40:00Z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