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bookmarkStart w:id="0" w:name="_GoBack"/>
      <w:bookmarkEnd w:id="0"/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6D6FDC40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F2B76DB" w14:textId="77777777" w:rsidR="001935D2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935D2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F4BDCFA" w14:textId="77777777" w:rsidR="00117FF0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1C696C8B" w14:textId="77777777" w:rsidR="00152E97" w:rsidRDefault="00152E97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1375BE94" w14:textId="15A0A3E4" w:rsidR="00C44260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EBC0C3D" w14:textId="4B56F219" w:rsidR="00741636" w:rsidRDefault="0074163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271D0271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925D91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1EF37841" w14:textId="77777777" w:rsidR="001935D2" w:rsidRPr="004A2387" w:rsidRDefault="001935D2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A2387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D5908DC" w14:textId="77777777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BB5E96A" w14:textId="77777777" w:rsidR="00261320" w:rsidRDefault="0026132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D4B2C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7970DF68" w14:textId="04A13490" w:rsidR="00261320" w:rsidRDefault="00285A06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A3B823A" w14:textId="77777777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4ECA41CD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8720C" w:rsidRPr="00846F1C">
        <w:rPr>
          <w:rFonts w:ascii="Angsana New" w:hAnsi="Angsana New" w:cs="Angsana New"/>
          <w:sz w:val="30"/>
          <w:szCs w:val="30"/>
        </w:rPr>
        <w:t xml:space="preserve"> </w:t>
      </w:r>
      <w:r w:rsidR="008F7A34">
        <w:rPr>
          <w:rFonts w:ascii="Angsana New" w:hAnsi="Angsana New" w:cs="Angsana New"/>
          <w:sz w:val="30"/>
          <w:szCs w:val="30"/>
        </w:rPr>
        <w:t xml:space="preserve">11 </w:t>
      </w:r>
      <w:r w:rsidR="008F7A34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285A06" w:rsidRPr="00285A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F45182C" w14:textId="77777777" w:rsidR="003057D6" w:rsidRPr="009F3C1F" w:rsidRDefault="003057D6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78BD2CE4" w14:textId="77777777" w:rsidR="0083298D" w:rsidRPr="009F3C1F" w:rsidRDefault="0083298D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1E5751F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บริษัทดำเนินธุรกิจหลักเกี่ยวกับการผลิตและจำหน</w:t>
      </w:r>
      <w:r w:rsidR="006D6C75" w:rsidRPr="009F3C1F">
        <w:rPr>
          <w:rFonts w:ascii="Angsana New" w:hAnsi="Angsana New" w:cs="Angsana New"/>
          <w:sz w:val="30"/>
          <w:szCs w:val="30"/>
          <w:cs/>
        </w:rPr>
        <w:t>่ายเครื่องดื่ม</w:t>
      </w:r>
    </w:p>
    <w:p w14:paraId="7ACAE26D" w14:textId="77777777" w:rsidR="00ED1533" w:rsidRPr="009F3C1F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45D6A54" w14:textId="0FEFB617" w:rsidR="00ED1533" w:rsidRPr="00225AE3" w:rsidRDefault="00ED1533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รายละเอียดของการร่วม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>ค้า</w:t>
      </w:r>
      <w:r w:rsidR="00225AE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30</w:t>
      </w:r>
      <w:r w:rsidR="001464A2">
        <w:rPr>
          <w:rFonts w:ascii="Angsana New" w:hAnsi="Angsana New" w:cs="Angsana New"/>
          <w:sz w:val="30"/>
          <w:szCs w:val="30"/>
        </w:rPr>
        <w:t xml:space="preserve"> </w:t>
      </w:r>
      <w:r w:rsidR="00E90672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1464A2">
        <w:rPr>
          <w:rFonts w:ascii="Angsana New" w:hAnsi="Angsana New" w:cs="Angsana New" w:hint="cs"/>
          <w:sz w:val="30"/>
          <w:szCs w:val="30"/>
          <w:cs/>
        </w:rPr>
        <w:t>ยน</w:t>
      </w:r>
      <w:r w:rsidR="005D532C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2563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4A2387" w:rsidRPr="009F3C1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31</w:t>
      </w:r>
      <w:r w:rsidR="004A2387" w:rsidRPr="009F3C1F">
        <w:rPr>
          <w:rFonts w:ascii="Angsana New" w:hAnsi="Angsana New" w:cs="Angsana New"/>
          <w:sz w:val="30"/>
          <w:szCs w:val="30"/>
        </w:rPr>
        <w:t xml:space="preserve"> </w:t>
      </w:r>
      <w:r w:rsidR="004A23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34F97" w:rsidRPr="009F3C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2562</w:t>
      </w:r>
      <w:r w:rsidRPr="009F3C1F">
        <w:rPr>
          <w:rFonts w:ascii="Angsana New" w:hAnsi="Angsana New" w:cs="Angsana New" w:hint="cs"/>
          <w:sz w:val="30"/>
          <w:szCs w:val="30"/>
          <w:cs/>
        </w:rPr>
        <w:t xml:space="preserve"> ได้เปิดเผยไว้ในหมายเหตุประกอบงบการเงิน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F3C1F">
        <w:rPr>
          <w:rFonts w:ascii="Angsana New" w:hAnsi="Angsana New" w:cs="Angsana New" w:hint="cs"/>
          <w:sz w:val="30"/>
          <w:szCs w:val="30"/>
          <w:cs/>
        </w:rPr>
        <w:t>ข้อ</w:t>
      </w:r>
      <w:r w:rsidRPr="009F3C1F">
        <w:rPr>
          <w:rFonts w:ascii="Angsana New" w:hAnsi="Angsana New" w:cs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z w:val="30"/>
          <w:szCs w:val="30"/>
        </w:rPr>
        <w:t>6</w:t>
      </w:r>
      <w:r w:rsidR="00225AE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3584C" w:rsidRPr="00F3584C">
        <w:rPr>
          <w:rFonts w:ascii="Angsana New" w:hAnsi="Angsana New" w:cs="Angsana New"/>
          <w:sz w:val="30"/>
          <w:szCs w:val="30"/>
        </w:rPr>
        <w:t>7</w:t>
      </w:r>
      <w:r w:rsidR="00225AE3">
        <w:rPr>
          <w:rFonts w:ascii="Angsana New" w:hAnsi="Angsana New" w:cs="Angsana New"/>
          <w:sz w:val="30"/>
          <w:szCs w:val="30"/>
        </w:rPr>
        <w:t xml:space="preserve"> </w:t>
      </w:r>
      <w:r w:rsidR="00225AE3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1EC506BD" w14:textId="77777777" w:rsidR="00F87FFB" w:rsidRPr="009F3C1F" w:rsidRDefault="00F87FFB" w:rsidP="00F87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3734687" w14:textId="77777777" w:rsidR="00794629" w:rsidRPr="00F46695" w:rsidRDefault="00794629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466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8659C5C" w14:textId="77777777" w:rsidR="00794629" w:rsidRPr="009F3C1F" w:rsidRDefault="00794629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16D1FBDC" w:rsidR="000B42D5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F3584C" w:rsidRPr="00F3584C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3268CFE" w14:textId="77777777" w:rsidR="000B42D5" w:rsidRDefault="000B42D5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D2C3DCE" w14:textId="18B57369" w:rsidR="00834F97" w:rsidRPr="00846F1C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46F1C">
        <w:rPr>
          <w:rFonts w:ascii="Angsana New" w:hAnsi="Angsana New" w:cs="Angsana New" w:hint="cs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</w:t>
      </w:r>
      <w:r w:rsidR="000B42D5" w:rsidRPr="00846F1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F3584C" w:rsidRPr="00F3584C">
        <w:rPr>
          <w:rFonts w:ascii="Angsana New" w:hAnsi="Angsana New" w:cs="Angsana New" w:hint="cs"/>
          <w:sz w:val="30"/>
          <w:szCs w:val="30"/>
        </w:rPr>
        <w:t>31</w:t>
      </w:r>
      <w:r w:rsidRPr="00846F1C">
        <w:rPr>
          <w:rFonts w:ascii="Angsana New" w:hAnsi="Angsana New" w:cs="Angsana New" w:hint="cs"/>
          <w:sz w:val="30"/>
          <w:szCs w:val="30"/>
        </w:rPr>
        <w:t xml:space="preserve"> </w:t>
      </w:r>
      <w:r w:rsidRPr="00846F1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 w:cs="Angsana New" w:hint="cs"/>
          <w:sz w:val="30"/>
          <w:szCs w:val="30"/>
        </w:rPr>
        <w:t>2562</w:t>
      </w:r>
    </w:p>
    <w:p w14:paraId="654BCD25" w14:textId="77777777" w:rsidR="00595C3D" w:rsidRPr="000B42D5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809DEF5" w14:textId="213AB4F3" w:rsidR="00595C3D" w:rsidRDefault="00595C3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  <w:r w:rsidRPr="00595C3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กลุ่มบริษัท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F3584C" w:rsidRPr="00F3584C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สัญญาเช่า </w:t>
      </w:r>
      <w:r w:rsidRPr="00595C3D">
        <w:rPr>
          <w:rFonts w:ascii="Angsana New" w:hAnsi="Angsana New" w:cs="Angsana New" w:hint="cs"/>
          <w:sz w:val="30"/>
          <w:szCs w:val="30"/>
          <w:cs/>
        </w:rPr>
        <w:t>(</w:t>
      </w:r>
      <w:r w:rsidRPr="00595C3D">
        <w:rPr>
          <w:rFonts w:ascii="Angsana New" w:hAnsi="Angsana New" w:cs="Angsana New" w:hint="cs"/>
          <w:sz w:val="30"/>
          <w:szCs w:val="30"/>
        </w:rPr>
        <w:t xml:space="preserve">TFRS </w:t>
      </w:r>
      <w:r w:rsidR="00F3584C" w:rsidRPr="00F3584C">
        <w:rPr>
          <w:rFonts w:ascii="Angsana New" w:hAnsi="Angsana New" w:cs="Angsana New" w:hint="cs"/>
          <w:sz w:val="30"/>
          <w:szCs w:val="30"/>
        </w:rPr>
        <w:t>16</w:t>
      </w:r>
      <w:r w:rsidRPr="00595C3D">
        <w:rPr>
          <w:rFonts w:ascii="Angsana New" w:hAnsi="Angsana New" w:cs="Angsana New" w:hint="cs"/>
          <w:sz w:val="30"/>
          <w:szCs w:val="30"/>
          <w:cs/>
        </w:rPr>
        <w:t>)</w:t>
      </w:r>
      <w:r w:rsidRPr="00595C3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</w:t>
      </w:r>
      <w:r w:rsidR="000B42D5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595C3D">
        <w:rPr>
          <w:rFonts w:ascii="Angsana New" w:hAnsi="Angsana New" w:cs="Angsana New" w:hint="cs"/>
          <w:sz w:val="30"/>
          <w:szCs w:val="30"/>
          <w:cs/>
        </w:rPr>
        <w:t>การบัญชี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สำหรับ </w:t>
      </w:r>
      <w:r w:rsidR="00B17441">
        <w:rPr>
          <w:rFonts w:ascii="Angsana New" w:hAnsi="Angsana New" w:cs="Angsana New"/>
          <w:sz w:val="30"/>
          <w:szCs w:val="30"/>
        </w:rPr>
        <w:t xml:space="preserve">TFRS </w:t>
      </w:r>
      <w:r w:rsidR="00F3584C" w:rsidRPr="00F3584C">
        <w:rPr>
          <w:rFonts w:ascii="Angsana New" w:hAnsi="Angsana New" w:cs="Angsana New"/>
          <w:sz w:val="30"/>
          <w:szCs w:val="30"/>
        </w:rPr>
        <w:t>16</w:t>
      </w:r>
      <w:r w:rsidR="00B17441">
        <w:rPr>
          <w:rFonts w:ascii="Angsana New" w:hAnsi="Angsana New" w:cs="Angsana New"/>
          <w:sz w:val="30"/>
          <w:szCs w:val="30"/>
        </w:rPr>
        <w:t xml:space="preserve"> </w:t>
      </w:r>
      <w:r w:rsidRPr="00595C3D">
        <w:rPr>
          <w:rFonts w:ascii="Angsana New" w:hAnsi="Angsana New" w:cs="Angsana New" w:hint="cs"/>
          <w:sz w:val="30"/>
          <w:szCs w:val="30"/>
          <w:cs/>
        </w:rPr>
        <w:t>ไว้ในหมายเหตุ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595C3D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3584C" w:rsidRPr="00F3584C">
        <w:rPr>
          <w:rFonts w:ascii="Angsana New" w:hAnsi="Angsana New" w:cs="Angsana New" w:hint="cs"/>
          <w:sz w:val="30"/>
          <w:szCs w:val="30"/>
        </w:rPr>
        <w:t>3</w:t>
      </w:r>
      <w:r w:rsidR="00B17441">
        <w:rPr>
          <w:rFonts w:ascii="Angsana New" w:hAnsi="Angsana New" w:cs="Angsana New"/>
          <w:sz w:val="30"/>
          <w:szCs w:val="30"/>
        </w:rPr>
        <w:t xml:space="preserve"> </w:t>
      </w:r>
      <w:r w:rsidR="00B1744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FE5929">
        <w:rPr>
          <w:rFonts w:ascii="Angsana New" w:hAnsi="Angsana New" w:cs="Angsana New" w:hint="cs"/>
          <w:sz w:val="30"/>
          <w:szCs w:val="30"/>
          <w:cs/>
        </w:rPr>
        <w:t>การปฏิบัติตาม</w:t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 w:rsidRPr="00595C3D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การรายงานทางการเงินกลุ่มเครื่องมือทางการเงิน</w:t>
      </w:r>
      <w:r w:rsidR="00B17441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กลุ่มบริษัทได้พิจารณาแล้วว่าไม่มีผลกระทบที่มีสาระสำคัญต่อ</w:t>
      </w:r>
      <w:r w:rsidR="00FE5929">
        <w:rPr>
          <w:rFonts w:ascii="Angsana New" w:hAnsi="Angsana New" w:cs="Angsana New"/>
          <w:sz w:val="30"/>
          <w:szCs w:val="30"/>
          <w:cs/>
        </w:rPr>
        <w:br/>
      </w:r>
      <w:r w:rsidR="00B17441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</w:p>
    <w:p w14:paraId="643C953C" w14:textId="0336102B" w:rsidR="00E32EDD" w:rsidRDefault="00E32EDD" w:rsidP="00595C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B7EA96" w14:textId="2A56EA78" w:rsidR="00E93998" w:rsidRPr="00E93998" w:rsidRDefault="00E93998" w:rsidP="00E93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3998">
        <w:rPr>
          <w:rFonts w:ascii="Angsana New" w:hAnsi="Angsana New" w:cs="Angsana New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E93998">
        <w:rPr>
          <w:rFonts w:ascii="Angsana New" w:hAnsi="Angsana New" w:cs="Angsana New"/>
          <w:sz w:val="30"/>
          <w:szCs w:val="30"/>
        </w:rPr>
        <w:t xml:space="preserve"> </w:t>
      </w:r>
      <w:r w:rsidRPr="00E93998">
        <w:rPr>
          <w:rFonts w:ascii="Angsana New" w:hAnsi="Angsana New" w:cs="Angsana New"/>
          <w:sz w:val="30"/>
          <w:szCs w:val="30"/>
          <w:cs/>
        </w:rPr>
        <w:t>กลุ่มบริษัทได้ประเมินผลกระทบที่อาจ</w:t>
      </w:r>
      <w:r w:rsidRPr="00E93998">
        <w:rPr>
          <w:rFonts w:ascii="Angsana New" w:hAnsi="Angsana New" w:cs="Angsana New"/>
          <w:spacing w:val="-2"/>
          <w:sz w:val="30"/>
          <w:szCs w:val="30"/>
          <w:cs/>
        </w:rPr>
        <w:t>เกิดขึ้นต่อ</w:t>
      </w:r>
      <w:r w:rsidR="00C734ED">
        <w:rPr>
          <w:rFonts w:ascii="Angsana New" w:hAnsi="Angsana New" w:cs="Angsana New"/>
          <w:spacing w:val="-2"/>
          <w:sz w:val="30"/>
          <w:szCs w:val="30"/>
        </w:rPr>
        <w:br/>
      </w:r>
      <w:r w:rsidRPr="00E93998">
        <w:rPr>
          <w:rFonts w:ascii="Angsana New" w:hAnsi="Angsana New" w:cs="Angsana New"/>
          <w:spacing w:val="-2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งบการเงินจากการถือปฏิบัติตามมาตรฐานการรายงานทางการเงินที่ปรับปรุงใหม่เหล่านี้ ซึ่งคาด</w:t>
      </w:r>
      <w:r w:rsidRPr="00E93998">
        <w:rPr>
          <w:rFonts w:ascii="Angsana New" w:hAnsi="Angsana New" w:cs="Angsana New"/>
          <w:sz w:val="30"/>
          <w:szCs w:val="30"/>
          <w:cs/>
        </w:rPr>
        <w:t>ว่าไม่มีผลกระทบที่มีสาระสำคัญต่องบการเงินในงวดที่ถือปฏิบัติ</w:t>
      </w:r>
    </w:p>
    <w:p w14:paraId="50571D96" w14:textId="77777777" w:rsidR="00E32EDD" w:rsidRPr="00E32EDD" w:rsidRDefault="00E32EDD" w:rsidP="00E32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1863E3" w14:textId="77777777" w:rsidR="003B4D85" w:rsidRPr="00794629" w:rsidRDefault="002566F1" w:rsidP="0044451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การใช้วิจารณญาณ</w:t>
      </w:r>
      <w:r w:rsidR="00834F9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และการประมาณการ</w:t>
      </w:r>
    </w:p>
    <w:p w14:paraId="24BCCE1D" w14:textId="77777777" w:rsidR="003B4D85" w:rsidRPr="00B72DD2" w:rsidRDefault="003B4D85" w:rsidP="00B72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A3BEF6B" w14:textId="02F9F8D8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F3584C" w:rsidRPr="00F3584C">
        <w:rPr>
          <w:rFonts w:ascii="Angsana New" w:hAnsi="Angsana New" w:cs="Angsana New" w:hint="cs"/>
          <w:spacing w:val="-2"/>
          <w:sz w:val="30"/>
          <w:szCs w:val="30"/>
        </w:rPr>
        <w:t>31</w:t>
      </w:r>
      <w:r w:rsidRPr="00684CB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 w:cs="Angsana New" w:hint="cs"/>
          <w:spacing w:val="-2"/>
          <w:sz w:val="30"/>
          <w:szCs w:val="30"/>
        </w:rPr>
        <w:t>2562</w:t>
      </w:r>
      <w:r w:rsidRPr="00684CB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เว้นแต่การใช้วิจารณญาณและแหล่งข้อมูลสำคัญ</w:t>
      </w:r>
      <w:r w:rsidRPr="006A664E">
        <w:rPr>
          <w:rFonts w:ascii="Angsana New" w:hAnsi="Angsana New" w:cs="Angsana New" w:hint="cs"/>
          <w:sz w:val="30"/>
          <w:szCs w:val="30"/>
          <w:cs/>
        </w:rPr>
        <w:t>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7F071F">
        <w:rPr>
          <w:rFonts w:ascii="Angsana New" w:hAnsi="Angsana New" w:cs="Angsana New"/>
          <w:sz w:val="30"/>
          <w:szCs w:val="30"/>
          <w:cs/>
        </w:rPr>
        <w:br/>
      </w:r>
      <w:r w:rsidRPr="006A664E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0B42D5">
        <w:rPr>
          <w:rFonts w:ascii="Angsana New" w:hAnsi="Angsana New" w:cs="Angsana New" w:hint="cs"/>
          <w:sz w:val="30"/>
          <w:szCs w:val="30"/>
          <w:cs/>
        </w:rPr>
        <w:t>ประกอบงบการเงินระหว่างกาล</w:t>
      </w:r>
      <w:r w:rsidRPr="006A664E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F3584C" w:rsidRPr="00F3584C">
        <w:rPr>
          <w:rFonts w:ascii="Angsana New" w:hAnsi="Angsana New" w:cs="Angsana New" w:hint="cs"/>
          <w:sz w:val="30"/>
          <w:szCs w:val="30"/>
        </w:rPr>
        <w:t>3</w:t>
      </w:r>
    </w:p>
    <w:p w14:paraId="231C80FF" w14:textId="77777777" w:rsidR="000B42D5" w:rsidRPr="006A664E" w:rsidRDefault="000B42D5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F2E42BB" w14:textId="77777777" w:rsidR="006A664E" w:rsidRDefault="006A664E" w:rsidP="00214992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6A664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 </w:t>
      </w:r>
    </w:p>
    <w:p w14:paraId="3CC2F1D3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0EC4D50A" w14:textId="7B892F4B" w:rsidR="003319B4" w:rsidRPr="00537660" w:rsidRDefault="003319B4" w:rsidP="000B4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325AC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1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584C" w:rsidRPr="00F3584C">
        <w:rPr>
          <w:rFonts w:asciiTheme="majorBidi" w:hAnsiTheme="majorBidi" w:cstheme="majorBidi"/>
          <w:sz w:val="30"/>
          <w:szCs w:val="30"/>
        </w:rPr>
        <w:t>2563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325AC0">
        <w:rPr>
          <w:rFonts w:asciiTheme="majorBidi" w:hAnsiTheme="majorBidi" w:cstheme="majorBidi"/>
          <w:sz w:val="30"/>
          <w:szCs w:val="30"/>
        </w:rPr>
        <w:t xml:space="preserve">TFRS </w:t>
      </w:r>
      <w:r w:rsidR="00F3584C" w:rsidRPr="00F3584C">
        <w:rPr>
          <w:rFonts w:asciiTheme="majorBidi" w:hAnsiTheme="majorBidi" w:cstheme="majorBidi"/>
          <w:sz w:val="30"/>
          <w:szCs w:val="30"/>
        </w:rPr>
        <w:t>16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กับสัญญาที่เคยระบุว่าเป็นสัญญาเช่าตามมาตรฐานการบัญชีฉบับที่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(TAS </w:t>
      </w:r>
      <w:r w:rsidR="00F3584C" w:rsidRPr="00F3584C">
        <w:rPr>
          <w:rFonts w:asciiTheme="majorBidi" w:hAnsiTheme="majorBidi" w:cstheme="majorBidi"/>
          <w:sz w:val="30"/>
          <w:szCs w:val="30"/>
        </w:rPr>
        <w:t>17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F715A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684CB1">
        <w:rPr>
          <w:rFonts w:asciiTheme="majorBidi" w:hAnsiTheme="majorBidi" w:cstheme="majorBidi"/>
          <w:sz w:val="30"/>
          <w:szCs w:val="30"/>
        </w:rPr>
        <w:br/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325AC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325AC0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 xml:space="preserve">(TFRIC </w:t>
      </w:r>
      <w:r w:rsidR="00F3584C" w:rsidRPr="00F3584C">
        <w:rPr>
          <w:rFonts w:asciiTheme="majorBidi" w:hAnsiTheme="majorBidi" w:cstheme="majorBidi"/>
          <w:sz w:val="30"/>
          <w:szCs w:val="30"/>
        </w:rPr>
        <w:t>4</w:t>
      </w:r>
      <w:r w:rsidRPr="00325AC0">
        <w:rPr>
          <w:rFonts w:asciiTheme="majorBidi" w:hAnsiTheme="majorBidi" w:cstheme="majorBidi"/>
          <w:sz w:val="30"/>
          <w:szCs w:val="30"/>
        </w:rPr>
        <w:t xml:space="preserve">) 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25AC0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325A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25AC0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325AC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02D9DC7" w14:textId="77777777" w:rsidR="003319B4" w:rsidRPr="00537660" w:rsidRDefault="003319B4" w:rsidP="003319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0A9729" w14:textId="7AA6E09B" w:rsidR="003319B4" w:rsidRPr="00537660" w:rsidRDefault="003319B4" w:rsidP="000B42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DF6942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และประโยชน์ที่ได้รับที่เกี่ยวข้องกับสัญญาเช่า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ตาม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16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</w:t>
      </w:r>
      <w:r w:rsidR="00F715A0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</w:t>
      </w:r>
      <w:r w:rsidRPr="00DF6942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กลุ่มบริษัทจะปันส่วนสิ่งตอบแทนที่ต้องจ่าย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2563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325AC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</w:t>
      </w:r>
      <w:r w:rsidR="0096311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สัญญาเช่าดังกล่าวเปลี่ยนแปลงไป</w:t>
      </w:r>
      <w:r w:rsid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53766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E55DEC0" w14:textId="149CD036" w:rsidR="00DD4F27" w:rsidRDefault="00DD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1AC54C" w14:textId="77777777" w:rsidR="00E32EDD" w:rsidRDefault="00E32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89A79B5" w14:textId="46C127A5" w:rsidR="00325AC0" w:rsidRPr="00325AC0" w:rsidRDefault="003319B4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ในการปฏิบัติในช่วงเปลี่ยนแปลง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25AC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กลุ่มบริษัทได้เลือกใช้ข้อยกเว้นต่อไปนี้</w:t>
      </w:r>
      <w:r w:rsidRPr="00325AC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4F1FA225" w14:textId="77777777" w:rsidR="00325AC0" w:rsidRPr="00325AC0" w:rsidRDefault="00325AC0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EE75CAB" w14:textId="4E80D759" w:rsidR="003319B4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F3584C" w:rsidRPr="00F3584C">
        <w:rPr>
          <w:rFonts w:asciiTheme="majorBidi" w:eastAsia="Calibri" w:hAnsiTheme="majorBidi" w:cstheme="majorBidi"/>
          <w:sz w:val="30"/>
          <w:szCs w:val="30"/>
        </w:rPr>
        <w:t>12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="003319B4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E0E22D6" w14:textId="352BE298" w:rsidR="00F715A0" w:rsidRP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</w:p>
    <w:p w14:paraId="155650B3" w14:textId="0661096F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="00DC4C0D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="00DC4C0D" w:rsidRPr="00846F1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29F0895" w14:textId="1025B297" w:rsidR="00846F1C" w:rsidRDefault="00846F1C" w:rsidP="00846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="0071131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3319B4" w:rsidRPr="00846F1C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="00F715A0" w:rsidRPr="00846F1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4103667" w14:textId="77777777" w:rsidR="006A664E" w:rsidRPr="003319B4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3"/>
        <w:gridCol w:w="7207"/>
        <w:gridCol w:w="1620"/>
      </w:tblGrid>
      <w:tr w:rsidR="00F715A0" w:rsidRPr="008F3B2B" w14:paraId="0855298B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  <w:shd w:val="clear" w:color="auto" w:fill="auto"/>
            <w:vAlign w:val="bottom"/>
          </w:tcPr>
          <w:p w14:paraId="6D03EB13" w14:textId="7A2B6FD0" w:rsidR="00F715A0" w:rsidRPr="00F2561E" w:rsidRDefault="00F715A0" w:rsidP="009255B9">
            <w:pPr>
              <w:pStyle w:val="acctfourfigures"/>
              <w:tabs>
                <w:tab w:val="clear" w:pos="765"/>
              </w:tabs>
              <w:spacing w:line="240" w:lineRule="auto"/>
              <w:ind w:left="-71" w:hanging="9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2561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2561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F3584C" w:rsidRPr="00F358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2561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911D7CD" w14:textId="77777777" w:rsidR="00FD346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7A4640AF" w14:textId="77777777" w:rsidR="00684CB1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A5E3A0D" w14:textId="32F84A46" w:rsidR="00F715A0" w:rsidRPr="00F715A0" w:rsidRDefault="00F715A0" w:rsidP="00F715A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715A0" w:rsidRPr="008F3B2B" w14:paraId="02276CC8" w14:textId="77777777" w:rsidTr="00725206">
        <w:trPr>
          <w:gridBefore w:val="1"/>
          <w:wBefore w:w="83" w:type="dxa"/>
          <w:cantSplit/>
          <w:trHeight w:val="20"/>
          <w:tblHeader/>
        </w:trPr>
        <w:tc>
          <w:tcPr>
            <w:tcW w:w="7207" w:type="dxa"/>
          </w:tcPr>
          <w:p w14:paraId="46275CF0" w14:textId="77777777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EFF1E3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256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8F3B2B" w14:paraId="76EB4670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3D84D926" w14:textId="53469DBF" w:rsidR="00F715A0" w:rsidRPr="00F2561E" w:rsidRDefault="00F715A0" w:rsidP="008F3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584C" w:rsidRPr="00F3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6DA70E4B" w14:textId="77777777" w:rsidR="00F715A0" w:rsidRPr="00F2561E" w:rsidRDefault="00F715A0" w:rsidP="008F3B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715A0" w:rsidRPr="008F3B2B" w14:paraId="1E292A0F" w14:textId="77777777" w:rsidTr="00725206">
        <w:trPr>
          <w:cantSplit/>
          <w:trHeight w:val="20"/>
        </w:trPr>
        <w:tc>
          <w:tcPr>
            <w:tcW w:w="7290" w:type="dxa"/>
            <w:gridSpan w:val="2"/>
            <w:vAlign w:val="bottom"/>
          </w:tcPr>
          <w:p w14:paraId="3AFA2402" w14:textId="67A4D270" w:rsidR="00F715A0" w:rsidRPr="00F2561E" w:rsidRDefault="00FD3461" w:rsidP="008F3B2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F715A0"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9443B2B" w14:textId="4AC1225C" w:rsidR="00F715A0" w:rsidRPr="009A1B9A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F715A0" w:rsidRPr="008F3B2B" w14:paraId="45450374" w14:textId="77777777" w:rsidTr="00725206">
        <w:trPr>
          <w:cantSplit/>
          <w:trHeight w:val="20"/>
        </w:trPr>
        <w:tc>
          <w:tcPr>
            <w:tcW w:w="7290" w:type="dxa"/>
            <w:gridSpan w:val="2"/>
          </w:tcPr>
          <w:p w14:paraId="6316E2B9" w14:textId="77777777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2561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004BC1C" w14:textId="0E21001A" w:rsidR="00F715A0" w:rsidRPr="009A1B9A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5421B7B" w14:textId="77777777" w:rsidR="006A664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90"/>
        <w:gridCol w:w="1620"/>
      </w:tblGrid>
      <w:tr w:rsidR="00F715A0" w:rsidRPr="00537660" w14:paraId="1A7965E1" w14:textId="77777777" w:rsidTr="00725206">
        <w:trPr>
          <w:cantSplit/>
          <w:trHeight w:val="17"/>
          <w:tblHeader/>
        </w:trPr>
        <w:tc>
          <w:tcPr>
            <w:tcW w:w="7290" w:type="dxa"/>
            <w:shd w:val="clear" w:color="auto" w:fill="auto"/>
            <w:vAlign w:val="bottom"/>
          </w:tcPr>
          <w:p w14:paraId="0425357F" w14:textId="06A72E7D" w:rsidR="00F715A0" w:rsidRPr="00F2561E" w:rsidRDefault="00F715A0" w:rsidP="00DC20D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F256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A101AFB" w14:textId="77777777" w:rsidR="00FD346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14:paraId="67F5684C" w14:textId="77777777" w:rsidR="00684CB1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2820DB3" w14:textId="742C70EF" w:rsidR="00F715A0" w:rsidRPr="00F715A0" w:rsidRDefault="00FD3461" w:rsidP="00FD3461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561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715A0" w:rsidRPr="00537660" w14:paraId="1FA53320" w14:textId="77777777" w:rsidTr="00725206">
        <w:trPr>
          <w:cantSplit/>
          <w:trHeight w:val="17"/>
          <w:tblHeader/>
        </w:trPr>
        <w:tc>
          <w:tcPr>
            <w:tcW w:w="7290" w:type="dxa"/>
          </w:tcPr>
          <w:p w14:paraId="3E461EE9" w14:textId="77777777" w:rsidR="00F715A0" w:rsidRPr="00F2561E" w:rsidRDefault="00F715A0" w:rsidP="00DC20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D4AB75" w14:textId="77777777" w:rsidR="00F715A0" w:rsidRPr="00537660" w:rsidRDefault="00F715A0" w:rsidP="00DC20D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76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15A0" w:rsidRPr="00537660" w14:paraId="1119C827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1FA707FA" w14:textId="5B266D9D" w:rsidR="00F715A0" w:rsidRPr="00F2561E" w:rsidRDefault="00F715A0" w:rsidP="00F256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65E9C1E2" w14:textId="13789232" w:rsidR="00F715A0" w:rsidRPr="00877A4F" w:rsidRDefault="00F3584C" w:rsidP="00F937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</w:tr>
      <w:tr w:rsidR="00F715A0" w:rsidRPr="00537660" w14:paraId="63E4E581" w14:textId="77777777" w:rsidTr="00725206">
        <w:trPr>
          <w:cantSplit/>
          <w:trHeight w:val="17"/>
        </w:trPr>
        <w:tc>
          <w:tcPr>
            <w:tcW w:w="7290" w:type="dxa"/>
          </w:tcPr>
          <w:p w14:paraId="25203BBE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14:paraId="60A09BA6" w14:textId="5256853E" w:rsidR="00F715A0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439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715A0" w:rsidRPr="00537660" w14:paraId="767A5B84" w14:textId="77777777" w:rsidTr="00725206">
        <w:trPr>
          <w:cantSplit/>
          <w:trHeight w:val="17"/>
        </w:trPr>
        <w:tc>
          <w:tcPr>
            <w:tcW w:w="7290" w:type="dxa"/>
          </w:tcPr>
          <w:p w14:paraId="5F4570EF" w14:textId="77777777" w:rsidR="00F715A0" w:rsidRPr="00F2561E" w:rsidRDefault="00F715A0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</w:tcPr>
          <w:p w14:paraId="060A7052" w14:textId="7CBA0129" w:rsidR="00F715A0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938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4B140E3" w14:textId="77777777" w:rsidTr="00725206">
        <w:trPr>
          <w:cantSplit/>
          <w:trHeight w:val="17"/>
        </w:trPr>
        <w:tc>
          <w:tcPr>
            <w:tcW w:w="7290" w:type="dxa"/>
          </w:tcPr>
          <w:p w14:paraId="054B32D5" w14:textId="441040E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620" w:type="dxa"/>
          </w:tcPr>
          <w:p w14:paraId="30E9CEDA" w14:textId="6291470A" w:rsidR="00FD3461" w:rsidRPr="00877A4F" w:rsidRDefault="00285A06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85A0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230</w:t>
            </w:r>
            <w:r w:rsidRPr="00285A0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D3461" w:rsidRPr="00537660" w14:paraId="1F4BCE76" w14:textId="77777777" w:rsidTr="00725206">
        <w:trPr>
          <w:cantSplit/>
          <w:trHeight w:val="17"/>
        </w:trPr>
        <w:tc>
          <w:tcPr>
            <w:tcW w:w="7290" w:type="dxa"/>
          </w:tcPr>
          <w:p w14:paraId="6482FAB8" w14:textId="04030DFE" w:rsidR="00FD3461" w:rsidRPr="00F2561E" w:rsidRDefault="00FD3461" w:rsidP="00F256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D952D7" w14:textId="47E3E368" w:rsidR="00FD3461" w:rsidRPr="00877A4F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F715A0" w:rsidRPr="00537660" w14:paraId="4483AA67" w14:textId="77777777" w:rsidTr="00725206">
        <w:trPr>
          <w:cantSplit/>
          <w:trHeight w:val="17"/>
        </w:trPr>
        <w:tc>
          <w:tcPr>
            <w:tcW w:w="7290" w:type="dxa"/>
          </w:tcPr>
          <w:p w14:paraId="4889A55D" w14:textId="77777777" w:rsidR="00F715A0" w:rsidRPr="00F2561E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99AC76" w14:textId="0C4FC4F8" w:rsidR="00F715A0" w:rsidRPr="00585E6C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</w:t>
            </w:r>
            <w:r w:rsidR="00285A06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</w:tr>
      <w:tr w:rsidR="00F715A0" w:rsidRPr="00537660" w14:paraId="71442BBE" w14:textId="77777777" w:rsidTr="00725206">
        <w:trPr>
          <w:cantSplit/>
          <w:trHeight w:val="17"/>
        </w:trPr>
        <w:tc>
          <w:tcPr>
            <w:tcW w:w="7290" w:type="dxa"/>
          </w:tcPr>
          <w:p w14:paraId="0A2D0AA9" w14:textId="77777777" w:rsidR="00F715A0" w:rsidRPr="00684CB1" w:rsidRDefault="00F715A0" w:rsidP="00F256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FEB5AE" w14:textId="211E8E7B" w:rsidR="00F715A0" w:rsidRPr="00684CB1" w:rsidRDefault="00F715A0" w:rsidP="00F256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4CB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3584C" w:rsidRPr="00F3584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84C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8CCE91" w14:textId="167B4BFC" w:rsidR="00F715A0" w:rsidRPr="00684CB1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065</w:t>
            </w:r>
          </w:p>
        </w:tc>
      </w:tr>
      <w:tr w:rsidR="00F715A0" w:rsidRPr="00537660" w14:paraId="4F4938E2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3A4217AB" w14:textId="1B4E2075" w:rsidR="00F715A0" w:rsidRPr="00F2561E" w:rsidRDefault="00F715A0" w:rsidP="00F256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F3584C"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3584C" w:rsidRPr="00F358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2DC88" w14:textId="747BC916" w:rsidR="00F715A0" w:rsidRPr="00585E6C" w:rsidRDefault="00F3584C" w:rsidP="00585E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  <w:r w:rsidR="00285A06" w:rsidRP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065</w:t>
            </w:r>
          </w:p>
        </w:tc>
      </w:tr>
      <w:tr w:rsidR="00F715A0" w:rsidRPr="00537660" w14:paraId="323F03B8" w14:textId="77777777" w:rsidTr="00725206">
        <w:trPr>
          <w:cantSplit/>
          <w:trHeight w:val="17"/>
        </w:trPr>
        <w:tc>
          <w:tcPr>
            <w:tcW w:w="7290" w:type="dxa"/>
            <w:vAlign w:val="bottom"/>
          </w:tcPr>
          <w:p w14:paraId="47181DCD" w14:textId="2A376ED7" w:rsidR="00F715A0" w:rsidRPr="00F2561E" w:rsidRDefault="00F715A0" w:rsidP="00F256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61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2561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256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3C2A4D" w14:textId="67693A49" w:rsidR="00F715A0" w:rsidRPr="007D65FB" w:rsidRDefault="00F3584C" w:rsidP="00576F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left="-81" w:right="18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285A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</w:tr>
    </w:tbl>
    <w:p w14:paraId="367E851B" w14:textId="77777777" w:rsidR="00537660" w:rsidRDefault="00537660" w:rsidP="00537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20"/>
          <w:szCs w:val="20"/>
        </w:rPr>
      </w:pPr>
    </w:p>
    <w:p w14:paraId="602D0032" w14:textId="2BA3E51B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14:paraId="396D79DF" w14:textId="77777777" w:rsidR="001C7DF8" w:rsidRPr="008F0CA6" w:rsidRDefault="001C7DF8" w:rsidP="002F0C6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2CFB645E" w:rsidR="0064345F" w:rsidRPr="0064345F" w:rsidRDefault="00B96946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4345F"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ความสัมพันธ์ที่มีกับการร่วมค้า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และบริษัทย่อย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2A1874" w:rsidRPr="0064345F">
        <w:rPr>
          <w:rFonts w:ascii="Angsana New" w:hAnsi="Angsana New" w:hint="cs"/>
          <w:sz w:val="30"/>
          <w:szCs w:val="30"/>
          <w:cs/>
          <w:lang w:val="en-US"/>
        </w:rPr>
        <w:t>ประกอบงบการเงินระหว่างกาล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6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7</w:t>
      </w:r>
      <w:r w:rsidRPr="0064345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345F" w:rsidRPr="0064345F">
        <w:rPr>
          <w:rFonts w:ascii="Angsana New" w:hAnsi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="0064345F" w:rsidRPr="0064345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12" w:type="dxa"/>
        <w:tblInd w:w="450" w:type="dxa"/>
        <w:tblLook w:val="04A0" w:firstRow="1" w:lastRow="0" w:firstColumn="1" w:lastColumn="0" w:noHBand="0" w:noVBand="1"/>
      </w:tblPr>
      <w:tblGrid>
        <w:gridCol w:w="3600"/>
        <w:gridCol w:w="1453"/>
        <w:gridCol w:w="4159"/>
      </w:tblGrid>
      <w:tr w:rsidR="0064345F" w:rsidRPr="0064345F" w14:paraId="50688394" w14:textId="77777777" w:rsidTr="002D2E54">
        <w:trPr>
          <w:trHeight w:val="434"/>
          <w:tblHeader/>
        </w:trPr>
        <w:tc>
          <w:tcPr>
            <w:tcW w:w="3600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53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59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2D2E54">
        <w:trPr>
          <w:trHeight w:val="434"/>
          <w:tblHeader/>
        </w:trPr>
        <w:tc>
          <w:tcPr>
            <w:tcW w:w="3600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53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59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2D2E54">
        <w:tc>
          <w:tcPr>
            <w:tcW w:w="3600" w:type="dxa"/>
          </w:tcPr>
          <w:p w14:paraId="10E5A9B2" w14:textId="77777777" w:rsidR="0064345F" w:rsidRPr="0064345F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53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2D2E54">
        <w:tc>
          <w:tcPr>
            <w:tcW w:w="3600" w:type="dxa"/>
          </w:tcPr>
          <w:p w14:paraId="4B373B09" w14:textId="77777777" w:rsidR="0064345F" w:rsidRPr="0064345F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53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667B298A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เป็นผู้ถือหุ้นรายใหญ่และเป็นกรรมการของบริษัท</w:t>
            </w:r>
          </w:p>
        </w:tc>
      </w:tr>
      <w:tr w:rsidR="0064345F" w:rsidRPr="0064345F" w14:paraId="69BF753A" w14:textId="77777777" w:rsidTr="002D2E54">
        <w:tc>
          <w:tcPr>
            <w:tcW w:w="3600" w:type="dxa"/>
          </w:tcPr>
          <w:p w14:paraId="6C1775FB" w14:textId="77777777" w:rsidR="0064345F" w:rsidRPr="0064345F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14" w:hanging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ไอ แอม กรีนที จำกัด</w:t>
            </w:r>
          </w:p>
        </w:tc>
        <w:tc>
          <w:tcPr>
            <w:tcW w:w="1453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761DA13C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</w:p>
        </w:tc>
      </w:tr>
      <w:tr w:rsidR="0064345F" w:rsidRPr="0064345F" w14:paraId="6862526E" w14:textId="77777777" w:rsidTr="002D2E54">
        <w:tc>
          <w:tcPr>
            <w:tcW w:w="3600" w:type="dxa"/>
          </w:tcPr>
          <w:p w14:paraId="71012AC7" w14:textId="77777777" w:rsidR="0064345F" w:rsidRPr="0064345F" w:rsidRDefault="0064345F" w:rsidP="007725F8">
            <w:pPr>
              <w:pStyle w:val="BodyText2"/>
              <w:tabs>
                <w:tab w:val="left" w:pos="340"/>
              </w:tabs>
              <w:spacing w:line="260" w:lineRule="atLeast"/>
              <w:ind w:left="14" w:hanging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53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59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32DFF6D4" w14:textId="77777777" w:rsidR="00BD759D" w:rsidRPr="0064345F" w:rsidRDefault="00BD759D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538141F" w14:textId="7DB9DA88" w:rsidR="00E26D5E" w:rsidRPr="007725F8" w:rsidRDefault="00E26D5E" w:rsidP="007725F8">
      <w:pPr>
        <w:pStyle w:val="BodyText2"/>
        <w:tabs>
          <w:tab w:val="left" w:pos="547"/>
        </w:tabs>
        <w:ind w:left="547"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7725F8">
        <w:rPr>
          <w:rFonts w:ascii="Angsana New" w:hAnsi="Angsana New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รายการที่สำคัญกับบุคคลหรือกิจการที่เกี่ยวข้องกันสำหรับงวดสามเดือน</w:t>
      </w:r>
      <w:r w:rsidR="00D759A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2F0C6F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D759AA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2F0C6F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="00D759A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1F3385" w:rsidRPr="00D759AA">
        <w:rPr>
          <w:rFonts w:ascii="Angsana New" w:hAnsi="Angsana New"/>
          <w:sz w:val="30"/>
          <w:szCs w:val="30"/>
          <w:lang w:val="en-US"/>
        </w:rPr>
        <w:t xml:space="preserve"> </w:t>
      </w:r>
      <w:r w:rsidR="002F0C6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1F3385" w:rsidRPr="00D759AA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D759AA">
        <w:rPr>
          <w:rFonts w:ascii="Angsana New" w:hAnsi="Angsana New"/>
          <w:sz w:val="30"/>
          <w:szCs w:val="30"/>
          <w:lang w:val="en-US"/>
        </w:rPr>
        <w:t xml:space="preserve"> 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7725F8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14:paraId="5E018C7D" w14:textId="7C7785A0" w:rsidR="00B277EB" w:rsidRDefault="00B277EB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41"/>
        <w:gridCol w:w="1080"/>
        <w:gridCol w:w="270"/>
        <w:gridCol w:w="1170"/>
        <w:gridCol w:w="270"/>
        <w:gridCol w:w="1170"/>
        <w:gridCol w:w="270"/>
        <w:gridCol w:w="1116"/>
      </w:tblGrid>
      <w:tr w:rsidR="00B277EB" w:rsidRPr="005D0474" w14:paraId="0911D032" w14:textId="77777777" w:rsidTr="0051669C">
        <w:trPr>
          <w:tblHeader/>
        </w:trPr>
        <w:tc>
          <w:tcPr>
            <w:tcW w:w="4041" w:type="dxa"/>
          </w:tcPr>
          <w:p w14:paraId="27C93A89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DD768BE" w14:textId="77777777" w:rsidR="00B277EB" w:rsidRPr="0002275D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DA2C18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</w:tcPr>
          <w:p w14:paraId="7BDA8449" w14:textId="77777777" w:rsidR="00B277EB" w:rsidRPr="00D26AE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7EB" w:rsidRPr="005D0474" w14:paraId="05C436C0" w14:textId="77777777" w:rsidTr="0051669C">
        <w:trPr>
          <w:tblHeader/>
        </w:trPr>
        <w:tc>
          <w:tcPr>
            <w:tcW w:w="4041" w:type="dxa"/>
          </w:tcPr>
          <w:p w14:paraId="0B6CC265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666A40F4" w14:textId="5BC6F1AB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54ACD8D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C45D4" w14:textId="4A53B432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ECFCB47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646F8" w14:textId="5151542F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FCD92AD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C80D6FB" w14:textId="4C191845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B277EB" w:rsidRPr="005D0474" w14:paraId="043C2963" w14:textId="77777777" w:rsidTr="0051669C">
        <w:trPr>
          <w:tblHeader/>
        </w:trPr>
        <w:tc>
          <w:tcPr>
            <w:tcW w:w="4041" w:type="dxa"/>
          </w:tcPr>
          <w:p w14:paraId="537515E0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6" w:type="dxa"/>
            <w:gridSpan w:val="7"/>
          </w:tcPr>
          <w:p w14:paraId="4DD52012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277EB" w:rsidRPr="005D0474" w14:paraId="17B30EEB" w14:textId="77777777" w:rsidTr="0051669C">
        <w:tc>
          <w:tcPr>
            <w:tcW w:w="4041" w:type="dxa"/>
          </w:tcPr>
          <w:p w14:paraId="130C5C16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357668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C5963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DEA22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BD28B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9278B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EBB84" w14:textId="77777777" w:rsidR="00B277EB" w:rsidRPr="0072618F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B8C7D63" w14:textId="77777777" w:rsidR="00B277EB" w:rsidRPr="0072618F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251C" w:rsidRPr="005D0474" w14:paraId="29E8F2EA" w14:textId="77777777" w:rsidTr="0051669C">
        <w:tc>
          <w:tcPr>
            <w:tcW w:w="4041" w:type="dxa"/>
          </w:tcPr>
          <w:p w14:paraId="4B4FF994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626830C" w14:textId="712B262B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E4CDC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57642B" w14:textId="464A5384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AAB411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CAC021" w14:textId="5C5F93AD" w:rsidR="00C7251C" w:rsidRPr="005D0474" w:rsidRDefault="00E04FF6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395E32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DF8472" w14:textId="48D8E54A" w:rsidR="00C7251C" w:rsidRPr="00463956" w:rsidRDefault="00C7251C" w:rsidP="00F57C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369,660</w:t>
            </w:r>
          </w:p>
        </w:tc>
      </w:tr>
      <w:tr w:rsidR="00C7251C" w:rsidRPr="005D0474" w14:paraId="5FC0D2C6" w14:textId="77777777" w:rsidTr="0051669C">
        <w:tc>
          <w:tcPr>
            <w:tcW w:w="4041" w:type="dxa"/>
          </w:tcPr>
          <w:p w14:paraId="68BBCB41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07716B10" w14:textId="1F6425FA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4EE40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D4D1E3" w14:textId="48072284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84B3A0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EBE9E0" w14:textId="1C26B378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79780DAA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DB1240E" w14:textId="2EAF49B1" w:rsidR="00C7251C" w:rsidRPr="00463956" w:rsidRDefault="00C7251C" w:rsidP="00F57C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251C" w:rsidRPr="005D0474" w14:paraId="470519FF" w14:textId="77777777" w:rsidTr="0051669C">
        <w:tc>
          <w:tcPr>
            <w:tcW w:w="4041" w:type="dxa"/>
          </w:tcPr>
          <w:p w14:paraId="0362DDC9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2E3120F" w14:textId="6011A01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8791A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8AC85D" w14:textId="7E8841F0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359A89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765243" w14:textId="3AD15219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3E9BAC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5E6EC54" w14:textId="553A0960" w:rsidR="00C7251C" w:rsidRPr="00463956" w:rsidRDefault="00C7251C" w:rsidP="00F57C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1,260</w:t>
            </w:r>
          </w:p>
        </w:tc>
      </w:tr>
      <w:tr w:rsidR="00C7251C" w:rsidRPr="00B277EB" w14:paraId="190B0360" w14:textId="77777777" w:rsidTr="0051669C">
        <w:trPr>
          <w:trHeight w:val="263"/>
        </w:trPr>
        <w:tc>
          <w:tcPr>
            <w:tcW w:w="4041" w:type="dxa"/>
          </w:tcPr>
          <w:p w14:paraId="29C3306B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25381C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66FB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580497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B4D15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CF2709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193B7F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C0C2598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B277EB" w14:paraId="45B72760" w14:textId="77777777" w:rsidTr="0051669C">
        <w:trPr>
          <w:trHeight w:val="263"/>
        </w:trPr>
        <w:tc>
          <w:tcPr>
            <w:tcW w:w="4041" w:type="dxa"/>
          </w:tcPr>
          <w:p w14:paraId="2490B2A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21AC0B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20EDE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13191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275621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FEA48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6BB22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79DA45D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B277EB" w14:paraId="2237C007" w14:textId="77777777" w:rsidTr="0051669C">
        <w:trPr>
          <w:trHeight w:val="263"/>
        </w:trPr>
        <w:tc>
          <w:tcPr>
            <w:tcW w:w="4041" w:type="dxa"/>
          </w:tcPr>
          <w:p w14:paraId="006B994C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E496E2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D1E43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FEE48E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92EAEF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4BBA5F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39CFC3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0E45258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5D0474" w14:paraId="49766B3A" w14:textId="77777777" w:rsidTr="0051669C">
        <w:tc>
          <w:tcPr>
            <w:tcW w:w="4041" w:type="dxa"/>
          </w:tcPr>
          <w:p w14:paraId="568D3478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222BB16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FE628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DD31A0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58E39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EDF9C3" w14:textId="7777777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936FEC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839B8E2" w14:textId="7777777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5D0474" w14:paraId="1CE51425" w14:textId="77777777" w:rsidTr="0051669C">
        <w:tc>
          <w:tcPr>
            <w:tcW w:w="4041" w:type="dxa"/>
          </w:tcPr>
          <w:p w14:paraId="5EFC6197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338CFAD" w14:textId="5E2DE402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67,099</w:t>
            </w:r>
          </w:p>
        </w:tc>
        <w:tc>
          <w:tcPr>
            <w:tcW w:w="270" w:type="dxa"/>
          </w:tcPr>
          <w:p w14:paraId="0583CFF5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CD8EA5" w14:textId="322E1F24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63,459</w:t>
            </w:r>
          </w:p>
        </w:tc>
        <w:tc>
          <w:tcPr>
            <w:tcW w:w="270" w:type="dxa"/>
            <w:shd w:val="clear" w:color="auto" w:fill="auto"/>
          </w:tcPr>
          <w:p w14:paraId="64E622F6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D81B18" w14:textId="3C00AA7D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66,81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945EDA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307CA34" w14:textId="78B26095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63,459</w:t>
            </w:r>
          </w:p>
        </w:tc>
      </w:tr>
      <w:tr w:rsidR="00C7251C" w:rsidRPr="005D0474" w14:paraId="3BB9219A" w14:textId="77777777" w:rsidTr="0051669C">
        <w:tc>
          <w:tcPr>
            <w:tcW w:w="4041" w:type="dxa"/>
          </w:tcPr>
          <w:p w14:paraId="1B428E75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35FEF20" w14:textId="21910655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5898B" w14:textId="77777777" w:rsidR="00C7251C" w:rsidRPr="00E13A78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AA16B" w14:textId="1D653D68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BEF4C86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57BBE6" w14:textId="07FA1C37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02CEA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357D5FC" w14:textId="3C001CA4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7251C" w:rsidRPr="005D0474" w14:paraId="469AAA29" w14:textId="77777777" w:rsidTr="0051669C">
        <w:tc>
          <w:tcPr>
            <w:tcW w:w="4041" w:type="dxa"/>
          </w:tcPr>
          <w:p w14:paraId="484AF0DA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E06C836" w14:textId="14EBCCFA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3,80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3BCAD5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E13A1A" w14:textId="0067F53C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shd w:val="clear" w:color="auto" w:fill="auto"/>
          </w:tcPr>
          <w:p w14:paraId="787EC06C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A8EC4A" w14:textId="28380D29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3,80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7DB2DE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943BC46" w14:textId="19385FF8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3,788</w:t>
            </w:r>
          </w:p>
        </w:tc>
      </w:tr>
      <w:tr w:rsidR="00C7251C" w:rsidRPr="003B003F" w14:paraId="3A888693" w14:textId="77777777" w:rsidTr="0051669C">
        <w:tc>
          <w:tcPr>
            <w:tcW w:w="4041" w:type="dxa"/>
          </w:tcPr>
          <w:p w14:paraId="4D233182" w14:textId="77777777" w:rsidR="00C7251C" w:rsidRPr="003B003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A2F32D9" w14:textId="77777777" w:rsidR="00C7251C" w:rsidRPr="003B003F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BE9AE1" w14:textId="77777777" w:rsidR="00C7251C" w:rsidRPr="003B003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E4880BB" w14:textId="77777777" w:rsidR="00C7251C" w:rsidRPr="003B003F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E7F5B5A" w14:textId="77777777" w:rsidR="00C7251C" w:rsidRPr="003B003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6E0683B" w14:textId="77777777" w:rsidR="00C7251C" w:rsidRPr="003B003F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A0B85C9" w14:textId="77777777" w:rsidR="00C7251C" w:rsidRPr="003B003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37184E81" w14:textId="77777777" w:rsidR="00C7251C" w:rsidRPr="003B003F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251C" w:rsidRPr="005D0474" w14:paraId="3045811B" w14:textId="77777777" w:rsidTr="0051669C">
        <w:tc>
          <w:tcPr>
            <w:tcW w:w="4041" w:type="dxa"/>
          </w:tcPr>
          <w:p w14:paraId="367ED3D7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A91BCFE" w14:textId="77777777" w:rsidR="00C7251C" w:rsidRPr="009F2EAE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C269B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1C2FA" w14:textId="77777777" w:rsidR="00C7251C" w:rsidRPr="009F2EAE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1D347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31832" w14:textId="77777777" w:rsidR="00C7251C" w:rsidRPr="009F2EAE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401FF" w14:textId="77777777" w:rsidR="00C7251C" w:rsidRPr="0072618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6D4038" w14:textId="77777777" w:rsidR="00C7251C" w:rsidRPr="009F2EAE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5D0474" w14:paraId="7FBA002A" w14:textId="77777777" w:rsidTr="0051669C">
        <w:tc>
          <w:tcPr>
            <w:tcW w:w="4041" w:type="dxa"/>
          </w:tcPr>
          <w:p w14:paraId="7576BDB3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7587483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AA26D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60B76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27BDE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6D0DD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76043" w14:textId="77777777" w:rsidR="00C7251C" w:rsidRPr="0072618F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4CA19" w14:textId="77777777" w:rsidR="00C7251C" w:rsidRPr="005D0474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463956" w14:paraId="3A6E4D15" w14:textId="77777777" w:rsidTr="0051669C">
        <w:tc>
          <w:tcPr>
            <w:tcW w:w="4041" w:type="dxa"/>
          </w:tcPr>
          <w:p w14:paraId="1DA5385B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66FC084" w14:textId="3618F686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8,23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397067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A0132" w14:textId="0554C96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7,982</w:t>
            </w:r>
          </w:p>
        </w:tc>
        <w:tc>
          <w:tcPr>
            <w:tcW w:w="270" w:type="dxa"/>
          </w:tcPr>
          <w:p w14:paraId="752CDCF0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4D41A" w14:textId="22A8246F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8,23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E9DF76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2E6891" w14:textId="3316E8CF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7,982</w:t>
            </w:r>
          </w:p>
        </w:tc>
      </w:tr>
      <w:tr w:rsidR="00C7251C" w:rsidRPr="00463956" w14:paraId="58E94AB3" w14:textId="77777777" w:rsidTr="0051669C">
        <w:tc>
          <w:tcPr>
            <w:tcW w:w="4041" w:type="dxa"/>
          </w:tcPr>
          <w:p w14:paraId="348FEBC5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54AB27" w14:textId="76B64001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1B36AEB1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86A2" w14:textId="5FD4D496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5CB1AF85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A763C6" w14:textId="6CAC4245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5BAB7054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B0138B4" w14:textId="1C6AB027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</w:tr>
      <w:tr w:rsidR="00C7251C" w:rsidRPr="005D0474" w14:paraId="4FA09090" w14:textId="77777777" w:rsidTr="0051669C">
        <w:tc>
          <w:tcPr>
            <w:tcW w:w="4041" w:type="dxa"/>
          </w:tcPr>
          <w:p w14:paraId="08E391CB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5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5CC747" w14:textId="48C25196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270" w:type="dxa"/>
          </w:tcPr>
          <w:p w14:paraId="0B55C0EB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6ADD7" w14:textId="4352A08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8,304</w:t>
            </w:r>
          </w:p>
        </w:tc>
        <w:tc>
          <w:tcPr>
            <w:tcW w:w="270" w:type="dxa"/>
          </w:tcPr>
          <w:p w14:paraId="0DD81356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6A7208" w14:textId="6608E0AF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270" w:type="dxa"/>
          </w:tcPr>
          <w:p w14:paraId="4FA561B1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6A19367" w14:textId="149741DC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8,304</w:t>
            </w:r>
          </w:p>
        </w:tc>
      </w:tr>
    </w:tbl>
    <w:p w14:paraId="5DD6BC5A" w14:textId="77777777" w:rsidR="00B277EB" w:rsidRPr="003B003F" w:rsidRDefault="00B277EB" w:rsidP="00B277E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2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23"/>
        <w:gridCol w:w="1080"/>
        <w:gridCol w:w="270"/>
        <w:gridCol w:w="1170"/>
        <w:gridCol w:w="270"/>
        <w:gridCol w:w="1170"/>
        <w:gridCol w:w="270"/>
        <w:gridCol w:w="1170"/>
      </w:tblGrid>
      <w:tr w:rsidR="00B277EB" w:rsidRPr="005D0474" w14:paraId="4CBA5D5B" w14:textId="77777777" w:rsidTr="00B277EB">
        <w:trPr>
          <w:tblHeader/>
        </w:trPr>
        <w:tc>
          <w:tcPr>
            <w:tcW w:w="4023" w:type="dxa"/>
          </w:tcPr>
          <w:p w14:paraId="1204B2F2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951B71E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EAE57F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730CB0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7EB" w:rsidRPr="005D0474" w14:paraId="08702CDD" w14:textId="77777777" w:rsidTr="00B277EB">
        <w:trPr>
          <w:tblHeader/>
        </w:trPr>
        <w:tc>
          <w:tcPr>
            <w:tcW w:w="4023" w:type="dxa"/>
          </w:tcPr>
          <w:p w14:paraId="249C4659" w14:textId="77777777" w:rsidR="00B277EB" w:rsidRPr="00CE23D6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A439974" w14:textId="6F660714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E62B7CE" w14:textId="77777777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322A50" w14:textId="4FCA74E6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B8DF5AF" w14:textId="77777777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72460" w14:textId="2C5884F1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2DB3CA2" w14:textId="77777777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1F0D0" w14:textId="63C03853" w:rsidR="00B277EB" w:rsidRPr="005D0474" w:rsidRDefault="00B277EB" w:rsidP="00B27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B277EB" w:rsidRPr="005D0474" w14:paraId="0A000780" w14:textId="77777777" w:rsidTr="00B277EB">
        <w:trPr>
          <w:tblHeader/>
        </w:trPr>
        <w:tc>
          <w:tcPr>
            <w:tcW w:w="4023" w:type="dxa"/>
          </w:tcPr>
          <w:p w14:paraId="5275D0D5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CD95E36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277EB" w:rsidRPr="005D0474" w14:paraId="72496FBE" w14:textId="77777777" w:rsidTr="00B277EB">
        <w:tc>
          <w:tcPr>
            <w:tcW w:w="4023" w:type="dxa"/>
          </w:tcPr>
          <w:p w14:paraId="3E2C70B9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ED3E07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15DB3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4569E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1BED40" w14:textId="77777777" w:rsidR="00B277EB" w:rsidRPr="005D0474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981D9" w14:textId="77777777" w:rsidR="00B277EB" w:rsidRPr="005D0474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73441" w14:textId="77777777" w:rsidR="00B277EB" w:rsidRPr="0072618F" w:rsidRDefault="00B277EB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C73F6" w14:textId="77777777" w:rsidR="00B277EB" w:rsidRPr="0072618F" w:rsidRDefault="00B277EB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251C" w:rsidRPr="005D0474" w14:paraId="3AEDE0BF" w14:textId="77777777" w:rsidTr="00B277EB">
        <w:tc>
          <w:tcPr>
            <w:tcW w:w="4023" w:type="dxa"/>
          </w:tcPr>
          <w:p w14:paraId="0650C1E4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32AF0AA" w14:textId="5474A45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F8360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3FB6A4" w14:textId="47C8BBCA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E9755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107072" w14:textId="00C760FB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126,112</w:t>
            </w:r>
          </w:p>
        </w:tc>
        <w:tc>
          <w:tcPr>
            <w:tcW w:w="270" w:type="dxa"/>
            <w:shd w:val="clear" w:color="auto" w:fill="auto"/>
          </w:tcPr>
          <w:p w14:paraId="32B693B7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4DA634" w14:textId="71C1B50C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369,660</w:t>
            </w:r>
          </w:p>
        </w:tc>
      </w:tr>
      <w:tr w:rsidR="00C7251C" w:rsidRPr="005D0474" w14:paraId="42449008" w14:textId="77777777" w:rsidTr="00B277EB">
        <w:tc>
          <w:tcPr>
            <w:tcW w:w="4023" w:type="dxa"/>
          </w:tcPr>
          <w:p w14:paraId="52D3E0A5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รายได้ค่าบริการด้านบริหาร</w:t>
            </w:r>
          </w:p>
        </w:tc>
        <w:tc>
          <w:tcPr>
            <w:tcW w:w="1080" w:type="dxa"/>
          </w:tcPr>
          <w:p w14:paraId="255DEAF1" w14:textId="19D18862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0AE097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56CDCE" w14:textId="725445C6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24695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FA8795" w14:textId="52388BC6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  <w:tc>
          <w:tcPr>
            <w:tcW w:w="270" w:type="dxa"/>
            <w:shd w:val="clear" w:color="auto" w:fill="auto"/>
          </w:tcPr>
          <w:p w14:paraId="0F306DF2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F6987B" w14:textId="7F632BFD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251C" w:rsidRPr="005D0474" w14:paraId="74DCFC83" w14:textId="77777777" w:rsidTr="00B277EB">
        <w:tc>
          <w:tcPr>
            <w:tcW w:w="4023" w:type="dxa"/>
          </w:tcPr>
          <w:p w14:paraId="5B566B94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D6A0374" w14:textId="1669C4DC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134832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C54B7B" w14:textId="45CB0C60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ED72B1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5D54D" w14:textId="0B98F038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57E4E57B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4478DA" w14:textId="5B66952D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322">
              <w:rPr>
                <w:rFonts w:ascii="Angsana New" w:hAnsi="Angsana New" w:cs="Angsana New"/>
                <w:sz w:val="30"/>
                <w:szCs w:val="30"/>
              </w:rPr>
              <w:t>3,740</w:t>
            </w:r>
          </w:p>
        </w:tc>
      </w:tr>
      <w:tr w:rsidR="00C7251C" w:rsidRPr="00B277EB" w14:paraId="12B14023" w14:textId="77777777" w:rsidTr="00B277EB">
        <w:tc>
          <w:tcPr>
            <w:tcW w:w="4023" w:type="dxa"/>
          </w:tcPr>
          <w:p w14:paraId="5CD02C1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9379079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AE34F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D31EA39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EF38365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F0488BD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BFEACB3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4343A66" w14:textId="77777777" w:rsidR="00C7251C" w:rsidRPr="00B277EB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251C" w:rsidRPr="005D0474" w14:paraId="0FCAD59B" w14:textId="77777777" w:rsidTr="00B277EB">
        <w:tc>
          <w:tcPr>
            <w:tcW w:w="4023" w:type="dxa"/>
          </w:tcPr>
          <w:p w14:paraId="34F6338A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64241125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29461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F32236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742458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31CAF" w14:textId="7777777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9041D0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9930A" w14:textId="77777777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5D0474" w14:paraId="5FD1B496" w14:textId="77777777" w:rsidTr="00B277EB">
        <w:tc>
          <w:tcPr>
            <w:tcW w:w="4023" w:type="dxa"/>
          </w:tcPr>
          <w:p w14:paraId="73714F28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CF6A60B" w14:textId="64BCCDCD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252,609</w:t>
            </w:r>
          </w:p>
        </w:tc>
        <w:tc>
          <w:tcPr>
            <w:tcW w:w="270" w:type="dxa"/>
          </w:tcPr>
          <w:p w14:paraId="7D4CDF37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1C3E6A" w14:textId="24D931B3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236,027</w:t>
            </w:r>
          </w:p>
        </w:tc>
        <w:tc>
          <w:tcPr>
            <w:tcW w:w="270" w:type="dxa"/>
            <w:shd w:val="clear" w:color="auto" w:fill="auto"/>
          </w:tcPr>
          <w:p w14:paraId="1B931EAF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0CDF8F" w14:textId="27CE2048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232,384</w:t>
            </w:r>
          </w:p>
        </w:tc>
        <w:tc>
          <w:tcPr>
            <w:tcW w:w="270" w:type="dxa"/>
            <w:shd w:val="clear" w:color="auto" w:fill="auto"/>
          </w:tcPr>
          <w:p w14:paraId="66E975CC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58EEE6" w14:textId="055F4BD4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236,027</w:t>
            </w:r>
          </w:p>
        </w:tc>
      </w:tr>
      <w:tr w:rsidR="00C7251C" w:rsidRPr="005D0474" w14:paraId="77862DA9" w14:textId="77777777" w:rsidTr="00B277EB">
        <w:tc>
          <w:tcPr>
            <w:tcW w:w="4023" w:type="dxa"/>
          </w:tcPr>
          <w:p w14:paraId="0B09BFD4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1010D99F" w14:textId="3A300BC3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965AD" w14:textId="77777777" w:rsidR="00C7251C" w:rsidRPr="00E13A78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3E9189" w14:textId="321373FC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50621FFE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722A57" w14:textId="29B92A99" w:rsidR="00C7251C" w:rsidRPr="00E13A78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CF27FE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3E13B0" w14:textId="1A091CCE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C7251C" w:rsidRPr="005D0474" w14:paraId="23C0F99E" w14:textId="77777777" w:rsidTr="00B277EB">
        <w:tc>
          <w:tcPr>
            <w:tcW w:w="4023" w:type="dxa"/>
          </w:tcPr>
          <w:p w14:paraId="7192ADB8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31F5977" w14:textId="39814851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  <w:tc>
          <w:tcPr>
            <w:tcW w:w="270" w:type="dxa"/>
          </w:tcPr>
          <w:p w14:paraId="04B7FA2F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058949" w14:textId="7B0A0F59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4,108</w:t>
            </w:r>
          </w:p>
        </w:tc>
        <w:tc>
          <w:tcPr>
            <w:tcW w:w="270" w:type="dxa"/>
            <w:shd w:val="clear" w:color="auto" w:fill="auto"/>
          </w:tcPr>
          <w:p w14:paraId="6C706F70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700530" w14:textId="41629E58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251C">
              <w:rPr>
                <w:rFonts w:ascii="Angsana New" w:hAnsi="Angsana New" w:cs="Angsana New"/>
                <w:sz w:val="30"/>
                <w:szCs w:val="30"/>
              </w:rPr>
              <w:t>11,256</w:t>
            </w:r>
          </w:p>
        </w:tc>
        <w:tc>
          <w:tcPr>
            <w:tcW w:w="270" w:type="dxa"/>
            <w:shd w:val="clear" w:color="auto" w:fill="auto"/>
          </w:tcPr>
          <w:p w14:paraId="5483D2AF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367204" w14:textId="7FEA7A8D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4,108</w:t>
            </w:r>
          </w:p>
        </w:tc>
      </w:tr>
      <w:tr w:rsidR="00C7251C" w:rsidRPr="00B277EB" w14:paraId="4D54AD5F" w14:textId="77777777" w:rsidTr="00B277EB">
        <w:tc>
          <w:tcPr>
            <w:tcW w:w="4023" w:type="dxa"/>
          </w:tcPr>
          <w:p w14:paraId="3D34E709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190066F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392B5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A30276A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64B225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6132ED3" w14:textId="77777777" w:rsidR="00C7251C" w:rsidRPr="00B277EB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8F83862" w14:textId="77777777" w:rsidR="00C7251C" w:rsidRPr="00B277EB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597D860" w14:textId="77777777" w:rsidR="00C7251C" w:rsidRPr="00B277EB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251C" w:rsidRPr="005D0474" w14:paraId="0DBFF372" w14:textId="77777777" w:rsidTr="00B277EB">
        <w:tc>
          <w:tcPr>
            <w:tcW w:w="4023" w:type="dxa"/>
          </w:tcPr>
          <w:p w14:paraId="448BEED4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7560246" w14:textId="77777777" w:rsidR="00C7251C" w:rsidRPr="009F2EAE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2074E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FF06F0" w14:textId="77777777" w:rsidR="00C7251C" w:rsidRPr="009F2EAE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BA0998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0ECEFB" w14:textId="7777777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2746F4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D9DB54" w14:textId="77777777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51C" w:rsidRPr="005D0474" w14:paraId="5F210C84" w14:textId="77777777" w:rsidTr="00B277EB">
        <w:tc>
          <w:tcPr>
            <w:tcW w:w="4023" w:type="dxa"/>
          </w:tcPr>
          <w:p w14:paraId="17EB0C4C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F4375B5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78023" w14:textId="77777777" w:rsidR="00C7251C" w:rsidRPr="005D0474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CBA153" w14:textId="77777777" w:rsidR="00C7251C" w:rsidRPr="005D0474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F8A220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708F93" w14:textId="77777777" w:rsidR="00C7251C" w:rsidRPr="00463956" w:rsidRDefault="00C7251C" w:rsidP="00C725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40CE19" w14:textId="77777777" w:rsidR="00C7251C" w:rsidRPr="00463956" w:rsidRDefault="00C7251C" w:rsidP="00C72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2F6ACD" w14:textId="77777777" w:rsidR="00C7251C" w:rsidRPr="00463956" w:rsidRDefault="00C7251C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0DD7" w:rsidRPr="005D0474" w14:paraId="0DC01831" w14:textId="77777777" w:rsidTr="00B277EB">
        <w:tc>
          <w:tcPr>
            <w:tcW w:w="4023" w:type="dxa"/>
          </w:tcPr>
          <w:p w14:paraId="11EA2030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5DE18B0E" w14:textId="4E460088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24,69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A08C14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2A95A3" w14:textId="14304CCD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25,089</w:t>
            </w:r>
          </w:p>
        </w:tc>
        <w:tc>
          <w:tcPr>
            <w:tcW w:w="270" w:type="dxa"/>
            <w:shd w:val="clear" w:color="auto" w:fill="auto"/>
          </w:tcPr>
          <w:p w14:paraId="6EBB54CB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B0F3FF" w14:textId="619C8FD0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24,69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68D480A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118FA3" w14:textId="178F5A0A" w:rsidR="00510DD7" w:rsidRPr="00463956" w:rsidRDefault="00510DD7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25,089</w:t>
            </w:r>
          </w:p>
        </w:tc>
      </w:tr>
      <w:tr w:rsidR="00510DD7" w:rsidRPr="005D0474" w14:paraId="41A5A1ED" w14:textId="77777777" w:rsidTr="00B277EB">
        <w:tc>
          <w:tcPr>
            <w:tcW w:w="4023" w:type="dxa"/>
          </w:tcPr>
          <w:p w14:paraId="1D6CB737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BD8149" w14:textId="2A86724E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1,04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715B238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631358" w14:textId="215F6CC5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71E9DA54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69ADAC" w14:textId="45CA1303" w:rsidR="00510DD7" w:rsidRPr="005D0474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sz w:val="30"/>
                <w:szCs w:val="30"/>
              </w:rPr>
              <w:t>1,04</w:t>
            </w:r>
            <w:r w:rsidR="0012626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385B59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156A8E" w14:textId="0A2F2248" w:rsidR="00510DD7" w:rsidRPr="00463956" w:rsidRDefault="00510DD7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</w:tr>
      <w:tr w:rsidR="00510DD7" w:rsidRPr="005D0474" w14:paraId="244ADF64" w14:textId="77777777" w:rsidTr="00B277EB">
        <w:tc>
          <w:tcPr>
            <w:tcW w:w="4023" w:type="dxa"/>
          </w:tcPr>
          <w:p w14:paraId="0A41E0DC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5C10A5" w14:textId="4698A90B" w:rsidR="00510DD7" w:rsidRPr="009F2EAE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25,74</w:t>
            </w:r>
            <w:r w:rsidR="000939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F750AD" w14:textId="77777777" w:rsidR="00510DD7" w:rsidRPr="005D0474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EC24F" w14:textId="7D3D2238" w:rsidR="00510DD7" w:rsidRPr="009F2EAE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26,055</w:t>
            </w:r>
          </w:p>
        </w:tc>
        <w:tc>
          <w:tcPr>
            <w:tcW w:w="270" w:type="dxa"/>
            <w:shd w:val="clear" w:color="auto" w:fill="auto"/>
          </w:tcPr>
          <w:p w14:paraId="60D112C9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A8ACD" w14:textId="388DE375" w:rsidR="00510DD7" w:rsidRPr="009F2EAE" w:rsidRDefault="00510DD7" w:rsidP="00510DD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D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25,74</w:t>
            </w:r>
            <w:r w:rsidR="000939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83BB5E3" w14:textId="77777777" w:rsidR="00510DD7" w:rsidRPr="00463956" w:rsidRDefault="00510DD7" w:rsidP="00510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D9005" w14:textId="1845F44D" w:rsidR="00510DD7" w:rsidRPr="00463956" w:rsidRDefault="00510DD7" w:rsidP="0051669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26,055</w:t>
            </w:r>
          </w:p>
        </w:tc>
      </w:tr>
    </w:tbl>
    <w:p w14:paraId="104E52C0" w14:textId="77777777" w:rsidR="00B277EB" w:rsidRDefault="00B277EB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DBF1003" w14:textId="1B78E60B" w:rsidR="00AA0B1E" w:rsidRPr="0064345F" w:rsidRDefault="00086213" w:rsidP="00F85B27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1464A2">
        <w:rPr>
          <w:rFonts w:ascii="Angsana New" w:hAnsi="Angsana New"/>
          <w:sz w:val="30"/>
          <w:szCs w:val="30"/>
          <w:lang w:val="en-US"/>
        </w:rPr>
        <w:t xml:space="preserve"> </w:t>
      </w:r>
      <w:r w:rsidR="00244EB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1464A2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B36F2A" w:rsidRPr="0064345F" w14:paraId="286FEE1B" w14:textId="77777777" w:rsidTr="003F54B1">
        <w:tc>
          <w:tcPr>
            <w:tcW w:w="3780" w:type="dxa"/>
          </w:tcPr>
          <w:p w14:paraId="616B9047" w14:textId="1A4F2D73" w:rsidR="00B36F2A" w:rsidRPr="0064345F" w:rsidRDefault="00B36F2A" w:rsidP="003F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68AEAA0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57FF79" w14:textId="77777777" w:rsidR="00B36F2A" w:rsidRPr="0064345F" w:rsidRDefault="00B36F2A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CF0AED5" w14:textId="77777777" w:rsidR="00B36F2A" w:rsidRPr="0064345F" w:rsidRDefault="00B36F2A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4EBF" w:rsidRPr="0064345F" w14:paraId="1768C81A" w14:textId="77777777" w:rsidTr="003F54B1">
        <w:tc>
          <w:tcPr>
            <w:tcW w:w="3780" w:type="dxa"/>
          </w:tcPr>
          <w:p w14:paraId="690E5BA5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DEC0F9" w14:textId="3DEAD925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A9E1037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E0B5D7" w14:textId="1981E3DC" w:rsidR="00244EBF" w:rsidRPr="0064345F" w:rsidRDefault="00244EBF" w:rsidP="002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3ACEB3A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8B5C3" w14:textId="69C5BEF1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DF1BB53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C55EA" w14:textId="5AE6042A" w:rsidR="00244EBF" w:rsidRPr="0064345F" w:rsidRDefault="00244EBF" w:rsidP="0024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44EBF" w:rsidRPr="0064345F" w14:paraId="4C2F9213" w14:textId="77777777" w:rsidTr="003F54B1">
        <w:tc>
          <w:tcPr>
            <w:tcW w:w="3780" w:type="dxa"/>
          </w:tcPr>
          <w:p w14:paraId="29D15BF9" w14:textId="6A8F475A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FC220B8" w14:textId="29375B34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6E14B3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CF968" w14:textId="1CC376DD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98F795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5EB8B6" w14:textId="39898E0D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E1170E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E3977" w14:textId="4C1FFCD3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244EBF" w:rsidRPr="0064345F" w14:paraId="036D0658" w14:textId="77777777" w:rsidTr="003F54B1">
        <w:tc>
          <w:tcPr>
            <w:tcW w:w="3780" w:type="dxa"/>
          </w:tcPr>
          <w:p w14:paraId="5803C8E1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43E41BF" w14:textId="77777777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244EBF" w:rsidRPr="0064345F" w14:paraId="7E310185" w14:textId="77777777" w:rsidTr="003F54B1">
        <w:tc>
          <w:tcPr>
            <w:tcW w:w="3780" w:type="dxa"/>
          </w:tcPr>
          <w:p w14:paraId="08991C2A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4DA2197" w14:textId="4787884E" w:rsidR="00244EBF" w:rsidRPr="0064345F" w:rsidRDefault="003B003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78FBE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26FD3" w14:textId="77777777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8B89D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F1308" w14:textId="47471FCB" w:rsidR="00244EBF" w:rsidRPr="00BB31EB" w:rsidRDefault="00913EC2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B31EB">
              <w:rPr>
                <w:rFonts w:ascii="Angsana New" w:hAnsi="Angsana New" w:cs="Angsana New"/>
                <w:sz w:val="30"/>
                <w:szCs w:val="30"/>
              </w:rPr>
              <w:t>75,88</w:t>
            </w:r>
            <w:r w:rsidR="00BB31EB" w:rsidRPr="00BB31E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0A1C5A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EB20A" w14:textId="3A833B80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</w:tr>
      <w:tr w:rsidR="00244EBF" w:rsidRPr="0064345F" w14:paraId="73BD1A65" w14:textId="77777777" w:rsidTr="003F54B1">
        <w:tc>
          <w:tcPr>
            <w:tcW w:w="3780" w:type="dxa"/>
          </w:tcPr>
          <w:p w14:paraId="39144DFE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00DAB8" w14:textId="34E19059" w:rsidR="00244EBF" w:rsidRPr="0064345F" w:rsidRDefault="00913EC2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13EC2">
              <w:rPr>
                <w:rFonts w:ascii="Angsana New" w:hAnsi="Angsana New" w:cs="Angsana New"/>
                <w:sz w:val="30"/>
                <w:szCs w:val="30"/>
              </w:rPr>
              <w:t>43,555</w:t>
            </w:r>
          </w:p>
        </w:tc>
        <w:tc>
          <w:tcPr>
            <w:tcW w:w="270" w:type="dxa"/>
          </w:tcPr>
          <w:p w14:paraId="4AD3AFB1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7F3E4" w14:textId="781EB30E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A243C74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302B0D" w14:textId="1741E70F" w:rsidR="00244EBF" w:rsidRPr="00BB31EB" w:rsidRDefault="00913EC2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B31EB">
              <w:rPr>
                <w:rFonts w:ascii="Angsana New" w:hAnsi="Angsana New" w:cs="Angsana New"/>
                <w:sz w:val="30"/>
                <w:szCs w:val="30"/>
              </w:rPr>
              <w:t>43,291</w:t>
            </w:r>
          </w:p>
        </w:tc>
        <w:tc>
          <w:tcPr>
            <w:tcW w:w="270" w:type="dxa"/>
          </w:tcPr>
          <w:p w14:paraId="51F03D55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6DB4C8" w14:textId="40395825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</w:tr>
      <w:tr w:rsidR="00244EBF" w:rsidRPr="0064345F" w14:paraId="0DC8E175" w14:textId="77777777" w:rsidTr="007F0E88">
        <w:tc>
          <w:tcPr>
            <w:tcW w:w="3780" w:type="dxa"/>
          </w:tcPr>
          <w:p w14:paraId="13B23C80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C7C49B" w14:textId="5C487243" w:rsidR="00244EBF" w:rsidRPr="0064345F" w:rsidRDefault="00913EC2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3E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43,555</w:t>
            </w:r>
          </w:p>
        </w:tc>
        <w:tc>
          <w:tcPr>
            <w:tcW w:w="270" w:type="dxa"/>
          </w:tcPr>
          <w:p w14:paraId="05CE3A71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A4A324" w14:textId="36ABD7B6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6E138EB7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56FF3C" w14:textId="28839FD7" w:rsidR="00244EBF" w:rsidRPr="00BB31EB" w:rsidRDefault="00913EC2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B3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119,17</w:t>
            </w:r>
            <w:r w:rsidR="00BB31EB" w:rsidRPr="00BB3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8A8B45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0DB441" w14:textId="1FC0C94B" w:rsidR="00244EBF" w:rsidRPr="0064345F" w:rsidRDefault="00244EBF" w:rsidP="00244E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244EBF" w:rsidRPr="0064345F" w14:paraId="1E93CF5C" w14:textId="77777777" w:rsidTr="003F54B1">
        <w:tc>
          <w:tcPr>
            <w:tcW w:w="3780" w:type="dxa"/>
          </w:tcPr>
          <w:p w14:paraId="64F403D8" w14:textId="79A5AA61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446232" w14:textId="3CA0AD3D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7BAC8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5615A" w14:textId="6C2E05C8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481A1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DDBF59" w14:textId="5DA709C0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2AC93" w14:textId="77777777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344D0" w14:textId="52248249" w:rsidR="00244EBF" w:rsidRPr="0064345F" w:rsidRDefault="00244EBF" w:rsidP="00244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B27" w:rsidRPr="0064345F" w14:paraId="603EBB29" w14:textId="77777777" w:rsidTr="003F54B1">
        <w:tc>
          <w:tcPr>
            <w:tcW w:w="3780" w:type="dxa"/>
          </w:tcPr>
          <w:p w14:paraId="38913DDB" w14:textId="1D1B679E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36FEDCCA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9103D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0F2B6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C284D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F2F94D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2C4F4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AB782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B27" w:rsidRPr="0064345F" w14:paraId="47C11CA9" w14:textId="77777777" w:rsidTr="003F54B1">
        <w:tc>
          <w:tcPr>
            <w:tcW w:w="3780" w:type="dxa"/>
          </w:tcPr>
          <w:p w14:paraId="24FD9BFB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055B0D2" w14:textId="358501B0" w:rsidR="00F85B27" w:rsidRPr="0064345F" w:rsidRDefault="003B003F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D2A73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6688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42056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94E2C" w14:textId="13E08B35" w:rsidR="00F85B27" w:rsidRPr="0064345F" w:rsidRDefault="00913EC2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13EC2">
              <w:rPr>
                <w:rFonts w:ascii="Angsana New" w:hAnsi="Angsana New" w:cs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2F38BA0A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5D31F" w14:textId="16AE45BC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434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F85B27" w:rsidRPr="0064345F" w14:paraId="53010D7F" w14:textId="77777777" w:rsidTr="003F54B1">
        <w:tc>
          <w:tcPr>
            <w:tcW w:w="3780" w:type="dxa"/>
          </w:tcPr>
          <w:p w14:paraId="56755569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A8B10" w14:textId="0FB18A41" w:rsidR="00F85B27" w:rsidRPr="0064345F" w:rsidRDefault="00913EC2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13E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5D090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6EDF94" w14:textId="454F46C2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084249C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7D211A" w14:textId="28491BCA" w:rsidR="00F85B27" w:rsidRPr="0064345F" w:rsidRDefault="00913EC2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BD7A3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C4A73" w14:textId="5DCC0CA8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</w:tr>
      <w:tr w:rsidR="00F85B27" w:rsidRPr="0064345F" w14:paraId="418BE789" w14:textId="77777777" w:rsidTr="003F54B1">
        <w:tc>
          <w:tcPr>
            <w:tcW w:w="3780" w:type="dxa"/>
          </w:tcPr>
          <w:p w14:paraId="6A6F9461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9C45DF" w14:textId="2911A90B" w:rsidR="00F85B27" w:rsidRPr="0064345F" w:rsidRDefault="00913EC2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166C8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100A3" w14:textId="5E71CE76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1C26253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4306C2" w14:textId="1D0CD0C3" w:rsidR="00F85B27" w:rsidRPr="0064345F" w:rsidRDefault="00913EC2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2B671D04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D0E271" w14:textId="5F38B0E3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</w:t>
            </w:r>
          </w:p>
        </w:tc>
      </w:tr>
      <w:tr w:rsidR="00F85B27" w:rsidRPr="0064345F" w14:paraId="1C2B037B" w14:textId="77777777" w:rsidTr="003F54B1">
        <w:tc>
          <w:tcPr>
            <w:tcW w:w="3780" w:type="dxa"/>
          </w:tcPr>
          <w:p w14:paraId="2F3E4E7C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5AB1D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2369F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66FB8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8A648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FA17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A0758" w14:textId="77777777" w:rsidR="00F85B27" w:rsidRPr="0064345F" w:rsidRDefault="00F85B27" w:rsidP="00F85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87D49" w14:textId="77777777" w:rsidR="00F85B27" w:rsidRPr="0064345F" w:rsidRDefault="00F85B27" w:rsidP="00F85B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2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080"/>
        <w:gridCol w:w="234"/>
        <w:gridCol w:w="1019"/>
        <w:gridCol w:w="236"/>
        <w:gridCol w:w="1080"/>
        <w:gridCol w:w="235"/>
        <w:gridCol w:w="1093"/>
        <w:gridCol w:w="235"/>
        <w:gridCol w:w="1050"/>
        <w:gridCol w:w="235"/>
        <w:gridCol w:w="1137"/>
      </w:tblGrid>
      <w:tr w:rsidR="00FF5BC9" w:rsidRPr="008A62DD" w14:paraId="69CDC03A" w14:textId="77777777" w:rsidTr="007A447A">
        <w:trPr>
          <w:tblHeader/>
        </w:trPr>
        <w:tc>
          <w:tcPr>
            <w:tcW w:w="1620" w:type="dxa"/>
            <w:vAlign w:val="bottom"/>
          </w:tcPr>
          <w:p w14:paraId="421ECD4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3" w:type="dxa"/>
            <w:gridSpan w:val="3"/>
            <w:vAlign w:val="bottom"/>
          </w:tcPr>
          <w:p w14:paraId="32B5BCCA" w14:textId="062B8751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185A5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5" w:type="dxa"/>
            <w:gridSpan w:val="7"/>
            <w:vAlign w:val="bottom"/>
          </w:tcPr>
          <w:p w14:paraId="1E4F787B" w14:textId="6111A63B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BC9" w:rsidRPr="008A62DD" w14:paraId="512F1FA9" w14:textId="77777777" w:rsidTr="007A447A">
        <w:trPr>
          <w:tblHeader/>
        </w:trPr>
        <w:tc>
          <w:tcPr>
            <w:tcW w:w="1620" w:type="dxa"/>
            <w:shd w:val="clear" w:color="auto" w:fill="auto"/>
            <w:vAlign w:val="bottom"/>
          </w:tcPr>
          <w:p w14:paraId="1554699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263B96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6CC34FB" w14:textId="0F15E076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3193A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9D7DF9F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AADC95" w14:textId="165AE2A3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5B2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5ADD40C8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0DC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41C4BF5" w14:textId="6832FE78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FF5BC9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C9AC68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8BFF32E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66E0EB0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DA531A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56F944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498979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CFBC130" w14:textId="1F493DDC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85B2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</w:tr>
      <w:tr w:rsidR="00FF5BC9" w:rsidRPr="008A62DD" w14:paraId="1C9602E0" w14:textId="77777777" w:rsidTr="007A447A">
        <w:trPr>
          <w:tblHeader/>
        </w:trPr>
        <w:tc>
          <w:tcPr>
            <w:tcW w:w="1620" w:type="dxa"/>
            <w:vAlign w:val="bottom"/>
          </w:tcPr>
          <w:p w14:paraId="17DE6C57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4AEF0631" w14:textId="267B8E0C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4ECD75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3B28023B" w14:textId="7AE958F5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08EA548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B8556B" w14:textId="4BE6DCBA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5AB1B6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EA2C6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59F4C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B4D395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5C9D131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0F1855D" w14:textId="2FA52EFC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FF5BC9" w:rsidRPr="008A62DD" w14:paraId="21FF41CA" w14:textId="77777777" w:rsidTr="007A447A">
        <w:trPr>
          <w:tblHeader/>
        </w:trPr>
        <w:tc>
          <w:tcPr>
            <w:tcW w:w="1620" w:type="dxa"/>
          </w:tcPr>
          <w:p w14:paraId="41F906CB" w14:textId="4EA74012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986752A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649707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5" w:type="dxa"/>
            <w:gridSpan w:val="7"/>
          </w:tcPr>
          <w:p w14:paraId="4A6BBB5A" w14:textId="686CC3E0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5C4C31"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BC9" w:rsidRPr="008A62DD" w14:paraId="2D567A1C" w14:textId="77777777" w:rsidTr="007A447A">
        <w:tc>
          <w:tcPr>
            <w:tcW w:w="1620" w:type="dxa"/>
          </w:tcPr>
          <w:p w14:paraId="588BB0E8" w14:textId="51224858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0E9BE9" w14:textId="63422CAD" w:rsidR="00FF5BC9" w:rsidRPr="008A62DD" w:rsidRDefault="00F3584C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057FF52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8EC221A" w14:textId="4A9E7F40" w:rsidR="00FF5BC9" w:rsidRPr="008A62DD" w:rsidRDefault="00F85B27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B003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5E4F68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1B73A" w14:textId="0783531B" w:rsidR="00FF5BC9" w:rsidRPr="008A62DD" w:rsidRDefault="00F3584C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76EEDB6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5A21716" w14:textId="02E3FCDE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65C9B2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9B82FA7" w14:textId="34F2C44B" w:rsidR="00FF5BC9" w:rsidRPr="008A62DD" w:rsidRDefault="00FF5BC9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8A62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2A0924BD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BD31EEF" w14:textId="3D848A93" w:rsidR="00FF5BC9" w:rsidRPr="008A62DD" w:rsidRDefault="003B003F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5BC9" w:rsidRPr="008A62DD" w14:paraId="4EC6EBF5" w14:textId="77777777" w:rsidTr="004173E1">
        <w:tc>
          <w:tcPr>
            <w:tcW w:w="1620" w:type="dxa"/>
          </w:tcPr>
          <w:p w14:paraId="54070940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CFAB1A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87EC9A9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230B1863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34615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495B5" w14:textId="102595AF" w:rsidR="00FF5BC9" w:rsidRPr="008A62DD" w:rsidRDefault="00F3584C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00FF5BC9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A4000D2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46C376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6955BD4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AF0BAD1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03BC5DB" w14:textId="77777777" w:rsidR="00FF5BC9" w:rsidRPr="008A62DD" w:rsidRDefault="00FF5BC9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50224BE8" w14:textId="20C4F874" w:rsidR="00FF5BC9" w:rsidRPr="008A62DD" w:rsidRDefault="003B003F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173E1" w:rsidRPr="008A62DD" w14:paraId="7CAD76FA" w14:textId="77777777" w:rsidTr="004173E1">
        <w:tc>
          <w:tcPr>
            <w:tcW w:w="1620" w:type="dxa"/>
          </w:tcPr>
          <w:p w14:paraId="6C52FE2C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EDDBB7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2E12CD87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226389EA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AE8FA0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6C8E11D" w14:textId="77777777" w:rsidR="004173E1" w:rsidRPr="008A62DD" w:rsidRDefault="004173E1" w:rsidP="00770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370F645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3FA47BA6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24286D31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</w:tcPr>
          <w:p w14:paraId="3DF1BB21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DA4C204" w14:textId="77777777" w:rsidR="004173E1" w:rsidRPr="008A62DD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4B41C46" w14:textId="77777777" w:rsidR="004173E1" w:rsidRDefault="004173E1" w:rsidP="0078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1362F3" w:rsidRPr="008A62DD" w14:paraId="0A4A93AA" w14:textId="77777777" w:rsidTr="0043556D">
        <w:tc>
          <w:tcPr>
            <w:tcW w:w="3780" w:type="dxa"/>
          </w:tcPr>
          <w:p w14:paraId="5F61ABEA" w14:textId="087ECCE4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10D153C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F487D9" w14:textId="77777777" w:rsidR="001362F3" w:rsidRPr="008A62DD" w:rsidRDefault="001362F3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90C5CA3" w14:textId="77777777" w:rsidR="001362F3" w:rsidRPr="008A62DD" w:rsidRDefault="001362F3" w:rsidP="005C63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8A62DD" w14:paraId="441AC68B" w14:textId="77777777" w:rsidTr="0043556D">
        <w:tc>
          <w:tcPr>
            <w:tcW w:w="3780" w:type="dxa"/>
          </w:tcPr>
          <w:p w14:paraId="6A0F87F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F28AD" w14:textId="0CC0DA0C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5B2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C2865E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9F97" w14:textId="44DB3384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="001464A2" w:rsidRPr="008A62D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270" w:type="dxa"/>
          </w:tcPr>
          <w:p w14:paraId="02295F0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2FCDCA" w14:textId="12FF5707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85B27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CF678F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C014E" w14:textId="3BDE6395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464A2"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64A2" w:rsidRPr="008A62DD" w14:paraId="32578558" w14:textId="77777777" w:rsidTr="0043556D">
        <w:tc>
          <w:tcPr>
            <w:tcW w:w="3780" w:type="dxa"/>
          </w:tcPr>
          <w:p w14:paraId="523FA357" w14:textId="0386EED8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6E6A24DB" w14:textId="2A1B352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14E71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2F943" w14:textId="0A3FD81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513BF5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5FDD2" w14:textId="4E93B947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9736A2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7BA6C" w14:textId="3A33E6D9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64A2" w:rsidRPr="008A62DD" w14:paraId="3B40402B" w14:textId="77777777" w:rsidTr="0043556D">
        <w:tc>
          <w:tcPr>
            <w:tcW w:w="3780" w:type="dxa"/>
          </w:tcPr>
          <w:p w14:paraId="62A35F1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083618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8A62DD" w14:paraId="766ABB80" w14:textId="77777777" w:rsidTr="0043556D">
        <w:tc>
          <w:tcPr>
            <w:tcW w:w="3780" w:type="dxa"/>
          </w:tcPr>
          <w:p w14:paraId="2AEA953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6AAEBB" w14:textId="32746158" w:rsidR="001464A2" w:rsidRPr="008A62DD" w:rsidRDefault="00913EC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3,836</w:t>
            </w:r>
          </w:p>
        </w:tc>
        <w:tc>
          <w:tcPr>
            <w:tcW w:w="270" w:type="dxa"/>
          </w:tcPr>
          <w:p w14:paraId="0BBDF05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B8DF45" w14:textId="3AFB4358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1F5A0201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0BB315" w14:textId="57B3EA95" w:rsidR="001464A2" w:rsidRPr="008A62DD" w:rsidRDefault="00913EC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3E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E21AD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CD816" w14:textId="1D203D99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094</w:t>
            </w:r>
          </w:p>
        </w:tc>
      </w:tr>
    </w:tbl>
    <w:p w14:paraId="77A812E9" w14:textId="77777777" w:rsidR="00CD2713" w:rsidRPr="00407C4D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</w:p>
    <w:p w14:paraId="3E0917B5" w14:textId="77777777" w:rsidR="00F161C4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CBCF161" w14:textId="77777777" w:rsidR="00F161C4" w:rsidRDefault="00F16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1A931" w14:textId="77777777" w:rsidR="00F161C4" w:rsidRPr="00700018" w:rsidRDefault="00F161C4" w:rsidP="00F161C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Pr="007000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C24899A" w14:textId="77777777" w:rsidR="00F161C4" w:rsidRPr="00680E45" w:rsidRDefault="00F161C4" w:rsidP="00F161C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B18137E" w14:textId="77777777" w:rsidR="00F936F8" w:rsidRPr="00AF1EB3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161C4">
        <w:rPr>
          <w:rFonts w:ascii="Angsana New" w:hAnsi="Angsana New" w:cs="Angsana New"/>
          <w:i/>
          <w:iCs/>
          <w:sz w:val="30"/>
          <w:szCs w:val="30"/>
          <w:cs/>
        </w:rPr>
        <w:t>สัญญาให้</w:t>
      </w:r>
      <w:r w:rsidRPr="00F161C4">
        <w:rPr>
          <w:rFonts w:ascii="Angsana New" w:hAnsi="Angsana New" w:cs="Angsana New" w:hint="cs"/>
          <w:i/>
          <w:iCs/>
          <w:sz w:val="30"/>
          <w:szCs w:val="30"/>
          <w:cs/>
        </w:rPr>
        <w:t>บริการด้านการบริหารงาน</w:t>
      </w:r>
    </w:p>
    <w:p w14:paraId="05B081CC" w14:textId="77777777" w:rsidR="00F936F8" w:rsidRPr="00680E45" w:rsidRDefault="00F936F8" w:rsidP="00F936F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F702B5A" w14:textId="15EA72CA" w:rsidR="00F936F8" w:rsidRPr="005E3CEB" w:rsidRDefault="00F936F8" w:rsidP="00F936F8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84F12">
        <w:rPr>
          <w:rFonts w:ascii="Angsana New" w:hAnsi="Angsana New"/>
          <w:sz w:val="30"/>
          <w:szCs w:val="30"/>
          <w:cs/>
        </w:rPr>
        <w:t>บริษัท</w:t>
      </w:r>
      <w:r w:rsidRPr="00EE0FCE">
        <w:rPr>
          <w:rFonts w:ascii="Angsana New" w:hAnsi="Angsana New"/>
          <w:sz w:val="30"/>
          <w:szCs w:val="30"/>
          <w:cs/>
        </w:rPr>
        <w:t>ได้ทำสัญญาให้</w:t>
      </w:r>
      <w:r>
        <w:rPr>
          <w:rFonts w:ascii="Angsana New" w:hAnsi="Angsana New" w:hint="cs"/>
          <w:sz w:val="30"/>
          <w:szCs w:val="30"/>
          <w:cs/>
        </w:rPr>
        <w:t xml:space="preserve">บริการด้านบริหารงานกับบริษัทย่อยแห่งหนึ่ง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 อิชิตัน</w:t>
      </w:r>
      <w:r w:rsidR="00F420BC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เพาเวอร์ จำกัด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>
        <w:rPr>
          <w:rFonts w:ascii="Angsana New" w:hAnsi="Angsana New" w:hint="cs"/>
          <w:sz w:val="30"/>
          <w:szCs w:val="30"/>
          <w:cs/>
          <w:lang w:val="en-US"/>
        </w:rPr>
        <w:t>ภายใต้เงื่อนไขของสัญญา บริษัทย่อยตกลงที่จะชำระค่าบริการด้านการบริหารงานตามจำนวนและ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เงื่อนไขที่ระบุไว้ในสัญญาดังกล่าว สัญญาฉบับนี้มีผลบังคับใช้ตั้งแต่วันที่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มกราคม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2563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ถึงวันที่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481FB0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81FB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F3584C">
        <w:rPr>
          <w:rFonts w:ascii="Angsana New" w:hAnsi="Angsana New"/>
          <w:spacing w:val="-2"/>
          <w:sz w:val="30"/>
          <w:szCs w:val="30"/>
          <w:lang w:val="en-US"/>
        </w:rPr>
        <w:t>2563</w:t>
      </w:r>
    </w:p>
    <w:p w14:paraId="6F9FF131" w14:textId="65F4CBFA" w:rsidR="00F161C4" w:rsidRDefault="00F161C4" w:rsidP="00F161C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10793FC" w14:textId="77777777" w:rsidR="00F936F8" w:rsidRPr="00562435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2435">
        <w:rPr>
          <w:rFonts w:ascii="Angsana New" w:hAnsi="Angsana New" w:cs="Angsana New" w:hint="cs"/>
          <w:i/>
          <w:iCs/>
          <w:sz w:val="30"/>
          <w:szCs w:val="30"/>
          <w:cs/>
        </w:rPr>
        <w:t>สัญญาแต่งตั้งผู้จัดจำหน่ายสินค้า</w:t>
      </w:r>
    </w:p>
    <w:p w14:paraId="5AC4F09B" w14:textId="77777777" w:rsidR="00F936F8" w:rsidRPr="00562435" w:rsidRDefault="00F936F8" w:rsidP="00F9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CFBF59" w14:textId="3D288695" w:rsidR="00F936F8" w:rsidRPr="004D01B7" w:rsidRDefault="00F936F8" w:rsidP="00F936F8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6243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62435">
        <w:rPr>
          <w:rFonts w:ascii="Angsana New" w:hAnsi="Angsana New"/>
          <w:sz w:val="30"/>
          <w:szCs w:val="30"/>
        </w:rPr>
        <w:t xml:space="preserve">1 </w:t>
      </w:r>
      <w:r w:rsidRPr="0056243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562435">
        <w:rPr>
          <w:rFonts w:ascii="Angsana New" w:hAnsi="Angsana New"/>
          <w:sz w:val="30"/>
          <w:szCs w:val="30"/>
        </w:rPr>
        <w:t>256</w:t>
      </w:r>
      <w:r w:rsidR="00E401A5">
        <w:rPr>
          <w:rFonts w:ascii="Angsana New" w:hAnsi="Angsana New"/>
          <w:sz w:val="30"/>
          <w:szCs w:val="30"/>
          <w:lang w:val="en-US"/>
        </w:rPr>
        <w:t>3</w:t>
      </w:r>
      <w:r w:rsidRPr="00562435">
        <w:rPr>
          <w:rFonts w:ascii="Angsana New" w:hAnsi="Angsana New" w:hint="cs"/>
          <w:sz w:val="30"/>
          <w:szCs w:val="30"/>
          <w:cs/>
        </w:rPr>
        <w:t xml:space="preserve"> บริษัทได้ทำสัญญาแต่งตั้งกิจการที่เกี่ยวข้องกันแห่งหนึ่ง (บริษัท ไอ แอม กรีนที จำกัด) ให้เป็นผู้จัดจำหน่ายสินค้าให้กับบริษัท สัญญาฉบับนี้</w:t>
      </w:r>
      <w:r w:rsidRPr="00562435">
        <w:rPr>
          <w:rFonts w:ascii="Angsana New" w:hAnsi="Angsana New"/>
          <w:sz w:val="30"/>
          <w:szCs w:val="30"/>
          <w:cs/>
        </w:rPr>
        <w:t>มีผลบังคับใช้ตั้งแต่วันที่</w:t>
      </w:r>
      <w:r w:rsidRPr="00562435">
        <w:rPr>
          <w:rFonts w:ascii="Angsana New" w:hAnsi="Angsana New"/>
          <w:sz w:val="30"/>
          <w:szCs w:val="30"/>
        </w:rPr>
        <w:t xml:space="preserve"> 1</w:t>
      </w:r>
      <w:r w:rsidRPr="00562435">
        <w:rPr>
          <w:rFonts w:ascii="Angsana New" w:hAnsi="Angsana New"/>
          <w:sz w:val="30"/>
          <w:szCs w:val="30"/>
          <w:cs/>
        </w:rPr>
        <w:t xml:space="preserve"> </w:t>
      </w:r>
      <w:r w:rsidRPr="00562435">
        <w:rPr>
          <w:rFonts w:ascii="Angsana New" w:hAnsi="Angsana New" w:hint="cs"/>
          <w:sz w:val="30"/>
          <w:szCs w:val="30"/>
          <w:cs/>
        </w:rPr>
        <w:t>กรกฎาคม</w:t>
      </w:r>
      <w:r w:rsidRPr="00562435">
        <w:rPr>
          <w:rFonts w:ascii="Angsana New" w:hAnsi="Angsana New"/>
          <w:sz w:val="30"/>
          <w:szCs w:val="30"/>
          <w:cs/>
        </w:rPr>
        <w:t xml:space="preserve"> </w:t>
      </w:r>
      <w:r w:rsidRPr="00562435">
        <w:rPr>
          <w:rFonts w:ascii="Angsana New" w:hAnsi="Angsana New"/>
          <w:sz w:val="30"/>
          <w:szCs w:val="30"/>
        </w:rPr>
        <w:t>256</w:t>
      </w:r>
      <w:r w:rsidR="00E401A5">
        <w:rPr>
          <w:rFonts w:ascii="Angsana New" w:hAnsi="Angsana New"/>
          <w:sz w:val="30"/>
          <w:szCs w:val="30"/>
          <w:lang w:val="en-US"/>
        </w:rPr>
        <w:t>3</w:t>
      </w:r>
      <w:r w:rsidRPr="00562435">
        <w:rPr>
          <w:rFonts w:ascii="Angsana New" w:hAnsi="Angsana New" w:hint="cs"/>
          <w:sz w:val="30"/>
          <w:szCs w:val="30"/>
          <w:cs/>
        </w:rPr>
        <w:t xml:space="preserve"> ถึงวันที่</w:t>
      </w:r>
      <w:r w:rsidRPr="00562435">
        <w:rPr>
          <w:rFonts w:ascii="Angsana New" w:hAnsi="Angsana New"/>
          <w:sz w:val="30"/>
          <w:szCs w:val="30"/>
        </w:rPr>
        <w:br/>
        <w:t>30</w:t>
      </w:r>
      <w:r w:rsidRPr="0056243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62435">
        <w:rPr>
          <w:rFonts w:ascii="Angsana New" w:hAnsi="Angsana New"/>
          <w:sz w:val="30"/>
          <w:szCs w:val="30"/>
        </w:rPr>
        <w:t>256</w:t>
      </w:r>
      <w:r w:rsidR="00E401A5">
        <w:rPr>
          <w:rFonts w:ascii="Angsana New" w:hAnsi="Angsana New"/>
          <w:sz w:val="30"/>
          <w:szCs w:val="30"/>
          <w:lang w:val="en-US"/>
        </w:rPr>
        <w:t>6</w:t>
      </w:r>
      <w:r w:rsidR="004D01B7" w:rsidRPr="0056243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B19F2D" w14:textId="77777777" w:rsidR="00F936F8" w:rsidRPr="00F936F8" w:rsidRDefault="00F936F8" w:rsidP="00F936F8">
      <w:pPr>
        <w:pStyle w:val="BodyText2"/>
        <w:tabs>
          <w:tab w:val="left" w:pos="72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45A6A61" w14:textId="225EC1BD" w:rsidR="00BB1C8F" w:rsidRPr="008A62DD" w:rsidRDefault="00BB1C8F" w:rsidP="009A4FBB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407C4D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6"/>
          <w:szCs w:val="26"/>
        </w:rPr>
      </w:pPr>
      <w:bookmarkStart w:id="1" w:name="OLE_LINK1"/>
      <w:bookmarkStart w:id="2" w:name="OLE_LINK2"/>
    </w:p>
    <w:bookmarkEnd w:id="1"/>
    <w:bookmarkEnd w:id="2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168"/>
        <w:gridCol w:w="269"/>
        <w:gridCol w:w="1169"/>
        <w:gridCol w:w="269"/>
        <w:gridCol w:w="1168"/>
        <w:gridCol w:w="269"/>
        <w:gridCol w:w="1170"/>
      </w:tblGrid>
      <w:tr w:rsidR="00023EAB" w:rsidRPr="008A62DD" w14:paraId="4359EB95" w14:textId="77777777" w:rsidTr="00023EAB">
        <w:trPr>
          <w:trHeight w:val="431"/>
        </w:trPr>
        <w:tc>
          <w:tcPr>
            <w:tcW w:w="2430" w:type="dxa"/>
          </w:tcPr>
          <w:p w14:paraId="53228266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F15B18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5F4091F7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4B2CA073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0A142EF4" w14:textId="77777777" w:rsidR="00023EAB" w:rsidRPr="008A62DD" w:rsidRDefault="00023EAB" w:rsidP="005C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4A2" w:rsidRPr="008A62DD" w14:paraId="63E0B529" w14:textId="77777777" w:rsidTr="00023EAB">
        <w:trPr>
          <w:trHeight w:val="431"/>
        </w:trPr>
        <w:tc>
          <w:tcPr>
            <w:tcW w:w="2430" w:type="dxa"/>
          </w:tcPr>
          <w:p w14:paraId="6BAF7BA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27D5A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13BC6EE" w14:textId="1082D7BA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4F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9" w:type="dxa"/>
          </w:tcPr>
          <w:p w14:paraId="6D4B3D7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8240D1" w14:textId="387B6D68" w:rsidR="001464A2" w:rsidRPr="008A62DD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71FD9306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7FE4C2F" w14:textId="2A8E8ACC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A4F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1464A2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69" w:type="dxa"/>
          </w:tcPr>
          <w:p w14:paraId="61BD7C6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AEA71" w14:textId="64167643" w:rsidR="001464A2" w:rsidRPr="008A62DD" w:rsidRDefault="00F3584C" w:rsidP="00146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464A2" w:rsidRPr="008A62DD" w14:paraId="3FA21A92" w14:textId="77777777" w:rsidTr="00023EAB">
        <w:trPr>
          <w:trHeight w:val="431"/>
        </w:trPr>
        <w:tc>
          <w:tcPr>
            <w:tcW w:w="2430" w:type="dxa"/>
          </w:tcPr>
          <w:p w14:paraId="3E92C40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76399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58C7741" w14:textId="7BAB3D54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8C7B5D4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976F37" w14:textId="48398755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3C926BB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83B4A68" w14:textId="264EA45D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5A26C7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72422" w14:textId="68CE3FBB" w:rsidR="001464A2" w:rsidRPr="008A62DD" w:rsidRDefault="00F3584C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464A2" w:rsidRPr="008A62DD" w14:paraId="48EA3845" w14:textId="77777777" w:rsidTr="00023EAB">
        <w:trPr>
          <w:trHeight w:val="418"/>
        </w:trPr>
        <w:tc>
          <w:tcPr>
            <w:tcW w:w="2430" w:type="dxa"/>
          </w:tcPr>
          <w:p w14:paraId="48E2345F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8FFF87B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7EEC4399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A62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A62D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64A2" w:rsidRPr="008A62DD" w14:paraId="21CA63D4" w14:textId="77777777" w:rsidTr="007A31D9">
        <w:trPr>
          <w:trHeight w:val="418"/>
        </w:trPr>
        <w:tc>
          <w:tcPr>
            <w:tcW w:w="2430" w:type="dxa"/>
          </w:tcPr>
          <w:p w14:paraId="5C7D9A4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62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994DFF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6049AA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F6D72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7A999B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AB628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EAAEAA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DFA005C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C998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8A62DD" w14:paraId="5C102D86" w14:textId="77777777" w:rsidTr="007A31D9">
        <w:trPr>
          <w:trHeight w:val="406"/>
        </w:trPr>
        <w:tc>
          <w:tcPr>
            <w:tcW w:w="2430" w:type="dxa"/>
          </w:tcPr>
          <w:p w14:paraId="6C646DB1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63D1098C" w14:textId="43E3B73D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82F93" w14:textId="19223FD6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sz w:val="30"/>
                <w:szCs w:val="30"/>
              </w:rPr>
              <w:t>43,555</w:t>
            </w:r>
          </w:p>
        </w:tc>
        <w:tc>
          <w:tcPr>
            <w:tcW w:w="269" w:type="dxa"/>
          </w:tcPr>
          <w:p w14:paraId="68F613E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67A97E" w14:textId="50910195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1464A2" w:rsidRPr="008A62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7ADE0F4D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3FDF695" w14:textId="2EF39634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sz w:val="30"/>
                <w:szCs w:val="30"/>
              </w:rPr>
              <w:t>43,29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30E9847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C07B4" w14:textId="12CD10BB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</w:tr>
      <w:tr w:rsidR="001464A2" w:rsidRPr="008A62DD" w14:paraId="4A44E67C" w14:textId="77777777" w:rsidTr="007A31D9">
        <w:trPr>
          <w:trHeight w:val="406"/>
        </w:trPr>
        <w:tc>
          <w:tcPr>
            <w:tcW w:w="2430" w:type="dxa"/>
          </w:tcPr>
          <w:p w14:paraId="76EE5F53" w14:textId="7696A80A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1CBFD8C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9CAAA37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EF0EF52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C1A19FF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41333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412A8D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0A1E58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AE3E1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8A62DD" w14:paraId="75BC2D5B" w14:textId="77777777" w:rsidTr="007A31D9">
        <w:trPr>
          <w:trHeight w:val="406"/>
        </w:trPr>
        <w:tc>
          <w:tcPr>
            <w:tcW w:w="2430" w:type="dxa"/>
          </w:tcPr>
          <w:p w14:paraId="79D39AE8" w14:textId="5B782680" w:rsidR="001464A2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5EAB8CE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C0A0DC" w14:textId="33A2057B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E7F295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D523618" w14:textId="07973DD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5F1E2D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989E82" w14:textId="5C428502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905CED9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D2AB5" w14:textId="409C1C78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394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</w:tr>
      <w:tr w:rsidR="007C448E" w:rsidRPr="008A62DD" w14:paraId="68E511AD" w14:textId="77777777" w:rsidTr="007A31D9">
        <w:trPr>
          <w:trHeight w:val="406"/>
        </w:trPr>
        <w:tc>
          <w:tcPr>
            <w:tcW w:w="2430" w:type="dxa"/>
          </w:tcPr>
          <w:p w14:paraId="1BFC71A4" w14:textId="365BDF90" w:rsidR="007C448E" w:rsidRDefault="007C448E" w:rsidP="007C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9395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3EA07313" w14:textId="77777777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6B7938" w14:textId="69B91A45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216209A" w14:textId="77777777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ED83D2" w14:textId="7D31BA0E" w:rsidR="007C448E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E6DAE4" w14:textId="77777777" w:rsidR="007C448E" w:rsidRPr="008A62DD" w:rsidRDefault="007C448E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68413B" w14:textId="7212CDAF" w:rsidR="007C448E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sz w:val="30"/>
                <w:szCs w:val="30"/>
              </w:rPr>
              <w:t>75,88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C9B5D8E" w14:textId="77777777" w:rsidR="007C448E" w:rsidRPr="008A62DD" w:rsidRDefault="007C448E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10AB9" w14:textId="7EF59349" w:rsidR="007C448E" w:rsidRPr="00F3584C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4A2" w:rsidRPr="008A62DD" w14:paraId="7F7DD214" w14:textId="77777777" w:rsidTr="00023EAB">
        <w:trPr>
          <w:trHeight w:val="418"/>
        </w:trPr>
        <w:tc>
          <w:tcPr>
            <w:tcW w:w="2430" w:type="dxa"/>
          </w:tcPr>
          <w:p w14:paraId="73AF632A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A7C3B45" w14:textId="204A722D" w:rsidR="001464A2" w:rsidRPr="008A62DD" w:rsidRDefault="00F3584C" w:rsidP="00E96F9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AFA8707" w14:textId="21E856A5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43,555</w:t>
            </w:r>
          </w:p>
        </w:tc>
        <w:tc>
          <w:tcPr>
            <w:tcW w:w="269" w:type="dxa"/>
          </w:tcPr>
          <w:p w14:paraId="781B03E3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F710E7B" w14:textId="6E356756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69" w:type="dxa"/>
          </w:tcPr>
          <w:p w14:paraId="6F4557A0" w14:textId="77777777" w:rsidR="001464A2" w:rsidRPr="008A62D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23F9840" w14:textId="6E1470F5" w:rsidR="001464A2" w:rsidRPr="008A62D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31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119,175</w:t>
            </w:r>
          </w:p>
        </w:tc>
        <w:tc>
          <w:tcPr>
            <w:tcW w:w="269" w:type="dxa"/>
          </w:tcPr>
          <w:p w14:paraId="6CC0A44B" w14:textId="77777777" w:rsidR="001464A2" w:rsidRPr="008A62D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BB14E" w14:textId="18DA010B" w:rsidR="001464A2" w:rsidRPr="008A62D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</w:t>
            </w:r>
            <w:r w:rsidR="001464A2" w:rsidRPr="008A62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</w:t>
            </w:r>
          </w:p>
        </w:tc>
      </w:tr>
      <w:tr w:rsidR="001464A2" w:rsidRPr="00450CE1" w14:paraId="0915AFB6" w14:textId="77777777" w:rsidTr="00E26D5E">
        <w:trPr>
          <w:trHeight w:val="308"/>
        </w:trPr>
        <w:tc>
          <w:tcPr>
            <w:tcW w:w="2430" w:type="dxa"/>
          </w:tcPr>
          <w:p w14:paraId="2476CD28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7CA92A7B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CF9E4F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F8E649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2A75117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DECB1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92285ED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C78BB00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ACA0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450CE1" w14:paraId="7BDB747F" w14:textId="77777777" w:rsidTr="00023EAB">
        <w:trPr>
          <w:trHeight w:val="406"/>
        </w:trPr>
        <w:tc>
          <w:tcPr>
            <w:tcW w:w="2430" w:type="dxa"/>
          </w:tcPr>
          <w:p w14:paraId="200296EF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0CE1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1E65230C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FE3D21" w14:textId="066C226A" w:rsidR="001464A2" w:rsidRPr="00450CE1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sz w:val="30"/>
                <w:szCs w:val="30"/>
              </w:rPr>
              <w:t>800,7</w:t>
            </w: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269" w:type="dxa"/>
          </w:tcPr>
          <w:p w14:paraId="3C7BF68D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AAE57B6" w14:textId="6E4DF6B2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737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269" w:type="dxa"/>
          </w:tcPr>
          <w:p w14:paraId="0D67CED1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75D867" w14:textId="4F88028F" w:rsidR="001464A2" w:rsidRPr="00450CE1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sz w:val="30"/>
                <w:szCs w:val="30"/>
              </w:rPr>
              <w:t>799,810</w:t>
            </w:r>
          </w:p>
        </w:tc>
        <w:tc>
          <w:tcPr>
            <w:tcW w:w="269" w:type="dxa"/>
          </w:tcPr>
          <w:p w14:paraId="5DFBD543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31501F" w14:textId="311CC625" w:rsidR="001464A2" w:rsidRPr="00450CE1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442</w:t>
            </w:r>
            <w:r w:rsidR="001464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1464A2" w:rsidRPr="00450CE1" w14:paraId="2FD8F6CE" w14:textId="77777777" w:rsidTr="00023EAB">
        <w:trPr>
          <w:trHeight w:val="406"/>
        </w:trPr>
        <w:tc>
          <w:tcPr>
            <w:tcW w:w="2430" w:type="dxa"/>
          </w:tcPr>
          <w:p w14:paraId="4247FC5B" w14:textId="7FCAD6E8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5EA9187B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81D1654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EE60B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A014245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D58193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7CC7679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E9E6FC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F2206" w14:textId="77777777" w:rsidR="001464A2" w:rsidRPr="00D16B2B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4A2" w:rsidRPr="00450CE1" w14:paraId="1FEDD5A6" w14:textId="77777777" w:rsidTr="00023EAB">
        <w:trPr>
          <w:trHeight w:val="406"/>
        </w:trPr>
        <w:tc>
          <w:tcPr>
            <w:tcW w:w="2430" w:type="dxa"/>
          </w:tcPr>
          <w:p w14:paraId="6B350DD6" w14:textId="037CF4D3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F3584C" w:rsidRPr="00F3584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3381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D60C728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C54E3B" w14:textId="7D7102CA" w:rsidR="001464A2" w:rsidRPr="00D16B2B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056FB4A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3F2EECA" w14:textId="467A2543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269" w:type="dxa"/>
          </w:tcPr>
          <w:p w14:paraId="49BFC254" w14:textId="77777777" w:rsidR="001464A2" w:rsidRPr="00450CE1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8EEF99" w14:textId="2FD718DE" w:rsidR="001464A2" w:rsidRPr="00D16B2B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28AADAD" w14:textId="77777777" w:rsidR="001464A2" w:rsidRPr="00450CE1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5B1AB" w14:textId="77466DF0" w:rsidR="001464A2" w:rsidRPr="00D16B2B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</w:tr>
      <w:tr w:rsidR="001464A2" w:rsidRPr="005D0474" w14:paraId="50F1ACC1" w14:textId="77777777" w:rsidTr="00023EAB">
        <w:trPr>
          <w:trHeight w:val="418"/>
        </w:trPr>
        <w:tc>
          <w:tcPr>
            <w:tcW w:w="2430" w:type="dxa"/>
          </w:tcPr>
          <w:p w14:paraId="1C01BE2E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E9A708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3B999D9" w14:textId="30C7DEE9" w:rsidR="001464A2" w:rsidRPr="006847C5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800,740</w:t>
            </w:r>
          </w:p>
        </w:tc>
        <w:tc>
          <w:tcPr>
            <w:tcW w:w="269" w:type="dxa"/>
          </w:tcPr>
          <w:p w14:paraId="624FFFA8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20FCA77" w14:textId="78123C4D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738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69" w:type="dxa"/>
          </w:tcPr>
          <w:p w14:paraId="22D7096E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E917E67" w14:textId="3CCA26BC" w:rsidR="001464A2" w:rsidRPr="00FB2EC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799,810</w:t>
            </w:r>
          </w:p>
        </w:tc>
        <w:tc>
          <w:tcPr>
            <w:tcW w:w="269" w:type="dxa"/>
          </w:tcPr>
          <w:p w14:paraId="1EAB0D29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24AC46" w14:textId="0E28651D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330</w:t>
            </w:r>
          </w:p>
        </w:tc>
      </w:tr>
      <w:tr w:rsidR="001464A2" w:rsidRPr="005D0474" w14:paraId="20663C4B" w14:textId="77777777" w:rsidTr="00023EAB">
        <w:trPr>
          <w:trHeight w:val="431"/>
        </w:trPr>
        <w:tc>
          <w:tcPr>
            <w:tcW w:w="2430" w:type="dxa"/>
          </w:tcPr>
          <w:p w14:paraId="627D5236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E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C7C33F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69A3BBB" w14:textId="1A4FABE6" w:rsidR="001464A2" w:rsidRPr="00FB2EC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844,295</w:t>
            </w:r>
          </w:p>
        </w:tc>
        <w:tc>
          <w:tcPr>
            <w:tcW w:w="269" w:type="dxa"/>
          </w:tcPr>
          <w:p w14:paraId="35F22184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4FCA1B7" w14:textId="50AE1F35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269" w:type="dxa"/>
          </w:tcPr>
          <w:p w14:paraId="0AD4BE61" w14:textId="77777777" w:rsidR="001464A2" w:rsidRPr="00FB2ECD" w:rsidRDefault="001464A2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E983B00" w14:textId="2E24655F" w:rsidR="001464A2" w:rsidRPr="00FB2ECD" w:rsidRDefault="007C448E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C44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918,98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11C2579" w14:textId="77777777" w:rsidR="001464A2" w:rsidRPr="00FB2ECD" w:rsidRDefault="001464A2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D66ED2" w14:textId="4BFE5A4E" w:rsidR="001464A2" w:rsidRPr="00FB2ECD" w:rsidRDefault="00F3584C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893</w:t>
            </w:r>
            <w:r w:rsidR="001464A2" w:rsidRPr="00FB2E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033</w:t>
            </w:r>
          </w:p>
        </w:tc>
      </w:tr>
    </w:tbl>
    <w:p w14:paraId="2F8D310F" w14:textId="7D9C6BE7" w:rsidR="00230D2F" w:rsidRPr="000D56BE" w:rsidRDefault="0009395F" w:rsidP="0009395F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6"/>
          <w:szCs w:val="26"/>
          <w:lang w:val="en-US"/>
        </w:rPr>
        <w:lastRenderedPageBreak/>
        <w:tab/>
      </w:r>
      <w:r w:rsidR="00D055AB" w:rsidRPr="000D56BE">
        <w:rPr>
          <w:rFonts w:ascii="Angsana New" w:hAnsi="Angsana New" w:hint="cs"/>
          <w:sz w:val="30"/>
          <w:szCs w:val="30"/>
          <w:cs/>
        </w:rPr>
        <w:t>โดยปกติ</w:t>
      </w:r>
      <w:r w:rsidR="00D055AB" w:rsidRPr="000D56BE">
        <w:rPr>
          <w:rFonts w:ascii="Angsana New" w:hAnsi="Angsana New"/>
          <w:sz w:val="30"/>
          <w:szCs w:val="30"/>
          <w:cs/>
        </w:rPr>
        <w:t>ระยะเวลาการให้สินเชื่อแก่ลูกค้าของ</w:t>
      </w:r>
      <w:r w:rsidR="00D055AB" w:rsidRPr="000D56BE">
        <w:rPr>
          <w:rFonts w:ascii="Angsana New" w:hAnsi="Angsana New" w:hint="cs"/>
          <w:sz w:val="30"/>
          <w:szCs w:val="30"/>
          <w:cs/>
        </w:rPr>
        <w:t>กลุ่ม</w:t>
      </w:r>
      <w:r w:rsidR="00D055AB" w:rsidRPr="000D56BE">
        <w:rPr>
          <w:rFonts w:ascii="Angsana New" w:hAnsi="Angsana New"/>
          <w:sz w:val="30"/>
          <w:szCs w:val="30"/>
          <w:cs/>
        </w:rPr>
        <w:t>บริษัทมีระยะเวลาตั้งแต่</w:t>
      </w:r>
      <w:r w:rsidR="00D055AB" w:rsidRPr="000D56BE">
        <w:rPr>
          <w:rFonts w:ascii="Angsana New" w:hAnsi="Angsana New"/>
          <w:sz w:val="30"/>
          <w:szCs w:val="30"/>
        </w:rPr>
        <w:t xml:space="preserve"> </w:t>
      </w:r>
      <w:r w:rsidR="00B6319D">
        <w:rPr>
          <w:rFonts w:ascii="Angsana New" w:hAnsi="Angsana New" w:hint="cs"/>
          <w:sz w:val="30"/>
          <w:szCs w:val="30"/>
          <w:cs/>
          <w:lang w:val="en-US"/>
        </w:rPr>
        <w:t>30</w:t>
      </w:r>
      <w:r w:rsidR="00D055AB" w:rsidRPr="000D56BE">
        <w:rPr>
          <w:rFonts w:ascii="Angsana New" w:hAnsi="Angsana New"/>
          <w:sz w:val="30"/>
          <w:szCs w:val="30"/>
        </w:rPr>
        <w:t xml:space="preserve"> </w:t>
      </w:r>
      <w:r w:rsidR="00D055AB" w:rsidRPr="000D56BE">
        <w:rPr>
          <w:rFonts w:ascii="Angsana New" w:hAnsi="Angsana New"/>
          <w:sz w:val="30"/>
          <w:szCs w:val="30"/>
          <w:cs/>
        </w:rPr>
        <w:t>วัน</w:t>
      </w:r>
      <w:r w:rsidR="00D055AB" w:rsidRPr="000D56BE">
        <w:rPr>
          <w:rFonts w:ascii="Angsana New" w:hAnsi="Angsana New"/>
          <w:sz w:val="30"/>
          <w:szCs w:val="30"/>
          <w:lang w:val="en-US"/>
        </w:rPr>
        <w:t xml:space="preserve"> </w:t>
      </w:r>
      <w:r w:rsidR="00D055AB" w:rsidRPr="000D56BE">
        <w:rPr>
          <w:rFonts w:ascii="Angsana New" w:hAnsi="Angsana New"/>
          <w:sz w:val="30"/>
          <w:szCs w:val="30"/>
          <w:cs/>
        </w:rPr>
        <w:t>ถึง</w:t>
      </w:r>
      <w:r w:rsidR="00D055AB" w:rsidRPr="000D56BE">
        <w:rPr>
          <w:rFonts w:ascii="Angsana New" w:hAnsi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60</w:t>
      </w:r>
      <w:r w:rsidR="00D055AB" w:rsidRPr="000D56BE">
        <w:rPr>
          <w:rFonts w:ascii="Angsana New" w:hAnsi="Angsana New"/>
          <w:sz w:val="30"/>
          <w:szCs w:val="30"/>
          <w:cs/>
        </w:rPr>
        <w:t xml:space="preserve"> วัน</w:t>
      </w:r>
    </w:p>
    <w:p w14:paraId="1DFC29DA" w14:textId="77777777" w:rsidR="000D56BE" w:rsidRPr="00407C4D" w:rsidRDefault="000D56BE" w:rsidP="00D055AB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569FEC35" w14:textId="7636A3C5" w:rsidR="00C00CD9" w:rsidRDefault="000D56BE" w:rsidP="00B6319D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5E4B2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E4B27">
        <w:rPr>
          <w:rFonts w:ascii="Angsana New" w:hAnsi="Angsana New" w:hint="cs"/>
          <w:spacing w:val="-2"/>
          <w:sz w:val="30"/>
          <w:szCs w:val="30"/>
          <w:cs/>
        </w:rPr>
        <w:t>ผลขาดทุนด้านเครดิตของสินทรัพย์ทางการเงินเหล่านี้ประมาณ</w:t>
      </w:r>
      <w:r w:rsidRPr="000D56BE">
        <w:rPr>
          <w:rFonts w:ascii="Angsana New" w:hAnsi="Angsana New" w:hint="cs"/>
          <w:sz w:val="30"/>
          <w:szCs w:val="30"/>
          <w:cs/>
        </w:rPr>
        <w:t>การโดยอ้างอิงข้อมูลผลขาดทุนด้านเครดิตจากประสบการณ์ในอดีต</w:t>
      </w:r>
      <w:r w:rsidRPr="000D56BE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D56BE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935BB32" w14:textId="77777777" w:rsidR="00451245" w:rsidRPr="000D56BE" w:rsidRDefault="00451245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3155AC57" w14:textId="0D5B461B" w:rsidR="00C00CD9" w:rsidRPr="000D56BE" w:rsidRDefault="000B7744" w:rsidP="00FF5BC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D56BE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1874BC76" w14:textId="516EB323" w:rsidR="00FF5BC9" w:rsidRPr="000D56BE" w:rsidRDefault="00FF5BC9" w:rsidP="00F00C9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B4E0F8" w14:textId="4D54EF71" w:rsidR="00FF5BC9" w:rsidRDefault="00FF5BC9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B6319D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B6319D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5E1C81">
        <w:rPr>
          <w:rFonts w:ascii="Angsana New" w:hAnsi="Angsana New"/>
          <w:sz w:val="30"/>
          <w:szCs w:val="30"/>
          <w:lang w:val="en-US"/>
        </w:rPr>
        <w:t xml:space="preserve"> </w:t>
      </w:r>
      <w:r w:rsidR="00B6319D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5E1C81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0D56BE">
        <w:rPr>
          <w:rFonts w:ascii="Angsana New" w:hAnsi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2562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4E729119" w14:textId="1C355E20" w:rsidR="00B6319D" w:rsidRDefault="00B6319D" w:rsidP="00FF5BC9">
      <w:pPr>
        <w:pStyle w:val="BodyText2"/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70"/>
        <w:gridCol w:w="1170"/>
        <w:gridCol w:w="270"/>
        <w:gridCol w:w="1123"/>
        <w:gridCol w:w="270"/>
        <w:gridCol w:w="1127"/>
      </w:tblGrid>
      <w:tr w:rsidR="00636574" w:rsidRPr="00D26AE4" w14:paraId="1A4000BE" w14:textId="77777777" w:rsidTr="008F7A34">
        <w:tc>
          <w:tcPr>
            <w:tcW w:w="3915" w:type="dxa"/>
          </w:tcPr>
          <w:p w14:paraId="2E56C814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246665B" w14:textId="77777777" w:rsidR="00636574" w:rsidRPr="00366DC9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D188A6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E742F1C" w14:textId="77777777" w:rsidR="00636574" w:rsidRPr="00D26AE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574" w:rsidRPr="005D0474" w14:paraId="43FA6872" w14:textId="77777777" w:rsidTr="008F7A34">
        <w:tc>
          <w:tcPr>
            <w:tcW w:w="3915" w:type="dxa"/>
          </w:tcPr>
          <w:p w14:paraId="24693C03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300166" w14:textId="68120B33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0B29CBD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3F413" w14:textId="101AF9CE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72748A7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91B2103" w14:textId="58781EB6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0CE2A9C" w14:textId="77777777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40457731" w14:textId="2C36FFDA" w:rsidR="00636574" w:rsidRPr="005D047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636574" w:rsidRPr="00D11090" w14:paraId="516BEF86" w14:textId="77777777" w:rsidTr="008F7A34">
        <w:tc>
          <w:tcPr>
            <w:tcW w:w="3915" w:type="dxa"/>
          </w:tcPr>
          <w:p w14:paraId="7885A87D" w14:textId="77777777" w:rsidR="00636574" w:rsidRPr="00D11090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A9DC3C3" w14:textId="77777777" w:rsidR="00636574" w:rsidRPr="00D11090" w:rsidRDefault="00636574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Pr="00D11090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th-TH"/>
              </w:rPr>
              <w:t>พัน</w:t>
            </w:r>
            <w:r w:rsidRPr="00D1109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636574" w:rsidRPr="004A6B2C" w14:paraId="0121E318" w14:textId="77777777" w:rsidTr="008F7A34">
        <w:tc>
          <w:tcPr>
            <w:tcW w:w="3915" w:type="dxa"/>
          </w:tcPr>
          <w:p w14:paraId="34D0BFCC" w14:textId="77777777" w:rsidR="00636574" w:rsidRPr="00266BE4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75ABFF6" w14:textId="77777777" w:rsidR="00636574" w:rsidRPr="004A6B2C" w:rsidRDefault="00636574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2BD0" w14:textId="77777777" w:rsidR="00636574" w:rsidRPr="004A6B2C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4B688" w14:textId="77777777" w:rsidR="00636574" w:rsidRPr="004A6B2C" w:rsidRDefault="00636574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4B75DF" w14:textId="77777777" w:rsidR="00636574" w:rsidRPr="004A6B2C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CF5A628" w14:textId="77777777" w:rsidR="00636574" w:rsidRPr="004A6B2C" w:rsidRDefault="00636574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42492" w14:textId="77777777" w:rsidR="00636574" w:rsidRPr="004A6B2C" w:rsidRDefault="00636574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F2BDF49" w14:textId="77777777" w:rsidR="00636574" w:rsidRPr="004A6B2C" w:rsidRDefault="00636574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574" w:rsidRPr="004A6B2C" w14:paraId="51755D2B" w14:textId="77777777" w:rsidTr="008F7A34">
        <w:tc>
          <w:tcPr>
            <w:tcW w:w="3915" w:type="dxa"/>
          </w:tcPr>
          <w:p w14:paraId="0C11AEAB" w14:textId="77777777" w:rsidR="00636574" w:rsidRPr="00266BE4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BE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66BE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D668A46" w14:textId="476F88BF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3810">
              <w:rPr>
                <w:rFonts w:ascii="Angsana New" w:hAnsi="Angsana New" w:cs="Angsana New"/>
                <w:sz w:val="30"/>
                <w:szCs w:val="30"/>
              </w:rPr>
              <w:t>153,7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1D36E98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46802B" w14:textId="08119153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86,93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6AFC3A2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FF0F40F" w14:textId="4DBE2BFA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810"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  <w:tc>
          <w:tcPr>
            <w:tcW w:w="270" w:type="dxa"/>
          </w:tcPr>
          <w:p w14:paraId="49CFA948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9E1416" w14:textId="1D46A2E9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86,970</w:t>
            </w:r>
          </w:p>
        </w:tc>
      </w:tr>
      <w:tr w:rsidR="00636574" w:rsidRPr="004A6B2C" w14:paraId="58195D34" w14:textId="77777777" w:rsidTr="008F7A34">
        <w:tc>
          <w:tcPr>
            <w:tcW w:w="3915" w:type="dxa"/>
          </w:tcPr>
          <w:p w14:paraId="1E8417E9" w14:textId="77777777" w:rsidR="00636574" w:rsidRPr="00266BE4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170" w:type="dxa"/>
          </w:tcPr>
          <w:p w14:paraId="4C95FE97" w14:textId="1CDDE892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4C27E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B63B3C" w14:textId="7C058BE3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  <w:tc>
          <w:tcPr>
            <w:tcW w:w="270" w:type="dxa"/>
          </w:tcPr>
          <w:p w14:paraId="390B3002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3D93F1" w14:textId="13A9F56F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616EE0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E757A0" w14:textId="10424802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104,400</w:t>
            </w:r>
          </w:p>
        </w:tc>
      </w:tr>
      <w:tr w:rsidR="00636574" w:rsidRPr="004A6B2C" w14:paraId="16CFBE8F" w14:textId="77777777" w:rsidTr="008F7A34">
        <w:tc>
          <w:tcPr>
            <w:tcW w:w="3915" w:type="dxa"/>
          </w:tcPr>
          <w:p w14:paraId="60198A0D" w14:textId="4D97CBEE" w:rsidR="00636574" w:rsidRPr="00266BE4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745EA5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745EA5">
              <w:rPr>
                <w:rFonts w:ascii="Angsana New" w:hAnsi="Angsana New" w:cs="Angsana New" w:hint="cs"/>
                <w:sz w:val="30"/>
                <w:szCs w:val="30"/>
                <w:cs/>
              </w:rPr>
              <w:t>) ของการร่วมค้า</w:t>
            </w:r>
          </w:p>
        </w:tc>
        <w:tc>
          <w:tcPr>
            <w:tcW w:w="1170" w:type="dxa"/>
          </w:tcPr>
          <w:p w14:paraId="4ED1FFB8" w14:textId="77777777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C1E5E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35E4E6" w14:textId="77777777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B22D9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894A9C2" w14:textId="77777777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169E4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A8837C1" w14:textId="77777777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574" w:rsidRPr="00626A53" w14:paraId="0CC13CC1" w14:textId="77777777" w:rsidTr="008F7A34">
        <w:tc>
          <w:tcPr>
            <w:tcW w:w="3915" w:type="dxa"/>
          </w:tcPr>
          <w:p w14:paraId="3ACE2674" w14:textId="77692A43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745EA5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11A5F3F4" w14:textId="7435EA90" w:rsidR="00636574" w:rsidRPr="00FE412B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F3810">
              <w:rPr>
                <w:rFonts w:ascii="Angsana New" w:hAnsi="Angsana New" w:cs="Angsana New"/>
                <w:sz w:val="30"/>
                <w:szCs w:val="30"/>
              </w:rPr>
              <w:t>17,63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C99E1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F81617" w14:textId="3027438A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006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7469E4" w14:textId="77777777" w:rsidR="00636574" w:rsidRPr="00626A53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F0F1B47" w14:textId="7A394E1B" w:rsidR="00636574" w:rsidRPr="00626A53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66FA1" w14:textId="77777777" w:rsidR="00636574" w:rsidRPr="00626A53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3451848" w14:textId="4BC3193D" w:rsidR="00636574" w:rsidRPr="00626A53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6574" w:rsidRPr="00626A53" w14:paraId="43B12EB3" w14:textId="77777777" w:rsidTr="008F7A34">
        <w:tc>
          <w:tcPr>
            <w:tcW w:w="3915" w:type="dxa"/>
          </w:tcPr>
          <w:p w14:paraId="6C4478BC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19D8B3D7" w14:textId="53748A3A" w:rsidR="00636574" w:rsidRPr="00FE412B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77FD13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347DB1" w14:textId="66EEA5B3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6ED8F" w14:textId="77777777" w:rsidR="00636574" w:rsidRPr="00626A53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943CFA" w14:textId="03765726" w:rsidR="00636574" w:rsidRPr="00626A53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3F4DF" w14:textId="77777777" w:rsidR="00636574" w:rsidRPr="00626A53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405F5BE" w14:textId="1325B279" w:rsidR="00636574" w:rsidRPr="00626A53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00)</w:t>
            </w:r>
          </w:p>
        </w:tc>
      </w:tr>
      <w:tr w:rsidR="00636574" w14:paraId="3BF713F0" w14:textId="77777777" w:rsidTr="008F7A34">
        <w:tc>
          <w:tcPr>
            <w:tcW w:w="3915" w:type="dxa"/>
          </w:tcPr>
          <w:p w14:paraId="7F595719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216F64A0" w14:textId="77777777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4226B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5949FA" w14:textId="77777777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7ACE7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30CC6C" w14:textId="77777777" w:rsidR="00636574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F0F0C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E910199" w14:textId="77777777" w:rsidR="00636574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6574" w:rsidRPr="004A6B2C" w14:paraId="502B84D2" w14:textId="77777777" w:rsidTr="008F7A34">
        <w:tc>
          <w:tcPr>
            <w:tcW w:w="3915" w:type="dxa"/>
          </w:tcPr>
          <w:p w14:paraId="10C4B15C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D4E1B9" w14:textId="356B6A60" w:rsidR="00636574" w:rsidRPr="00FE412B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41EE8">
              <w:rPr>
                <w:rFonts w:ascii="Angsana New" w:hAnsi="Angsana New" w:cs="Angsana New"/>
                <w:sz w:val="30"/>
                <w:szCs w:val="30"/>
              </w:rPr>
              <w:t>(2,202)</w:t>
            </w:r>
          </w:p>
        </w:tc>
        <w:tc>
          <w:tcPr>
            <w:tcW w:w="270" w:type="dxa"/>
          </w:tcPr>
          <w:p w14:paraId="55E4651A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769B1" w14:textId="0A398DD7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6E51">
              <w:rPr>
                <w:rFonts w:ascii="Angsana New" w:hAnsi="Angsana New" w:cs="Angsana New"/>
                <w:sz w:val="30"/>
                <w:szCs w:val="30"/>
              </w:rPr>
              <w:t>130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6E7D92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AD434D1" w14:textId="6DFA11A9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FAE330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8EA50D2" w14:textId="62ADEACD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36574" w:rsidRPr="004A6B2C" w14:paraId="50BB3B00" w14:textId="77777777" w:rsidTr="008F7A34">
        <w:tc>
          <w:tcPr>
            <w:tcW w:w="3915" w:type="dxa"/>
          </w:tcPr>
          <w:p w14:paraId="309341EF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412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FE41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538E8" w14:textId="56D512C2" w:rsidR="00636574" w:rsidRPr="00FE412B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38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169,130</w:t>
            </w:r>
          </w:p>
        </w:tc>
        <w:tc>
          <w:tcPr>
            <w:tcW w:w="270" w:type="dxa"/>
          </w:tcPr>
          <w:p w14:paraId="0C74CFE9" w14:textId="77777777" w:rsidR="00636574" w:rsidRPr="00FE412B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8D6E3" w14:textId="4746CAEC" w:rsidR="00636574" w:rsidRPr="00FE412B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</w:t>
            </w:r>
            <w:r w:rsidR="00B16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0338B9FB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2437ADF" w14:textId="4889A749" w:rsidR="00636574" w:rsidRPr="004A6B2C" w:rsidRDefault="006F3810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153,770</w:t>
            </w:r>
          </w:p>
        </w:tc>
        <w:tc>
          <w:tcPr>
            <w:tcW w:w="270" w:type="dxa"/>
          </w:tcPr>
          <w:p w14:paraId="61CD88B1" w14:textId="77777777" w:rsidR="00636574" w:rsidRPr="004A6B2C" w:rsidRDefault="00636574" w:rsidP="0063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501CA51" w14:textId="37A08395" w:rsidR="00636574" w:rsidRPr="004A6B2C" w:rsidRDefault="00636574" w:rsidP="006365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</w:t>
            </w:r>
            <w:r w:rsidR="00B16E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431EEDE2" w14:textId="77777777" w:rsidR="00FF72D7" w:rsidRPr="000D56BE" w:rsidRDefault="00FF72D7" w:rsidP="00636574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0EC898" w14:textId="218DE3FE" w:rsidR="004323B9" w:rsidRPr="00DA7BBF" w:rsidRDefault="00FE622C" w:rsidP="000B6AB0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</w:rPr>
        <w:sectPr w:rsidR="004323B9" w:rsidRPr="00DA7BBF" w:rsidSect="00DE6FA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  <w:r>
        <w:rPr>
          <w:rFonts w:ascii="Angsana New" w:hAnsi="Angsana New" w:hint="cs"/>
          <w:sz w:val="30"/>
          <w:szCs w:val="30"/>
          <w:cs/>
        </w:rPr>
        <w:t>เนื่องจาก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ยอดขายเครื่องดื่ม แบรนด์ </w:t>
      </w:r>
      <w:r w:rsidR="0056175A" w:rsidRPr="000D56BE">
        <w:rPr>
          <w:rFonts w:ascii="Angsana New" w:hAnsi="Angsana New"/>
          <w:sz w:val="30"/>
          <w:szCs w:val="30"/>
        </w:rPr>
        <w:t>“</w:t>
      </w:r>
      <w:proofErr w:type="spellStart"/>
      <w:r w:rsidR="0056175A" w:rsidRPr="000D56BE">
        <w:rPr>
          <w:rFonts w:ascii="Angsana New" w:hAnsi="Angsana New"/>
          <w:sz w:val="30"/>
          <w:szCs w:val="30"/>
          <w:cs/>
        </w:rPr>
        <w:t>อิชิตัน</w:t>
      </w:r>
      <w:proofErr w:type="spellEnd"/>
      <w:r w:rsidR="0056175A" w:rsidRPr="000D56BE">
        <w:rPr>
          <w:rFonts w:ascii="Angsana New" w:hAnsi="Angsana New"/>
          <w:sz w:val="30"/>
          <w:szCs w:val="30"/>
        </w:rPr>
        <w:t xml:space="preserve">” </w:t>
      </w:r>
      <w:r w:rsidR="0056175A" w:rsidRPr="000D56BE">
        <w:rPr>
          <w:rFonts w:ascii="Angsana New" w:hAnsi="Angsana New"/>
          <w:sz w:val="30"/>
          <w:szCs w:val="30"/>
          <w:cs/>
        </w:rPr>
        <w:t xml:space="preserve">ในประเทศอินโดนีเซียไม่เป็นไปตามที่คาดการณ์และประมาณไว้เบื้องต้นอย่างมีนัยสำคัญ ผู้บริหารของบริษัทเชื่อว่ามูลค่าของเงินลงทุนใน </w:t>
      </w:r>
      <w:r w:rsidR="0056175A" w:rsidRPr="000D56BE">
        <w:rPr>
          <w:rFonts w:ascii="Angsana New" w:hAnsi="Angsana New"/>
          <w:sz w:val="30"/>
          <w:szCs w:val="30"/>
        </w:rPr>
        <w:t xml:space="preserve">PTI </w:t>
      </w:r>
      <w:r w:rsidR="0056175A" w:rsidRPr="000D56BE">
        <w:rPr>
          <w:rFonts w:ascii="Angsana New" w:hAnsi="Angsana New"/>
          <w:sz w:val="30"/>
          <w:szCs w:val="30"/>
          <w:cs/>
        </w:rPr>
        <w:t>อาจเกิดการด้อยค่า และได้ประเมิน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มูลค่าที่คาดว่</w:t>
      </w:r>
      <w:r w:rsidR="0056175A" w:rsidRPr="000D56BE">
        <w:rPr>
          <w:rFonts w:ascii="Angsana New" w:hAnsi="Angsana New" w:hint="cs"/>
          <w:spacing w:val="-2"/>
          <w:sz w:val="30"/>
          <w:szCs w:val="30"/>
          <w:cs/>
          <w:lang w:val="en-US"/>
        </w:rPr>
        <w:t>า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จะได้รับคืน</w:t>
      </w:r>
      <w:r w:rsidR="0056175A" w:rsidRPr="000D56BE">
        <w:rPr>
          <w:rFonts w:ascii="Angsana New" w:hAnsi="Angsana New"/>
          <w:spacing w:val="-2"/>
          <w:sz w:val="30"/>
          <w:szCs w:val="30"/>
        </w:rPr>
        <w:t xml:space="preserve"> 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จากผลการประเมินดังกล่าวและดุลยพินิจของผู้บริหาร 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ไม่มี</w:t>
      </w:r>
      <w:r w:rsidR="0056175A" w:rsidRPr="000D56BE">
        <w:rPr>
          <w:rFonts w:ascii="Angsana New" w:hAnsi="Angsana New"/>
          <w:spacing w:val="-2"/>
          <w:sz w:val="30"/>
          <w:szCs w:val="30"/>
          <w:cs/>
        </w:rPr>
        <w:t>ขาดทุนจากการด้อย</w:t>
      </w:r>
      <w:r w:rsidR="0056175A" w:rsidRPr="000D56BE">
        <w:rPr>
          <w:rFonts w:ascii="Angsana New" w:hAnsi="Angsana New"/>
          <w:sz w:val="30"/>
          <w:szCs w:val="30"/>
          <w:cs/>
        </w:rPr>
        <w:t>ค่า</w:t>
      </w:r>
      <w:r w:rsidR="003E1A06">
        <w:rPr>
          <w:rFonts w:ascii="Angsana New" w:hAnsi="Angsana New" w:hint="cs"/>
          <w:sz w:val="30"/>
          <w:szCs w:val="30"/>
          <w:cs/>
        </w:rPr>
        <w:t>สำหรับเงินลงทุนในการ</w:t>
      </w:r>
      <w:r w:rsidR="003E1A06" w:rsidRPr="00191809">
        <w:rPr>
          <w:rFonts w:ascii="Angsana New" w:hAnsi="Angsana New" w:hint="cs"/>
          <w:sz w:val="30"/>
          <w:szCs w:val="30"/>
          <w:cs/>
        </w:rPr>
        <w:t>ร่วมค้า</w:t>
      </w:r>
      <w:r w:rsidRPr="00191809">
        <w:rPr>
          <w:rFonts w:ascii="Angsana New" w:hAnsi="Angsana New" w:hint="cs"/>
          <w:sz w:val="30"/>
          <w:szCs w:val="30"/>
          <w:cs/>
        </w:rPr>
        <w:t>สำหรับ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4D01B7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352045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BC708E" w:rsidRPr="00191809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352045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Pr="00191809">
        <w:rPr>
          <w:rFonts w:ascii="Angsana New" w:hAnsi="Angsana New"/>
          <w:sz w:val="30"/>
          <w:szCs w:val="30"/>
          <w:lang w:val="en-US"/>
        </w:rPr>
        <w:t xml:space="preserve"> </w:t>
      </w:r>
      <w:r w:rsidR="00352045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BC708E" w:rsidRPr="00191809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1918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191809">
        <w:rPr>
          <w:rFonts w:ascii="Angsana New" w:hAnsi="Angsana New"/>
          <w:sz w:val="30"/>
          <w:szCs w:val="30"/>
          <w:lang w:val="en-US"/>
        </w:rPr>
        <w:t xml:space="preserve"> </w:t>
      </w:r>
      <w:r w:rsidR="00576F2D" w:rsidRPr="0019180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576F2D">
        <w:rPr>
          <w:rFonts w:ascii="Angsana New" w:hAnsi="Angsana New" w:hint="cs"/>
          <w:sz w:val="30"/>
          <w:szCs w:val="30"/>
          <w:cs/>
          <w:lang w:val="en-US"/>
        </w:rPr>
        <w:t>งบการเงินเฉพาะกิจการ</w:t>
      </w:r>
      <w:r w:rsidR="003E1A0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E622C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A913A9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ขาดทุนจากการด้อยค่า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สำหรับงวดสามเดือนและ</w:t>
      </w:r>
      <w:r w:rsidR="00352045">
        <w:rPr>
          <w:rFonts w:ascii="Angsana New" w:hAnsi="Angsana New" w:hint="cs"/>
          <w:i/>
          <w:iCs/>
          <w:sz w:val="30"/>
          <w:szCs w:val="30"/>
          <w:cs/>
          <w:lang w:val="en-US"/>
        </w:rPr>
        <w:t>เ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ก</w:t>
      </w:r>
      <w:r w:rsidR="00352045">
        <w:rPr>
          <w:rFonts w:ascii="Angsana New" w:hAnsi="Angsana New" w:hint="cs"/>
          <w:i/>
          <w:iCs/>
          <w:sz w:val="30"/>
          <w:szCs w:val="30"/>
          <w:cs/>
          <w:lang w:val="en-US"/>
        </w:rPr>
        <w:t>้า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เดือนสิ้นสุด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วันที่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30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352045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กันยา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ยน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เป็น</w:t>
      </w:r>
      <w:r w:rsidR="00A913A9">
        <w:rPr>
          <w:rFonts w:ascii="Angsana New" w:hAnsi="Angsana New"/>
          <w:i/>
          <w:iCs/>
          <w:sz w:val="30"/>
          <w:szCs w:val="30"/>
          <w:cs/>
          <w:lang w:val="en-US"/>
        </w:rPr>
        <w:br/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จำนวนเงิน</w:t>
      </w:r>
      <w:r w:rsidR="00F9377E" w:rsidRPr="00F9377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9C1FD2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="00F9377E" w:rsidRP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และ </w:t>
      </w:r>
      <w:r w:rsidR="00F3584C" w:rsidRPr="00F3584C">
        <w:rPr>
          <w:rFonts w:ascii="Angsana New" w:hAnsi="Angsana New"/>
          <w:i/>
          <w:iCs/>
          <w:sz w:val="30"/>
          <w:szCs w:val="30"/>
          <w:lang w:val="en-US"/>
        </w:rPr>
        <w:t>18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9C1FD2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F9377E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9377E" w:rsidRP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BD3B82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="00F9377E" w:rsidRPr="00F9377E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="004D01B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</w:t>
      </w:r>
      <w:r w:rsidR="00F9377E">
        <w:rPr>
          <w:rFonts w:ascii="Angsana New" w:hAnsi="Angsana New" w:hint="cs"/>
          <w:i/>
          <w:iCs/>
          <w:sz w:val="30"/>
          <w:szCs w:val="30"/>
          <w:cs/>
          <w:lang w:val="en-US"/>
        </w:rPr>
        <w:t>งบการเงินเฉพาะกิจการ</w:t>
      </w:r>
      <w:r w:rsidRPr="00FE622C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tbl>
      <w:tblPr>
        <w:tblW w:w="14328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900"/>
        <w:gridCol w:w="7"/>
      </w:tblGrid>
      <w:tr w:rsidR="004323B9" w:rsidRPr="007F4B07" w14:paraId="1D2A6FAC" w14:textId="77777777" w:rsidTr="00CD66D5">
        <w:trPr>
          <w:cantSplit/>
        </w:trPr>
        <w:tc>
          <w:tcPr>
            <w:tcW w:w="14328" w:type="dxa"/>
            <w:gridSpan w:val="19"/>
          </w:tcPr>
          <w:p w14:paraId="163227B8" w14:textId="7A175001" w:rsidR="004323B9" w:rsidRPr="007F4B07" w:rsidRDefault="004323B9" w:rsidP="00C150D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CD66D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="0045124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ยน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และ</w:t>
            </w:r>
            <w:r w:rsidR="00414E0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วันที่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F3584C"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  <w:r w:rsidR="00543FB8"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323B9" w:rsidRPr="007F4B07" w14:paraId="0AEB7E1C" w14:textId="77777777" w:rsidTr="00CD66D5">
        <w:trPr>
          <w:cantSplit/>
        </w:trPr>
        <w:tc>
          <w:tcPr>
            <w:tcW w:w="2441" w:type="dxa"/>
          </w:tcPr>
          <w:p w14:paraId="75005C29" w14:textId="77777777" w:rsidR="004323B9" w:rsidRPr="007F4B07" w:rsidRDefault="004323B9" w:rsidP="00BA38ED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87" w:type="dxa"/>
            <w:gridSpan w:val="18"/>
          </w:tcPr>
          <w:p w14:paraId="29DC7E71" w14:textId="77777777" w:rsidR="004323B9" w:rsidRPr="007F4B07" w:rsidRDefault="004323B9" w:rsidP="00A00DF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3345" w:rsidRPr="007F4B07" w14:paraId="41E4E729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751AF7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3C56A61" w14:textId="77777777" w:rsidR="00DC7C35" w:rsidRPr="007F4B07" w:rsidRDefault="00DC7C3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78EF8A3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32E5402F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</w:t>
            </w:r>
            <w:r w:rsidR="008952BD"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</w:tcPr>
          <w:p w14:paraId="1FDC230B" w14:textId="77777777" w:rsidR="00493345" w:rsidRPr="007F4B07" w:rsidRDefault="00493345" w:rsidP="0049334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="00442FF4" w:rsidRPr="007F4B07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B3919E9" w14:textId="77777777" w:rsidR="00493345" w:rsidRPr="007F4B07" w:rsidRDefault="00493345" w:rsidP="0049334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8A3F356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BAEF1B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2738F84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765570F9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6DBFF3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00DB8787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00EAFAA6" w14:textId="77777777" w:rsidR="00493345" w:rsidRPr="007F4B07" w:rsidRDefault="00493345" w:rsidP="004933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9E530C" w14:textId="77777777" w:rsidR="00493345" w:rsidRPr="007F4B07" w:rsidRDefault="00493345" w:rsidP="0049334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CD66D5" w:rsidRPr="007F4B07" w14:paraId="67E3F590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0584DB6D" w14:textId="77777777" w:rsidR="00CD66D5" w:rsidRPr="003E1A06" w:rsidRDefault="00CD66D5" w:rsidP="00CD66D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E29BAB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147ADC5F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4D58B" w14:textId="57701A56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F6115B4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8A7CEC" w14:textId="58CB89D8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DE73E1B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B465984" w14:textId="1A16F6AE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E4F045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E286AB" w14:textId="7ABD17A2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5534C6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663EC" w14:textId="29FA95D0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4C44654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8CAC615" w14:textId="1D7357D5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361DC4A2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0D4CC0" w14:textId="488766E2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C4629AF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B9E070" w14:textId="67DF166C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D66D5" w:rsidRPr="007F4B07" w14:paraId="2F4120D7" w14:textId="77777777" w:rsidTr="00CD66D5">
        <w:trPr>
          <w:gridAfter w:val="1"/>
          <w:wAfter w:w="7" w:type="dxa"/>
          <w:cantSplit/>
          <w:tblHeader/>
        </w:trPr>
        <w:tc>
          <w:tcPr>
            <w:tcW w:w="2441" w:type="dxa"/>
          </w:tcPr>
          <w:p w14:paraId="28FDD7D8" w14:textId="77777777" w:rsidR="00CD66D5" w:rsidRPr="007F4B07" w:rsidRDefault="00CD66D5" w:rsidP="00CD66D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E442C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2E9A297F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6BAFC" w14:textId="1309BC9B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B04B30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412ACE" w14:textId="369C7A3D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2140DC8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618F8B" w14:textId="22166866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CC91D3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032CAF" w14:textId="0560810F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AD61808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4B84F" w14:textId="60E26DDE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FF7A87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00C5FFD" w14:textId="66499D6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14" w:type="dxa"/>
          </w:tcPr>
          <w:p w14:paraId="55CB49AC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D62060" w14:textId="7601DBF4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BA4FB5D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BD543" w14:textId="3EE6DEEE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CD66D5" w:rsidRPr="007F4B07" w14:paraId="1EF45059" w14:textId="77777777" w:rsidTr="00CD66D5">
        <w:trPr>
          <w:cantSplit/>
          <w:trHeight w:val="270"/>
        </w:trPr>
        <w:tc>
          <w:tcPr>
            <w:tcW w:w="2441" w:type="dxa"/>
          </w:tcPr>
          <w:p w14:paraId="7095A61A" w14:textId="77777777" w:rsidR="00CD66D5" w:rsidRPr="007F4B07" w:rsidRDefault="00CD66D5" w:rsidP="00CD66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8123705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D59329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757B4549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151E06F8" w14:textId="77777777" w:rsidR="00CD66D5" w:rsidRPr="007F4B07" w:rsidRDefault="00CD66D5" w:rsidP="00CD66D5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307" w:type="dxa"/>
            <w:gridSpan w:val="12"/>
          </w:tcPr>
          <w:p w14:paraId="3BFE1EE7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D66D5" w:rsidRPr="007F4B07" w14:paraId="711E430C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1DBB244D" w14:textId="77777777" w:rsidR="00CD66D5" w:rsidRPr="007F4B07" w:rsidRDefault="00CD66D5" w:rsidP="00CD66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2F6C59C4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BC8C17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75107" w14:textId="77777777" w:rsidR="00CD66D5" w:rsidRPr="007F4B07" w:rsidRDefault="00CD66D5" w:rsidP="00C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CC715A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25748A" w14:textId="77777777" w:rsidR="00CD66D5" w:rsidRPr="007F4B07" w:rsidRDefault="00CD66D5" w:rsidP="00CD66D5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F4D316" w14:textId="77777777" w:rsidR="00CD66D5" w:rsidRPr="007F4B07" w:rsidRDefault="00CD66D5" w:rsidP="00CD66D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2BDB3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44332C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6C1332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295ACD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8D4B0E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853719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549F79D8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512436A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B0FB39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A278A6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FB41F5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CE773E" w:rsidRPr="007F4B07" w14:paraId="28D506D5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19C82F9F" w14:textId="2CC30DA6" w:rsidR="00CE773E" w:rsidRPr="007F4B07" w:rsidRDefault="00CE773E" w:rsidP="00CE773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2FD79538" w14:textId="78FA171F" w:rsidR="00CE773E" w:rsidRPr="002E0219" w:rsidRDefault="00CE773E" w:rsidP="00CE77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ผลิตและจำหน่ายเครื่องดื่ม</w:t>
            </w:r>
          </w:p>
        </w:tc>
        <w:tc>
          <w:tcPr>
            <w:tcW w:w="1260" w:type="dxa"/>
          </w:tcPr>
          <w:p w14:paraId="7C84507E" w14:textId="69CAE7FE" w:rsidR="00CE773E" w:rsidRPr="007F4B07" w:rsidRDefault="00CE773E" w:rsidP="00CE77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อินโดนีเซีย</w:t>
            </w:r>
          </w:p>
        </w:tc>
        <w:tc>
          <w:tcPr>
            <w:tcW w:w="900" w:type="dxa"/>
          </w:tcPr>
          <w:p w14:paraId="7B10F917" w14:textId="05261C00" w:rsidR="00CE773E" w:rsidRPr="007F4B07" w:rsidRDefault="00CE773E" w:rsidP="00CE773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5530E95B" w14:textId="77777777" w:rsidR="00CE773E" w:rsidRPr="007F4B07" w:rsidRDefault="00CE773E" w:rsidP="00CE773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752797" w14:textId="646123E3" w:rsidR="00CE773E" w:rsidRPr="007F4B07" w:rsidRDefault="00CE773E" w:rsidP="00CE773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97CBC66" w14:textId="77777777" w:rsidR="00CE773E" w:rsidRPr="007F4B07" w:rsidRDefault="00CE773E" w:rsidP="00CE773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46828" w14:textId="65A09D90" w:rsidR="00CE773E" w:rsidRPr="007F4B07" w:rsidRDefault="00CE773E" w:rsidP="00CE77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1E2C6481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187585" w14:textId="7BBAE9C8" w:rsidR="00CE773E" w:rsidRPr="007F4B07" w:rsidRDefault="00CE773E" w:rsidP="00CE77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4D612753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2E7F99" w14:textId="3625D549" w:rsidR="00CE773E" w:rsidRPr="007F4B07" w:rsidRDefault="00CE773E" w:rsidP="00CE7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49E1C3AF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751CE5C4" w14:textId="3CB34FFA" w:rsidR="00CE773E" w:rsidRPr="007F4B07" w:rsidRDefault="00CE773E" w:rsidP="00CE7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70A77E32" w14:textId="77777777" w:rsidR="00CE773E" w:rsidRPr="007F4B07" w:rsidRDefault="00CE773E" w:rsidP="00CE773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A136E1" w14:textId="2218FA40" w:rsidR="00CE773E" w:rsidRPr="007F4B07" w:rsidRDefault="0009395F" w:rsidP="00CE773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169,130</w:t>
            </w:r>
          </w:p>
        </w:tc>
        <w:tc>
          <w:tcPr>
            <w:tcW w:w="180" w:type="dxa"/>
          </w:tcPr>
          <w:p w14:paraId="17C3332D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8F0C3B" w14:textId="7E041692" w:rsidR="00CE773E" w:rsidRPr="007F4B07" w:rsidRDefault="00CE773E" w:rsidP="00CE773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700</w:t>
            </w:r>
          </w:p>
        </w:tc>
      </w:tr>
      <w:tr w:rsidR="00CE773E" w:rsidRPr="007F4B07" w14:paraId="538919A5" w14:textId="77777777" w:rsidTr="00CD66D5">
        <w:trPr>
          <w:gridAfter w:val="1"/>
          <w:wAfter w:w="7" w:type="dxa"/>
          <w:cantSplit/>
        </w:trPr>
        <w:tc>
          <w:tcPr>
            <w:tcW w:w="2441" w:type="dxa"/>
          </w:tcPr>
          <w:p w14:paraId="0F73D33A" w14:textId="77777777" w:rsidR="00CE773E" w:rsidRPr="007F4B07" w:rsidRDefault="00CE773E" w:rsidP="00CE773E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97B143C" w14:textId="77777777" w:rsidR="00CE773E" w:rsidRPr="007F4B07" w:rsidRDefault="00CE773E" w:rsidP="00CE773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C43C88" w14:textId="77777777" w:rsidR="00CE773E" w:rsidRPr="007F4B07" w:rsidRDefault="00CE773E" w:rsidP="00CE773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52F51D" w14:textId="77777777" w:rsidR="00CE773E" w:rsidRPr="007F4B07" w:rsidRDefault="00CE773E" w:rsidP="00C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922CDC" w14:textId="77777777" w:rsidR="00CE773E" w:rsidRPr="007F4B07" w:rsidRDefault="00CE773E" w:rsidP="00CE773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FA6CD" w14:textId="77777777" w:rsidR="00CE773E" w:rsidRPr="007F4B07" w:rsidRDefault="00CE773E" w:rsidP="00CE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EC6C4" w14:textId="77777777" w:rsidR="00CE773E" w:rsidRPr="007F4B07" w:rsidRDefault="00CE773E" w:rsidP="00CE773E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75BFAD6" w14:textId="77777777" w:rsidR="00CE773E" w:rsidRPr="007F4B07" w:rsidRDefault="00CE773E" w:rsidP="00CE77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B2AEF9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F4806" w14:textId="77777777" w:rsidR="00CE773E" w:rsidRPr="007F4B07" w:rsidRDefault="00CE773E" w:rsidP="00CE77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AABF2F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753FF9" w14:textId="647413C1" w:rsidR="00CE773E" w:rsidRPr="007F4B07" w:rsidRDefault="00CE773E" w:rsidP="00CE7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323FB64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</w:tcPr>
          <w:p w14:paraId="666FED30" w14:textId="13C0AC57" w:rsidR="00CE773E" w:rsidRPr="007F4B07" w:rsidRDefault="00CE773E" w:rsidP="00CE773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14" w:type="dxa"/>
          </w:tcPr>
          <w:p w14:paraId="6EEB3DAD" w14:textId="77777777" w:rsidR="00CE773E" w:rsidRPr="007F4B07" w:rsidRDefault="00CE773E" w:rsidP="00CE773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1A9FD9F" w14:textId="0F22AFDA" w:rsidR="00CE773E" w:rsidRPr="007F4B07" w:rsidRDefault="0009395F" w:rsidP="00CE773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169,130</w:t>
            </w:r>
          </w:p>
        </w:tc>
        <w:tc>
          <w:tcPr>
            <w:tcW w:w="180" w:type="dxa"/>
          </w:tcPr>
          <w:p w14:paraId="0173ACA2" w14:textId="77777777" w:rsidR="00CE773E" w:rsidRPr="007F4B07" w:rsidRDefault="00CE773E" w:rsidP="00CE773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DB27D98" w14:textId="0F63E72B" w:rsidR="00CE773E" w:rsidRPr="007F4B07" w:rsidRDefault="00CE773E" w:rsidP="00CE773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700</w:t>
            </w:r>
          </w:p>
        </w:tc>
      </w:tr>
    </w:tbl>
    <w:p w14:paraId="4DA9A3AF" w14:textId="77777777" w:rsidR="0050125F" w:rsidRDefault="0050125F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7F4B07" w:rsidRPr="007F4B07" w14:paraId="417FB5C7" w14:textId="77777777" w:rsidTr="00CD66D5">
        <w:trPr>
          <w:cantSplit/>
          <w:tblHeader/>
        </w:trPr>
        <w:tc>
          <w:tcPr>
            <w:tcW w:w="2981" w:type="dxa"/>
          </w:tcPr>
          <w:p w14:paraId="73040860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19"/>
          </w:tcPr>
          <w:p w14:paraId="7CC23532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4B07" w:rsidRPr="007F4B07" w14:paraId="35429689" w14:textId="77777777" w:rsidTr="00CD66D5">
        <w:trPr>
          <w:cantSplit/>
          <w:tblHeader/>
        </w:trPr>
        <w:tc>
          <w:tcPr>
            <w:tcW w:w="2981" w:type="dxa"/>
          </w:tcPr>
          <w:p w14:paraId="5B6D5B73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0D5A218C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5C5B85F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1D3EFD6A" w14:textId="77777777" w:rsidR="007F4B07" w:rsidRPr="007F4B07" w:rsidRDefault="007F4B07" w:rsidP="00781A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48C8A60" w14:textId="77777777" w:rsidR="007F4B07" w:rsidRPr="007F4B07" w:rsidRDefault="007F4B07" w:rsidP="00781A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EA5478F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5B72C1D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F24356A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B221E64" w14:textId="77777777" w:rsidR="007F4B07" w:rsidRPr="007F4B07" w:rsidRDefault="007F4B07" w:rsidP="00781A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46F4B7F9" w14:textId="77777777" w:rsidR="007F4B07" w:rsidRPr="007F4B07" w:rsidRDefault="007F4B07" w:rsidP="00781A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CD66D5" w:rsidRPr="007F4B07" w14:paraId="5AF5FBAD" w14:textId="77777777" w:rsidTr="00CD66D5">
        <w:trPr>
          <w:cantSplit/>
          <w:tblHeader/>
        </w:trPr>
        <w:tc>
          <w:tcPr>
            <w:tcW w:w="2981" w:type="dxa"/>
          </w:tcPr>
          <w:p w14:paraId="5695DFC2" w14:textId="77777777" w:rsidR="00CD66D5" w:rsidRPr="007F4B07" w:rsidRDefault="00CD66D5" w:rsidP="00CD66D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B5F516" w14:textId="002003BF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5881E24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1F91A0E" w14:textId="5FD3FCF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C694FCC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F270E3D" w14:textId="358B74E8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85A1ECA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C030D" w14:textId="1E26FFEF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8EDD122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67CBCCC" w14:textId="2A407B19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A63C7D5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61B89" w14:textId="7D881D9D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C8B127D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11656" w14:textId="7071479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7D29B50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9D1D22" w14:textId="4C41207F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7738FBA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5D7509" w14:textId="2D2C4E85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75FC963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BDC331" w14:textId="214A4C0C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D66D5" w:rsidRPr="007F4B07" w14:paraId="38F4C1AD" w14:textId="77777777" w:rsidTr="00CD66D5">
        <w:trPr>
          <w:cantSplit/>
          <w:tblHeader/>
        </w:trPr>
        <w:tc>
          <w:tcPr>
            <w:tcW w:w="2981" w:type="dxa"/>
          </w:tcPr>
          <w:p w14:paraId="65248675" w14:textId="77777777" w:rsidR="00CD66D5" w:rsidRPr="007F4B07" w:rsidRDefault="00CD66D5" w:rsidP="00CD66D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47203A" w14:textId="0BF0ECD6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4AC3639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DA90AC9" w14:textId="723E300A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90FB84F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B1E68C5" w14:textId="7FC8B65B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8A61EA4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F24196" w14:textId="322AB8D9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CAE052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0C98E8" w14:textId="6A126C03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352E46E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23C62" w14:textId="5F51BAB1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A34F26" w14:textId="77777777" w:rsidR="00CD66D5" w:rsidRPr="007F4B07" w:rsidRDefault="00CD66D5" w:rsidP="00CD66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02C97" w14:textId="44F4B70D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5B50C8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36DDC6" w14:textId="79A49582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AE6DBF5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1168E" w14:textId="75F60A42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1B032D" w14:textId="7777777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55BB07" w14:textId="115689D7" w:rsidR="00CD66D5" w:rsidRPr="007F4B07" w:rsidRDefault="00CD66D5" w:rsidP="00CD66D5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CD66D5" w:rsidRPr="007F4B07" w14:paraId="6E46BC56" w14:textId="77777777" w:rsidTr="00CD66D5">
        <w:trPr>
          <w:cantSplit/>
          <w:trHeight w:val="270"/>
        </w:trPr>
        <w:tc>
          <w:tcPr>
            <w:tcW w:w="2981" w:type="dxa"/>
          </w:tcPr>
          <w:p w14:paraId="20B6E44A" w14:textId="77777777" w:rsidR="00CD66D5" w:rsidRPr="007F4B07" w:rsidRDefault="00CD66D5" w:rsidP="00CD66D5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2360A794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E099130" w14:textId="77777777" w:rsidR="00CD66D5" w:rsidRPr="007F4B07" w:rsidRDefault="00CD66D5" w:rsidP="00CD66D5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5"/>
          </w:tcPr>
          <w:p w14:paraId="6013AFA8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7F4B0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D66D5" w:rsidRPr="007F4B07" w14:paraId="51F7F719" w14:textId="77777777" w:rsidTr="00CD66D5">
        <w:trPr>
          <w:cantSplit/>
        </w:trPr>
        <w:tc>
          <w:tcPr>
            <w:tcW w:w="2981" w:type="dxa"/>
          </w:tcPr>
          <w:p w14:paraId="2AB41632" w14:textId="77777777" w:rsidR="00CD66D5" w:rsidRPr="007F4B07" w:rsidRDefault="00CD66D5" w:rsidP="00CD66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4B0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59C445D1" w14:textId="77777777" w:rsidR="00CD66D5" w:rsidRPr="007F4B07" w:rsidRDefault="00CD66D5" w:rsidP="00CD66D5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B751F8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8D07846" w14:textId="77777777" w:rsidR="00CD66D5" w:rsidRPr="007F4B07" w:rsidRDefault="00CD66D5" w:rsidP="00CD66D5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A305D3" w14:textId="77777777" w:rsidR="00CD66D5" w:rsidRPr="007F4B07" w:rsidRDefault="00CD66D5" w:rsidP="00CD66D5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92334D0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ADDC24" w14:textId="77777777" w:rsidR="00CD66D5" w:rsidRPr="007F4B07" w:rsidRDefault="00CD66D5" w:rsidP="00CD66D5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E31CFC" w14:textId="77777777" w:rsidR="00CD66D5" w:rsidRPr="007F4B07" w:rsidRDefault="00CD66D5" w:rsidP="00CD66D5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DBA31A" w14:textId="77777777" w:rsidR="00CD66D5" w:rsidRPr="007F4B07" w:rsidRDefault="00CD66D5" w:rsidP="00CD66D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CCEBA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63647A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26AE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9CBEF8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5704C4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5E906C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74213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0E8746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168875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21DA2E0" w14:textId="77777777" w:rsidR="00CD66D5" w:rsidRPr="007F4B07" w:rsidRDefault="00CD66D5" w:rsidP="00CD66D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E25AC" w14:textId="77777777" w:rsidR="00CD66D5" w:rsidRPr="007F4B07" w:rsidRDefault="00CD66D5" w:rsidP="00CD66D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75488" w:rsidRPr="007F4B07" w14:paraId="495F0710" w14:textId="77777777" w:rsidTr="00CD66D5">
        <w:trPr>
          <w:cantSplit/>
        </w:trPr>
        <w:tc>
          <w:tcPr>
            <w:tcW w:w="2981" w:type="dxa"/>
          </w:tcPr>
          <w:p w14:paraId="30CF5C17" w14:textId="77777777" w:rsidR="00F75488" w:rsidRPr="007F4B07" w:rsidRDefault="00F75488" w:rsidP="00F75488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E0CA850" w14:textId="4412C909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6A1C340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6CC654F" w14:textId="7D0410FB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A577997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8E0734B" w14:textId="0E82E19B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75B3CB20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848463" w14:textId="2C0BF538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FD783E3" w14:textId="77777777" w:rsidR="00F75488" w:rsidRPr="007F4B07" w:rsidRDefault="00F75488" w:rsidP="00F7548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EB5E99" w14:textId="5993F620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55990A31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28E851" w14:textId="08A6F44C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1B65688F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68F69D" w14:textId="6572F534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1C9B583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451937" w14:textId="53F3B9C4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E5166C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9E3A2" w14:textId="17DD77AA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54BE92BF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107B82" w14:textId="50830040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F75488" w:rsidRPr="007F4B07" w14:paraId="782A8578" w14:textId="77777777" w:rsidTr="00CD66D5">
        <w:trPr>
          <w:cantSplit/>
        </w:trPr>
        <w:tc>
          <w:tcPr>
            <w:tcW w:w="2981" w:type="dxa"/>
          </w:tcPr>
          <w:p w14:paraId="5D9ECCAC" w14:textId="77777777" w:rsidR="00F75488" w:rsidRPr="007F4B07" w:rsidRDefault="00F75488" w:rsidP="00F7548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301ED6D9" w14:textId="77777777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A25200B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6D4B1E56" w14:textId="77777777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D7A8FF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6D7B443B" w14:textId="77777777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F5868B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746C1" w14:textId="77777777" w:rsidR="00F75488" w:rsidRPr="007F4B07" w:rsidRDefault="00F75488" w:rsidP="00F754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A24628" w14:textId="77777777" w:rsidR="00F75488" w:rsidRPr="007F4B07" w:rsidRDefault="00F75488" w:rsidP="00F75488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A69E3" w14:textId="1C560F74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6E6CFEF5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7DE082" w14:textId="0DF62F8F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1ABD76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3105D" w14:textId="0635A968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797FB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8E23A4" w14:textId="06AA3776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3FA31E9" w14:textId="77777777" w:rsidR="00F75488" w:rsidRPr="007F4B07" w:rsidRDefault="00F75488" w:rsidP="00F7548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95744" w14:textId="26447C04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180" w:type="dxa"/>
          </w:tcPr>
          <w:p w14:paraId="6E759834" w14:textId="77777777" w:rsidR="00F75488" w:rsidRPr="007F4B07" w:rsidRDefault="00F75488" w:rsidP="00F75488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5CEE30" w14:textId="097C46D4" w:rsidR="00F75488" w:rsidRPr="007F4B07" w:rsidRDefault="00F75488" w:rsidP="00F7548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7F4B07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F3584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Default="009E578E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96EF29C" w14:textId="77777777" w:rsidR="007F4B07" w:rsidRDefault="00AE2B39" w:rsidP="00CD6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7F4B07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  <w:r w:rsidRPr="00244ECA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244ECA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244ECA">
        <w:rPr>
          <w:rFonts w:ascii="Angsana New" w:hAnsi="Angsana New" w:cs="Angsana New" w:hint="cs"/>
          <w:sz w:val="30"/>
          <w:szCs w:val="30"/>
          <w:cs/>
        </w:rPr>
        <w:t>ค้า</w:t>
      </w:r>
      <w:r w:rsidRPr="00244ECA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17F902A" w14:textId="21AE7D99" w:rsidR="00000B3F" w:rsidRDefault="00000B3F" w:rsidP="00056A5D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736B4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E1524E2" w14:textId="77777777" w:rsidR="00722FD2" w:rsidRPr="000736B4" w:rsidRDefault="00722FD2" w:rsidP="00722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5371188" w14:textId="3BD207CC" w:rsidR="007F4B07" w:rsidRDefault="007F4B07" w:rsidP="00132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F4B0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3584C" w:rsidRPr="00F3584C">
        <w:rPr>
          <w:rFonts w:ascii="Angsana New" w:hAnsi="Angsana New"/>
          <w:spacing w:val="-4"/>
          <w:sz w:val="30"/>
          <w:szCs w:val="30"/>
        </w:rPr>
        <w:t>30</w:t>
      </w:r>
      <w:r w:rsidR="00451245">
        <w:rPr>
          <w:rFonts w:ascii="Angsana New" w:hAnsi="Angsana New"/>
          <w:spacing w:val="-4"/>
          <w:sz w:val="30"/>
          <w:szCs w:val="30"/>
        </w:rPr>
        <w:t xml:space="preserve"> </w:t>
      </w:r>
      <w:r w:rsidR="00056A5D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451245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</w:t>
      </w:r>
      <w:r w:rsidRPr="007F4B07">
        <w:rPr>
          <w:rFonts w:ascii="Angsana New" w:hAnsi="Angsana New" w:hint="cs"/>
          <w:sz w:val="30"/>
          <w:szCs w:val="30"/>
          <w:cs/>
        </w:rPr>
        <w:t>วันที่</w:t>
      </w:r>
      <w:r w:rsidRPr="007F4B07">
        <w:rPr>
          <w:rFonts w:ascii="Angsana New" w:hAnsi="Angsana New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31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F3584C" w:rsidRPr="00F3584C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056A5D">
        <w:rPr>
          <w:rFonts w:ascii="Angsana New" w:hAnsi="Angsana New" w:hint="cs"/>
          <w:sz w:val="30"/>
          <w:szCs w:val="30"/>
          <w:cs/>
        </w:rPr>
        <w:t>เก้า</w:t>
      </w:r>
      <w:r w:rsidRPr="007F4B07">
        <w:rPr>
          <w:rFonts w:ascii="Angsana New" w:hAnsi="Angsana New" w:hint="cs"/>
          <w:sz w:val="30"/>
          <w:szCs w:val="30"/>
          <w:cs/>
        </w:rPr>
        <w:t>เดือน</w:t>
      </w:r>
      <w:r w:rsidRPr="007F4B07">
        <w:rPr>
          <w:rFonts w:ascii="Angsana New" w:hAnsi="Angsana New"/>
          <w:sz w:val="30"/>
          <w:szCs w:val="30"/>
          <w:cs/>
        </w:rPr>
        <w:t>สิ้นสุดวันที่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="00F3584C" w:rsidRPr="00F3584C">
        <w:rPr>
          <w:rFonts w:ascii="Angsana New" w:hAnsi="Angsana New"/>
          <w:spacing w:val="-4"/>
          <w:sz w:val="30"/>
          <w:szCs w:val="30"/>
        </w:rPr>
        <w:t>30</w:t>
      </w:r>
      <w:r w:rsidR="0045124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56A5D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451245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7F4B0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</w:rPr>
        <w:t>2563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 xml:space="preserve">และ </w:t>
      </w:r>
      <w:r w:rsidR="00F3584C" w:rsidRPr="00F3584C">
        <w:rPr>
          <w:rFonts w:ascii="Angsana New" w:hAnsi="Angsana New"/>
          <w:sz w:val="30"/>
          <w:szCs w:val="30"/>
        </w:rPr>
        <w:t>2562</w:t>
      </w:r>
      <w:r w:rsidRPr="007F4B07">
        <w:rPr>
          <w:rFonts w:ascii="Angsana New" w:hAnsi="Angsana New"/>
          <w:sz w:val="30"/>
          <w:szCs w:val="30"/>
        </w:rPr>
        <w:t xml:space="preserve"> </w:t>
      </w:r>
      <w:r w:rsidRPr="007F4B07">
        <w:rPr>
          <w:rFonts w:ascii="Angsana New" w:hAnsi="Angsana New"/>
          <w:sz w:val="30"/>
          <w:szCs w:val="30"/>
          <w:cs/>
        </w:rPr>
        <w:t>มีดังนี้</w:t>
      </w:r>
    </w:p>
    <w:p w14:paraId="551C944B" w14:textId="77777777" w:rsidR="005C4C31" w:rsidRPr="007F4B07" w:rsidRDefault="005C4C31" w:rsidP="00722F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170"/>
        <w:gridCol w:w="972"/>
        <w:gridCol w:w="180"/>
        <w:gridCol w:w="990"/>
        <w:gridCol w:w="180"/>
        <w:gridCol w:w="981"/>
        <w:gridCol w:w="180"/>
        <w:gridCol w:w="990"/>
        <w:gridCol w:w="180"/>
        <w:gridCol w:w="945"/>
        <w:gridCol w:w="180"/>
        <w:gridCol w:w="990"/>
        <w:gridCol w:w="180"/>
        <w:gridCol w:w="972"/>
        <w:gridCol w:w="180"/>
        <w:gridCol w:w="1004"/>
      </w:tblGrid>
      <w:tr w:rsidR="00BE1A97" w:rsidRPr="005A7203" w14:paraId="0A7244DA" w14:textId="77777777" w:rsidTr="001B524B">
        <w:trPr>
          <w:cantSplit/>
        </w:trPr>
        <w:tc>
          <w:tcPr>
            <w:tcW w:w="2610" w:type="dxa"/>
          </w:tcPr>
          <w:p w14:paraId="1C527E7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4" w:type="dxa"/>
            <w:gridSpan w:val="17"/>
          </w:tcPr>
          <w:p w14:paraId="23C9A957" w14:textId="77777777" w:rsidR="00BE1A97" w:rsidRPr="005A7203" w:rsidRDefault="00BE1A97" w:rsidP="007C480B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BE1A97" w:rsidRPr="005A7203" w14:paraId="636DA83A" w14:textId="77777777" w:rsidTr="001B524B">
        <w:trPr>
          <w:cantSplit/>
          <w:tblHeader/>
        </w:trPr>
        <w:tc>
          <w:tcPr>
            <w:tcW w:w="2610" w:type="dxa"/>
          </w:tcPr>
          <w:p w14:paraId="5CC8154B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2E5BDA2" w14:textId="7B1C94EB" w:rsidR="00BE1A97" w:rsidRPr="005A7203" w:rsidRDefault="00A913A9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ชื่อบริษัทย่อย</w:t>
            </w:r>
          </w:p>
        </w:tc>
        <w:tc>
          <w:tcPr>
            <w:tcW w:w="1440" w:type="dxa"/>
          </w:tcPr>
          <w:p w14:paraId="42A8AC18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BDEF00F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2AC4A0A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="008952BD" w:rsidRPr="008952BD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142" w:type="dxa"/>
            <w:gridSpan w:val="3"/>
          </w:tcPr>
          <w:p w14:paraId="76A12C42" w14:textId="77777777" w:rsidR="00BE1A97" w:rsidRPr="005A7203" w:rsidRDefault="00BE1A97" w:rsidP="007C480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5A7203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A7203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202BDCE2" w14:textId="77777777" w:rsidR="00BE1A97" w:rsidRPr="005A7203" w:rsidRDefault="00BE1A97" w:rsidP="007C480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4DC59C26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10433AC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5A720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93F2D79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15" w:type="dxa"/>
            <w:gridSpan w:val="3"/>
          </w:tcPr>
          <w:p w14:paraId="57C02238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0ED9F15" w14:textId="77777777" w:rsidR="00BE1A97" w:rsidRPr="005A7203" w:rsidRDefault="00BE1A97" w:rsidP="007C480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FC88D9" w14:textId="77777777" w:rsidR="00BE1A97" w:rsidRPr="005A7203" w:rsidRDefault="00BE1A97" w:rsidP="007C480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56" w:type="dxa"/>
            <w:gridSpan w:val="3"/>
          </w:tcPr>
          <w:p w14:paraId="7BECD447" w14:textId="77777777" w:rsidR="00722FD2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1DF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</w:p>
          <w:p w14:paraId="4BDFCAA3" w14:textId="053E3281" w:rsidR="00BE1A97" w:rsidRPr="005911CD" w:rsidRDefault="00722FD2" w:rsidP="00722FD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งวด</w:t>
            </w:r>
            <w:r w:rsidR="00056A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</w:t>
            </w:r>
            <w:r w:rsidR="005A52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</w:t>
            </w:r>
            <w:r w:rsidR="00056A5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056A5D" w:rsidRPr="005A7203" w14:paraId="701CFE81" w14:textId="77777777" w:rsidTr="001B524B">
        <w:trPr>
          <w:cantSplit/>
          <w:tblHeader/>
        </w:trPr>
        <w:tc>
          <w:tcPr>
            <w:tcW w:w="2610" w:type="dxa"/>
          </w:tcPr>
          <w:p w14:paraId="00DBB12F" w14:textId="77777777" w:rsidR="00056A5D" w:rsidRPr="005A7203" w:rsidRDefault="00056A5D" w:rsidP="00056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291213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706A5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BB6BF93" w14:textId="30A6D9B3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CE01B1B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CB732" w14:textId="6476E15C" w:rsidR="00056A5D" w:rsidRPr="009E578E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78CD194" w14:textId="77777777" w:rsidR="00056A5D" w:rsidRPr="005A7203" w:rsidRDefault="00056A5D" w:rsidP="00056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2051017F" w14:textId="56EB217A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EB319BC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F2EC5" w14:textId="18EAF845" w:rsidR="00056A5D" w:rsidRPr="009E578E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DE1FD81" w14:textId="77777777" w:rsidR="00056A5D" w:rsidRPr="005A7203" w:rsidRDefault="00056A5D" w:rsidP="00056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1C711B5" w14:textId="2A638B41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CFF3068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0F619" w14:textId="68E51FE4" w:rsidR="00056A5D" w:rsidRPr="009E578E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B1E01B7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9347AC9" w14:textId="05B388F2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D57386E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661C8B68" w14:textId="12C93A60" w:rsidR="00056A5D" w:rsidRPr="009E578E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056A5D" w:rsidRPr="005A7203" w14:paraId="296A5295" w14:textId="77777777" w:rsidTr="001B524B">
        <w:trPr>
          <w:cantSplit/>
          <w:tblHeader/>
        </w:trPr>
        <w:tc>
          <w:tcPr>
            <w:tcW w:w="2610" w:type="dxa"/>
          </w:tcPr>
          <w:p w14:paraId="22898E4B" w14:textId="77777777" w:rsidR="00056A5D" w:rsidRPr="005A7203" w:rsidRDefault="00056A5D" w:rsidP="00056A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48860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07609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70D02B9" w14:textId="5524D975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92E49AD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D3CDA" w14:textId="6F4E400F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FA44A37" w14:textId="77777777" w:rsidR="00056A5D" w:rsidRPr="005A7203" w:rsidRDefault="00056A5D" w:rsidP="00056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CC003B6" w14:textId="18676436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5B2DE5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C5652" w14:textId="236DFA20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4888777" w14:textId="77777777" w:rsidR="00056A5D" w:rsidRPr="005A7203" w:rsidRDefault="00056A5D" w:rsidP="00056A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4C1CDDB" w14:textId="12174549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02F411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5A2225" w14:textId="51EF4F48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2DCA37C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5788ECF" w14:textId="6AD6C7EA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0B6EF9" w14:textId="77777777" w:rsidR="00056A5D" w:rsidRPr="001E32C2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ACFCC9" w14:textId="536AFDCD" w:rsidR="00056A5D" w:rsidRPr="00244ECA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056A5D" w:rsidRPr="005A7203" w14:paraId="17D866CB" w14:textId="77777777" w:rsidTr="001B524B">
        <w:trPr>
          <w:cantSplit/>
          <w:trHeight w:val="270"/>
        </w:trPr>
        <w:tc>
          <w:tcPr>
            <w:tcW w:w="2610" w:type="dxa"/>
          </w:tcPr>
          <w:p w14:paraId="6EEEF45E" w14:textId="77777777" w:rsidR="00056A5D" w:rsidRPr="005A7203" w:rsidRDefault="00056A5D" w:rsidP="00056A5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1BCF9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B7BFF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15B08975" w14:textId="77777777" w:rsidR="00056A5D" w:rsidRPr="005A7203" w:rsidRDefault="00056A5D" w:rsidP="00056A5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3095FA3D" w14:textId="77777777" w:rsidR="00056A5D" w:rsidRPr="005A7203" w:rsidRDefault="00056A5D" w:rsidP="00056A5D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782" w:type="dxa"/>
            <w:gridSpan w:val="11"/>
          </w:tcPr>
          <w:p w14:paraId="04ADBA80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A720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20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56A5D" w:rsidRPr="005A7203" w14:paraId="10CEBFC8" w14:textId="77777777" w:rsidTr="001B524B">
        <w:trPr>
          <w:cantSplit/>
        </w:trPr>
        <w:tc>
          <w:tcPr>
            <w:tcW w:w="2610" w:type="dxa"/>
          </w:tcPr>
          <w:p w14:paraId="63EC2640" w14:textId="77777777" w:rsidR="00056A5D" w:rsidRPr="007F1E61" w:rsidRDefault="00056A5D" w:rsidP="00056A5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E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75846167" w14:textId="77777777" w:rsidR="00056A5D" w:rsidRPr="006D1DFD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99ABC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0C6082DC" w14:textId="77777777" w:rsidR="00056A5D" w:rsidRPr="005A7203" w:rsidRDefault="00056A5D" w:rsidP="00056A5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88EBFD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D24059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FB5E7C" w14:textId="77777777" w:rsidR="00056A5D" w:rsidRPr="005A7203" w:rsidRDefault="00056A5D" w:rsidP="00056A5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64B82D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FA7D60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89C5A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782DF51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2BE103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08146D4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710F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AA32F1E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61538C1B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32CB89" w14:textId="77777777" w:rsidR="00056A5D" w:rsidRPr="005A7203" w:rsidRDefault="00056A5D" w:rsidP="00056A5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0B73DE9" w14:textId="77777777" w:rsidR="00056A5D" w:rsidRPr="005A7203" w:rsidRDefault="00056A5D" w:rsidP="00056A5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B2B3C" w:rsidRPr="005A7203" w14:paraId="1AA8A3C9" w14:textId="77777777" w:rsidTr="001B524B">
        <w:trPr>
          <w:cantSplit/>
        </w:trPr>
        <w:tc>
          <w:tcPr>
            <w:tcW w:w="2610" w:type="dxa"/>
          </w:tcPr>
          <w:p w14:paraId="66A00E9B" w14:textId="77777777" w:rsidR="007B2B3C" w:rsidRPr="005A7203" w:rsidRDefault="007B2B3C" w:rsidP="007B2B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691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บริษัท อิชิตัน เพาเวอร์ จำกัด</w:t>
            </w:r>
          </w:p>
        </w:tc>
        <w:tc>
          <w:tcPr>
            <w:tcW w:w="1440" w:type="dxa"/>
          </w:tcPr>
          <w:p w14:paraId="255D496F" w14:textId="77777777" w:rsidR="007B2B3C" w:rsidRPr="007F1E61" w:rsidRDefault="007B2B3C" w:rsidP="007B2B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1E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จำหน่ายเครื่องดื่ม</w:t>
            </w:r>
          </w:p>
        </w:tc>
        <w:tc>
          <w:tcPr>
            <w:tcW w:w="1170" w:type="dxa"/>
          </w:tcPr>
          <w:p w14:paraId="06D6DF86" w14:textId="77777777" w:rsidR="007B2B3C" w:rsidRPr="005A7203" w:rsidRDefault="007B2B3C" w:rsidP="007B2B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72" w:type="dxa"/>
            <w:shd w:val="clear" w:color="auto" w:fill="auto"/>
          </w:tcPr>
          <w:p w14:paraId="7C49D3FE" w14:textId="50B9DE61" w:rsidR="007B2B3C" w:rsidRPr="005911CD" w:rsidRDefault="007B2B3C" w:rsidP="007B2B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3756BFF2" w14:textId="77777777" w:rsidR="007B2B3C" w:rsidRPr="005911CD" w:rsidRDefault="007B2B3C" w:rsidP="007B2B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E6662" w14:textId="4CFC7471" w:rsidR="007B2B3C" w:rsidRPr="005911CD" w:rsidRDefault="007B2B3C" w:rsidP="007B2B3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17A6B4F" w14:textId="77777777" w:rsidR="007B2B3C" w:rsidRPr="005911CD" w:rsidRDefault="007B2B3C" w:rsidP="007B2B3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07387E6" w14:textId="3E2B7AE4" w:rsidR="007B2B3C" w:rsidRPr="005911CD" w:rsidRDefault="007B2B3C" w:rsidP="007B2B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B313FFF" w14:textId="77777777" w:rsidR="007B2B3C" w:rsidRPr="005911CD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0F160" w14:textId="3EC85AE8" w:rsidR="007B2B3C" w:rsidRPr="005911CD" w:rsidRDefault="007B2B3C" w:rsidP="007B2B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8E49C" w14:textId="77777777" w:rsidR="007B2B3C" w:rsidRPr="005911CD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F9734E1" w14:textId="058D2FBA" w:rsidR="007B2B3C" w:rsidRPr="005911CD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6D4470C" w14:textId="77777777" w:rsidR="007B2B3C" w:rsidRPr="005A7203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670C1" w14:textId="56C852C0" w:rsidR="007B2B3C" w:rsidRPr="005911CD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358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043F9" w14:textId="77777777" w:rsidR="007B2B3C" w:rsidRPr="005A7203" w:rsidRDefault="007B2B3C" w:rsidP="007B2B3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D0C9993" w14:textId="57C22823" w:rsidR="007B2B3C" w:rsidRPr="005A7203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76C6862" w14:textId="77777777" w:rsidR="007B2B3C" w:rsidRPr="005A7203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4ED3220" w14:textId="77777777" w:rsidR="007B2B3C" w:rsidRPr="005A7203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B2B3C" w:rsidRPr="005A7203" w14:paraId="74410289" w14:textId="77777777" w:rsidTr="001B524B">
        <w:trPr>
          <w:cantSplit/>
        </w:trPr>
        <w:tc>
          <w:tcPr>
            <w:tcW w:w="2610" w:type="dxa"/>
          </w:tcPr>
          <w:p w14:paraId="52A0054C" w14:textId="77777777" w:rsidR="007B2B3C" w:rsidRPr="005A7203" w:rsidRDefault="007B2B3C" w:rsidP="007B2B3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72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5FF8260D" w14:textId="77777777" w:rsidR="007B2B3C" w:rsidRPr="005A7203" w:rsidRDefault="007B2B3C" w:rsidP="007B2B3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89AB6" w14:textId="77777777" w:rsidR="007B2B3C" w:rsidRPr="005A7203" w:rsidRDefault="007B2B3C" w:rsidP="007B2B3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9B417BB" w14:textId="77777777" w:rsidR="007B2B3C" w:rsidRPr="005911CD" w:rsidRDefault="007B2B3C" w:rsidP="007B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FF0BB7" w14:textId="77777777" w:rsidR="007B2B3C" w:rsidRPr="005911CD" w:rsidRDefault="007B2B3C" w:rsidP="007B2B3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7160D2" w14:textId="77777777" w:rsidR="007B2B3C" w:rsidRPr="005911CD" w:rsidRDefault="007B2B3C" w:rsidP="007B2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9C1CFF" w14:textId="77777777" w:rsidR="007B2B3C" w:rsidRPr="005911CD" w:rsidRDefault="007B2B3C" w:rsidP="007B2B3C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F115222" w14:textId="77777777" w:rsidR="007B2B3C" w:rsidRPr="005911CD" w:rsidRDefault="007B2B3C" w:rsidP="007B2B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A09E" w14:textId="77777777" w:rsidR="007B2B3C" w:rsidRPr="005911CD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86A512" w14:textId="77777777" w:rsidR="007B2B3C" w:rsidRPr="005911CD" w:rsidRDefault="007B2B3C" w:rsidP="007B2B3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2774496" w14:textId="77777777" w:rsidR="007B2B3C" w:rsidRPr="005911CD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</w:tcPr>
          <w:p w14:paraId="348EE5F1" w14:textId="146CAE4B" w:rsidR="007B2B3C" w:rsidRPr="005911CD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1828E8" w14:textId="77777777" w:rsidR="007B2B3C" w:rsidRPr="005A7203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EE64716" w14:textId="3DF9DCA3" w:rsidR="007B2B3C" w:rsidRPr="005911CD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358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20C08" w14:textId="77777777" w:rsidR="007B2B3C" w:rsidRPr="005A7203" w:rsidRDefault="007B2B3C" w:rsidP="007B2B3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7D45E1B" w14:textId="4E8AB742" w:rsidR="007B2B3C" w:rsidRPr="005A7203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92B0B6D" w14:textId="77777777" w:rsidR="007B2B3C" w:rsidRPr="005A7203" w:rsidRDefault="007B2B3C" w:rsidP="007B2B3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362115D" w14:textId="77777777" w:rsidR="007B2B3C" w:rsidRPr="005A7203" w:rsidRDefault="007B2B3C" w:rsidP="007B2B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D0B353B" w14:textId="77777777" w:rsidR="00BE1A97" w:rsidRPr="009B7F00" w:rsidRDefault="00BE1A97" w:rsidP="00BE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2061531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67BCE9" w14:textId="77777777" w:rsidR="00916B35" w:rsidRDefault="00916B35" w:rsidP="00916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5CC714C1" w14:textId="77777777" w:rsidR="00916B35" w:rsidRDefault="00916B35" w:rsidP="00916B35">
      <w:pPr>
        <w:rPr>
          <w:rFonts w:ascii="Angsana New" w:hAnsi="Angsana New" w:cs="Angsana New"/>
          <w:sz w:val="30"/>
          <w:szCs w:val="30"/>
        </w:rPr>
      </w:pPr>
    </w:p>
    <w:p w14:paraId="5C740F59" w14:textId="77777777" w:rsidR="00916B35" w:rsidRPr="00916B35" w:rsidRDefault="00916B35" w:rsidP="00916B35">
      <w:pPr>
        <w:rPr>
          <w:rFonts w:ascii="Angsana New" w:hAnsi="Angsana New" w:cs="Angsana New"/>
          <w:sz w:val="30"/>
          <w:szCs w:val="30"/>
        </w:rPr>
        <w:sectPr w:rsidR="00916B35" w:rsidRPr="00916B35" w:rsidSect="00BE1A97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1197" w:right="1152" w:bottom="1127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B7D9E00" w14:textId="77777777" w:rsidR="00460BCC" w:rsidRPr="000A0615" w:rsidRDefault="00E322DE" w:rsidP="000D5A4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061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0A0615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777777" w:rsidR="00DD6D33" w:rsidRPr="00A5438F" w:rsidRDefault="00DD6D33" w:rsidP="00A54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5DCA9C0A" w14:textId="26C5A893" w:rsidR="009578AD" w:rsidRPr="00700018" w:rsidRDefault="009578AD" w:rsidP="009578A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324C8">
        <w:rPr>
          <w:rFonts w:ascii="Angsana New" w:hAnsi="Angsana New" w:hint="cs"/>
          <w:sz w:val="30"/>
          <w:szCs w:val="30"/>
          <w:cs/>
        </w:rPr>
        <w:t>เ</w:t>
      </w:r>
      <w:r w:rsidR="00451245">
        <w:rPr>
          <w:rFonts w:ascii="Angsana New" w:hAnsi="Angsana New" w:hint="cs"/>
          <w:sz w:val="30"/>
          <w:szCs w:val="30"/>
          <w:cs/>
        </w:rPr>
        <w:t>ก</w:t>
      </w:r>
      <w:r w:rsidR="001324C8">
        <w:rPr>
          <w:rFonts w:ascii="Angsana New" w:hAnsi="Angsana New" w:hint="cs"/>
          <w:sz w:val="30"/>
          <w:szCs w:val="30"/>
          <w:cs/>
        </w:rPr>
        <w:t>้า</w:t>
      </w:r>
      <w:r w:rsidRPr="00700018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30</w:t>
      </w:r>
      <w:r w:rsidR="00451245">
        <w:rPr>
          <w:rFonts w:ascii="Angsana New" w:hAnsi="Angsana New"/>
          <w:sz w:val="30"/>
          <w:szCs w:val="30"/>
          <w:lang w:val="en-US"/>
        </w:rPr>
        <w:t xml:space="preserve"> </w:t>
      </w:r>
      <w:r w:rsidR="001324C8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451245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722FD2">
        <w:rPr>
          <w:rFonts w:ascii="Angsana New" w:hAnsi="Angsana New" w:hint="cs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/>
          <w:sz w:val="30"/>
          <w:szCs w:val="30"/>
          <w:lang w:val="en-US"/>
        </w:rPr>
        <w:t>2563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 w:rsidR="00D21D4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0D10D57" w14:textId="77777777" w:rsidR="009578AD" w:rsidRPr="00A5438F" w:rsidRDefault="009578AD" w:rsidP="00A54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6B01D6" w14:paraId="3E15E0AA" w14:textId="77777777" w:rsidTr="00A133F6">
        <w:trPr>
          <w:trHeight w:val="440"/>
          <w:tblHeader/>
        </w:trPr>
        <w:tc>
          <w:tcPr>
            <w:tcW w:w="3071" w:type="pct"/>
          </w:tcPr>
          <w:p w14:paraId="02AB71C4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6382381" w14:textId="00338EB0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C6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4C60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1D6" w14:paraId="3DD957D8" w14:textId="77777777" w:rsidTr="00A133F6">
        <w:trPr>
          <w:trHeight w:val="1161"/>
          <w:tblHeader/>
        </w:trPr>
        <w:tc>
          <w:tcPr>
            <w:tcW w:w="3071" w:type="pct"/>
          </w:tcPr>
          <w:p w14:paraId="6858A0C0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B1BD6BE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0A0D90" w14:textId="77777777" w:rsidR="006B01D6" w:rsidRDefault="006B01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2AB745A6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3F7C034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62956EFE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9CFF9E4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hideMark/>
          </w:tcPr>
          <w:p w14:paraId="5AB25DB8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7C23709" w14:textId="714E9FEB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="00A133F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A732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B01D6" w14:paraId="7A6FDA5A" w14:textId="77777777" w:rsidTr="00A133F6">
        <w:trPr>
          <w:trHeight w:val="417"/>
          <w:tblHeader/>
        </w:trPr>
        <w:tc>
          <w:tcPr>
            <w:tcW w:w="3071" w:type="pct"/>
          </w:tcPr>
          <w:p w14:paraId="560BD3AE" w14:textId="77777777" w:rsidR="006B01D6" w:rsidRDefault="006B01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22D6B631" w14:textId="77777777" w:rsidR="006B01D6" w:rsidRDefault="006B01D6" w:rsidP="009B0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1D6" w14:paraId="17893C85" w14:textId="77777777" w:rsidTr="00A133F6">
        <w:trPr>
          <w:trHeight w:val="429"/>
          <w:tblHeader/>
        </w:trPr>
        <w:tc>
          <w:tcPr>
            <w:tcW w:w="3071" w:type="pct"/>
          </w:tcPr>
          <w:p w14:paraId="13297396" w14:textId="7A1CBA99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890" w:type="pct"/>
          </w:tcPr>
          <w:p w14:paraId="3843EA7B" w14:textId="76C6595A" w:rsidR="006B01D6" w:rsidRPr="007673BB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148" w:type="pct"/>
          </w:tcPr>
          <w:p w14:paraId="208731E0" w14:textId="77777777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7D9112E5" w14:textId="0CAD6776" w:rsidR="006B01D6" w:rsidRPr="009B0C30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01D6" w14:paraId="14FBCE48" w14:textId="77777777" w:rsidTr="00A133F6">
        <w:trPr>
          <w:trHeight w:val="429"/>
          <w:tblHeader/>
        </w:trPr>
        <w:tc>
          <w:tcPr>
            <w:tcW w:w="3071" w:type="pct"/>
            <w:hideMark/>
          </w:tcPr>
          <w:p w14:paraId="3018A529" w14:textId="77777777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</w:tcPr>
          <w:p w14:paraId="3C84D01D" w14:textId="42055464" w:rsidR="006B01D6" w:rsidRPr="007673BB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5,943</w:t>
            </w:r>
          </w:p>
        </w:tc>
        <w:tc>
          <w:tcPr>
            <w:tcW w:w="148" w:type="pct"/>
          </w:tcPr>
          <w:p w14:paraId="4E30C78B" w14:textId="77777777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406405A0" w14:textId="7366D103" w:rsidR="006B01D6" w:rsidRPr="009B0C30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01D6" w14:paraId="6FEFC184" w14:textId="77777777" w:rsidTr="00A133F6">
        <w:trPr>
          <w:trHeight w:val="429"/>
          <w:tblHeader/>
        </w:trPr>
        <w:tc>
          <w:tcPr>
            <w:tcW w:w="3071" w:type="pct"/>
          </w:tcPr>
          <w:p w14:paraId="236E2202" w14:textId="4A1E7DF0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0" w:type="pct"/>
          </w:tcPr>
          <w:p w14:paraId="531B5B53" w14:textId="1949B559" w:rsidR="006B01D6" w:rsidRPr="007673BB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25,36</w:t>
            </w:r>
            <w:r w:rsidR="00294B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5B8B6C9F" w14:textId="77777777" w:rsidR="006B01D6" w:rsidRDefault="006B01D6" w:rsidP="00866E9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0ED2F811" w14:textId="4A6D544E" w:rsidR="006B01D6" w:rsidRPr="009B0C30" w:rsidRDefault="006B01D6" w:rsidP="00866E9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01D6" w14:paraId="43AB4259" w14:textId="77777777" w:rsidTr="00A133F6">
        <w:trPr>
          <w:trHeight w:val="429"/>
          <w:tblHeader/>
        </w:trPr>
        <w:tc>
          <w:tcPr>
            <w:tcW w:w="3071" w:type="pct"/>
            <w:hideMark/>
          </w:tcPr>
          <w:p w14:paraId="51A8E04B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</w:tcPr>
          <w:p w14:paraId="56B17463" w14:textId="0BC94E6F" w:rsidR="006B01D6" w:rsidRPr="007673BB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148" w:type="pct"/>
          </w:tcPr>
          <w:p w14:paraId="70CADD51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31996716" w14:textId="3FE78B87" w:rsidR="006B01D6" w:rsidRPr="009B0C30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1D6" w14:paraId="6BCB9274" w14:textId="77777777" w:rsidTr="00A133F6">
        <w:trPr>
          <w:trHeight w:val="417"/>
          <w:tblHeader/>
        </w:trPr>
        <w:tc>
          <w:tcPr>
            <w:tcW w:w="3071" w:type="pct"/>
            <w:hideMark/>
          </w:tcPr>
          <w:p w14:paraId="1C1D2B86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90" w:type="pct"/>
          </w:tcPr>
          <w:p w14:paraId="261B6955" w14:textId="5FBE9CF7" w:rsidR="006B01D6" w:rsidRPr="007673BB" w:rsidRDefault="006B01D6" w:rsidP="00775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5C">
              <w:rPr>
                <w:rFonts w:ascii="Angsana New" w:hAnsi="Angsana New" w:cs="Angsana New"/>
                <w:sz w:val="30"/>
                <w:szCs w:val="30"/>
              </w:rPr>
              <w:t>3,710</w:t>
            </w:r>
          </w:p>
        </w:tc>
        <w:tc>
          <w:tcPr>
            <w:tcW w:w="148" w:type="pct"/>
          </w:tcPr>
          <w:p w14:paraId="04A49775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3953121C" w14:textId="1B121835" w:rsidR="006B01D6" w:rsidRPr="009B0C30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1D6" w14:paraId="72256158" w14:textId="77777777" w:rsidTr="00A133F6">
        <w:trPr>
          <w:trHeight w:val="429"/>
          <w:tblHeader/>
        </w:trPr>
        <w:tc>
          <w:tcPr>
            <w:tcW w:w="3071" w:type="pct"/>
            <w:hideMark/>
          </w:tcPr>
          <w:p w14:paraId="7BBE6CB7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</w:tcPr>
          <w:p w14:paraId="535D9CFE" w14:textId="24AD53E3" w:rsidR="006B01D6" w:rsidRPr="007673BB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/>
              </w:rPr>
              <w:t>21,38</w:t>
            </w:r>
            <w:r w:rsidR="00294B5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495CA77F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02928A35" w14:textId="75F58F38" w:rsidR="006B01D6" w:rsidRPr="009B0C30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1D6" w14:paraId="553CFAB7" w14:textId="77777777" w:rsidTr="00A133F6">
        <w:trPr>
          <w:trHeight w:val="429"/>
          <w:tblHeader/>
        </w:trPr>
        <w:tc>
          <w:tcPr>
            <w:tcW w:w="3071" w:type="pct"/>
            <w:hideMark/>
          </w:tcPr>
          <w:p w14:paraId="1F145532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52C1D" w14:textId="2A3ECE9D" w:rsidR="006B01D6" w:rsidRPr="007673BB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/>
              </w:rPr>
              <w:t>9,43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494A4347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3E677" w14:textId="4932E38F" w:rsidR="006B01D6" w:rsidRPr="009B0C30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F978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B01D6" w14:paraId="6B227C36" w14:textId="77777777" w:rsidTr="00A133F6">
        <w:trPr>
          <w:trHeight w:val="429"/>
          <w:tblHeader/>
        </w:trPr>
        <w:tc>
          <w:tcPr>
            <w:tcW w:w="3071" w:type="pct"/>
            <w:hideMark/>
          </w:tcPr>
          <w:p w14:paraId="1F6B10D4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16064" w14:textId="0403CD07" w:rsidR="006B01D6" w:rsidRPr="007673BB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148" w:type="pct"/>
          </w:tcPr>
          <w:p w14:paraId="3D8BD231" w14:textId="77777777" w:rsidR="006B01D6" w:rsidRDefault="006B01D6" w:rsidP="0077510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70ED" w14:textId="57E6E4F2" w:rsidR="006B01D6" w:rsidRPr="009B0C30" w:rsidRDefault="006B01D6" w:rsidP="0077510A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978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(35,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761</w:t>
            </w:r>
            <w:r w:rsidRPr="00F978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3D325C0" w14:textId="6F526CDB" w:rsidR="007673BB" w:rsidRPr="00A5438F" w:rsidRDefault="007673BB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D655F9E" w14:textId="0865EACC" w:rsidR="003D35F0" w:rsidRPr="000A2E19" w:rsidRDefault="003D35F0" w:rsidP="003D35F0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2E19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4826F2DD" w14:textId="77777777" w:rsidR="003D35F0" w:rsidRPr="00A5438F" w:rsidRDefault="003D35F0" w:rsidP="00A43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144EA170" w14:textId="1407B610" w:rsidR="001B2CEA" w:rsidRDefault="00A4301D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1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6F381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3584C" w:rsidRPr="00F3584C">
        <w:rPr>
          <w:rFonts w:asciiTheme="majorBidi" w:hAnsiTheme="majorBidi" w:cstheme="majorBidi"/>
          <w:sz w:val="30"/>
          <w:szCs w:val="30"/>
        </w:rPr>
        <w:t>30</w:t>
      </w:r>
      <w:r w:rsidR="00451245">
        <w:rPr>
          <w:rFonts w:asciiTheme="majorBidi" w:hAnsiTheme="majorBidi" w:cstheme="majorBidi"/>
          <w:sz w:val="30"/>
          <w:szCs w:val="30"/>
        </w:rPr>
        <w:t xml:space="preserve"> </w:t>
      </w:r>
      <w:r w:rsidR="006F381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D35F0" w:rsidRPr="000A2E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84C" w:rsidRPr="00F3584C">
        <w:rPr>
          <w:rFonts w:asciiTheme="majorBidi" w:hAnsiTheme="majorBidi" w:cstheme="majorBidi"/>
          <w:sz w:val="30"/>
          <w:szCs w:val="30"/>
        </w:rPr>
        <w:t>2563</w:t>
      </w:r>
      <w:r w:rsidRPr="000A2E1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2F5E232" w14:textId="77777777" w:rsidR="00645979" w:rsidRPr="00A5438F" w:rsidRDefault="00645979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1530"/>
        <w:gridCol w:w="182"/>
        <w:gridCol w:w="1528"/>
        <w:gridCol w:w="180"/>
        <w:gridCol w:w="1440"/>
      </w:tblGrid>
      <w:tr w:rsidR="006B01D6" w:rsidRPr="006B01D6" w14:paraId="4A032C71" w14:textId="77777777" w:rsidTr="006B01D6">
        <w:trPr>
          <w:trHeight w:val="21"/>
          <w:tblHeader/>
        </w:trPr>
        <w:tc>
          <w:tcPr>
            <w:tcW w:w="3060" w:type="dxa"/>
            <w:shd w:val="clear" w:color="auto" w:fill="auto"/>
            <w:vAlign w:val="bottom"/>
          </w:tcPr>
          <w:p w14:paraId="2055780B" w14:textId="3DF37992" w:rsidR="006B01D6" w:rsidRPr="006B01D6" w:rsidRDefault="006B01D6" w:rsidP="00B16E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9EAF526" w14:textId="77777777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5CB5A4B" w14:textId="77777777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5"/>
          </w:tcPr>
          <w:p w14:paraId="3553BE85" w14:textId="6EF57EBD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="004C602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01D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/</w:t>
            </w:r>
            <w:r w:rsidR="004C602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6B01D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B01D6" w:rsidRPr="006B01D6" w14:paraId="4D6C3788" w14:textId="77777777" w:rsidTr="006B01D6">
        <w:trPr>
          <w:trHeight w:val="21"/>
          <w:tblHeader/>
        </w:trPr>
        <w:tc>
          <w:tcPr>
            <w:tcW w:w="3060" w:type="dxa"/>
            <w:shd w:val="clear" w:color="auto" w:fill="auto"/>
            <w:vAlign w:val="bottom"/>
          </w:tcPr>
          <w:p w14:paraId="76CCB4A1" w14:textId="3AFE0E98" w:rsidR="006B01D6" w:rsidRPr="006B01D6" w:rsidRDefault="006B01D6" w:rsidP="00B16E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3A6C91" w14:textId="77777777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A63B5B1" w14:textId="77777777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</w:tcPr>
          <w:p w14:paraId="4E3E17EC" w14:textId="389CA326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  <w:r w:rsidRPr="006B01D6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2" w:type="dxa"/>
          </w:tcPr>
          <w:p w14:paraId="3F28A3A8" w14:textId="77777777" w:rsidR="006B01D6" w:rsidRPr="006B01D6" w:rsidRDefault="006B01D6" w:rsidP="00B16E5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151B4597" w14:textId="634F229E" w:rsidR="006B01D6" w:rsidRPr="006B01D6" w:rsidRDefault="006B01D6" w:rsidP="006B01D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B01D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อาคารสำนักงาน</w:t>
            </w:r>
          </w:p>
        </w:tc>
        <w:tc>
          <w:tcPr>
            <w:tcW w:w="180" w:type="dxa"/>
          </w:tcPr>
          <w:p w14:paraId="5249785D" w14:textId="77777777" w:rsidR="006B01D6" w:rsidRPr="006B01D6" w:rsidRDefault="006B01D6" w:rsidP="00B16E5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9B5EB3" w14:textId="77777777" w:rsidR="006B01D6" w:rsidRPr="006B01D6" w:rsidRDefault="006B01D6" w:rsidP="00B16E5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B01D6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B01D6" w:rsidRPr="006B01D6" w14:paraId="22DA30AE" w14:textId="77777777" w:rsidTr="006B01D6">
        <w:trPr>
          <w:trHeight w:val="21"/>
          <w:tblHeader/>
        </w:trPr>
        <w:tc>
          <w:tcPr>
            <w:tcW w:w="3060" w:type="dxa"/>
          </w:tcPr>
          <w:p w14:paraId="4B9B27EF" w14:textId="77777777" w:rsidR="006B01D6" w:rsidRPr="006B01D6" w:rsidRDefault="006B01D6" w:rsidP="00B16E5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57E4BA" w14:textId="77777777" w:rsidR="006B01D6" w:rsidRPr="006B01D6" w:rsidRDefault="006B01D6" w:rsidP="0064597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38EE7270" w14:textId="77777777" w:rsidR="006B01D6" w:rsidRPr="006B01D6" w:rsidRDefault="006B01D6" w:rsidP="00B16E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7E354FE" w14:textId="77777777" w:rsidR="006B01D6" w:rsidRPr="006B01D6" w:rsidRDefault="006B01D6" w:rsidP="00B16E5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01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B01D6" w:rsidRPr="006B01D6" w14:paraId="393D400E" w14:textId="77777777" w:rsidTr="006B01D6">
        <w:trPr>
          <w:trHeight w:val="21"/>
        </w:trPr>
        <w:tc>
          <w:tcPr>
            <w:tcW w:w="3060" w:type="dxa"/>
          </w:tcPr>
          <w:p w14:paraId="278A3DA8" w14:textId="77777777" w:rsidR="006B01D6" w:rsidRPr="006B01D6" w:rsidRDefault="006B01D6" w:rsidP="006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0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01D6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6B01D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6B01D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6B01D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01D6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D6C2394" w14:textId="77777777" w:rsidR="006B01D6" w:rsidRPr="006B01D6" w:rsidRDefault="006B01D6" w:rsidP="00656D2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89DE4E5" w14:textId="77777777" w:rsidR="006B01D6" w:rsidRPr="006B01D6" w:rsidRDefault="006B01D6" w:rsidP="00656D2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62F00C" w14:textId="191FF918" w:rsidR="006B01D6" w:rsidRPr="006B01D6" w:rsidRDefault="006B01D6" w:rsidP="00656D25">
            <w:pPr>
              <w:tabs>
                <w:tab w:val="clear" w:pos="680"/>
                <w:tab w:val="left" w:pos="645"/>
                <w:tab w:val="decimal" w:pos="1181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A9FC172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7DCCF805" w14:textId="041453E4" w:rsidR="006B01D6" w:rsidRPr="006B01D6" w:rsidRDefault="006B01D6" w:rsidP="00656D25">
            <w:pPr>
              <w:tabs>
                <w:tab w:val="clear" w:pos="907"/>
                <w:tab w:val="left" w:pos="652"/>
                <w:tab w:val="decimal" w:pos="1181"/>
              </w:tabs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102,065</w:t>
            </w:r>
          </w:p>
        </w:tc>
        <w:tc>
          <w:tcPr>
            <w:tcW w:w="180" w:type="dxa"/>
          </w:tcPr>
          <w:p w14:paraId="3B53CE34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A7A6F" w14:textId="54F4A502" w:rsidR="006B01D6" w:rsidRPr="006B01D6" w:rsidRDefault="006B01D6" w:rsidP="00656D25">
            <w:pPr>
              <w:tabs>
                <w:tab w:val="clear" w:pos="907"/>
                <w:tab w:val="left" w:pos="652"/>
                <w:tab w:val="decimal" w:pos="1181"/>
              </w:tabs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102,065</w:t>
            </w:r>
          </w:p>
        </w:tc>
      </w:tr>
      <w:tr w:rsidR="006B01D6" w:rsidRPr="006B01D6" w14:paraId="33EC393B" w14:textId="77777777" w:rsidTr="006B01D6">
        <w:trPr>
          <w:trHeight w:val="21"/>
        </w:trPr>
        <w:tc>
          <w:tcPr>
            <w:tcW w:w="3060" w:type="dxa"/>
          </w:tcPr>
          <w:p w14:paraId="7DCF24D6" w14:textId="77777777" w:rsidR="006B01D6" w:rsidRPr="006B01D6" w:rsidRDefault="006B01D6" w:rsidP="00656D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01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0EC51816" w14:textId="77777777" w:rsidR="006B01D6" w:rsidRPr="006B01D6" w:rsidRDefault="006B01D6" w:rsidP="00656D2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39BEA9" w14:textId="77777777" w:rsidR="006B01D6" w:rsidRPr="006B01D6" w:rsidRDefault="006B01D6" w:rsidP="00656D2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543BD9" w14:textId="25ABBF98" w:rsidR="006B01D6" w:rsidRPr="006B01D6" w:rsidRDefault="006B01D6" w:rsidP="00656D25">
            <w:pPr>
              <w:tabs>
                <w:tab w:val="clear" w:pos="454"/>
                <w:tab w:val="clear" w:pos="680"/>
                <w:tab w:val="clear" w:pos="907"/>
                <w:tab w:val="left" w:pos="465"/>
                <w:tab w:val="decimal" w:pos="1181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5,403</w:t>
            </w:r>
          </w:p>
        </w:tc>
        <w:tc>
          <w:tcPr>
            <w:tcW w:w="182" w:type="dxa"/>
          </w:tcPr>
          <w:p w14:paraId="3E88E799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8" w:type="dxa"/>
          </w:tcPr>
          <w:p w14:paraId="2529A469" w14:textId="6A2A5019" w:rsidR="006B01D6" w:rsidRPr="006B01D6" w:rsidRDefault="006B01D6" w:rsidP="00656D2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952317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70061D" w14:textId="015E497B" w:rsidR="006B01D6" w:rsidRPr="006B01D6" w:rsidRDefault="006B01D6" w:rsidP="006B01D6">
            <w:pPr>
              <w:pStyle w:val="acctfourfigures"/>
              <w:tabs>
                <w:tab w:val="clear" w:pos="765"/>
                <w:tab w:val="decimal" w:pos="310"/>
                <w:tab w:val="decimal" w:pos="1642"/>
              </w:tabs>
              <w:spacing w:line="240" w:lineRule="atLeast"/>
              <w:ind w:right="-7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5,403</w:t>
            </w:r>
          </w:p>
        </w:tc>
      </w:tr>
      <w:tr w:rsidR="006B01D6" w:rsidRPr="006B01D6" w14:paraId="75EA3906" w14:textId="77777777" w:rsidTr="006B01D6">
        <w:trPr>
          <w:trHeight w:val="21"/>
        </w:trPr>
        <w:tc>
          <w:tcPr>
            <w:tcW w:w="3060" w:type="dxa"/>
          </w:tcPr>
          <w:p w14:paraId="085C6CCC" w14:textId="77777777" w:rsidR="006B01D6" w:rsidRPr="006B01D6" w:rsidRDefault="006B01D6" w:rsidP="00656D2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B01D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6B01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6B01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CC671D9" w14:textId="77777777" w:rsidR="006B01D6" w:rsidRPr="006B01D6" w:rsidRDefault="006B01D6" w:rsidP="00656D2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40A8453" w14:textId="77777777" w:rsidR="006B01D6" w:rsidRPr="006B01D6" w:rsidRDefault="006B01D6" w:rsidP="00656D2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832C9B" w14:textId="4CF563CE" w:rsidR="006B01D6" w:rsidRPr="006B01D6" w:rsidRDefault="006B01D6" w:rsidP="00656D25">
            <w:pPr>
              <w:tabs>
                <w:tab w:val="clear" w:pos="907"/>
                <w:tab w:val="left" w:pos="645"/>
                <w:tab w:val="decimal" w:pos="1181"/>
              </w:tabs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</w:rPr>
              <w:t>(496)</w:t>
            </w:r>
          </w:p>
        </w:tc>
        <w:tc>
          <w:tcPr>
            <w:tcW w:w="182" w:type="dxa"/>
          </w:tcPr>
          <w:p w14:paraId="5D5328F3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A56C8AB" w14:textId="040E5710" w:rsidR="006B01D6" w:rsidRPr="006B01D6" w:rsidRDefault="006B01D6" w:rsidP="00656D25">
            <w:pPr>
              <w:tabs>
                <w:tab w:val="clear" w:pos="907"/>
                <w:tab w:val="left" w:pos="742"/>
                <w:tab w:val="decimal" w:pos="1181"/>
              </w:tabs>
              <w:ind w:right="-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B01D6">
              <w:rPr>
                <w:rFonts w:ascii="Angsana New" w:hAnsi="Angsana New" w:cs="Angsana New"/>
                <w:sz w:val="30"/>
                <w:szCs w:val="30"/>
              </w:rPr>
              <w:t>8,918</w:t>
            </w:r>
            <w:r w:rsidRPr="006B01D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4E5D3285" w14:textId="77777777" w:rsidR="006B01D6" w:rsidRPr="006B01D6" w:rsidRDefault="006B01D6" w:rsidP="00656D2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7EF75" w14:textId="722F4238" w:rsidR="006B01D6" w:rsidRPr="006B01D6" w:rsidRDefault="006B01D6" w:rsidP="006B01D6">
            <w:pPr>
              <w:pStyle w:val="acctfourfigures"/>
              <w:tabs>
                <w:tab w:val="clear" w:pos="765"/>
                <w:tab w:val="decimal" w:pos="670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01D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6B01D6">
              <w:rPr>
                <w:rFonts w:ascii="Angsana New" w:hAnsi="Angsana New" w:cs="Angsana New"/>
                <w:sz w:val="30"/>
                <w:szCs w:val="30"/>
              </w:rPr>
              <w:t>9,414</w:t>
            </w:r>
            <w:r w:rsidRPr="006B01D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B01D6" w:rsidRPr="006B01D6" w14:paraId="7B5262CA" w14:textId="77777777" w:rsidTr="006B01D6">
        <w:trPr>
          <w:trHeight w:val="21"/>
        </w:trPr>
        <w:tc>
          <w:tcPr>
            <w:tcW w:w="3060" w:type="dxa"/>
            <w:vAlign w:val="bottom"/>
          </w:tcPr>
          <w:p w14:paraId="359A9923" w14:textId="3CADD83D" w:rsidR="006B01D6" w:rsidRPr="006B01D6" w:rsidRDefault="006B01D6" w:rsidP="00656D25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6F1943B" w14:textId="77777777" w:rsidR="006B01D6" w:rsidRPr="006B01D6" w:rsidRDefault="006B01D6" w:rsidP="00656D2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D05DF7" w14:textId="77777777" w:rsidR="006B01D6" w:rsidRPr="006B01D6" w:rsidRDefault="006B01D6" w:rsidP="00656D2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1D852" w14:textId="5924DAE4" w:rsidR="006B01D6" w:rsidRPr="006B01D6" w:rsidRDefault="006B01D6" w:rsidP="00656D25">
            <w:pPr>
              <w:tabs>
                <w:tab w:val="clear" w:pos="454"/>
                <w:tab w:val="clear" w:pos="680"/>
                <w:tab w:val="left" w:pos="465"/>
                <w:tab w:val="decimal" w:pos="1181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4,907</w:t>
            </w:r>
          </w:p>
        </w:tc>
        <w:tc>
          <w:tcPr>
            <w:tcW w:w="182" w:type="dxa"/>
          </w:tcPr>
          <w:p w14:paraId="21C4AAEA" w14:textId="77777777" w:rsidR="006B01D6" w:rsidRPr="006B01D6" w:rsidRDefault="006B01D6" w:rsidP="00656D2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DA6C8" w14:textId="72415216" w:rsidR="006B01D6" w:rsidRPr="006B01D6" w:rsidRDefault="006B01D6" w:rsidP="00656D25">
            <w:pPr>
              <w:tabs>
                <w:tab w:val="clear" w:pos="454"/>
                <w:tab w:val="clear" w:pos="680"/>
                <w:tab w:val="left" w:pos="472"/>
                <w:tab w:val="decimal" w:pos="1181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93,147</w:t>
            </w:r>
          </w:p>
        </w:tc>
        <w:tc>
          <w:tcPr>
            <w:tcW w:w="180" w:type="dxa"/>
          </w:tcPr>
          <w:p w14:paraId="2253FCFB" w14:textId="77777777" w:rsidR="006B01D6" w:rsidRPr="006B01D6" w:rsidRDefault="006B01D6" w:rsidP="00656D2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CF71D" w14:textId="3AB6F5F8" w:rsidR="006B01D6" w:rsidRPr="006B01D6" w:rsidRDefault="006B01D6" w:rsidP="00656D25">
            <w:pPr>
              <w:tabs>
                <w:tab w:val="clear" w:pos="680"/>
                <w:tab w:val="decimal" w:pos="1181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1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98,054</w:t>
            </w:r>
          </w:p>
        </w:tc>
      </w:tr>
    </w:tbl>
    <w:p w14:paraId="025913A5" w14:textId="77777777" w:rsidR="00645979" w:rsidRPr="000A2E19" w:rsidRDefault="00645979" w:rsidP="000D5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6A65C" w14:textId="77777777" w:rsidR="00993901" w:rsidRDefault="00993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DE50530" w14:textId="3DA9614D" w:rsidR="00EE7657" w:rsidRPr="00B47034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4703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</w:t>
      </w:r>
      <w:r w:rsidR="00E15423" w:rsidRPr="00B47034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B470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B47034" w:rsidRDefault="00E56364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A85C9" w14:textId="15448B06" w:rsidR="002C4507" w:rsidRPr="00B47034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B4703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B47034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28BF5466" w:rsidR="00CC4941" w:rsidRPr="00B47034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034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B4703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B47034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B47034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B47034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B470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47034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4F159E0D" w14:textId="77777777" w:rsidR="00E707D2" w:rsidRPr="00B47034" w:rsidRDefault="00E707D2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B47034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B470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B47034" w:rsidRDefault="00396A2A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E2C6F" w14:textId="77777777" w:rsidR="00E32AAF" w:rsidRPr="00B47034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034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B47034" w:rsidRDefault="0063381F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290B8" w14:textId="1308349C" w:rsidR="00B9154E" w:rsidRPr="00B47034" w:rsidRDefault="00B9154E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034">
        <w:rPr>
          <w:rFonts w:asciiTheme="majorBidi" w:hAnsiTheme="majorBidi" w:cstheme="majorBidi"/>
          <w:sz w:val="30"/>
          <w:szCs w:val="30"/>
          <w:cs/>
        </w:rPr>
        <w:t>รายได้จำแนกตามเขตภูมิศาสตร์หลักและจังหวะเวลาในการรับรู้รายได้ของกลุ่มบริษัทสำหรับ</w:t>
      </w:r>
      <w:r w:rsidR="00FD15E4" w:rsidRPr="00B47034">
        <w:rPr>
          <w:rFonts w:asciiTheme="majorBidi" w:hAnsiTheme="majorBidi" w:cstheme="majorBidi"/>
          <w:sz w:val="30"/>
          <w:szCs w:val="30"/>
          <w:cs/>
        </w:rPr>
        <w:t>งวด</w:t>
      </w:r>
      <w:r w:rsidR="00DA3F74" w:rsidRPr="00B4703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B23A30" w:rsidRPr="00B47034">
        <w:rPr>
          <w:rFonts w:asciiTheme="majorBidi" w:hAnsiTheme="majorBidi" w:cstheme="majorBidi"/>
          <w:sz w:val="30"/>
          <w:szCs w:val="30"/>
          <w:cs/>
        </w:rPr>
        <w:br/>
      </w:r>
      <w:r w:rsidR="00B63A0E" w:rsidRPr="00B47034">
        <w:rPr>
          <w:rFonts w:asciiTheme="majorBidi" w:hAnsiTheme="majorBidi" w:cstheme="majorBidi" w:hint="cs"/>
          <w:sz w:val="30"/>
          <w:szCs w:val="30"/>
          <w:cs/>
        </w:rPr>
        <w:t>เ</w:t>
      </w:r>
      <w:r w:rsidR="00451245" w:rsidRPr="00B47034">
        <w:rPr>
          <w:rFonts w:asciiTheme="majorBidi" w:hAnsiTheme="majorBidi" w:cstheme="majorBidi"/>
          <w:sz w:val="30"/>
          <w:szCs w:val="30"/>
          <w:cs/>
        </w:rPr>
        <w:t>ก</w:t>
      </w:r>
      <w:r w:rsidR="00B63A0E" w:rsidRPr="00B47034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FD15E4" w:rsidRPr="00B4703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B4703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3584C" w:rsidRPr="00B47034">
        <w:rPr>
          <w:rFonts w:asciiTheme="majorBidi" w:hAnsiTheme="majorBidi" w:cstheme="majorBidi"/>
          <w:sz w:val="30"/>
          <w:szCs w:val="30"/>
        </w:rPr>
        <w:t>30</w:t>
      </w:r>
      <w:r w:rsidRPr="00B47034">
        <w:rPr>
          <w:rFonts w:asciiTheme="majorBidi" w:hAnsiTheme="majorBidi" w:cstheme="majorBidi"/>
          <w:sz w:val="30"/>
          <w:szCs w:val="30"/>
        </w:rPr>
        <w:t xml:space="preserve"> </w:t>
      </w:r>
      <w:r w:rsidR="00B63A0E" w:rsidRPr="00B4703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451245" w:rsidRPr="00B47034">
        <w:rPr>
          <w:rFonts w:asciiTheme="majorBidi" w:hAnsiTheme="majorBidi" w:cstheme="majorBidi"/>
          <w:sz w:val="30"/>
          <w:szCs w:val="30"/>
          <w:cs/>
        </w:rPr>
        <w:t>ยน</w:t>
      </w:r>
      <w:r w:rsidRPr="00B470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584C" w:rsidRPr="00B47034">
        <w:rPr>
          <w:rFonts w:asciiTheme="majorBidi" w:hAnsiTheme="majorBidi" w:cstheme="majorBidi"/>
          <w:sz w:val="30"/>
          <w:szCs w:val="30"/>
        </w:rPr>
        <w:t>2563</w:t>
      </w:r>
      <w:r w:rsidRPr="00B47034">
        <w:rPr>
          <w:rFonts w:asciiTheme="majorBidi" w:hAnsiTheme="majorBidi" w:cstheme="majorBidi"/>
          <w:sz w:val="30"/>
          <w:szCs w:val="30"/>
        </w:rPr>
        <w:t xml:space="preserve"> </w:t>
      </w:r>
      <w:r w:rsidRPr="00B4703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3584C" w:rsidRPr="00B47034">
        <w:rPr>
          <w:rFonts w:asciiTheme="majorBidi" w:hAnsiTheme="majorBidi" w:cstheme="majorBidi"/>
          <w:sz w:val="30"/>
          <w:szCs w:val="30"/>
        </w:rPr>
        <w:t>2562</w:t>
      </w:r>
      <w:r w:rsidRPr="00B4703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D6F779" w14:textId="1DE0BCA5" w:rsidR="00B63A0E" w:rsidRPr="00B47034" w:rsidRDefault="00B63A0E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B63A0E" w:rsidRPr="00B47034" w14:paraId="007380EF" w14:textId="77777777" w:rsidTr="008F7A34">
        <w:tc>
          <w:tcPr>
            <w:tcW w:w="3777" w:type="dxa"/>
          </w:tcPr>
          <w:p w14:paraId="272025F7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175D359F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DED3C6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86F49EB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A0E" w:rsidRPr="00B47034" w14:paraId="7220BDA8" w14:textId="77777777" w:rsidTr="008F7A34">
        <w:tc>
          <w:tcPr>
            <w:tcW w:w="3777" w:type="dxa"/>
          </w:tcPr>
          <w:p w14:paraId="6A260C04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470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B470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50A7E253" w14:textId="38B7BF05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3A26C88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A8A34" w14:textId="26E079ED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004BCD8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0CD56AE" w14:textId="5B503EE4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0830B22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4EDA7D" w14:textId="419875F2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B63A0E" w:rsidRPr="00B47034" w14:paraId="282B2F1D" w14:textId="77777777" w:rsidTr="008F7A34">
        <w:tc>
          <w:tcPr>
            <w:tcW w:w="3777" w:type="dxa"/>
          </w:tcPr>
          <w:p w14:paraId="6D18CFF0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6BEE1868" w14:textId="77777777" w:rsidR="00B63A0E" w:rsidRPr="00B47034" w:rsidRDefault="00B63A0E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B4703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B4703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63A0E" w:rsidRPr="00B47034" w14:paraId="1F6B1D8F" w14:textId="77777777" w:rsidTr="008F7A34">
        <w:tc>
          <w:tcPr>
            <w:tcW w:w="3777" w:type="dxa"/>
          </w:tcPr>
          <w:p w14:paraId="1BBB4394" w14:textId="77777777" w:rsidR="00B63A0E" w:rsidRPr="00B47034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7A1C48A6" w14:textId="16344927" w:rsidR="00B63A0E" w:rsidRPr="00051D02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D02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C7980" w:rsidRPr="00051D02">
              <w:rPr>
                <w:rFonts w:ascii="Angsana New" w:hAnsi="Angsana New" w:cs="Angsana New"/>
                <w:sz w:val="30"/>
                <w:szCs w:val="30"/>
              </w:rPr>
              <w:t>022,903</w:t>
            </w:r>
          </w:p>
        </w:tc>
        <w:tc>
          <w:tcPr>
            <w:tcW w:w="270" w:type="dxa"/>
          </w:tcPr>
          <w:p w14:paraId="2A1BF7E0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111B0" w14:textId="3B8D72BF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825,437</w:t>
            </w:r>
          </w:p>
        </w:tc>
        <w:tc>
          <w:tcPr>
            <w:tcW w:w="270" w:type="dxa"/>
          </w:tcPr>
          <w:p w14:paraId="5A104116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C9DD304" w14:textId="1F9A1311" w:rsidR="00B63A0E" w:rsidRPr="00B47034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018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B51B1F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7DE1F7E" w14:textId="1A09BBFC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1,195,932</w:t>
            </w:r>
          </w:p>
        </w:tc>
      </w:tr>
      <w:tr w:rsidR="00B63A0E" w:rsidRPr="00B47034" w14:paraId="003182E6" w14:textId="77777777" w:rsidTr="008F7A34">
        <w:tc>
          <w:tcPr>
            <w:tcW w:w="3777" w:type="dxa"/>
          </w:tcPr>
          <w:p w14:paraId="6B59C94B" w14:textId="77777777" w:rsidR="00B63A0E" w:rsidRPr="00B47034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6E8C33FC" w14:textId="31371E76" w:rsidR="00B63A0E" w:rsidRPr="00051D02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1D02">
              <w:rPr>
                <w:rFonts w:ascii="Angsana New" w:hAnsi="Angsana New" w:cs="Angsana New"/>
                <w:sz w:val="30"/>
                <w:szCs w:val="30"/>
              </w:rPr>
              <w:t>199,22</w:t>
            </w:r>
            <w:r w:rsidR="009C7980" w:rsidRPr="00051D0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3B34090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08B15" w14:textId="5B415D2D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309,923</w:t>
            </w:r>
          </w:p>
        </w:tc>
        <w:tc>
          <w:tcPr>
            <w:tcW w:w="270" w:type="dxa"/>
          </w:tcPr>
          <w:p w14:paraId="1BA49C5E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50F7FAB" w14:textId="4E7742B0" w:rsidR="00B63A0E" w:rsidRPr="00B47034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199</w:t>
            </w:r>
            <w:r w:rsidRPr="008827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</w:p>
        </w:tc>
        <w:tc>
          <w:tcPr>
            <w:tcW w:w="270" w:type="dxa"/>
          </w:tcPr>
          <w:p w14:paraId="0EA17B78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40A74D9" w14:textId="1FA02747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309,923</w:t>
            </w:r>
          </w:p>
        </w:tc>
      </w:tr>
      <w:tr w:rsidR="00B63A0E" w:rsidRPr="00B47034" w14:paraId="091EE938" w14:textId="77777777" w:rsidTr="008F7A34">
        <w:tc>
          <w:tcPr>
            <w:tcW w:w="3777" w:type="dxa"/>
          </w:tcPr>
          <w:p w14:paraId="067771C6" w14:textId="62F3D790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AE15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F545F98" w14:textId="22CB4AF3" w:rsidR="00B63A0E" w:rsidRPr="00051D02" w:rsidRDefault="009C7980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1D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52E427F0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DD146B" w14:textId="272A242D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1,135,360</w:t>
            </w:r>
          </w:p>
        </w:tc>
        <w:tc>
          <w:tcPr>
            <w:tcW w:w="270" w:type="dxa"/>
          </w:tcPr>
          <w:p w14:paraId="5D651028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929ACB8" w14:textId="6633C3D7" w:rsidR="00B63A0E" w:rsidRPr="00B47034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217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D3CEAF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EACE01F" w14:textId="14FF8E7E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1,505,855</w:t>
            </w:r>
          </w:p>
        </w:tc>
      </w:tr>
    </w:tbl>
    <w:p w14:paraId="01E5C8AA" w14:textId="77777777" w:rsidR="00B63A0E" w:rsidRPr="00B47034" w:rsidRDefault="00B63A0E" w:rsidP="00B6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B63A0E" w:rsidRPr="00B47034" w14:paraId="5D5D92BE" w14:textId="77777777" w:rsidTr="008F7A34">
        <w:tc>
          <w:tcPr>
            <w:tcW w:w="3777" w:type="dxa"/>
          </w:tcPr>
          <w:p w14:paraId="674FC186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403" w:type="dxa"/>
            <w:gridSpan w:val="7"/>
          </w:tcPr>
          <w:p w14:paraId="79C0327B" w14:textId="77777777" w:rsidR="00B63A0E" w:rsidRPr="00B47034" w:rsidRDefault="00B63A0E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3A0E" w:rsidRPr="00B47034" w14:paraId="713EB6FF" w14:textId="77777777" w:rsidTr="008F7A34">
        <w:tc>
          <w:tcPr>
            <w:tcW w:w="3777" w:type="dxa"/>
          </w:tcPr>
          <w:p w14:paraId="69D358D0" w14:textId="77777777" w:rsidR="00B63A0E" w:rsidRPr="00B47034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B4703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47034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C0322F0" w14:textId="74C40BB4" w:rsidR="00B63A0E" w:rsidRPr="00B47034" w:rsidRDefault="00B72005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4F60494C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E8C90B" w14:textId="1E7E3A34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1,135,360</w:t>
            </w:r>
          </w:p>
        </w:tc>
        <w:tc>
          <w:tcPr>
            <w:tcW w:w="270" w:type="dxa"/>
          </w:tcPr>
          <w:p w14:paraId="6C757C11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25868B" w14:textId="2C1C6E79" w:rsidR="00B63A0E" w:rsidRPr="00B47034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1,217,642</w:t>
            </w:r>
          </w:p>
        </w:tc>
        <w:tc>
          <w:tcPr>
            <w:tcW w:w="270" w:type="dxa"/>
          </w:tcPr>
          <w:p w14:paraId="24A771C4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6C43C00" w14:textId="03423251" w:rsidR="00B63A0E" w:rsidRPr="00B47034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sz w:val="30"/>
                <w:szCs w:val="30"/>
              </w:rPr>
              <w:t>1,505,855</w:t>
            </w:r>
          </w:p>
        </w:tc>
      </w:tr>
      <w:tr w:rsidR="00B63A0E" w:rsidRPr="00B47034" w14:paraId="6B578C72" w14:textId="77777777" w:rsidTr="008F7A34">
        <w:tc>
          <w:tcPr>
            <w:tcW w:w="3777" w:type="dxa"/>
          </w:tcPr>
          <w:p w14:paraId="0DFF3D2A" w14:textId="6D9864AE" w:rsidR="00B63A0E" w:rsidRPr="00B47034" w:rsidRDefault="00AE1565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3DA36B9" w14:textId="1E3020BC" w:rsidR="00B63A0E" w:rsidRPr="00B47034" w:rsidRDefault="00B72005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1,222,123</w:t>
            </w:r>
          </w:p>
        </w:tc>
        <w:tc>
          <w:tcPr>
            <w:tcW w:w="270" w:type="dxa"/>
          </w:tcPr>
          <w:p w14:paraId="35720F1B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BA459D" w14:textId="64B8319C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1,135,360</w:t>
            </w:r>
          </w:p>
        </w:tc>
        <w:tc>
          <w:tcPr>
            <w:tcW w:w="270" w:type="dxa"/>
          </w:tcPr>
          <w:p w14:paraId="4C0D8AD3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E93A4FB" w14:textId="6ACFE54A" w:rsidR="00B63A0E" w:rsidRPr="00B47034" w:rsidRDefault="008827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1,217,642</w:t>
            </w:r>
          </w:p>
        </w:tc>
        <w:tc>
          <w:tcPr>
            <w:tcW w:w="270" w:type="dxa"/>
          </w:tcPr>
          <w:p w14:paraId="412D1357" w14:textId="77777777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794BC87E" w14:textId="5EBCD103" w:rsidR="00B63A0E" w:rsidRPr="00B47034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1,505,855</w:t>
            </w:r>
          </w:p>
        </w:tc>
      </w:tr>
    </w:tbl>
    <w:p w14:paraId="18B3E93A" w14:textId="77777777" w:rsidR="00B63A0E" w:rsidRPr="00B47034" w:rsidRDefault="00B63A0E" w:rsidP="00B6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D13CDC" w14:textId="77777777" w:rsidR="00B47034" w:rsidRDefault="00B47034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B63A0E" w:rsidRPr="00B47034" w14:paraId="12AA3E21" w14:textId="77777777" w:rsidTr="008F7A34">
        <w:tc>
          <w:tcPr>
            <w:tcW w:w="3777" w:type="dxa"/>
          </w:tcPr>
          <w:p w14:paraId="49071AA1" w14:textId="47DE8CED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3095740C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70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1B6DD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1213991" w14:textId="77777777" w:rsidR="00B63A0E" w:rsidRPr="00B47034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3A0E" w:rsidRPr="003221FA" w14:paraId="4C1531DE" w14:textId="77777777" w:rsidTr="008F7A34">
        <w:tc>
          <w:tcPr>
            <w:tcW w:w="3777" w:type="dxa"/>
          </w:tcPr>
          <w:p w14:paraId="281E3249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221F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3221F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297BDA23" w14:textId="000E248B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F6C2C5C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EE8F60" w14:textId="46F05E73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1FF3A6E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7715EA9" w14:textId="38A8B30B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34944EC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CE5EF2B" w14:textId="293D5011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B63A0E" w:rsidRPr="003221FA" w14:paraId="2866FC34" w14:textId="77777777" w:rsidTr="008F7A34">
        <w:tc>
          <w:tcPr>
            <w:tcW w:w="3777" w:type="dxa"/>
          </w:tcPr>
          <w:p w14:paraId="6426E531" w14:textId="77777777" w:rsidR="00B63A0E" w:rsidRPr="003221FA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433376F2" w14:textId="77777777" w:rsidR="00B63A0E" w:rsidRPr="003221FA" w:rsidRDefault="00B63A0E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221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221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63A0E" w:rsidRPr="003221FA" w14:paraId="0013A4D9" w14:textId="77777777" w:rsidTr="008F7A34">
        <w:tc>
          <w:tcPr>
            <w:tcW w:w="3777" w:type="dxa"/>
          </w:tcPr>
          <w:p w14:paraId="11E62C03" w14:textId="77777777" w:rsidR="00B63A0E" w:rsidRPr="003221FA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46332FC1" w14:textId="335E7287" w:rsidR="00B63A0E" w:rsidRPr="003221FA" w:rsidRDefault="000342F6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017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645</w:t>
            </w:r>
          </w:p>
        </w:tc>
        <w:tc>
          <w:tcPr>
            <w:tcW w:w="270" w:type="dxa"/>
          </w:tcPr>
          <w:p w14:paraId="34BBCF96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78A7B" w14:textId="4FAAA24B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2,917,270</w:t>
            </w:r>
          </w:p>
        </w:tc>
        <w:tc>
          <w:tcPr>
            <w:tcW w:w="270" w:type="dxa"/>
          </w:tcPr>
          <w:p w14:paraId="3628541F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42FEF05" w14:textId="5A46BAC3" w:rsidR="00B63A0E" w:rsidRPr="003221FA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2,953,9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DF170C6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2805397" w14:textId="1BFC0E56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3,287,922</w:t>
            </w:r>
          </w:p>
        </w:tc>
      </w:tr>
      <w:tr w:rsidR="00B63A0E" w:rsidRPr="003221FA" w14:paraId="79C91AF0" w14:textId="77777777" w:rsidTr="008F7A34">
        <w:tc>
          <w:tcPr>
            <w:tcW w:w="3777" w:type="dxa"/>
          </w:tcPr>
          <w:p w14:paraId="0CA7B5E8" w14:textId="77777777" w:rsidR="00B63A0E" w:rsidRPr="003221FA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18FA4B0B" w14:textId="29029DE7" w:rsidR="00B63A0E" w:rsidRPr="003221FA" w:rsidRDefault="000342F6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859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910</w:t>
            </w:r>
          </w:p>
        </w:tc>
        <w:tc>
          <w:tcPr>
            <w:tcW w:w="270" w:type="dxa"/>
          </w:tcPr>
          <w:p w14:paraId="551DAA3F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924F2" w14:textId="6B072813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1,182,540</w:t>
            </w:r>
          </w:p>
        </w:tc>
        <w:tc>
          <w:tcPr>
            <w:tcW w:w="270" w:type="dxa"/>
          </w:tcPr>
          <w:p w14:paraId="55AB3B6B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5135A1B" w14:textId="479EB766" w:rsidR="00B63A0E" w:rsidRPr="003221FA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8270E">
              <w:rPr>
                <w:rFonts w:ascii="Angsana New" w:hAnsi="Angsana New" w:cs="Angsana New"/>
                <w:sz w:val="30"/>
                <w:szCs w:val="30"/>
              </w:rPr>
              <w:t>859,910</w:t>
            </w:r>
          </w:p>
        </w:tc>
        <w:tc>
          <w:tcPr>
            <w:tcW w:w="270" w:type="dxa"/>
          </w:tcPr>
          <w:p w14:paraId="7274764D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8EB6686" w14:textId="42B26C78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1,182,540</w:t>
            </w:r>
          </w:p>
        </w:tc>
      </w:tr>
      <w:tr w:rsidR="00B63A0E" w:rsidRPr="003221FA" w14:paraId="05F0DF40" w14:textId="77777777" w:rsidTr="008F7A34">
        <w:tc>
          <w:tcPr>
            <w:tcW w:w="3777" w:type="dxa"/>
          </w:tcPr>
          <w:p w14:paraId="331B578F" w14:textId="6AC1571F" w:rsidR="00B63A0E" w:rsidRPr="003221FA" w:rsidRDefault="00AE1565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AFAD1DB" w14:textId="7F35BD70" w:rsidR="00B63A0E" w:rsidRPr="003221FA" w:rsidRDefault="000342F6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877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555</w:t>
            </w:r>
          </w:p>
        </w:tc>
        <w:tc>
          <w:tcPr>
            <w:tcW w:w="270" w:type="dxa"/>
          </w:tcPr>
          <w:p w14:paraId="43518E48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CC4430" w14:textId="72436528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4,099,810</w:t>
            </w:r>
          </w:p>
        </w:tc>
        <w:tc>
          <w:tcPr>
            <w:tcW w:w="270" w:type="dxa"/>
          </w:tcPr>
          <w:p w14:paraId="7960ABB8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CA89A39" w14:textId="65350F52" w:rsidR="00B63A0E" w:rsidRPr="003221FA" w:rsidRDefault="008827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2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3,813,8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3B31313B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3A8AEF" w14:textId="36B2EAA0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4,470,462</w:t>
            </w:r>
          </w:p>
        </w:tc>
      </w:tr>
    </w:tbl>
    <w:p w14:paraId="04B1475C" w14:textId="77777777" w:rsidR="00B63A0E" w:rsidRPr="003221FA" w:rsidRDefault="00B63A0E" w:rsidP="003221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6"/>
        <w:gridCol w:w="1173"/>
        <w:gridCol w:w="270"/>
        <w:gridCol w:w="1170"/>
        <w:gridCol w:w="270"/>
        <w:gridCol w:w="1123"/>
        <w:gridCol w:w="270"/>
        <w:gridCol w:w="1127"/>
      </w:tblGrid>
      <w:tr w:rsidR="00B63A0E" w:rsidRPr="003221FA" w14:paraId="22546F00" w14:textId="77777777" w:rsidTr="008F7A34">
        <w:tc>
          <w:tcPr>
            <w:tcW w:w="3786" w:type="dxa"/>
          </w:tcPr>
          <w:p w14:paraId="200B553D" w14:textId="77777777" w:rsidR="00B63A0E" w:rsidRPr="003221FA" w:rsidRDefault="00B63A0E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21F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403" w:type="dxa"/>
            <w:gridSpan w:val="7"/>
          </w:tcPr>
          <w:p w14:paraId="6DD1BD34" w14:textId="77777777" w:rsidR="00B63A0E" w:rsidRPr="003221FA" w:rsidRDefault="00B63A0E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3A0E" w:rsidRPr="003221FA" w14:paraId="45F886A9" w14:textId="77777777" w:rsidTr="008F7A34">
        <w:tc>
          <w:tcPr>
            <w:tcW w:w="3786" w:type="dxa"/>
          </w:tcPr>
          <w:p w14:paraId="1C331743" w14:textId="77777777" w:rsidR="00B63A0E" w:rsidRPr="003221FA" w:rsidRDefault="00B63A0E" w:rsidP="00B63A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3221F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221FA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102B05" w14:textId="5B146341" w:rsidR="00B63A0E" w:rsidRPr="003221FA" w:rsidRDefault="000342F6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</w:rPr>
              <w:t>3,877,555</w:t>
            </w:r>
          </w:p>
        </w:tc>
        <w:tc>
          <w:tcPr>
            <w:tcW w:w="270" w:type="dxa"/>
          </w:tcPr>
          <w:p w14:paraId="5A4F5C2C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8FD97B" w14:textId="32E16F8D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4,099,810</w:t>
            </w:r>
          </w:p>
        </w:tc>
        <w:tc>
          <w:tcPr>
            <w:tcW w:w="270" w:type="dxa"/>
          </w:tcPr>
          <w:p w14:paraId="769700D2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A0780E3" w14:textId="28B9DBF4" w:rsidR="00B63A0E" w:rsidRPr="003221FA" w:rsidRDefault="000342F6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813</w:t>
            </w:r>
            <w:r w:rsidRPr="000342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sz w:val="30"/>
                <w:szCs w:val="30"/>
                <w:cs/>
              </w:rPr>
              <w:t>880</w:t>
            </w:r>
          </w:p>
        </w:tc>
        <w:tc>
          <w:tcPr>
            <w:tcW w:w="270" w:type="dxa"/>
          </w:tcPr>
          <w:p w14:paraId="2CE83D0A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47A616D" w14:textId="4818607B" w:rsidR="00B63A0E" w:rsidRPr="003221FA" w:rsidRDefault="00B63A0E" w:rsidP="00B63A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</w:rPr>
              <w:t>4,470,462</w:t>
            </w:r>
          </w:p>
        </w:tc>
      </w:tr>
      <w:tr w:rsidR="00B63A0E" w:rsidRPr="003221FA" w14:paraId="52C02D46" w14:textId="77777777" w:rsidTr="008F7A34">
        <w:tc>
          <w:tcPr>
            <w:tcW w:w="3786" w:type="dxa"/>
          </w:tcPr>
          <w:p w14:paraId="6A52E918" w14:textId="049E22F8" w:rsidR="00B63A0E" w:rsidRPr="003221FA" w:rsidRDefault="00AE1565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70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9C5268C" w14:textId="24F1A18B" w:rsidR="00B63A0E" w:rsidRPr="003221FA" w:rsidRDefault="000342F6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3,877,555</w:t>
            </w:r>
          </w:p>
        </w:tc>
        <w:tc>
          <w:tcPr>
            <w:tcW w:w="270" w:type="dxa"/>
          </w:tcPr>
          <w:p w14:paraId="6B6480C1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AC594A" w14:textId="3512682F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4,099,810</w:t>
            </w:r>
          </w:p>
        </w:tc>
        <w:tc>
          <w:tcPr>
            <w:tcW w:w="270" w:type="dxa"/>
          </w:tcPr>
          <w:p w14:paraId="33EA1206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5C2351D" w14:textId="4DABFCD7" w:rsidR="00B63A0E" w:rsidRPr="003221FA" w:rsidRDefault="000342F6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813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342F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880</w:t>
            </w:r>
          </w:p>
        </w:tc>
        <w:tc>
          <w:tcPr>
            <w:tcW w:w="270" w:type="dxa"/>
          </w:tcPr>
          <w:p w14:paraId="767C7791" w14:textId="77777777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003F44F" w14:textId="53F23132" w:rsidR="00B63A0E" w:rsidRPr="003221FA" w:rsidRDefault="00B63A0E" w:rsidP="00B6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4,470,462</w:t>
            </w:r>
          </w:p>
        </w:tc>
      </w:tr>
    </w:tbl>
    <w:p w14:paraId="3DE0A1DB" w14:textId="77777777" w:rsidR="003221FA" w:rsidRPr="003221FA" w:rsidRDefault="003221FA" w:rsidP="003221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4A850AF9" w14:textId="1F69EE1D" w:rsidR="00396A2A" w:rsidRPr="003221FA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221FA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77777777" w:rsidR="00396A2A" w:rsidRPr="003221FA" w:rsidRDefault="00396A2A" w:rsidP="003221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4D885598" w14:textId="47A6E0E0" w:rsidR="001B1E7D" w:rsidRPr="003221FA" w:rsidRDefault="001B1E7D" w:rsidP="001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21FA"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 w:rsidRPr="003221FA">
        <w:rPr>
          <w:rFonts w:ascii="Angsana New" w:hAnsi="Angsana New" w:cs="Angsana New" w:hint="cs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และเก้าเดือนสิ้นสุดวันที่ </w:t>
      </w:r>
      <w:r w:rsidRPr="003221FA">
        <w:rPr>
          <w:rFonts w:ascii="Angsana New" w:hAnsi="Angsana New" w:cs="Angsana New"/>
          <w:sz w:val="30"/>
          <w:szCs w:val="30"/>
        </w:rPr>
        <w:br/>
      </w:r>
      <w:r w:rsidR="00C072EB" w:rsidRPr="003221FA">
        <w:rPr>
          <w:rFonts w:ascii="Angsana New" w:hAnsi="Angsana New" w:cs="Angsana New"/>
          <w:spacing w:val="-2"/>
          <w:sz w:val="30"/>
          <w:szCs w:val="30"/>
        </w:rPr>
        <w:t>30</w:t>
      </w:r>
      <w:r w:rsidRPr="003221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3221FA">
        <w:rPr>
          <w:rFonts w:ascii="Angsana New" w:hAnsi="Angsana New" w:cs="Angsana New"/>
          <w:spacing w:val="-2"/>
          <w:sz w:val="30"/>
          <w:szCs w:val="30"/>
        </w:rPr>
        <w:t>256</w:t>
      </w:r>
      <w:r w:rsidR="00C072EB" w:rsidRPr="003221FA">
        <w:rPr>
          <w:rFonts w:ascii="Angsana New" w:hAnsi="Angsana New" w:cs="Angsana New"/>
          <w:spacing w:val="-2"/>
          <w:sz w:val="30"/>
          <w:szCs w:val="30"/>
        </w:rPr>
        <w:t>3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pacing w:val="-2"/>
          <w:sz w:val="30"/>
          <w:szCs w:val="30"/>
          <w:cs/>
        </w:rPr>
        <w:t>เป็นจำนวนเงินประมาณ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46EAA">
        <w:rPr>
          <w:rFonts w:ascii="Angsana New" w:hAnsi="Angsana New" w:cs="Angsana New"/>
          <w:spacing w:val="-2"/>
          <w:sz w:val="30"/>
          <w:szCs w:val="30"/>
        </w:rPr>
        <w:t>97</w:t>
      </w:r>
      <w:r w:rsidR="00FF2787">
        <w:rPr>
          <w:rFonts w:ascii="Angsana New" w:hAnsi="Angsana New" w:cs="Angsana New"/>
          <w:spacing w:val="-2"/>
          <w:sz w:val="30"/>
          <w:szCs w:val="30"/>
        </w:rPr>
        <w:t>1.8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และ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21631">
        <w:rPr>
          <w:rFonts w:ascii="Angsana New" w:hAnsi="Angsana New" w:cs="Angsana New"/>
          <w:spacing w:val="-2"/>
          <w:sz w:val="30"/>
          <w:szCs w:val="30"/>
        </w:rPr>
        <w:t>2,828.4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ตามลำดับ สำหรับงบการเงินรวม</w:t>
      </w:r>
      <w:r w:rsidRPr="003221F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z w:val="30"/>
          <w:szCs w:val="30"/>
          <w:cs/>
        </w:rPr>
        <w:t>และเป็นจำนวนเงินประมาณ</w:t>
      </w:r>
      <w:r w:rsidRPr="003221FA">
        <w:rPr>
          <w:rFonts w:ascii="Angsana New" w:hAnsi="Angsana New" w:cs="Angsana New"/>
          <w:sz w:val="30"/>
          <w:szCs w:val="30"/>
        </w:rPr>
        <w:t xml:space="preserve"> </w:t>
      </w:r>
      <w:r w:rsidR="00B21631">
        <w:rPr>
          <w:rFonts w:ascii="Angsana New" w:hAnsi="Angsana New" w:cs="Angsana New"/>
          <w:sz w:val="30"/>
          <w:szCs w:val="30"/>
        </w:rPr>
        <w:t>967.7</w:t>
      </w:r>
      <w:r w:rsidRPr="003221FA">
        <w:rPr>
          <w:rFonts w:ascii="Angsana New" w:hAnsi="Angsana New" w:cs="Angsana New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3221FA">
        <w:rPr>
          <w:rFonts w:ascii="Angsana New" w:hAnsi="Angsana New" w:cs="Angsana New"/>
          <w:sz w:val="30"/>
          <w:szCs w:val="30"/>
        </w:rPr>
        <w:t xml:space="preserve"> </w:t>
      </w:r>
      <w:r w:rsidR="00B21631">
        <w:rPr>
          <w:rFonts w:ascii="Angsana New" w:hAnsi="Angsana New" w:cs="Angsana New"/>
          <w:sz w:val="30"/>
          <w:szCs w:val="30"/>
        </w:rPr>
        <w:t xml:space="preserve">2,668.6 </w:t>
      </w:r>
      <w:r w:rsidRPr="003221FA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สำหรับงบการเงินเฉพาะกิจการ </w:t>
      </w:r>
      <w:r w:rsidRPr="003221FA">
        <w:rPr>
          <w:rFonts w:ascii="Angsana New" w:hAnsi="Angsana New" w:cs="Angsana New"/>
          <w:i/>
          <w:iCs/>
          <w:sz w:val="30"/>
          <w:szCs w:val="30"/>
        </w:rPr>
        <w:t>(</w:t>
      </w:r>
      <w:r w:rsidRPr="003221FA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สำหรับงวด</w:t>
      </w:r>
      <w:r w:rsidRPr="003221F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สามเดือนและเก้าเดือนสิ้นสุดวันที่</w:t>
      </w:r>
      <w:r w:rsidR="001F768F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30</w:t>
      </w:r>
      <w:r w:rsidRPr="003221F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กันยายน </w:t>
      </w:r>
      <w:r w:rsidR="00C072EB" w:rsidRPr="003221FA">
        <w:rPr>
          <w:rFonts w:ascii="Angsana New" w:hAnsi="Angsana New" w:cs="Angsana New"/>
          <w:i/>
          <w:iCs/>
          <w:spacing w:val="-2"/>
          <w:sz w:val="30"/>
          <w:szCs w:val="30"/>
        </w:rPr>
        <w:t>2562</w:t>
      </w:r>
      <w:r w:rsidRPr="003221F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เป็นจำนวนเงินประมาณ</w:t>
      </w:r>
      <w:r w:rsidRPr="003221F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C072EB" w:rsidRPr="003221FA">
        <w:rPr>
          <w:rFonts w:ascii="Angsana New" w:hAnsi="Angsana New" w:cs="Angsana New"/>
          <w:i/>
          <w:iCs/>
          <w:spacing w:val="-2"/>
          <w:sz w:val="30"/>
          <w:szCs w:val="30"/>
        </w:rPr>
        <w:t>806.1</w:t>
      </w:r>
      <w:r w:rsidRPr="003221F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C072EB"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>2,817.2</w:t>
      </w:r>
      <w:r w:rsidR="003221FA"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67197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 ตามลำดับ สำหรับงบการเงินรวม</w:t>
      </w:r>
      <w:r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67197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และเป็นจำนวนเงินประมาณ</w:t>
      </w:r>
      <w:r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C072EB"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>806.2</w:t>
      </w:r>
      <w:r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67197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C072EB" w:rsidRPr="0067197C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2,818.1 </w:t>
      </w:r>
      <w:r w:rsidRPr="0067197C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3221F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3221F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 w:rsidRPr="003221FA">
        <w:rPr>
          <w:rFonts w:ascii="Angsana New" w:hAnsi="Angsana New" w:cs="Angsana New"/>
          <w:sz w:val="30"/>
          <w:szCs w:val="30"/>
        </w:rPr>
        <w:t xml:space="preserve"> </w:t>
      </w:r>
      <w:r w:rsidRPr="003221FA">
        <w:rPr>
          <w:rFonts w:ascii="Angsana New" w:hAnsi="Angsana New" w:cs="Angsana New" w:hint="cs"/>
          <w:sz w:val="30"/>
          <w:szCs w:val="30"/>
          <w:cs/>
        </w:rPr>
        <w:t>จากรายได้รวมของกลุ่มบริษัทและบริษัท</w:t>
      </w:r>
    </w:p>
    <w:p w14:paraId="1371D894" w14:textId="77777777" w:rsidR="00E707D2" w:rsidRPr="003221FA" w:rsidRDefault="00E707D2" w:rsidP="003221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694388E2" w14:textId="77777777" w:rsidR="00A427B3" w:rsidRPr="003221FA" w:rsidRDefault="00A427B3" w:rsidP="009A02E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221FA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5EE722F0" w14:textId="77777777" w:rsidR="00A427B3" w:rsidRPr="003221FA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2160"/>
      </w:tblGrid>
      <w:tr w:rsidR="00AF1954" w:rsidRPr="003221FA" w14:paraId="7378691B" w14:textId="77777777" w:rsidTr="00AF1954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19CBFCF6" w14:textId="2EDC539D" w:rsidR="00AF1954" w:rsidRPr="003221FA" w:rsidRDefault="00AF1954" w:rsidP="00DC20D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2A72F8E0" w14:textId="29DB6206" w:rsidR="00AF1954" w:rsidRPr="003221FA" w:rsidRDefault="00AF1954" w:rsidP="000E199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221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4C6025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/</w:t>
            </w:r>
            <w:r w:rsidR="004C6025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 </w:t>
            </w:r>
            <w:r w:rsidRPr="003221F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F1954" w:rsidRPr="003221FA" w14:paraId="5B221BA8" w14:textId="77777777" w:rsidTr="00AF1954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4E68B8AE" w14:textId="391C85F7" w:rsidR="00AF1954" w:rsidRPr="003221FA" w:rsidRDefault="00AF1954" w:rsidP="009A02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221F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</w:tcPr>
          <w:p w14:paraId="47987756" w14:textId="20951BCD" w:rsidR="00AF1954" w:rsidRPr="003221FA" w:rsidRDefault="00AF1954" w:rsidP="009A0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221FA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2160" w:type="dxa"/>
          </w:tcPr>
          <w:p w14:paraId="2281CA86" w14:textId="5274822A" w:rsidR="00AF1954" w:rsidRPr="003221FA" w:rsidRDefault="00AF1954" w:rsidP="009A0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221FA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US" w:bidi="th-TH"/>
              </w:rPr>
              <w:t>งวดเก้าเดือน</w:t>
            </w:r>
          </w:p>
        </w:tc>
      </w:tr>
      <w:tr w:rsidR="00AF1954" w:rsidRPr="003221FA" w14:paraId="19E0A8C4" w14:textId="77777777" w:rsidTr="00AF1954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0D53B6ED" w14:textId="77777777" w:rsidR="00AF1954" w:rsidRPr="003221FA" w:rsidRDefault="00AF1954" w:rsidP="009A02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31FC11B9" w14:textId="77777777" w:rsidR="00AF1954" w:rsidRPr="003221FA" w:rsidRDefault="00AF1954" w:rsidP="009A0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3221F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F1954" w:rsidRPr="003221FA" w14:paraId="0A9512F0" w14:textId="77777777" w:rsidTr="00AF1954">
        <w:trPr>
          <w:cantSplit/>
          <w:trHeight w:val="144"/>
        </w:trPr>
        <w:tc>
          <w:tcPr>
            <w:tcW w:w="5040" w:type="dxa"/>
          </w:tcPr>
          <w:p w14:paraId="3AB84403" w14:textId="77777777" w:rsidR="00AF1954" w:rsidRPr="003221FA" w:rsidRDefault="00AF1954" w:rsidP="009A02E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21F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140" w:type="dxa"/>
            <w:gridSpan w:val="2"/>
          </w:tcPr>
          <w:p w14:paraId="4A4584AF" w14:textId="77777777" w:rsidR="00AF1954" w:rsidRPr="003221FA" w:rsidRDefault="00AF1954" w:rsidP="009A02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F1954" w:rsidRPr="003221FA" w14:paraId="02694E29" w14:textId="77777777" w:rsidTr="00AF1954">
        <w:trPr>
          <w:cantSplit/>
          <w:trHeight w:val="191"/>
        </w:trPr>
        <w:tc>
          <w:tcPr>
            <w:tcW w:w="5040" w:type="dxa"/>
          </w:tcPr>
          <w:p w14:paraId="14043291" w14:textId="77777777" w:rsidR="00AF1954" w:rsidRPr="003221FA" w:rsidRDefault="00AF1954" w:rsidP="00DC51AC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3221FA" w:rsidDel="009A4744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5CB891E0" w14:textId="0C6EB244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80"/>
              </w:tabs>
              <w:spacing w:line="240" w:lineRule="atLeast"/>
              <w:ind w:right="2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160" w:type="dxa"/>
          </w:tcPr>
          <w:p w14:paraId="072C4D40" w14:textId="39CCE610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80"/>
              </w:tabs>
              <w:spacing w:line="240" w:lineRule="atLeast"/>
              <w:ind w:right="3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C51AC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AB6F2B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AF1954" w:rsidRPr="003221FA" w14:paraId="18CEEE21" w14:textId="77777777" w:rsidTr="00AF1954">
        <w:trPr>
          <w:cantSplit/>
          <w:trHeight w:val="144"/>
        </w:trPr>
        <w:tc>
          <w:tcPr>
            <w:tcW w:w="5040" w:type="dxa"/>
          </w:tcPr>
          <w:p w14:paraId="1CE82F6C" w14:textId="77777777" w:rsidR="00AF1954" w:rsidRPr="003221FA" w:rsidRDefault="00AF1954" w:rsidP="00DC51A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3221FA" w:rsidDel="00D924C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4EDEF40F" w14:textId="00EC41A9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27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60" w:type="dxa"/>
          </w:tcPr>
          <w:p w14:paraId="28DC3698" w14:textId="778CF364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439</w:t>
            </w:r>
          </w:p>
        </w:tc>
      </w:tr>
      <w:tr w:rsidR="00AF1954" w:rsidRPr="003221FA" w14:paraId="20B3A36A" w14:textId="77777777" w:rsidTr="00AF1954">
        <w:trPr>
          <w:cantSplit/>
          <w:trHeight w:val="144"/>
        </w:trPr>
        <w:tc>
          <w:tcPr>
            <w:tcW w:w="5040" w:type="dxa"/>
          </w:tcPr>
          <w:p w14:paraId="55923204" w14:textId="77777777" w:rsidR="00AF1954" w:rsidRPr="003221FA" w:rsidRDefault="00AF1954" w:rsidP="00DC51AC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3221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980" w:type="dxa"/>
          </w:tcPr>
          <w:p w14:paraId="4220052B" w14:textId="7F5EFE75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2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1,202</w:t>
            </w:r>
          </w:p>
        </w:tc>
        <w:tc>
          <w:tcPr>
            <w:tcW w:w="2160" w:type="dxa"/>
          </w:tcPr>
          <w:p w14:paraId="3F4C09F5" w14:textId="2FD45C78" w:rsidR="00AF1954" w:rsidRPr="003221FA" w:rsidRDefault="00AF1954" w:rsidP="001F768F">
            <w:pPr>
              <w:pStyle w:val="acctfourfigures"/>
              <w:tabs>
                <w:tab w:val="clear" w:pos="765"/>
                <w:tab w:val="decimal" w:pos="2076"/>
              </w:tabs>
              <w:spacing w:line="240" w:lineRule="atLeast"/>
              <w:ind w:right="36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3,150</w:t>
            </w:r>
          </w:p>
        </w:tc>
      </w:tr>
    </w:tbl>
    <w:p w14:paraId="64823CF5" w14:textId="77777777" w:rsidR="00A427B3" w:rsidRPr="003221FA" w:rsidRDefault="00A427B3" w:rsidP="00A42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8750F84" w14:textId="71EC2C08" w:rsidR="00F77A7B" w:rsidRPr="00DE6308" w:rsidRDefault="00A427B3" w:rsidP="00A42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E6308">
        <w:rPr>
          <w:rFonts w:ascii="Angsana New" w:hAnsi="Angsana New" w:cs="Angsana New"/>
          <w:spacing w:val="-4"/>
          <w:sz w:val="30"/>
          <w:szCs w:val="30"/>
          <w:cs/>
        </w:rPr>
        <w:t>กระแสเงินสด</w:t>
      </w:r>
      <w:r w:rsidR="009B4155" w:rsidRPr="00DE6308">
        <w:rPr>
          <w:rFonts w:ascii="Angsana New" w:hAnsi="Angsana New" w:cs="Angsana New" w:hint="cs"/>
          <w:spacing w:val="-4"/>
          <w:sz w:val="30"/>
          <w:szCs w:val="30"/>
          <w:cs/>
        </w:rPr>
        <w:t>จ่าย</w:t>
      </w:r>
      <w:r w:rsidRPr="00DE6308">
        <w:rPr>
          <w:rFonts w:ascii="Angsana New" w:hAnsi="Angsana New" w:cs="Angsana New"/>
          <w:spacing w:val="-4"/>
          <w:sz w:val="30"/>
          <w:szCs w:val="30"/>
          <w:cs/>
        </w:rPr>
        <w:t>ทั้งหมดของสัญญาเช่าที่แสดงในงบกระแสเงินสดรวมและงบกระแสเงินสดเฉพาะกิจการสำหรับ</w:t>
      </w:r>
      <w:r w:rsidRPr="00DE6308">
        <w:rPr>
          <w:rFonts w:ascii="Angsana New" w:hAnsi="Angsana New" w:cs="Angsana New"/>
          <w:sz w:val="30"/>
          <w:szCs w:val="30"/>
          <w:cs/>
        </w:rPr>
        <w:t>งวด</w:t>
      </w:r>
      <w:r w:rsidR="009A02E7" w:rsidRPr="00DE6308">
        <w:rPr>
          <w:rFonts w:ascii="Angsana New" w:hAnsi="Angsana New" w:cs="Angsana New" w:hint="cs"/>
          <w:sz w:val="30"/>
          <w:szCs w:val="30"/>
          <w:cs/>
        </w:rPr>
        <w:t>เ</w:t>
      </w:r>
      <w:r w:rsidR="00451245" w:rsidRPr="00DE6308">
        <w:rPr>
          <w:rFonts w:ascii="Angsana New" w:hAnsi="Angsana New" w:cs="Angsana New" w:hint="cs"/>
          <w:sz w:val="30"/>
          <w:szCs w:val="30"/>
          <w:cs/>
        </w:rPr>
        <w:t>ก</w:t>
      </w:r>
      <w:r w:rsidR="009A02E7" w:rsidRPr="00DE6308">
        <w:rPr>
          <w:rFonts w:ascii="Angsana New" w:hAnsi="Angsana New" w:cs="Angsana New" w:hint="cs"/>
          <w:sz w:val="30"/>
          <w:szCs w:val="30"/>
          <w:cs/>
        </w:rPr>
        <w:t>้า</w:t>
      </w:r>
      <w:r w:rsidRPr="00DE630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3584C" w:rsidRPr="00DE6308">
        <w:rPr>
          <w:rFonts w:ascii="Angsana New" w:hAnsi="Angsana New" w:cs="Angsana New"/>
          <w:sz w:val="30"/>
          <w:szCs w:val="30"/>
        </w:rPr>
        <w:t>30</w:t>
      </w:r>
      <w:r w:rsidRPr="00DE6308">
        <w:rPr>
          <w:rFonts w:ascii="Angsana New" w:hAnsi="Angsana New" w:cs="Angsana New"/>
          <w:sz w:val="30"/>
          <w:szCs w:val="30"/>
        </w:rPr>
        <w:t xml:space="preserve"> </w:t>
      </w:r>
      <w:r w:rsidR="009A02E7" w:rsidRPr="00DE6308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51245" w:rsidRPr="00DE6308">
        <w:rPr>
          <w:rFonts w:ascii="Angsana New" w:hAnsi="Angsana New" w:cs="Angsana New" w:hint="cs"/>
          <w:sz w:val="30"/>
          <w:szCs w:val="30"/>
          <w:cs/>
        </w:rPr>
        <w:t>ยน</w:t>
      </w:r>
      <w:r w:rsidRPr="00DE6308">
        <w:rPr>
          <w:rFonts w:ascii="Angsana New" w:hAnsi="Angsana New" w:cs="Angsana New"/>
          <w:sz w:val="30"/>
          <w:szCs w:val="30"/>
          <w:cs/>
        </w:rPr>
        <w:t xml:space="preserve"> </w:t>
      </w:r>
      <w:r w:rsidR="00F3584C" w:rsidRPr="00DE6308">
        <w:rPr>
          <w:rFonts w:ascii="Angsana New" w:hAnsi="Angsana New" w:cs="Angsana New"/>
          <w:sz w:val="30"/>
          <w:szCs w:val="30"/>
        </w:rPr>
        <w:t>2563</w:t>
      </w:r>
      <w:r w:rsidRPr="00DE6308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226EEB" w:rsidRPr="00246EAA">
        <w:rPr>
          <w:rFonts w:ascii="Angsana New" w:hAnsi="Angsana New" w:cs="Angsana New"/>
          <w:sz w:val="30"/>
          <w:szCs w:val="30"/>
        </w:rPr>
        <w:t>13.</w:t>
      </w:r>
      <w:r w:rsidR="00FF2787">
        <w:rPr>
          <w:rFonts w:ascii="Angsana New" w:hAnsi="Angsana New" w:cs="Angsana New"/>
          <w:sz w:val="30"/>
          <w:szCs w:val="30"/>
        </w:rPr>
        <w:t>5</w:t>
      </w:r>
      <w:r w:rsidR="00754D7A" w:rsidRPr="00246EAA">
        <w:rPr>
          <w:rFonts w:ascii="Angsana New" w:hAnsi="Angsana New" w:cs="Angsana New"/>
          <w:sz w:val="30"/>
          <w:szCs w:val="30"/>
        </w:rPr>
        <w:t>5</w:t>
      </w:r>
      <w:r w:rsidR="00526878" w:rsidRPr="00246EAA">
        <w:rPr>
          <w:rFonts w:ascii="Angsana New" w:hAnsi="Angsana New" w:cs="Angsana New"/>
          <w:sz w:val="30"/>
          <w:szCs w:val="30"/>
        </w:rPr>
        <w:t xml:space="preserve"> </w:t>
      </w:r>
      <w:r w:rsidR="00526878" w:rsidRPr="00246EA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246EAA">
        <w:rPr>
          <w:rFonts w:ascii="Angsana New" w:hAnsi="Angsana New" w:cs="Angsana New"/>
          <w:sz w:val="30"/>
          <w:szCs w:val="30"/>
          <w:cs/>
        </w:rPr>
        <w:t>บาท</w:t>
      </w:r>
    </w:p>
    <w:p w14:paraId="010925E1" w14:textId="55E0B687" w:rsidR="00A2383E" w:rsidRPr="00CF29A3" w:rsidRDefault="00A2383E" w:rsidP="00C95E1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F29A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56FEC80F" w14:textId="77777777" w:rsidR="00A2383E" w:rsidRPr="00A1623B" w:rsidRDefault="00A2383E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shd w:val="clear" w:color="auto" w:fill="D9D9D9"/>
        </w:rPr>
      </w:pPr>
    </w:p>
    <w:p w14:paraId="6649666F" w14:textId="09B1AB8E" w:rsidR="00A1623B" w:rsidRDefault="00A1623B" w:rsidP="00A1623B">
      <w:pPr>
        <w:pStyle w:val="BodyText2"/>
        <w:tabs>
          <w:tab w:val="left" w:pos="540"/>
        </w:tabs>
        <w:spacing w:line="260" w:lineRule="atLeast"/>
        <w:ind w:left="522" w:firstLine="0"/>
        <w:jc w:val="thaiDistribute"/>
        <w:rPr>
          <w:rFonts w:ascii="Angsana New" w:hAnsi="Angsana New"/>
          <w:sz w:val="30"/>
          <w:szCs w:val="30"/>
        </w:rPr>
      </w:pPr>
      <w:r w:rsidRPr="00EB4453">
        <w:rPr>
          <w:rFonts w:ascii="Angsana New" w:hAnsi="Angsana New" w:hint="cs"/>
          <w:sz w:val="30"/>
          <w:szCs w:val="30"/>
          <w:cs/>
        </w:rPr>
        <w:t>การรับรู้ภาษี</w:t>
      </w:r>
      <w:r>
        <w:rPr>
          <w:rFonts w:ascii="Angsana New" w:hAnsi="Angsana New" w:hint="cs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  <w:cs/>
        </w:rPr>
        <w:br/>
      </w:r>
      <w:r w:rsidRPr="0007090D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>
        <w:rPr>
          <w:rFonts w:ascii="Angsana New" w:hAnsi="Angsana New" w:hint="cs"/>
          <w:sz w:val="30"/>
          <w:szCs w:val="30"/>
          <w:cs/>
          <w:lang w:val="en-US"/>
        </w:rPr>
        <w:t>เงินได้</w:t>
      </w:r>
      <w:r w:rsidRPr="0007090D">
        <w:rPr>
          <w:rFonts w:ascii="Angsana New" w:hAnsi="Angsana New" w:hint="cs"/>
          <w:sz w:val="30"/>
          <w:szCs w:val="30"/>
          <w:cs/>
        </w:rPr>
        <w:t>ของงวดระหว่างกาล อัตราภาษีเงินได้</w:t>
      </w:r>
      <w:r w:rsidRPr="0007090D">
        <w:rPr>
          <w:rFonts w:ascii="Angsana New" w:hAnsi="Angsana New"/>
          <w:sz w:val="30"/>
          <w:szCs w:val="30"/>
          <w:lang w:val="en-US"/>
        </w:rPr>
        <w:br/>
      </w:r>
      <w:r w:rsidRPr="00C133BB">
        <w:rPr>
          <w:rFonts w:ascii="Angsana New" w:hAnsi="Angsana New" w:hint="cs"/>
          <w:sz w:val="30"/>
          <w:szCs w:val="30"/>
          <w:cs/>
        </w:rPr>
        <w:t>ที่แท้จริงของ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C133BB">
        <w:rPr>
          <w:rFonts w:ascii="Angsana New" w:hAnsi="Angsana New" w:hint="cs"/>
          <w:sz w:val="30"/>
          <w:szCs w:val="30"/>
          <w:cs/>
        </w:rPr>
        <w:t>บริษัท</w:t>
      </w:r>
      <w:r w:rsidRPr="00C133BB">
        <w:rPr>
          <w:rFonts w:ascii="Angsana New" w:hAnsi="Angsana New" w:hint="cs"/>
          <w:sz w:val="30"/>
          <w:szCs w:val="30"/>
          <w:cs/>
          <w:lang w:val="en-US"/>
        </w:rPr>
        <w:t>และบริษัท</w:t>
      </w:r>
      <w:r w:rsidRPr="00C133BB">
        <w:rPr>
          <w:rFonts w:ascii="Angsana New" w:hAnsi="Angsana New" w:hint="cs"/>
          <w:sz w:val="30"/>
          <w:szCs w:val="30"/>
          <w:cs/>
        </w:rPr>
        <w:t>ในการดำเนินงานต่อเนื่อง</w:t>
      </w:r>
      <w:r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Pr="0007090D">
        <w:rPr>
          <w:rFonts w:ascii="Angsana New" w:hAnsi="Angsana New" w:hint="cs"/>
          <w:sz w:val="30"/>
          <w:szCs w:val="30"/>
          <w:cs/>
        </w:rPr>
        <w:t>สามเดือน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>และเก้าเดือน</w:t>
      </w:r>
      <w:r w:rsidRPr="000709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br/>
      </w:r>
      <w:r w:rsidR="00677307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C91FA8">
        <w:rPr>
          <w:rFonts w:ascii="Angsana New" w:hAnsi="Angsana New" w:hint="cs"/>
          <w:sz w:val="30"/>
          <w:szCs w:val="30"/>
          <w:cs/>
        </w:rPr>
        <w:t xml:space="preserve"> </w:t>
      </w:r>
      <w:r w:rsidR="00677307">
        <w:rPr>
          <w:rFonts w:ascii="Angsana New" w:hAnsi="Angsana New"/>
          <w:sz w:val="30"/>
          <w:szCs w:val="30"/>
          <w:lang w:val="en-US"/>
        </w:rPr>
        <w:t>2563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65D1B">
        <w:rPr>
          <w:rFonts w:ascii="Angsana New" w:hAnsi="Angsana New" w:hint="cs"/>
          <w:sz w:val="30"/>
          <w:szCs w:val="30"/>
          <w:cs/>
          <w:lang w:val="en-US"/>
        </w:rPr>
        <w:t>คือ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="00040F97">
        <w:rPr>
          <w:rFonts w:ascii="Angsana New" w:hAnsi="Angsana New"/>
          <w:sz w:val="30"/>
          <w:szCs w:val="30"/>
          <w:lang w:val="en-US"/>
        </w:rPr>
        <w:t>14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และร้อยละ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="00040F97">
        <w:rPr>
          <w:rFonts w:ascii="Angsana New" w:hAnsi="Angsana New"/>
          <w:sz w:val="30"/>
          <w:szCs w:val="30"/>
          <w:lang w:val="en-US"/>
        </w:rPr>
        <w:t>10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สำหรับงบการเงินรวม </w:t>
      </w:r>
      <w:r w:rsidRPr="00556E14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40F97">
        <w:rPr>
          <w:rFonts w:ascii="Angsana New" w:hAnsi="Angsana New"/>
          <w:sz w:val="30"/>
          <w:szCs w:val="30"/>
          <w:lang w:val="en-US"/>
        </w:rPr>
        <w:t>15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 xml:space="preserve">และร้อยละ </w:t>
      </w:r>
      <w:r w:rsidR="00040F97">
        <w:rPr>
          <w:rFonts w:ascii="Angsana New" w:hAnsi="Angsana New"/>
          <w:sz w:val="30"/>
          <w:szCs w:val="30"/>
          <w:lang w:val="en-US"/>
        </w:rPr>
        <w:t>10</w:t>
      </w:r>
      <w:r w:rsidRPr="00556E14">
        <w:rPr>
          <w:rFonts w:ascii="Angsana New" w:hAnsi="Angsana New"/>
          <w:sz w:val="30"/>
          <w:szCs w:val="30"/>
          <w:lang w:val="en-US"/>
        </w:rPr>
        <w:t xml:space="preserve"> </w:t>
      </w:r>
      <w:r w:rsidRPr="00556E14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1FA8"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สำหรับงวด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>สามเดือน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เก้าเดือน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91411F">
        <w:rPr>
          <w:rFonts w:ascii="Angsana New" w:hAnsi="Angsana New"/>
          <w:i/>
          <w:iCs/>
          <w:sz w:val="30"/>
          <w:szCs w:val="30"/>
          <w:lang w:val="en-US"/>
        </w:rPr>
        <w:t>30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91FA8">
        <w:rPr>
          <w:rFonts w:ascii="Angsana New" w:hAnsi="Angsana New"/>
          <w:i/>
          <w:iCs/>
          <w:sz w:val="30"/>
          <w:szCs w:val="30"/>
        </w:rPr>
        <w:t>25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252633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มียอดติดลบร้อยละ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52633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ติดลบ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ร้อยละ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52633">
        <w:rPr>
          <w:rFonts w:ascii="Angsana New" w:hAnsi="Angsana New"/>
          <w:i/>
          <w:iCs/>
          <w:sz w:val="30"/>
          <w:szCs w:val="30"/>
          <w:lang w:val="en-US"/>
        </w:rPr>
        <w:t xml:space="preserve">6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ตามลำดับ</w:t>
      </w:r>
      <w:r w:rsidRPr="00C91FA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สำหรับงบการเงินรวม </w:t>
      </w:r>
      <w:r w:rsidRPr="00C91FA8">
        <w:rPr>
          <w:rFonts w:ascii="Angsana New" w:hAnsi="Angsana New" w:hint="cs"/>
          <w:i/>
          <w:iCs/>
          <w:sz w:val="30"/>
          <w:szCs w:val="30"/>
          <w:cs/>
        </w:rPr>
        <w:t xml:space="preserve">และมียอดติดลบร้อยละ </w:t>
      </w:r>
      <w:r w:rsidR="00252633">
        <w:rPr>
          <w:rFonts w:ascii="Angsana New" w:hAnsi="Angsana New"/>
          <w:i/>
          <w:iCs/>
          <w:sz w:val="30"/>
          <w:szCs w:val="30"/>
          <w:lang w:val="en-US"/>
        </w:rPr>
        <w:t xml:space="preserve">1 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ติดลบ</w:t>
      </w:r>
      <w:r w:rsidRPr="00C91FA8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ร้อยละ </w:t>
      </w:r>
      <w:r w:rsidR="00252633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DD0F43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ตามลำดับ </w:t>
      </w:r>
      <w:r w:rsidRPr="00DD0F43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สำหรับงบการเงินเฉพาะกิจการ)</w:t>
      </w:r>
      <w:r w:rsidRPr="00DD0F43">
        <w:rPr>
          <w:rFonts w:ascii="Angsana New" w:hAnsi="Angsana New" w:hint="cs"/>
          <w:spacing w:val="-2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</w:t>
      </w:r>
      <w:r w:rsidRPr="00C91FA8">
        <w:rPr>
          <w:rFonts w:ascii="Angsana New" w:hAnsi="Angsana New" w:hint="cs"/>
          <w:sz w:val="30"/>
          <w:szCs w:val="30"/>
          <w:cs/>
        </w:rPr>
        <w:t>แตกต่าง</w:t>
      </w:r>
      <w:r w:rsidRPr="00B3059A">
        <w:rPr>
          <w:rFonts w:ascii="Angsana New" w:hAnsi="Angsana New" w:hint="cs"/>
          <w:sz w:val="30"/>
          <w:szCs w:val="30"/>
          <w:cs/>
        </w:rPr>
        <w:t>ของ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รายได้และค่าใช้จ่ายทางบัญชีและทางภาษี ซึ่งกลุ่มบริษัท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และบริษัท</w:t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มีกำไรสุทธิในจำนวนที่เป็นสาระสำคัญ</w:t>
      </w:r>
      <w:r w:rsidR="00DD0F43">
        <w:rPr>
          <w:rFonts w:ascii="Angsana New" w:hAnsi="Angsana New"/>
          <w:spacing w:val="-4"/>
          <w:sz w:val="30"/>
          <w:szCs w:val="30"/>
        </w:rPr>
        <w:br/>
      </w:r>
      <w:r w:rsidRPr="00590644">
        <w:rPr>
          <w:rFonts w:ascii="Angsana New" w:hAnsi="Angsana New" w:hint="cs"/>
          <w:spacing w:val="-4"/>
          <w:sz w:val="30"/>
          <w:szCs w:val="30"/>
          <w:cs/>
        </w:rPr>
        <w:t>ซึ่งเกิดจาก</w:t>
      </w:r>
      <w:r w:rsidRPr="00B3059A">
        <w:rPr>
          <w:rFonts w:ascii="Angsana New" w:hAnsi="Angsana New" w:hint="cs"/>
          <w:sz w:val="30"/>
          <w:szCs w:val="30"/>
          <w:cs/>
        </w:rPr>
        <w:t>ธุรกรรมที่ได้รับการส่งเสริมการลงทุน โดยกำไรสุทธิจากธุรกรรมดังกล่าวไม่ต้องเสียภาษี</w:t>
      </w:r>
    </w:p>
    <w:p w14:paraId="26380A0F" w14:textId="77777777" w:rsidR="00DE6308" w:rsidRDefault="00DE6308" w:rsidP="00A1623B">
      <w:pPr>
        <w:pStyle w:val="BodyText2"/>
        <w:tabs>
          <w:tab w:val="left" w:pos="540"/>
        </w:tabs>
        <w:spacing w:line="260" w:lineRule="atLeast"/>
        <w:ind w:left="522" w:firstLine="0"/>
        <w:jc w:val="thaiDistribute"/>
        <w:rPr>
          <w:rFonts w:ascii="Angsana New" w:hAnsi="Angsana New"/>
          <w:sz w:val="30"/>
          <w:szCs w:val="30"/>
        </w:rPr>
      </w:pPr>
    </w:p>
    <w:p w14:paraId="12F89F66" w14:textId="254D1894" w:rsidR="005E07C0" w:rsidRPr="00C95E17" w:rsidRDefault="008443B9" w:rsidP="009B415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95E17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</w:t>
      </w:r>
      <w:r w:rsidR="00176837" w:rsidRPr="00C95E17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3087C7DA" w14:textId="77777777" w:rsidR="005E07C0" w:rsidRPr="00C95E17" w:rsidRDefault="005E07C0" w:rsidP="00CF2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4524B417" w14:textId="14A32E14" w:rsidR="005E07C0" w:rsidRPr="00CF29A3" w:rsidRDefault="005E07C0" w:rsidP="005E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กำไรต่อหุ้นขั้นพื้นฐานสำหรับงวด</w:t>
      </w:r>
      <w:r w:rsidR="009162EC"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สามเดือนและ</w:t>
      </w:r>
      <w:r w:rsidR="00252633">
        <w:rPr>
          <w:rFonts w:ascii="Angsana New" w:hAnsi="Angsana New" w:cs="Angsana New" w:hint="cs"/>
          <w:spacing w:val="-1"/>
          <w:sz w:val="30"/>
          <w:szCs w:val="30"/>
          <w:cs/>
        </w:rPr>
        <w:t>เ</w:t>
      </w:r>
      <w:r w:rsidR="00451245"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ก</w:t>
      </w:r>
      <w:r w:rsidR="00252633">
        <w:rPr>
          <w:rFonts w:ascii="Angsana New" w:hAnsi="Angsana New" w:cs="Angsana New" w:hint="cs"/>
          <w:spacing w:val="-1"/>
          <w:sz w:val="30"/>
          <w:szCs w:val="30"/>
          <w:cs/>
        </w:rPr>
        <w:t>้า</w:t>
      </w: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เดือนสิ้นสุดวันที่</w:t>
      </w:r>
      <w:r w:rsidRPr="00C95E17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F3584C" w:rsidRPr="00F3584C">
        <w:rPr>
          <w:rFonts w:asciiTheme="majorBidi" w:hAnsiTheme="majorBidi" w:cstheme="majorBidi"/>
          <w:spacing w:val="-1"/>
          <w:sz w:val="30"/>
          <w:szCs w:val="30"/>
        </w:rPr>
        <w:t>30</w:t>
      </w:r>
      <w:r w:rsidR="00451245" w:rsidRPr="00C95E1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252633">
        <w:rPr>
          <w:rFonts w:asciiTheme="majorBidi" w:hAnsiTheme="majorBidi" w:cstheme="majorBidi" w:hint="cs"/>
          <w:spacing w:val="-1"/>
          <w:sz w:val="30"/>
          <w:szCs w:val="30"/>
          <w:cs/>
        </w:rPr>
        <w:t>กันยา</w:t>
      </w:r>
      <w:r w:rsidR="00451245" w:rsidRPr="00C95E17">
        <w:rPr>
          <w:rFonts w:asciiTheme="majorBidi" w:hAnsiTheme="majorBidi" w:cstheme="majorBidi" w:hint="cs"/>
          <w:spacing w:val="-1"/>
          <w:sz w:val="30"/>
          <w:szCs w:val="30"/>
          <w:cs/>
        </w:rPr>
        <w:t>ยน</w:t>
      </w:r>
      <w:r w:rsidRPr="00C95E17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="00F3584C" w:rsidRPr="00F3584C">
        <w:rPr>
          <w:rFonts w:ascii="Angsana New" w:hAnsi="Angsana New" w:cstheme="minorBidi"/>
          <w:spacing w:val="-1"/>
          <w:sz w:val="30"/>
          <w:szCs w:val="30"/>
        </w:rPr>
        <w:t>2563</w:t>
      </w:r>
      <w:r w:rsidRPr="00C95E17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</w:t>
      </w:r>
      <w:r w:rsidRPr="00C95E1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="00F3584C" w:rsidRPr="00F3584C">
        <w:rPr>
          <w:rFonts w:asciiTheme="majorBidi" w:hAnsiTheme="majorBidi" w:cstheme="majorBidi"/>
          <w:spacing w:val="-1"/>
          <w:sz w:val="30"/>
          <w:szCs w:val="30"/>
        </w:rPr>
        <w:t>2562</w:t>
      </w:r>
      <w:r w:rsidRPr="00C95E17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C95E17">
        <w:rPr>
          <w:rFonts w:ascii="Angsana New" w:hAnsi="Angsana New" w:cs="Angsana New" w:hint="cs"/>
          <w:spacing w:val="-1"/>
          <w:sz w:val="30"/>
          <w:szCs w:val="30"/>
          <w:cs/>
        </w:rPr>
        <w:t>คำนวณ</w:t>
      </w:r>
      <w:r w:rsidRPr="00CF29A3">
        <w:rPr>
          <w:rFonts w:ascii="Angsana New" w:hAnsi="Angsana New" w:cs="Angsana New" w:hint="cs"/>
          <w:spacing w:val="-1"/>
          <w:sz w:val="30"/>
          <w:szCs w:val="30"/>
          <w:cs/>
        </w:rPr>
        <w:t>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</w:t>
      </w:r>
      <w:r w:rsidRPr="00CF29A3">
        <w:rPr>
          <w:rFonts w:ascii="Angsana New" w:hAnsi="Angsana New" w:cs="Angsana New" w:hint="cs"/>
          <w:sz w:val="30"/>
          <w:szCs w:val="30"/>
          <w:cs/>
        </w:rPr>
        <w:t xml:space="preserve">การคำนวณดังนี้ </w:t>
      </w:r>
    </w:p>
    <w:p w14:paraId="7A15C7A0" w14:textId="77777777" w:rsidR="00A76BC6" w:rsidRPr="00252633" w:rsidRDefault="00A76BC6" w:rsidP="00A76BC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15"/>
        <w:gridCol w:w="1170"/>
        <w:gridCol w:w="270"/>
        <w:gridCol w:w="1170"/>
        <w:gridCol w:w="270"/>
        <w:gridCol w:w="1123"/>
        <w:gridCol w:w="270"/>
        <w:gridCol w:w="1127"/>
      </w:tblGrid>
      <w:tr w:rsidR="00252633" w:rsidRPr="00252633" w14:paraId="5AFBD4E9" w14:textId="77777777" w:rsidTr="008F7A34">
        <w:tc>
          <w:tcPr>
            <w:tcW w:w="3915" w:type="dxa"/>
          </w:tcPr>
          <w:p w14:paraId="772086CA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5DFDB02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E1BDA8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A35BF61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252633" w:rsidRPr="00252633" w14:paraId="79BE90D3" w14:textId="77777777" w:rsidTr="008F7A34">
        <w:tc>
          <w:tcPr>
            <w:tcW w:w="3915" w:type="dxa"/>
          </w:tcPr>
          <w:p w14:paraId="0A23E556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1E21BCEE" w14:textId="51AD5B85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F59C224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9A417" w14:textId="11944219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298C4FF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9CA3EC9" w14:textId="54A76E1C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ED76352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0A2F1F" w14:textId="5C5DBFB0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252633" w:rsidRPr="00252633" w14:paraId="0469F289" w14:textId="77777777" w:rsidTr="008F7A34">
        <w:tc>
          <w:tcPr>
            <w:tcW w:w="3915" w:type="dxa"/>
          </w:tcPr>
          <w:p w14:paraId="1EC6E351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F0B6D39" w14:textId="23569D7F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 w:rsidR="003B58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/พันหุ้น</w:t>
            </w:r>
            <w:r w:rsidRPr="00252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252633" w:rsidRPr="00252633" w14:paraId="5D615875" w14:textId="77777777" w:rsidTr="008F7A34">
        <w:tc>
          <w:tcPr>
            <w:tcW w:w="3915" w:type="dxa"/>
          </w:tcPr>
          <w:p w14:paraId="6F8A288A" w14:textId="576BED91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170" w:type="dxa"/>
          </w:tcPr>
          <w:p w14:paraId="22422DDF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681AD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9B67F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AAE825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98D49E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190EF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4FC1EB01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2633" w:rsidRPr="00252633" w14:paraId="167D3D2D" w14:textId="77777777" w:rsidTr="008F7A34">
        <w:tc>
          <w:tcPr>
            <w:tcW w:w="3915" w:type="dxa"/>
          </w:tcPr>
          <w:p w14:paraId="7A8B6B33" w14:textId="6285A904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EA45FC"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9C768B" w14:textId="68EC05AD" w:rsidR="00252633" w:rsidRPr="00081F11" w:rsidRDefault="00081F11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122,937</w:t>
            </w:r>
          </w:p>
        </w:tc>
        <w:tc>
          <w:tcPr>
            <w:tcW w:w="270" w:type="dxa"/>
          </w:tcPr>
          <w:p w14:paraId="7A7C8570" w14:textId="77777777" w:rsidR="00252633" w:rsidRPr="00081F1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181CD1" w14:textId="01812892" w:rsidR="00252633" w:rsidRPr="00081F11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72,611</w:t>
            </w:r>
          </w:p>
        </w:tc>
        <w:tc>
          <w:tcPr>
            <w:tcW w:w="270" w:type="dxa"/>
          </w:tcPr>
          <w:p w14:paraId="36162C9B" w14:textId="77777777" w:rsidR="00252633" w:rsidRPr="00081F1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BBA165F" w14:textId="33A7F750" w:rsidR="00252633" w:rsidRPr="00081F11" w:rsidRDefault="00081F11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115,516</w:t>
            </w:r>
          </w:p>
        </w:tc>
        <w:tc>
          <w:tcPr>
            <w:tcW w:w="270" w:type="dxa"/>
          </w:tcPr>
          <w:p w14:paraId="7CF8E8BD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74059DA2" w14:textId="70CCE1C7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160,892</w:t>
            </w:r>
          </w:p>
        </w:tc>
      </w:tr>
      <w:tr w:rsidR="00252633" w:rsidRPr="00252633" w14:paraId="44FA53A7" w14:textId="77777777" w:rsidTr="008F7A34">
        <w:tc>
          <w:tcPr>
            <w:tcW w:w="3915" w:type="dxa"/>
          </w:tcPr>
          <w:p w14:paraId="5DA09B6C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776149" w14:textId="77777777" w:rsidR="00252633" w:rsidRPr="00081F11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C32AA" w14:textId="77777777" w:rsidR="00252633" w:rsidRPr="00081F1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09B6B" w14:textId="77777777" w:rsidR="00252633" w:rsidRPr="00081F11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734DB" w14:textId="77777777" w:rsidR="00252633" w:rsidRPr="00081F1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CA39F5B" w14:textId="77777777" w:rsidR="00252633" w:rsidRPr="00081F11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5522F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ECE8CBF" w14:textId="77777777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5FC" w:rsidRPr="00252633" w14:paraId="5BF1B649" w14:textId="77777777" w:rsidTr="008F7A34">
        <w:tc>
          <w:tcPr>
            <w:tcW w:w="3915" w:type="dxa"/>
          </w:tcPr>
          <w:p w14:paraId="52680675" w14:textId="77777777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CC99B5" w14:textId="5CA5137B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7331A179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0C8E60" w14:textId="7A6D7C0E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46BED69C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23C016E" w14:textId="5C4CE9BD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730F9BDE" w14:textId="77777777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38DB9BB8" w14:textId="022DC26E" w:rsidR="00EA45FC" w:rsidRPr="00252633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EA45FC" w:rsidRPr="00252633" w14:paraId="562B3643" w14:textId="77777777" w:rsidTr="008F7A34">
        <w:tc>
          <w:tcPr>
            <w:tcW w:w="3915" w:type="dxa"/>
          </w:tcPr>
          <w:p w14:paraId="62EB038E" w14:textId="77777777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F45425" w14:textId="77777777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D0F6B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555F00" w14:textId="77777777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A68D4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67046115" w14:textId="77777777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D5B31" w14:textId="77777777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170243E" w14:textId="77777777" w:rsidR="00EA45FC" w:rsidRPr="00252633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5FC" w:rsidRPr="00252633" w14:paraId="6564B4C6" w14:textId="77777777" w:rsidTr="008F7A34">
        <w:tc>
          <w:tcPr>
            <w:tcW w:w="3915" w:type="dxa"/>
          </w:tcPr>
          <w:p w14:paraId="52CD9D14" w14:textId="02431B38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0FE1F5" w14:textId="0B4D0853" w:rsidR="00EA45FC" w:rsidRPr="00081F11" w:rsidRDefault="0066087F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3D5C37BD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D32F4B" w14:textId="21FDE566" w:rsidR="00EA45FC" w:rsidRPr="00081F11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61CA1DB8" w14:textId="77777777" w:rsidR="00EA45FC" w:rsidRPr="00081F11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1E31501" w14:textId="40FE0F92" w:rsidR="00EA45FC" w:rsidRPr="00081F11" w:rsidRDefault="0066087F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81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1FA99631" w14:textId="77777777" w:rsidR="00EA45FC" w:rsidRPr="00252633" w:rsidRDefault="00EA45FC" w:rsidP="00EA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47F38C93" w14:textId="03CDD6E7" w:rsidR="00EA45FC" w:rsidRPr="00252633" w:rsidRDefault="00EA45FC" w:rsidP="00EA45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</w:tr>
    </w:tbl>
    <w:p w14:paraId="1977AF9F" w14:textId="77777777" w:rsidR="00252633" w:rsidRPr="00252633" w:rsidRDefault="00252633">
      <w:pPr>
        <w:rPr>
          <w:rFonts w:asciiTheme="majorBidi" w:hAnsiTheme="majorBidi" w:cstheme="majorBidi"/>
          <w:sz w:val="30"/>
          <w:szCs w:val="30"/>
        </w:rPr>
      </w:pPr>
    </w:p>
    <w:p w14:paraId="089446D7" w14:textId="77777777" w:rsidR="00A53A11" w:rsidRDefault="00A53A11">
      <w:r>
        <w:br w:type="page"/>
      </w:r>
    </w:p>
    <w:tbl>
      <w:tblPr>
        <w:tblW w:w="932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924"/>
        <w:gridCol w:w="1170"/>
        <w:gridCol w:w="270"/>
        <w:gridCol w:w="1170"/>
        <w:gridCol w:w="270"/>
        <w:gridCol w:w="1123"/>
        <w:gridCol w:w="270"/>
        <w:gridCol w:w="1127"/>
      </w:tblGrid>
      <w:tr w:rsidR="00252633" w:rsidRPr="00252633" w14:paraId="5E748721" w14:textId="77777777" w:rsidTr="008F7A34">
        <w:tc>
          <w:tcPr>
            <w:tcW w:w="3924" w:type="dxa"/>
          </w:tcPr>
          <w:p w14:paraId="199C9729" w14:textId="6377DE33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275FC02F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5C9F12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F4F40C4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252633" w:rsidRPr="00252633" w14:paraId="38FF2080" w14:textId="77777777" w:rsidTr="008F7A34">
        <w:tc>
          <w:tcPr>
            <w:tcW w:w="3924" w:type="dxa"/>
          </w:tcPr>
          <w:p w14:paraId="3770D45B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E8F78F4" w14:textId="1EECEFDE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12016EF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1CB70D" w14:textId="56CC913B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3A73A9A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117FE75C" w14:textId="08289DC1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2DB7DD9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977EE55" w14:textId="2CAB9169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</w:tr>
      <w:tr w:rsidR="00252633" w:rsidRPr="00252633" w14:paraId="3772F0BA" w14:textId="77777777" w:rsidTr="008F7A34">
        <w:tc>
          <w:tcPr>
            <w:tcW w:w="3924" w:type="dxa"/>
          </w:tcPr>
          <w:p w14:paraId="2E8E9E60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05E947B" w14:textId="0DE59B22" w:rsidR="00252633" w:rsidRPr="00252633" w:rsidRDefault="003B588E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/พันหุ้น</w:t>
            </w:r>
            <w:r w:rsidRPr="00252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252633" w:rsidRPr="00252633" w14:paraId="25D9F0A3" w14:textId="77777777" w:rsidTr="008F7A34">
        <w:tc>
          <w:tcPr>
            <w:tcW w:w="3924" w:type="dxa"/>
          </w:tcPr>
          <w:p w14:paraId="4F89D255" w14:textId="289878C1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</w:t>
            </w:r>
            <w:r w:rsidR="00A53A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</w:t>
            </w:r>
          </w:p>
        </w:tc>
        <w:tc>
          <w:tcPr>
            <w:tcW w:w="1170" w:type="dxa"/>
          </w:tcPr>
          <w:p w14:paraId="7556DAA5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EEEFE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35445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4DEA4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90E11EB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24421" w14:textId="77777777" w:rsidR="00252633" w:rsidRPr="00252633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2C8C8513" w14:textId="77777777" w:rsidR="00252633" w:rsidRPr="00252633" w:rsidRDefault="00252633" w:rsidP="008F7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2633" w:rsidRPr="00252633" w14:paraId="29844B39" w14:textId="77777777" w:rsidTr="008F7A34">
        <w:tc>
          <w:tcPr>
            <w:tcW w:w="3924" w:type="dxa"/>
          </w:tcPr>
          <w:p w14:paraId="34F162AD" w14:textId="3EF0E559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6348F0" w14:textId="637A4457" w:rsidR="00252633" w:rsidRPr="00252633" w:rsidRDefault="00226EEB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431,46</w:t>
            </w:r>
            <w:r w:rsidR="00040F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F1DA9C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5C47B9" w14:textId="24641A5B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323,602</w:t>
            </w:r>
          </w:p>
        </w:tc>
        <w:tc>
          <w:tcPr>
            <w:tcW w:w="270" w:type="dxa"/>
          </w:tcPr>
          <w:p w14:paraId="2E384EC3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1325E6A" w14:textId="13AAF0E2" w:rsidR="00252633" w:rsidRPr="00226EEB" w:rsidRDefault="00226EEB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6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401,765</w:t>
            </w:r>
          </w:p>
        </w:tc>
        <w:tc>
          <w:tcPr>
            <w:tcW w:w="270" w:type="dxa"/>
          </w:tcPr>
          <w:p w14:paraId="445CDE9A" w14:textId="77777777" w:rsidR="00252633" w:rsidRPr="0066087F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39D48879" w14:textId="7166B160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407,679</w:t>
            </w:r>
          </w:p>
        </w:tc>
      </w:tr>
      <w:tr w:rsidR="00252633" w:rsidRPr="00CB50F1" w14:paraId="2C2A3EDA" w14:textId="77777777" w:rsidTr="008F7A34">
        <w:tc>
          <w:tcPr>
            <w:tcW w:w="3924" w:type="dxa"/>
          </w:tcPr>
          <w:p w14:paraId="53468533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70D7E8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17CC14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FCEB37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D86F8D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013C5482" w14:textId="77777777" w:rsidR="00252633" w:rsidRPr="00226EEB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82C25E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6D673A08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52633" w:rsidRPr="00252633" w14:paraId="521AC6DF" w14:textId="77777777" w:rsidTr="008F7A34">
        <w:tc>
          <w:tcPr>
            <w:tcW w:w="3924" w:type="dxa"/>
          </w:tcPr>
          <w:p w14:paraId="6BB9F8C0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888C97F" w14:textId="73EEDD8B" w:rsidR="00252633" w:rsidRPr="00252633" w:rsidRDefault="00A53A11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12A6EEC5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22C90B" w14:textId="3F93DB29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36877DCB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06F1A393" w14:textId="2DB61DC6" w:rsidR="00252633" w:rsidRPr="00226EEB" w:rsidRDefault="00A53A11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6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  <w:tc>
          <w:tcPr>
            <w:tcW w:w="270" w:type="dxa"/>
          </w:tcPr>
          <w:p w14:paraId="7F1CF52C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14F690B9" w14:textId="6A008F41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1,300,000</w:t>
            </w:r>
          </w:p>
        </w:tc>
      </w:tr>
      <w:tr w:rsidR="00252633" w:rsidRPr="00CB50F1" w14:paraId="47BDFEC8" w14:textId="77777777" w:rsidTr="008F7A34">
        <w:tc>
          <w:tcPr>
            <w:tcW w:w="3924" w:type="dxa"/>
          </w:tcPr>
          <w:p w14:paraId="684C45A8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192668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CE33E98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E52CC1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F2B24B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47AEBA57" w14:textId="77777777" w:rsidR="00252633" w:rsidRPr="00226EEB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2F864E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5B402AFC" w14:textId="77777777" w:rsidR="00252633" w:rsidRPr="00CB50F1" w:rsidRDefault="00252633" w:rsidP="00CB50F1">
            <w:pPr>
              <w:pStyle w:val="BodyText2"/>
              <w:tabs>
                <w:tab w:val="left" w:pos="540"/>
              </w:tabs>
              <w:spacing w:line="260" w:lineRule="atLeast"/>
              <w:ind w:left="540" w:firstLine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52633" w:rsidRPr="00252633" w14:paraId="1A1E1E1F" w14:textId="77777777" w:rsidTr="008F7A34">
        <w:tc>
          <w:tcPr>
            <w:tcW w:w="3924" w:type="dxa"/>
          </w:tcPr>
          <w:p w14:paraId="5EE41473" w14:textId="16766A35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26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F158CA" w14:textId="7339BD97" w:rsidR="00252633" w:rsidRPr="00252633" w:rsidRDefault="00226EEB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14:paraId="3BE8357E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590335" w14:textId="3CA2EA4C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2FDCD954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468A3386" w14:textId="1C47366B" w:rsidR="00252633" w:rsidRPr="00226EEB" w:rsidRDefault="0066087F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6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</w:t>
            </w:r>
            <w:r w:rsidR="00226EEB" w:rsidRPr="00226E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E76483" w14:textId="77777777" w:rsidR="00252633" w:rsidRPr="00252633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14:paraId="4E07BE58" w14:textId="25C84763" w:rsidR="00252633" w:rsidRPr="00252633" w:rsidRDefault="00252633" w:rsidP="002526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26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</w:tr>
    </w:tbl>
    <w:p w14:paraId="7796EF14" w14:textId="7FBFAFA2" w:rsidR="00747D51" w:rsidRPr="00CB50F1" w:rsidRDefault="00747D51" w:rsidP="00CB50F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DBA7104" w14:textId="5B83AF70" w:rsidR="00F1646A" w:rsidRPr="00C37428" w:rsidRDefault="00F1646A" w:rsidP="00F1646A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37428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2F4DB76" w14:textId="77777777" w:rsidR="00F1646A" w:rsidRPr="00CB50F1" w:rsidRDefault="00F1646A" w:rsidP="00CB50F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694106F" w14:textId="0DCD6040" w:rsidR="00F1646A" w:rsidRPr="00C37428" w:rsidRDefault="00F1646A" w:rsidP="00F16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37428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C37428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C37428">
        <w:rPr>
          <w:rFonts w:ascii="Angsana New" w:hAnsi="Angsana New" w:cs="Angsana New"/>
          <w:sz w:val="30"/>
          <w:szCs w:val="30"/>
          <w:cs/>
        </w:rPr>
        <w:t>ดังนี้</w:t>
      </w:r>
      <w:r w:rsidRPr="00C3742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AF22B07" w14:textId="576972B9" w:rsidR="00252633" w:rsidRPr="00CB50F1" w:rsidRDefault="00252633" w:rsidP="00CB50F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82"/>
        <w:gridCol w:w="1800"/>
        <w:gridCol w:w="1980"/>
        <w:gridCol w:w="1296"/>
        <w:gridCol w:w="236"/>
        <w:gridCol w:w="1186"/>
      </w:tblGrid>
      <w:tr w:rsidR="00252633" w:rsidRPr="00C37428" w:rsidDel="00D43E7A" w14:paraId="39C2C34D" w14:textId="77777777" w:rsidTr="00252633">
        <w:tc>
          <w:tcPr>
            <w:tcW w:w="2682" w:type="dxa"/>
            <w:shd w:val="clear" w:color="auto" w:fill="auto"/>
            <w:vAlign w:val="bottom"/>
          </w:tcPr>
          <w:p w14:paraId="0AC8A20C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FD6406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F326D4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7255506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3BC85C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6822A97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A8D365" w14:textId="77777777" w:rsidR="00252633" w:rsidRPr="00C37428" w:rsidDel="00D43E7A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252633" w:rsidRPr="00C37428" w14:paraId="0DAB65DB" w14:textId="77777777" w:rsidTr="00252633">
        <w:tc>
          <w:tcPr>
            <w:tcW w:w="2682" w:type="dxa"/>
            <w:shd w:val="clear" w:color="auto" w:fill="auto"/>
            <w:vAlign w:val="bottom"/>
          </w:tcPr>
          <w:p w14:paraId="7FCB3351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17C9C2B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47FED46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BE4D22" w14:textId="77777777" w:rsidR="00252633" w:rsidRPr="00F56DA4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6D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1A1B564" w14:textId="77777777" w:rsidR="00252633" w:rsidRPr="00F56DA4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3B8A553" w14:textId="5A459F44" w:rsidR="00252633" w:rsidRPr="00F56DA4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6D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C37428" w:rsidRPr="00F56D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6D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2633" w:rsidRPr="00C37428" w14:paraId="2F4B866A" w14:textId="77777777" w:rsidTr="00C37428">
        <w:tc>
          <w:tcPr>
            <w:tcW w:w="2682" w:type="dxa"/>
            <w:shd w:val="clear" w:color="auto" w:fill="auto"/>
            <w:vAlign w:val="bottom"/>
          </w:tcPr>
          <w:p w14:paraId="036F2A0D" w14:textId="29AC4082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374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374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C374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CDDA2" w14:textId="77777777" w:rsidR="00252633" w:rsidRPr="00C37428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4BF706F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493156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F67002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A33C64E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2633" w:rsidRPr="00C37428" w14:paraId="016E03A5" w14:textId="77777777" w:rsidTr="00C37428">
        <w:tc>
          <w:tcPr>
            <w:tcW w:w="2682" w:type="dxa"/>
            <w:shd w:val="clear" w:color="auto" w:fill="auto"/>
            <w:vAlign w:val="bottom"/>
          </w:tcPr>
          <w:p w14:paraId="7F704F85" w14:textId="60B11E94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3742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A7984E" w14:textId="12739804" w:rsidR="00252633" w:rsidRPr="00C37428" w:rsidRDefault="00C37428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28AACE5" w14:textId="496FCDD0" w:rsidR="00252633" w:rsidRPr="00C37428" w:rsidRDefault="00C37428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7AEBF" w14:textId="052179F3" w:rsidR="00252633" w:rsidRPr="00C37428" w:rsidRDefault="00C37428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236" w:type="dxa"/>
            <w:shd w:val="clear" w:color="auto" w:fill="auto"/>
          </w:tcPr>
          <w:p w14:paraId="7097C241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434E6" w14:textId="5EBA734F" w:rsidR="00252633" w:rsidRPr="00C37428" w:rsidRDefault="00C37428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455,000</w:t>
            </w:r>
          </w:p>
        </w:tc>
      </w:tr>
      <w:tr w:rsidR="00252633" w:rsidRPr="00CB50F1" w14:paraId="2CAE9AF2" w14:textId="77777777" w:rsidTr="00C37428">
        <w:tc>
          <w:tcPr>
            <w:tcW w:w="2682" w:type="dxa"/>
            <w:shd w:val="clear" w:color="auto" w:fill="auto"/>
            <w:vAlign w:val="bottom"/>
          </w:tcPr>
          <w:p w14:paraId="748E8B3C" w14:textId="77777777" w:rsidR="00252633" w:rsidRPr="00CB50F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8062C7" w14:textId="77777777" w:rsidR="00252633" w:rsidRPr="00CB50F1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75A338D" w14:textId="77777777" w:rsidR="00252633" w:rsidRPr="00CB50F1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787819" w14:textId="77777777" w:rsidR="00252633" w:rsidRPr="00CB50F1" w:rsidRDefault="00252633" w:rsidP="008F7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A422B0" w14:textId="77777777" w:rsidR="00252633" w:rsidRPr="00CB50F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D377FA" w14:textId="77777777" w:rsidR="00252633" w:rsidRPr="00CB50F1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2633" w:rsidRPr="00C37428" w14:paraId="175895A9" w14:textId="77777777" w:rsidTr="00C37428">
        <w:tc>
          <w:tcPr>
            <w:tcW w:w="2682" w:type="dxa"/>
            <w:shd w:val="clear" w:color="auto" w:fill="auto"/>
            <w:vAlign w:val="bottom"/>
          </w:tcPr>
          <w:p w14:paraId="417B09AF" w14:textId="5DDC149A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374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C37428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2F5B43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CCE744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0F1F2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EAD5F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AE1B43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2633" w:rsidRPr="00C37428" w14:paraId="1261EE7B" w14:textId="77777777" w:rsidTr="00C37428">
        <w:tc>
          <w:tcPr>
            <w:tcW w:w="2682" w:type="dxa"/>
            <w:shd w:val="clear" w:color="auto" w:fill="auto"/>
            <w:vAlign w:val="bottom"/>
          </w:tcPr>
          <w:p w14:paraId="3C723056" w14:textId="670F4581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C3742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B53913" w14:textId="104F73D8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C3742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3742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5B3B9B" w14:textId="6FC8BD4A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C37428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C37428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AA1DD" w14:textId="7E3B01F2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27F0A574" w14:textId="77777777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082AE1" w14:textId="04969CFF" w:rsidR="00252633" w:rsidRPr="00C37428" w:rsidRDefault="00252633" w:rsidP="00252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  <w:r w:rsidR="00C37428" w:rsidRPr="00C374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00ED00A5" w14:textId="77777777" w:rsidR="00747D51" w:rsidRPr="00CB50F1" w:rsidRDefault="00747D51" w:rsidP="00CB50F1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184D2E" w14:textId="25E5EE20" w:rsidR="00273916" w:rsidRPr="00C37428" w:rsidRDefault="00A22316" w:rsidP="00740CE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37428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C37428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5E8ED8C7" w:rsidR="00273916" w:rsidRPr="00CB50F1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EB458A" w:rsidRPr="00755CCE" w14:paraId="5AF1D363" w14:textId="77777777" w:rsidTr="001464A2">
        <w:trPr>
          <w:trHeight w:val="465"/>
        </w:trPr>
        <w:tc>
          <w:tcPr>
            <w:tcW w:w="5850" w:type="dxa"/>
          </w:tcPr>
          <w:p w14:paraId="78074578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A010F6B" w14:textId="61B58EE4" w:rsidR="00EB458A" w:rsidRPr="00F60A3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6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5263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6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25B95B68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2F46EF6" w14:textId="77777777" w:rsidR="00EB458A" w:rsidRPr="00755CC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651A677" w14:textId="77777777" w:rsidR="00EB458A" w:rsidRPr="009B4155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56BE792" w14:textId="77777777" w:rsidR="00EB458A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79F7255" w14:textId="77777777" w:rsidR="00EB458A" w:rsidRPr="00755CCE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B458A" w:rsidRPr="001E33BD" w14:paraId="19C57486" w14:textId="77777777" w:rsidTr="001464A2">
        <w:trPr>
          <w:trHeight w:val="409"/>
        </w:trPr>
        <w:tc>
          <w:tcPr>
            <w:tcW w:w="5850" w:type="dxa"/>
          </w:tcPr>
          <w:p w14:paraId="0A4752C3" w14:textId="77777777" w:rsidR="00EB458A" w:rsidRPr="00097B06" w:rsidRDefault="00EB458A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6D3EB57D" w14:textId="77777777" w:rsidR="00EB458A" w:rsidRPr="00097B06" w:rsidRDefault="00EB458A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973F3" w:rsidRPr="001E33BD" w14:paraId="7F5DB88F" w14:textId="77777777" w:rsidTr="001464A2">
        <w:trPr>
          <w:trHeight w:val="409"/>
        </w:trPr>
        <w:tc>
          <w:tcPr>
            <w:tcW w:w="5850" w:type="dxa"/>
          </w:tcPr>
          <w:p w14:paraId="43D1301D" w14:textId="5A305791" w:rsidR="007973F3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 w:rsidR="006F577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พั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นตามสัญญาเช่า</w:t>
            </w:r>
          </w:p>
        </w:tc>
        <w:tc>
          <w:tcPr>
            <w:tcW w:w="3305" w:type="dxa"/>
            <w:gridSpan w:val="3"/>
          </w:tcPr>
          <w:p w14:paraId="4B2FAF1D" w14:textId="77777777" w:rsidR="007973F3" w:rsidRPr="00097B06" w:rsidRDefault="007973F3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B15C0D" w:rsidRPr="001E33BD" w14:paraId="4BE63BD3" w14:textId="77777777" w:rsidTr="00EB458A">
        <w:trPr>
          <w:trHeight w:val="371"/>
        </w:trPr>
        <w:tc>
          <w:tcPr>
            <w:tcW w:w="5850" w:type="dxa"/>
          </w:tcPr>
          <w:p w14:paraId="4713F2C0" w14:textId="529F250F" w:rsidR="00B15C0D" w:rsidRPr="00097B06" w:rsidRDefault="00B15C0D" w:rsidP="00B15C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</w:tcPr>
          <w:p w14:paraId="635480D2" w14:textId="39642BFE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10,926</w:t>
            </w:r>
          </w:p>
        </w:tc>
        <w:tc>
          <w:tcPr>
            <w:tcW w:w="271" w:type="dxa"/>
          </w:tcPr>
          <w:p w14:paraId="3BDEE6A9" w14:textId="77777777" w:rsidR="00B15C0D" w:rsidRPr="00097B06" w:rsidRDefault="00B15C0D" w:rsidP="00B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143AA39" w14:textId="2FF17EA9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10,926</w:t>
            </w:r>
          </w:p>
        </w:tc>
      </w:tr>
      <w:tr w:rsidR="00B15C0D" w:rsidRPr="001E33BD" w14:paraId="40374828" w14:textId="77777777" w:rsidTr="00EB458A">
        <w:trPr>
          <w:trHeight w:val="371"/>
        </w:trPr>
        <w:tc>
          <w:tcPr>
            <w:tcW w:w="5850" w:type="dxa"/>
          </w:tcPr>
          <w:p w14:paraId="293C0321" w14:textId="1FABC3CA" w:rsidR="00B15C0D" w:rsidRPr="00415D24" w:rsidRDefault="00B15C0D" w:rsidP="00B15C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3584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584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E50D663" w14:textId="5CD41803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3,436</w:t>
            </w:r>
          </w:p>
        </w:tc>
        <w:tc>
          <w:tcPr>
            <w:tcW w:w="271" w:type="dxa"/>
          </w:tcPr>
          <w:p w14:paraId="7E3D8627" w14:textId="77777777" w:rsidR="00B15C0D" w:rsidRPr="00097B06" w:rsidRDefault="00B15C0D" w:rsidP="00B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19507F7B" w14:textId="1318F869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3,436</w:t>
            </w:r>
          </w:p>
        </w:tc>
      </w:tr>
      <w:tr w:rsidR="00B15C0D" w:rsidRPr="001E33BD" w14:paraId="3CF7856A" w14:textId="77777777" w:rsidTr="0045276D">
        <w:trPr>
          <w:trHeight w:val="46"/>
        </w:trPr>
        <w:tc>
          <w:tcPr>
            <w:tcW w:w="5850" w:type="dxa"/>
          </w:tcPr>
          <w:p w14:paraId="5A91F5E0" w14:textId="77777777" w:rsidR="00B15C0D" w:rsidRPr="00097B06" w:rsidRDefault="00B15C0D" w:rsidP="00B15C0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2C92859E" w14:textId="0956A00B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14,362</w:t>
            </w:r>
          </w:p>
        </w:tc>
        <w:tc>
          <w:tcPr>
            <w:tcW w:w="271" w:type="dxa"/>
          </w:tcPr>
          <w:p w14:paraId="0C1CBFD0" w14:textId="77777777" w:rsidR="00B15C0D" w:rsidRPr="00097B06" w:rsidRDefault="00B15C0D" w:rsidP="00B1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5F757FE" w14:textId="261828BC" w:rsidR="00B15C0D" w:rsidRPr="00097B06" w:rsidRDefault="00B15C0D" w:rsidP="00B15C0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14,362</w:t>
            </w:r>
          </w:p>
        </w:tc>
      </w:tr>
    </w:tbl>
    <w:p w14:paraId="1D70EC45" w14:textId="05EEF69A" w:rsidR="006B6A55" w:rsidRPr="006B6A55" w:rsidRDefault="006B6A55" w:rsidP="00D23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lastRenderedPageBreak/>
        <w:t>กลุ่ม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บริษัทมีสัญญาเช่าหลายฉบับกับ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บริษัทในประเทศบางแห่ง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 xml:space="preserve"> ซึ่งครอบคลุมการเช่า</w:t>
      </w:r>
      <w:r w:rsidRPr="006B6A55">
        <w:rPr>
          <w:rFonts w:ascii="Angsana New" w:hAnsi="Angsana New" w:cs="Angsana New" w:hint="cs"/>
          <w:spacing w:val="-2"/>
          <w:sz w:val="30"/>
          <w:szCs w:val="30"/>
          <w:cs/>
          <w:lang w:val="x-none" w:eastAsia="x-none"/>
        </w:rPr>
        <w:t>เครื่องใช้</w:t>
      </w:r>
      <w:r w:rsidRPr="006B6A55">
        <w:rPr>
          <w:rFonts w:ascii="Angsana New" w:hAnsi="Angsana New" w:cs="Angsana New"/>
          <w:spacing w:val="-2"/>
          <w:sz w:val="30"/>
          <w:szCs w:val="30"/>
          <w:cs/>
          <w:lang w:val="x-none" w:eastAsia="x-none"/>
        </w:rPr>
        <w:t>สำนักงาน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ED31C9">
        <w:rPr>
          <w:rFonts w:ascii="Angsana New" w:hAnsi="Angsana New" w:cs="Angsana New"/>
          <w:sz w:val="30"/>
          <w:szCs w:val="30"/>
          <w:cs/>
          <w:lang w:val="x-none" w:eastAsia="x-none"/>
        </w:rPr>
        <w:br/>
      </w:r>
      <w:r w:rsidR="00ED31C9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รถโฟล์คลิฟท์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และอื่นๆ โดยมีระยะเวลา </w:t>
      </w:r>
      <w:r w:rsidR="00701E56">
        <w:rPr>
          <w:rFonts w:ascii="Angsana New" w:hAnsi="Angsana New" w:cs="Angsana New"/>
          <w:sz w:val="30"/>
          <w:szCs w:val="30"/>
          <w:lang w:eastAsia="x-none"/>
        </w:rPr>
        <w:t>1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6A55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ปี </w:t>
      </w:r>
      <w:r w:rsidRPr="006B6A55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ถึง </w:t>
      </w:r>
      <w:r w:rsidR="00701E56">
        <w:rPr>
          <w:rFonts w:ascii="Angsana New" w:hAnsi="Angsana New" w:cs="Angsana New"/>
          <w:sz w:val="30"/>
          <w:szCs w:val="30"/>
          <w:lang w:eastAsia="x-none"/>
        </w:rPr>
        <w:t>3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ปี ซึ่งจะสิ้นสุดในระหว่างปี </w:t>
      </w:r>
      <w:r w:rsidR="00F3584C" w:rsidRPr="00F3584C">
        <w:rPr>
          <w:rFonts w:ascii="Angsana New" w:hAnsi="Angsana New" w:cs="Angsana New"/>
          <w:sz w:val="30"/>
          <w:szCs w:val="30"/>
          <w:lang w:eastAsia="x-none"/>
        </w:rPr>
        <w:t>2564</w:t>
      </w:r>
      <w:r w:rsidRPr="006B6A55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ถึง </w:t>
      </w:r>
      <w:r w:rsidR="00F3584C" w:rsidRPr="00F3584C">
        <w:rPr>
          <w:rFonts w:ascii="Angsana New" w:hAnsi="Angsana New" w:cs="Angsana New"/>
          <w:sz w:val="30"/>
          <w:szCs w:val="30"/>
          <w:lang w:eastAsia="x-none"/>
        </w:rPr>
        <w:t>2566</w:t>
      </w:r>
    </w:p>
    <w:p w14:paraId="402B38B4" w14:textId="77777777" w:rsidR="006B6A55" w:rsidRPr="00D23E64" w:rsidRDefault="006B6A55" w:rsidP="000A0615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05"/>
        <w:gridCol w:w="271"/>
        <w:gridCol w:w="1529"/>
      </w:tblGrid>
      <w:tr w:rsidR="006B6A55" w:rsidRPr="00755CCE" w14:paraId="1E67F764" w14:textId="77777777" w:rsidTr="001464A2">
        <w:trPr>
          <w:trHeight w:val="465"/>
        </w:trPr>
        <w:tc>
          <w:tcPr>
            <w:tcW w:w="5850" w:type="dxa"/>
          </w:tcPr>
          <w:p w14:paraId="41A888A6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8F1D1F" w14:textId="03C3ACA2" w:rsidR="006B6A55" w:rsidRPr="00F60A3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76BC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27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6BC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3584C" w:rsidRPr="00F358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05" w:type="dxa"/>
          </w:tcPr>
          <w:p w14:paraId="025D1FC8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998F653" w14:textId="77777777" w:rsidR="006B6A55" w:rsidRPr="00755CC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C2EB09D" w14:textId="77777777" w:rsidR="006B6A55" w:rsidRPr="009B41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63A3513" w14:textId="77777777" w:rsidR="006B6A55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2130307" w14:textId="77777777" w:rsidR="006B6A55" w:rsidRPr="00755CCE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B6A55" w:rsidRPr="001E33BD" w14:paraId="1416AE4C" w14:textId="77777777" w:rsidTr="001464A2">
        <w:trPr>
          <w:trHeight w:val="409"/>
        </w:trPr>
        <w:tc>
          <w:tcPr>
            <w:tcW w:w="5850" w:type="dxa"/>
          </w:tcPr>
          <w:p w14:paraId="158A749F" w14:textId="77777777" w:rsidR="006B6A55" w:rsidRPr="00097B06" w:rsidRDefault="006B6A55" w:rsidP="0014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5" w:type="dxa"/>
            <w:gridSpan w:val="3"/>
          </w:tcPr>
          <w:p w14:paraId="7BA8C190" w14:textId="77777777" w:rsidR="006B6A55" w:rsidRPr="00097B06" w:rsidRDefault="006B6A55" w:rsidP="001464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4155" w:rsidRPr="001E33BD" w14:paraId="36383774" w14:textId="77777777" w:rsidTr="00EA01F4">
        <w:trPr>
          <w:trHeight w:val="409"/>
        </w:trPr>
        <w:tc>
          <w:tcPr>
            <w:tcW w:w="5850" w:type="dxa"/>
          </w:tcPr>
          <w:p w14:paraId="05B99779" w14:textId="7A6D4DA2" w:rsidR="009B4155" w:rsidRPr="007973F3" w:rsidRDefault="007973F3" w:rsidP="00797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973F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3305" w:type="dxa"/>
            <w:gridSpan w:val="3"/>
          </w:tcPr>
          <w:p w14:paraId="3BF4B7B4" w14:textId="5025A9B3" w:rsidR="009B4155" w:rsidRPr="00097B06" w:rsidRDefault="009B4155" w:rsidP="00781A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7042" w:rsidRPr="001E33BD" w14:paraId="1F0BB052" w14:textId="77777777" w:rsidTr="00EA01F4">
        <w:trPr>
          <w:trHeight w:val="371"/>
        </w:trPr>
        <w:tc>
          <w:tcPr>
            <w:tcW w:w="5850" w:type="dxa"/>
          </w:tcPr>
          <w:p w14:paraId="36E56D0E" w14:textId="77777777" w:rsidR="002D7042" w:rsidRPr="00097B06" w:rsidRDefault="002D7042" w:rsidP="002D70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A9574A0" w14:textId="75628630" w:rsidR="002D7042" w:rsidRPr="00097B06" w:rsidRDefault="002D7042" w:rsidP="002D70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2D7042">
              <w:rPr>
                <w:rFonts w:ascii="Angsana New" w:hAnsi="Angsana New" w:cs="Angsana New"/>
                <w:sz w:val="30"/>
                <w:szCs w:val="30"/>
              </w:rPr>
              <w:t>149,84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72A7DCFD" w14:textId="77777777" w:rsidR="002D7042" w:rsidRPr="00097B06" w:rsidRDefault="002D7042" w:rsidP="002D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2CD5BEF6" w14:textId="524E34A7" w:rsidR="002D7042" w:rsidRPr="00097B06" w:rsidRDefault="002D7042" w:rsidP="002D70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</w:rPr>
            </w:pPr>
            <w:r w:rsidRPr="002D7042">
              <w:rPr>
                <w:rFonts w:ascii="Angsana New" w:hAnsi="Angsana New" w:cs="Angsana New"/>
                <w:sz w:val="30"/>
                <w:szCs w:val="30"/>
              </w:rPr>
              <w:t>149,84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D7042" w:rsidRPr="001E33BD" w14:paraId="247E172A" w14:textId="77777777" w:rsidTr="00EA01F4">
        <w:trPr>
          <w:trHeight w:val="449"/>
        </w:trPr>
        <w:tc>
          <w:tcPr>
            <w:tcW w:w="5850" w:type="dxa"/>
          </w:tcPr>
          <w:p w14:paraId="1E78022C" w14:textId="77777777" w:rsidR="002D7042" w:rsidRPr="00097B06" w:rsidRDefault="002D7042" w:rsidP="002D70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CF8174A" w14:textId="142B3A6D" w:rsidR="002D7042" w:rsidRPr="00097B06" w:rsidRDefault="002D7042" w:rsidP="002D70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0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149,847</w:t>
            </w:r>
          </w:p>
        </w:tc>
        <w:tc>
          <w:tcPr>
            <w:tcW w:w="271" w:type="dxa"/>
          </w:tcPr>
          <w:p w14:paraId="54A272C2" w14:textId="77777777" w:rsidR="002D7042" w:rsidRPr="00097B06" w:rsidRDefault="002D7042" w:rsidP="002D7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0"/>
              </w:tabs>
              <w:spacing w:line="240" w:lineRule="auto"/>
              <w:ind w:left="-156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7719667F" w14:textId="1D46D884" w:rsidR="002D7042" w:rsidRPr="00097B06" w:rsidRDefault="002D7042" w:rsidP="002D70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left="-108" w:right="-2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0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149,847</w:t>
            </w:r>
          </w:p>
        </w:tc>
      </w:tr>
    </w:tbl>
    <w:p w14:paraId="10C06926" w14:textId="3B62BAE3" w:rsidR="002632CF" w:rsidRDefault="002632CF" w:rsidP="00D23E6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82E85ED" w14:textId="2069784E" w:rsidR="004A504E" w:rsidRDefault="004A504E" w:rsidP="004A504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67B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สัญญาสำคัญที่ทำกับกิจการที่ไม่เกี่ยวข้องกัน</w:t>
      </w:r>
    </w:p>
    <w:p w14:paraId="09390901" w14:textId="77777777" w:rsidR="004A504E" w:rsidRPr="00BD67B2" w:rsidRDefault="004A504E" w:rsidP="004A504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F941020" w14:textId="77777777" w:rsidR="004A504E" w:rsidRPr="00BB1EB2" w:rsidRDefault="004A504E" w:rsidP="004A5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D34470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สัญญาซื้อขายก๊าซธรรมชาติ</w:t>
      </w:r>
    </w:p>
    <w:p w14:paraId="4E3B8739" w14:textId="77777777" w:rsidR="004A504E" w:rsidRPr="00D74794" w:rsidRDefault="004A504E" w:rsidP="004A504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CBF6940" w14:textId="66139FF1" w:rsidR="004A504E" w:rsidRPr="00D34470" w:rsidRDefault="004A504E" w:rsidP="004A504E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34470">
        <w:rPr>
          <w:rFonts w:ascii="Angsana New" w:hAnsi="Angsana New"/>
          <w:sz w:val="30"/>
          <w:szCs w:val="30"/>
          <w:cs/>
        </w:rPr>
        <w:t>บริษัท</w:t>
      </w:r>
      <w:r w:rsidRPr="00D34470">
        <w:rPr>
          <w:rFonts w:ascii="Angsana New" w:hAnsi="Angsana New" w:hint="cs"/>
          <w:sz w:val="30"/>
          <w:szCs w:val="30"/>
          <w:cs/>
        </w:rPr>
        <w:t>มีสัญญา</w:t>
      </w:r>
      <w:r w:rsidRPr="00D34470">
        <w:rPr>
          <w:rFonts w:ascii="Angsana New" w:hAnsi="Angsana New"/>
          <w:sz w:val="30"/>
          <w:szCs w:val="30"/>
          <w:cs/>
        </w:rPr>
        <w:t xml:space="preserve">ซื้อขายก๊าซธรรมชาติกับบริษัทในประเทศแห่งหนึ่ง ภายใต้เงื่อนไขของสัญญา บริษัทตกลงที่จะจ่ายค่าใช้จ่ายต่างๆ และปฏิบัติตามเงื่อนไขที่กำหนดไว้ในสัญญา สัญญาฉบับนี้มีผลบังคับใช้ตั้งแต่วันที่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3447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lang w:val="en-US"/>
        </w:rPr>
        <w:t>61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D34470">
        <w:rPr>
          <w:rFonts w:ascii="Angsana New" w:hAnsi="Angsana New"/>
          <w:sz w:val="30"/>
          <w:szCs w:val="30"/>
        </w:rPr>
        <w:t xml:space="preserve">31 </w:t>
      </w:r>
      <w:r w:rsidRPr="00D3447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D3447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D34470">
        <w:rPr>
          <w:rFonts w:ascii="Angsana New" w:hAnsi="Angsana New"/>
          <w:sz w:val="30"/>
          <w:szCs w:val="30"/>
        </w:rPr>
        <w:t xml:space="preserve"> </w:t>
      </w:r>
      <w:r w:rsidRPr="00D34470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และสามารถต่ออายุสัญญาได้โดยแจ้งเป็นลายลักษณ์อักษรไม่น้อยกว่า </w:t>
      </w:r>
      <w:r w:rsidRPr="00D34470">
        <w:rPr>
          <w:rFonts w:ascii="Angsana New" w:hAnsi="Angsana New"/>
          <w:sz w:val="30"/>
          <w:szCs w:val="30"/>
        </w:rPr>
        <w:t xml:space="preserve">90 </w:t>
      </w:r>
      <w:r w:rsidRPr="00D34470">
        <w:rPr>
          <w:rFonts w:ascii="Angsana New" w:hAnsi="Angsana New"/>
          <w:sz w:val="30"/>
          <w:szCs w:val="30"/>
          <w:cs/>
        </w:rPr>
        <w:t>วันก่อน</w:t>
      </w:r>
      <w:r w:rsidRPr="00D34470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/>
          <w:sz w:val="30"/>
          <w:szCs w:val="30"/>
          <w:lang w:val="en-US"/>
        </w:rPr>
        <w:t xml:space="preserve">   </w:t>
      </w:r>
      <w:r w:rsidRPr="00D34470">
        <w:rPr>
          <w:rFonts w:ascii="Angsana New" w:hAnsi="Angsana New" w:hint="cs"/>
          <w:sz w:val="30"/>
          <w:szCs w:val="30"/>
          <w:cs/>
        </w:rPr>
        <w:t xml:space="preserve">     </w:t>
      </w:r>
      <w:r w:rsidRPr="00D34470">
        <w:rPr>
          <w:rFonts w:ascii="Angsana New" w:hAnsi="Angsana New"/>
          <w:sz w:val="30"/>
          <w:szCs w:val="30"/>
          <w:cs/>
        </w:rPr>
        <w:t>วันสิ้นสุดสัญญา</w:t>
      </w:r>
    </w:p>
    <w:p w14:paraId="55A864C4" w14:textId="77777777" w:rsidR="004A504E" w:rsidRDefault="004A504E" w:rsidP="00D23E6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4A504E" w:rsidSect="00B16945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D399E" w14:textId="77777777" w:rsidR="00D70F30" w:rsidRDefault="00D70F30" w:rsidP="004956B4">
      <w:r>
        <w:separator/>
      </w:r>
    </w:p>
  </w:endnote>
  <w:endnote w:type="continuationSeparator" w:id="0">
    <w:p w14:paraId="483BC7FC" w14:textId="77777777" w:rsidR="00D70F30" w:rsidRDefault="00D70F3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noProof/>
        <w:sz w:val="30"/>
        <w:szCs w:val="30"/>
        <w:lang w:val="en-US"/>
      </w:rPr>
      <w:id w:val="-963266680"/>
      <w:docPartObj>
        <w:docPartGallery w:val="Page Numbers (Bottom of Page)"/>
        <w:docPartUnique/>
      </w:docPartObj>
    </w:sdtPr>
    <w:sdtEndPr>
      <w:rPr>
        <w:rFonts w:hint="cs"/>
      </w:rPr>
    </w:sdtEndPr>
    <w:sdtContent>
      <w:p w14:paraId="05CF6F52" w14:textId="6C8D5C37" w:rsidR="002D2E54" w:rsidRPr="001D7C9A" w:rsidRDefault="002D2E54" w:rsidP="00991836">
        <w:pPr>
          <w:pStyle w:val="Footer"/>
          <w:jc w:val="center"/>
          <w:rPr>
            <w:rFonts w:ascii="Angsana New" w:hAnsi="Angsana New"/>
            <w:noProof/>
            <w:sz w:val="30"/>
            <w:szCs w:val="30"/>
            <w:lang w:val="en-US"/>
          </w:rPr>
        </w:pPr>
        <w:r w:rsidRPr="001D7C9A">
          <w:rPr>
            <w:rFonts w:ascii="Angsana New" w:hAnsi="Angsana New" w:hint="cs"/>
            <w:noProof/>
            <w:sz w:val="30"/>
            <w:szCs w:val="30"/>
            <w:lang w:val="en-US"/>
          </w:rPr>
          <w:fldChar w:fldCharType="begin"/>
        </w:r>
        <w:r w:rsidRPr="001D7C9A">
          <w:rPr>
            <w:rFonts w:ascii="Angsana New" w:hAnsi="Angsana New" w:hint="cs"/>
            <w:noProof/>
            <w:sz w:val="30"/>
            <w:szCs w:val="30"/>
            <w:lang w:val="en-US"/>
          </w:rPr>
          <w:instrText xml:space="preserve"> PAGE   \* MERGEFORMAT </w:instrText>
        </w:r>
        <w:r w:rsidRPr="001D7C9A">
          <w:rPr>
            <w:rFonts w:ascii="Angsana New" w:hAnsi="Angsana New" w:hint="cs"/>
            <w:noProof/>
            <w:sz w:val="30"/>
            <w:szCs w:val="30"/>
            <w:lang w:val="en-US"/>
          </w:rPr>
          <w:fldChar w:fldCharType="separate"/>
        </w:r>
        <w:r w:rsidRPr="00F3584C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1D7C9A">
          <w:rPr>
            <w:rFonts w:ascii="Angsana New" w:hAnsi="Angsana New" w:hint="cs"/>
            <w:noProof/>
            <w:sz w:val="30"/>
            <w:szCs w:val="30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95841" w14:textId="31871902" w:rsidR="002D2E54" w:rsidRPr="00553844" w:rsidRDefault="002D2E54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3584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2D2E54" w:rsidRDefault="002D2E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1F952" w14:textId="0847A02D" w:rsidR="002D2E54" w:rsidRPr="00D83CBA" w:rsidRDefault="002D2E54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F3584C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2D2E54" w:rsidRPr="00AE75D6" w:rsidRDefault="002D2E54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521E" w14:textId="5B0A01A2" w:rsidR="002D2E54" w:rsidRPr="00553844" w:rsidRDefault="002D2E54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3584C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2D2E54" w:rsidRDefault="002D2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47AA7" w14:textId="77777777" w:rsidR="00D70F30" w:rsidRDefault="00D70F30" w:rsidP="004956B4">
      <w:r>
        <w:separator/>
      </w:r>
    </w:p>
  </w:footnote>
  <w:footnote w:type="continuationSeparator" w:id="0">
    <w:p w14:paraId="6C698035" w14:textId="77777777" w:rsidR="00D70F30" w:rsidRDefault="00D70F3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C7D9" w14:textId="77777777" w:rsidR="002D2E54" w:rsidRDefault="002D2E54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2D2E54" w:rsidRDefault="002D2E54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D7AA1F2" w14:textId="7F5140E8" w:rsidR="002D2E54" w:rsidRPr="00B755EC" w:rsidRDefault="002D2E54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2D2E54" w:rsidRPr="00A65EF6" w:rsidRDefault="002D2E54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94798" w14:textId="77777777" w:rsidR="002D2E54" w:rsidRPr="00406DA7" w:rsidRDefault="002D2E54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2D2E54" w:rsidRPr="00406DA7" w:rsidRDefault="002D2E54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2D2E54" w:rsidRPr="002E2783" w:rsidRDefault="002D2E54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4DBA18F9" w:rsidR="002D2E54" w:rsidRPr="00A65EF6" w:rsidRDefault="002D2E54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F3584C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F3584C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F3584C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2D2E54" w:rsidRDefault="002D2E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05304" w14:textId="77777777" w:rsidR="002D2E54" w:rsidRDefault="002D2E54" w:rsidP="009E578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5FDA0AA" w14:textId="5C0598C0" w:rsidR="002D2E54" w:rsidRDefault="002D2E54" w:rsidP="009E578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15F96C2C" w14:textId="0CB9E199" w:rsidR="002D2E54" w:rsidRPr="00B755EC" w:rsidRDefault="002D2E54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2D2E54" w:rsidRPr="00A65EF6" w:rsidRDefault="002D2E54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AF54B" w14:textId="77777777" w:rsidR="002D2E54" w:rsidRPr="00406DA7" w:rsidRDefault="002D2E54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2D2E54" w:rsidRPr="00406DA7" w:rsidRDefault="002D2E54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2D2E54" w:rsidRPr="002E2783" w:rsidRDefault="002D2E54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42C99F1E" w:rsidR="002D2E54" w:rsidRPr="00A65EF6" w:rsidRDefault="002D2E54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F3584C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F3584C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F3584C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2D2E54" w:rsidRDefault="002D2E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B84FB" w14:textId="77777777" w:rsidR="002D2E54" w:rsidRDefault="002D2E54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1A296196" w14:textId="77777777" w:rsidR="002D2E54" w:rsidRDefault="002D2E54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187285F" w14:textId="43539790" w:rsidR="002D2E54" w:rsidRPr="00B755EC" w:rsidRDefault="002D2E54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F3584C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กันยายน </w:t>
    </w:r>
    <w:r w:rsidRPr="00F3584C">
      <w:rPr>
        <w:rFonts w:ascii="Angsana New" w:hAnsi="Angsana New" w:cs="Angsana New"/>
        <w:b/>
        <w:bCs/>
        <w:sz w:val="32"/>
        <w:szCs w:val="32"/>
      </w:rPr>
      <w:t>2563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CF106D0" w14:textId="77777777" w:rsidR="002D2E54" w:rsidRPr="00C8434E" w:rsidRDefault="002D2E54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7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8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5"/>
  </w:num>
  <w:num w:numId="14">
    <w:abstractNumId w:val="22"/>
  </w:num>
  <w:num w:numId="15">
    <w:abstractNumId w:val="25"/>
  </w:num>
  <w:num w:numId="16">
    <w:abstractNumId w:val="40"/>
  </w:num>
  <w:num w:numId="17">
    <w:abstractNumId w:val="42"/>
  </w:num>
  <w:num w:numId="18">
    <w:abstractNumId w:val="32"/>
  </w:num>
  <w:num w:numId="19">
    <w:abstractNumId w:val="38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1"/>
  </w:num>
  <w:num w:numId="27">
    <w:abstractNumId w:val="31"/>
  </w:num>
  <w:num w:numId="28">
    <w:abstractNumId w:val="14"/>
  </w:num>
  <w:num w:numId="29">
    <w:abstractNumId w:val="13"/>
  </w:num>
  <w:num w:numId="30">
    <w:abstractNumId w:val="36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39"/>
  </w:num>
  <w:num w:numId="36">
    <w:abstractNumId w:val="12"/>
  </w:num>
  <w:num w:numId="37">
    <w:abstractNumId w:val="16"/>
  </w:num>
  <w:num w:numId="38">
    <w:abstractNumId w:val="43"/>
  </w:num>
  <w:num w:numId="39">
    <w:abstractNumId w:val="37"/>
  </w:num>
  <w:num w:numId="40">
    <w:abstractNumId w:val="34"/>
  </w:num>
  <w:num w:numId="41">
    <w:abstractNumId w:val="28"/>
  </w:num>
  <w:num w:numId="42">
    <w:abstractNumId w:val="33"/>
  </w:num>
  <w:num w:numId="43">
    <w:abstractNumId w:val="27"/>
  </w:num>
  <w:num w:numId="44">
    <w:abstractNumId w:val="30"/>
  </w:num>
  <w:num w:numId="45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2F6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0F97"/>
    <w:rsid w:val="000411D1"/>
    <w:rsid w:val="000411DD"/>
    <w:rsid w:val="0004124D"/>
    <w:rsid w:val="00041268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02"/>
    <w:rsid w:val="00051DE7"/>
    <w:rsid w:val="00052361"/>
    <w:rsid w:val="00052CCC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5D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4FA"/>
    <w:rsid w:val="0007509B"/>
    <w:rsid w:val="000751B4"/>
    <w:rsid w:val="000754D3"/>
    <w:rsid w:val="0007624E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9FB"/>
    <w:rsid w:val="00083A5C"/>
    <w:rsid w:val="00083C3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95F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52E"/>
    <w:rsid w:val="000A670C"/>
    <w:rsid w:val="000A6AB3"/>
    <w:rsid w:val="000A6C35"/>
    <w:rsid w:val="000A72D9"/>
    <w:rsid w:val="000A7327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6AB0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D7A95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5EF3"/>
    <w:rsid w:val="001167C8"/>
    <w:rsid w:val="0011682A"/>
    <w:rsid w:val="0011691F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26B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4C8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AD7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ACD"/>
    <w:rsid w:val="001A66BA"/>
    <w:rsid w:val="001A7328"/>
    <w:rsid w:val="001A744C"/>
    <w:rsid w:val="001A7C67"/>
    <w:rsid w:val="001B06EC"/>
    <w:rsid w:val="001B0ABD"/>
    <w:rsid w:val="001B0E05"/>
    <w:rsid w:val="001B1C98"/>
    <w:rsid w:val="001B1E7D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C9A"/>
    <w:rsid w:val="001D7DB3"/>
    <w:rsid w:val="001E03A1"/>
    <w:rsid w:val="001E03F2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68F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6EEB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BF"/>
    <w:rsid w:val="00244ECA"/>
    <w:rsid w:val="002451C8"/>
    <w:rsid w:val="002457A9"/>
    <w:rsid w:val="002461AA"/>
    <w:rsid w:val="0024656D"/>
    <w:rsid w:val="00246DB3"/>
    <w:rsid w:val="00246EAA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33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67"/>
    <w:rsid w:val="00275011"/>
    <w:rsid w:val="0027502E"/>
    <w:rsid w:val="0027542B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5C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2E54"/>
    <w:rsid w:val="002D3064"/>
    <w:rsid w:val="002D3CF5"/>
    <w:rsid w:val="002D408F"/>
    <w:rsid w:val="002D4457"/>
    <w:rsid w:val="002D48C1"/>
    <w:rsid w:val="002D4E0C"/>
    <w:rsid w:val="002D5498"/>
    <w:rsid w:val="002D5A9A"/>
    <w:rsid w:val="002D5BEE"/>
    <w:rsid w:val="002D5C6C"/>
    <w:rsid w:val="002D642B"/>
    <w:rsid w:val="002D6525"/>
    <w:rsid w:val="002D6CD6"/>
    <w:rsid w:val="002D7042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C6F"/>
    <w:rsid w:val="002F0EE1"/>
    <w:rsid w:val="002F18A6"/>
    <w:rsid w:val="002F18A7"/>
    <w:rsid w:val="002F1BC6"/>
    <w:rsid w:val="002F1CD1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50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1FA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45"/>
    <w:rsid w:val="0035267D"/>
    <w:rsid w:val="0035278B"/>
    <w:rsid w:val="00352E89"/>
    <w:rsid w:val="003531A8"/>
    <w:rsid w:val="0035378D"/>
    <w:rsid w:val="003539F8"/>
    <w:rsid w:val="0035432B"/>
    <w:rsid w:val="0035472E"/>
    <w:rsid w:val="003549E2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507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105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003F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588E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975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76D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398"/>
    <w:rsid w:val="004A159B"/>
    <w:rsid w:val="004A18A1"/>
    <w:rsid w:val="004A2387"/>
    <w:rsid w:val="004A244E"/>
    <w:rsid w:val="004A2673"/>
    <w:rsid w:val="004A2762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4E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025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0DD7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69C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19"/>
    <w:rsid w:val="00553D54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35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542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574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979"/>
    <w:rsid w:val="00645AB3"/>
    <w:rsid w:val="00645E44"/>
    <w:rsid w:val="00646A52"/>
    <w:rsid w:val="00646B66"/>
    <w:rsid w:val="00647008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25"/>
    <w:rsid w:val="00656D7B"/>
    <w:rsid w:val="00656E01"/>
    <w:rsid w:val="00656F1E"/>
    <w:rsid w:val="00657773"/>
    <w:rsid w:val="00657928"/>
    <w:rsid w:val="00657982"/>
    <w:rsid w:val="006602C1"/>
    <w:rsid w:val="0066067A"/>
    <w:rsid w:val="0066087F"/>
    <w:rsid w:val="00661157"/>
    <w:rsid w:val="00661E58"/>
    <w:rsid w:val="00662036"/>
    <w:rsid w:val="00662497"/>
    <w:rsid w:val="00662FB8"/>
    <w:rsid w:val="0066317D"/>
    <w:rsid w:val="006631D6"/>
    <w:rsid w:val="0066335F"/>
    <w:rsid w:val="006633DB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97C"/>
    <w:rsid w:val="00672653"/>
    <w:rsid w:val="00672A50"/>
    <w:rsid w:val="00673249"/>
    <w:rsid w:val="006735AF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307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603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432"/>
    <w:rsid w:val="006B00B6"/>
    <w:rsid w:val="006B01D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32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810"/>
    <w:rsid w:val="006F3B41"/>
    <w:rsid w:val="006F3B5C"/>
    <w:rsid w:val="006F3B5D"/>
    <w:rsid w:val="006F40B2"/>
    <w:rsid w:val="006F44AF"/>
    <w:rsid w:val="006F4623"/>
    <w:rsid w:val="006F5774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5F84"/>
    <w:rsid w:val="007360CA"/>
    <w:rsid w:val="00736525"/>
    <w:rsid w:val="007366AA"/>
    <w:rsid w:val="00736CD3"/>
    <w:rsid w:val="00737117"/>
    <w:rsid w:val="0073743E"/>
    <w:rsid w:val="00737446"/>
    <w:rsid w:val="00737D7F"/>
    <w:rsid w:val="00737FF2"/>
    <w:rsid w:val="00740534"/>
    <w:rsid w:val="00740AAB"/>
    <w:rsid w:val="00740CEF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A5"/>
    <w:rsid w:val="00745EF6"/>
    <w:rsid w:val="007466E8"/>
    <w:rsid w:val="007469F1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D7A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5F8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10A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0B4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2B3C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48E"/>
    <w:rsid w:val="007C4596"/>
    <w:rsid w:val="007C480B"/>
    <w:rsid w:val="007C48EB"/>
    <w:rsid w:val="007C49BF"/>
    <w:rsid w:val="007C4BFF"/>
    <w:rsid w:val="007C4C62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A2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0EFC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9F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0E"/>
    <w:rsid w:val="00882A72"/>
    <w:rsid w:val="00882F73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2C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0D9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731A"/>
    <w:rsid w:val="008F73F8"/>
    <w:rsid w:val="008F749E"/>
    <w:rsid w:val="008F74F5"/>
    <w:rsid w:val="008F7611"/>
    <w:rsid w:val="008F766F"/>
    <w:rsid w:val="008F7A34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C2"/>
    <w:rsid w:val="00913EEE"/>
    <w:rsid w:val="0091411F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5B9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EE8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39F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01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2E7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4FBB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1FD2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980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B47"/>
    <w:rsid w:val="009E4EF6"/>
    <w:rsid w:val="009E5371"/>
    <w:rsid w:val="009E578E"/>
    <w:rsid w:val="009E5AF5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0DD2"/>
    <w:rsid w:val="00A11292"/>
    <w:rsid w:val="00A1147A"/>
    <w:rsid w:val="00A1156B"/>
    <w:rsid w:val="00A12AB4"/>
    <w:rsid w:val="00A12F85"/>
    <w:rsid w:val="00A133F6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23B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19A"/>
    <w:rsid w:val="00A52774"/>
    <w:rsid w:val="00A52B22"/>
    <w:rsid w:val="00A52DFE"/>
    <w:rsid w:val="00A5322A"/>
    <w:rsid w:val="00A532E2"/>
    <w:rsid w:val="00A53478"/>
    <w:rsid w:val="00A53627"/>
    <w:rsid w:val="00A53A11"/>
    <w:rsid w:val="00A5438F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7E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880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6F2B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670B"/>
    <w:rsid w:val="00AD6FFE"/>
    <w:rsid w:val="00AD7114"/>
    <w:rsid w:val="00AD7272"/>
    <w:rsid w:val="00AD72B1"/>
    <w:rsid w:val="00AD7CD3"/>
    <w:rsid w:val="00AE03E9"/>
    <w:rsid w:val="00AE0941"/>
    <w:rsid w:val="00AE0FE8"/>
    <w:rsid w:val="00AE130A"/>
    <w:rsid w:val="00AE1565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1954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6B2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C0D"/>
    <w:rsid w:val="00B15E55"/>
    <w:rsid w:val="00B160AA"/>
    <w:rsid w:val="00B16238"/>
    <w:rsid w:val="00B162AC"/>
    <w:rsid w:val="00B16945"/>
    <w:rsid w:val="00B16E51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03"/>
    <w:rsid w:val="00B20B9F"/>
    <w:rsid w:val="00B20EBC"/>
    <w:rsid w:val="00B2126E"/>
    <w:rsid w:val="00B21631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7EB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A11"/>
    <w:rsid w:val="00B45D16"/>
    <w:rsid w:val="00B45E12"/>
    <w:rsid w:val="00B466C4"/>
    <w:rsid w:val="00B468CA"/>
    <w:rsid w:val="00B46BA0"/>
    <w:rsid w:val="00B47034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19D"/>
    <w:rsid w:val="00B63A0E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005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031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1EB"/>
    <w:rsid w:val="00BB378B"/>
    <w:rsid w:val="00BB37DC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5EC6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C82"/>
    <w:rsid w:val="00C057EA"/>
    <w:rsid w:val="00C05A89"/>
    <w:rsid w:val="00C05C6D"/>
    <w:rsid w:val="00C05FBC"/>
    <w:rsid w:val="00C065B3"/>
    <w:rsid w:val="00C07174"/>
    <w:rsid w:val="00C072EB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0D1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42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51C"/>
    <w:rsid w:val="00C7260A"/>
    <w:rsid w:val="00C72712"/>
    <w:rsid w:val="00C727FD"/>
    <w:rsid w:val="00C72E60"/>
    <w:rsid w:val="00C72FDE"/>
    <w:rsid w:val="00C7340B"/>
    <w:rsid w:val="00C73468"/>
    <w:rsid w:val="00C734ED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0F1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6D5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4FA4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73E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E64"/>
    <w:rsid w:val="00D23FA6"/>
    <w:rsid w:val="00D24493"/>
    <w:rsid w:val="00D24D5B"/>
    <w:rsid w:val="00D25013"/>
    <w:rsid w:val="00D25899"/>
    <w:rsid w:val="00D25B06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29F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F05"/>
    <w:rsid w:val="00D5511A"/>
    <w:rsid w:val="00D55790"/>
    <w:rsid w:val="00D557B4"/>
    <w:rsid w:val="00D5616F"/>
    <w:rsid w:val="00D56661"/>
    <w:rsid w:val="00D56733"/>
    <w:rsid w:val="00D5686A"/>
    <w:rsid w:val="00D56EBF"/>
    <w:rsid w:val="00D57102"/>
    <w:rsid w:val="00D57BB3"/>
    <w:rsid w:val="00D57FE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0F30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A8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5CA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1AC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0F43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308"/>
    <w:rsid w:val="00DE6786"/>
    <w:rsid w:val="00DE6A26"/>
    <w:rsid w:val="00DE6F11"/>
    <w:rsid w:val="00DE6FA3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2FE1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4FF6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2EDD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1A5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0D2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778F2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672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8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5FC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050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2A8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F0030D"/>
    <w:rsid w:val="00F005B8"/>
    <w:rsid w:val="00F00C93"/>
    <w:rsid w:val="00F0220E"/>
    <w:rsid w:val="00F022B0"/>
    <w:rsid w:val="00F025BC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0BC"/>
    <w:rsid w:val="00F424FA"/>
    <w:rsid w:val="00F428B8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D4D"/>
    <w:rsid w:val="00F50E4A"/>
    <w:rsid w:val="00F5103B"/>
    <w:rsid w:val="00F51468"/>
    <w:rsid w:val="00F5173F"/>
    <w:rsid w:val="00F51C8C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6DA4"/>
    <w:rsid w:val="00F571A8"/>
    <w:rsid w:val="00F57816"/>
    <w:rsid w:val="00F57B83"/>
    <w:rsid w:val="00F57CF4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5D1B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834"/>
    <w:rsid w:val="00F7334A"/>
    <w:rsid w:val="00F7334D"/>
    <w:rsid w:val="00F73D01"/>
    <w:rsid w:val="00F74195"/>
    <w:rsid w:val="00F7419F"/>
    <w:rsid w:val="00F74480"/>
    <w:rsid w:val="00F7457E"/>
    <w:rsid w:val="00F74A2D"/>
    <w:rsid w:val="00F74A3A"/>
    <w:rsid w:val="00F74B40"/>
    <w:rsid w:val="00F75306"/>
    <w:rsid w:val="00F753FF"/>
    <w:rsid w:val="00F75488"/>
    <w:rsid w:val="00F75B81"/>
    <w:rsid w:val="00F75CA7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B27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83B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6E83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78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E9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F2F51-DFBB-46BA-B075-93816CA5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3756</Words>
  <Characters>15898</Characters>
  <Application>Microsoft Office Word</Application>
  <DocSecurity>0</DocSecurity>
  <Lines>132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</cp:lastModifiedBy>
  <cp:revision>3</cp:revision>
  <cp:lastPrinted>2020-11-10T09:28:00Z</cp:lastPrinted>
  <dcterms:created xsi:type="dcterms:W3CDTF">2020-11-11T01:34:00Z</dcterms:created>
  <dcterms:modified xsi:type="dcterms:W3CDTF">2020-11-11T01:34:00Z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