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8.xml" ContentType="application/vnd.openxmlformats-officedocument.wordprocessingml.foot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F510A2" w14:textId="3DEF2326" w:rsidR="00EA6304" w:rsidRPr="00781025" w:rsidRDefault="00734D37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</w:p>
    <w:p w14:paraId="788C1733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1630593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ED9B098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058890A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F8E2BF6" w14:textId="77777777" w:rsidR="00EA6304" w:rsidRPr="00781025" w:rsidRDefault="002150FF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781025">
        <w:rPr>
          <w:rFonts w:asciiTheme="majorBidi" w:hAnsiTheme="majorBidi" w:cstheme="majorBidi"/>
        </w:rPr>
        <w:tab/>
      </w:r>
      <w:r w:rsidRPr="00781025">
        <w:rPr>
          <w:rFonts w:asciiTheme="majorBidi" w:hAnsiTheme="majorBidi" w:cstheme="majorBidi"/>
        </w:rPr>
        <w:tab/>
      </w:r>
    </w:p>
    <w:p w14:paraId="2C39425A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BB34333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725C077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E554CE8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974122F" w14:textId="77777777" w:rsidR="00CA76C3" w:rsidRPr="00781025" w:rsidRDefault="00CA76C3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Start"/>
      <w:bookmarkEnd w:id="0"/>
    </w:p>
    <w:p w14:paraId="04EA6DDE" w14:textId="77777777" w:rsidR="00CA76C3" w:rsidRPr="00781025" w:rsidRDefault="00CA76C3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0859A7E" w14:textId="77777777" w:rsidR="001C2128" w:rsidRPr="00781025" w:rsidRDefault="001C2128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0849A22" w14:textId="77777777" w:rsidR="008F1AB0" w:rsidRPr="00781025" w:rsidRDefault="008F1AB0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A19D355" w14:textId="77777777" w:rsidR="00B63EA7" w:rsidRPr="000E73AD" w:rsidRDefault="00F458F5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0E73AD">
        <w:rPr>
          <w:rFonts w:asciiTheme="majorBidi" w:hAnsiTheme="majorBidi" w:cstheme="majorBidi"/>
          <w:sz w:val="52"/>
          <w:szCs w:val="52"/>
          <w:cs/>
        </w:rPr>
        <w:t>บริษัท ช ทวี จำกัด (มหาชน) และบริษัทย่อย</w:t>
      </w:r>
    </w:p>
    <w:p w14:paraId="5BCD3A92" w14:textId="77777777" w:rsidR="00207F38" w:rsidRPr="000E73AD" w:rsidRDefault="00207F38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B4CD2F2" w14:textId="652AE199" w:rsidR="00B63EA7" w:rsidRPr="000E73AD" w:rsidRDefault="00B63EA7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E73A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960424" w:rsidRPr="000E73AD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แบบย่อ</w:t>
      </w:r>
    </w:p>
    <w:p w14:paraId="7D457AEE" w14:textId="28326923" w:rsidR="00B63EA7" w:rsidRPr="000E73AD" w:rsidRDefault="00B63EA7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E73A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2D66F1" w:rsidRPr="000E73A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  <w:r w:rsidR="008D42A4" w:rsidRPr="000E73A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="002D66F1" w:rsidRPr="000E73A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เดือน</w:t>
      </w:r>
      <w:r w:rsidRPr="000E73A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Pr="000E73AD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2D66F1" w:rsidRPr="000E73AD">
        <w:rPr>
          <w:rFonts w:asciiTheme="majorBidi" w:hAnsiTheme="majorBidi" w:cstheme="majorBidi"/>
          <w:b w:val="0"/>
          <w:bCs w:val="0"/>
          <w:sz w:val="32"/>
          <w:szCs w:val="32"/>
        </w:rPr>
        <w:t>0</w:t>
      </w:r>
      <w:r w:rsidRPr="000E73AD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8D42A4" w:rsidRPr="000E73A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Pr="000E73AD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 xml:space="preserve"> </w:t>
      </w:r>
      <w:r w:rsidR="000D0FB7" w:rsidRPr="000E73AD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</w:p>
    <w:p w14:paraId="6D8A07C0" w14:textId="77777777" w:rsidR="00B63EA7" w:rsidRPr="000E73AD" w:rsidRDefault="00B63EA7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0E73A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358445D" w14:textId="3AC7566B" w:rsidR="00B63EA7" w:rsidRPr="000E73AD" w:rsidRDefault="00B63EA7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E73A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4E2523" w:rsidRPr="000E73A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0E73A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C43881D" w14:textId="77777777" w:rsidR="00CA76C3" w:rsidRPr="000E73AD" w:rsidRDefault="00CA76C3" w:rsidP="00A9166C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5C9A2B1" w14:textId="77777777" w:rsidR="00CA76C3" w:rsidRPr="000E73AD" w:rsidRDefault="00CA76C3" w:rsidP="00A9166C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3733831" w14:textId="77777777" w:rsidR="00CA76C3" w:rsidRPr="000E73AD" w:rsidRDefault="00CA76C3" w:rsidP="00A9166C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1" w:name="ExtraText"/>
      <w:bookmarkEnd w:id="1"/>
    </w:p>
    <w:p w14:paraId="663F8C1C" w14:textId="77777777" w:rsidR="007C2D59" w:rsidRPr="000E73AD" w:rsidRDefault="007C2D5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7C2D59" w:rsidRPr="000E73AD" w:rsidSect="004B6414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482" w:footer="272" w:gutter="0"/>
          <w:pgNumType w:start="1"/>
          <w:cols w:space="720"/>
          <w:titlePg/>
          <w:docGrid w:linePitch="245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562CEB" w:rsidRPr="000E73AD" w14:paraId="6BD06CC3" w14:textId="77777777" w:rsidTr="00F250F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EEF05FC" w14:textId="77777777" w:rsidR="00562CEB" w:rsidRPr="000E73AD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C55909" w14:textId="77777777" w:rsidR="00562CEB" w:rsidRPr="000E73AD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7F56280" w14:textId="77777777" w:rsidR="00562CEB" w:rsidRPr="000E73AD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562CEB" w:rsidRPr="000E73AD" w14:paraId="2066BDC9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278" w:type="dxa"/>
          </w:tcPr>
          <w:p w14:paraId="35E971BF" w14:textId="77777777" w:rsidR="00562CEB" w:rsidRPr="000E73AD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7BD7E6F" w14:textId="77777777" w:rsidR="00562CEB" w:rsidRPr="000E73AD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1BA83E32" w14:textId="77777777" w:rsidR="00562CEB" w:rsidRPr="000E73AD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562CEB" w:rsidRPr="000E73AD" w14:paraId="2E1833D9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8B95A6" w14:textId="77777777" w:rsidR="00562CEB" w:rsidRPr="000E73AD" w:rsidRDefault="008E53DC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bookmarkStart w:id="2" w:name="_Hlk54780983"/>
            <w:r w:rsidRPr="000E73A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5F8BBAD" w14:textId="77777777" w:rsidR="00562CEB" w:rsidRPr="000E73AD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244A26E" w14:textId="77777777" w:rsidR="00562CEB" w:rsidRPr="000E73AD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562CEB" w:rsidRPr="000E73AD" w14:paraId="7B5F1DDB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189D628" w14:textId="77777777" w:rsidR="00562CEB" w:rsidRPr="000E73AD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FE9C3ED" w14:textId="77777777" w:rsidR="00562CEB" w:rsidRPr="000E73AD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60E3DA1" w14:textId="77777777" w:rsidR="00562CEB" w:rsidRPr="000E73AD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37EF6" w:rsidRPr="000E73AD" w14:paraId="1F1FF23B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0948A2" w14:textId="77777777" w:rsidR="00F37EF6" w:rsidRPr="000E73AD" w:rsidRDefault="00F37EF6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E341BE1" w14:textId="77777777" w:rsidR="00F37EF6" w:rsidRPr="000E73AD" w:rsidRDefault="00F37EF6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301E8D50" w14:textId="77777777" w:rsidR="00F37EF6" w:rsidRPr="000E73AD" w:rsidRDefault="00F37EF6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F37EF6" w:rsidRPr="000E73AD" w14:paraId="477A152A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79C95CE" w14:textId="77777777" w:rsidR="00F37EF6" w:rsidRPr="000E73AD" w:rsidRDefault="00F37EF6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D2BC78B" w14:textId="77777777" w:rsidR="00F37EF6" w:rsidRPr="000E73AD" w:rsidRDefault="00F37EF6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392F2D1" w14:textId="77777777" w:rsidR="00F37EF6" w:rsidRPr="000E73AD" w:rsidRDefault="00F37EF6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8133B" w:rsidRPr="000E73AD" w14:paraId="5F3B34C3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8AD2E9" w14:textId="77777777" w:rsidR="00F8133B" w:rsidRPr="000E73AD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5CA08A4" w14:textId="77777777" w:rsidR="00F8133B" w:rsidRPr="000E73AD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22BA46CF" w14:textId="1F0B76AC" w:rsidR="00F8133B" w:rsidRPr="000E73AD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สินทรัพย์ไม่หมุนเวียนที่จัดประเภทเป็นสินทรัพย์ที่ถือไว้เพื่อขาย</w:t>
            </w:r>
          </w:p>
        </w:tc>
      </w:tr>
      <w:tr w:rsidR="00F8133B" w:rsidRPr="000E73AD" w14:paraId="00481E14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6A7EF72" w14:textId="7CB233FD" w:rsidR="00F8133B" w:rsidRPr="000E73AD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399B67D" w14:textId="77777777" w:rsidR="00F8133B" w:rsidRPr="000E73AD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7AFABD96" w14:textId="54576413" w:rsidR="00F8133B" w:rsidRPr="000E73AD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F8133B" w:rsidRPr="000E73AD" w14:paraId="6E6F8640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7D63F434" w14:textId="0D6D736D" w:rsidR="00F8133B" w:rsidRPr="000E73AD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E9C6726" w14:textId="77777777" w:rsidR="00F8133B" w:rsidRPr="000E73AD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12E0B2C" w14:textId="1EABEDD6" w:rsidR="00F8133B" w:rsidRPr="000E73AD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913DD1" w:rsidRPr="000E73AD" w14:paraId="069D2FD5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615836BA" w14:textId="5740C3FC" w:rsidR="00913DD1" w:rsidRPr="000E73AD" w:rsidRDefault="00913DD1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03855B0" w14:textId="77777777" w:rsidR="00913DD1" w:rsidRPr="000E73AD" w:rsidRDefault="00913DD1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C3C0BCA" w14:textId="4B0F7152" w:rsidR="00913DD1" w:rsidRPr="000E73AD" w:rsidRDefault="00913DD1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F8133B" w:rsidRPr="000E73AD" w14:paraId="5344EB7E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477E3B56" w14:textId="52E3FA5D" w:rsidR="00F8133B" w:rsidRPr="000E73AD" w:rsidRDefault="00913DD1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0B73645" w14:textId="77777777" w:rsidR="00F8133B" w:rsidRPr="000E73AD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1FA9E1B7" w14:textId="75591E57" w:rsidR="00F8133B" w:rsidRPr="000E73AD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F8133B" w:rsidRPr="000E73AD" w14:paraId="67767B4D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60B1B97" w14:textId="1562B01D" w:rsidR="00F8133B" w:rsidRPr="000E73AD" w:rsidRDefault="00913DD1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432E2907" w14:textId="77777777" w:rsidR="00F8133B" w:rsidRPr="000E73AD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CE8BBB8" w14:textId="20A2AF1F" w:rsidR="00F8133B" w:rsidRPr="000E73AD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F8133B" w:rsidRPr="000E73AD" w14:paraId="16CFE452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29C7A489" w14:textId="6E72D0C2" w:rsidR="00F8133B" w:rsidRPr="000E73AD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913DD1" w:rsidRPr="000E73A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AFFED84" w14:textId="77777777" w:rsidR="00F8133B" w:rsidRPr="000E73AD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7747C14F" w14:textId="5226644B" w:rsidR="00F8133B" w:rsidRPr="000E73AD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F8133B" w:rsidRPr="000E73AD" w14:paraId="734E50BD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67A86D2F" w14:textId="63BF7FBB" w:rsidR="00F8133B" w:rsidRPr="000E73AD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913DD1" w:rsidRPr="000E73A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3719B49" w14:textId="77777777" w:rsidR="00F8133B" w:rsidRPr="000E73AD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785F18FB" w14:textId="7B63AEF4" w:rsidR="00F8133B" w:rsidRPr="000E73AD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F8133B" w:rsidRPr="000E73AD" w14:paraId="2439B2BE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4076D191" w14:textId="01E9E1AD" w:rsidR="00F8133B" w:rsidRPr="000E73AD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913DD1" w:rsidRPr="000E73A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9526EDC" w14:textId="77777777" w:rsidR="00F8133B" w:rsidRPr="000E73AD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A73B6D3" w14:textId="1FFDB89A" w:rsidR="00F8133B" w:rsidRPr="000E73AD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</w:t>
            </w:r>
            <w:r w:rsidRPr="000E73A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0E73AD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(</w:t>
            </w:r>
            <w:r w:rsidRPr="000E73AD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0E73AD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)</w:t>
            </w:r>
            <w:r w:rsidRPr="000E73A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0E73A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F8133B" w:rsidRPr="000E73AD" w14:paraId="008207C1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548AE0B0" w14:textId="3FBC9E06" w:rsidR="00F8133B" w:rsidRPr="000E73AD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913DD1" w:rsidRPr="000E73A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EDAAC95" w14:textId="77777777" w:rsidR="00F8133B" w:rsidRPr="000E73AD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61BB881" w14:textId="7E2F5E57" w:rsidR="00F8133B" w:rsidRPr="000E73AD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E73A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8133B" w:rsidRPr="000E73AD" w14:paraId="4A3336ED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17703741" w14:textId="27050695" w:rsidR="00F8133B" w:rsidRPr="000E73AD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913DD1" w:rsidRPr="000E73A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7047EAC" w14:textId="77777777" w:rsidR="00F8133B" w:rsidRPr="000E73AD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127C6B76" w14:textId="00AD316F" w:rsidR="00F8133B" w:rsidRPr="000E73AD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 </w:t>
            </w:r>
          </w:p>
        </w:tc>
      </w:tr>
      <w:tr w:rsidR="00F8133B" w:rsidRPr="000E73AD" w14:paraId="51221F40" w14:textId="77777777" w:rsidTr="005261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29CF109E" w14:textId="7F386B18" w:rsidR="00F8133B" w:rsidRPr="000E73AD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913DD1" w:rsidRPr="000E73A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7BD542B" w14:textId="77777777" w:rsidR="00F8133B" w:rsidRPr="000E73AD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52B623" w14:textId="41CDF8D7" w:rsidR="00F8133B" w:rsidRPr="000E73AD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เรื่องอื่นๆ</w:t>
            </w:r>
          </w:p>
        </w:tc>
      </w:tr>
      <w:tr w:rsidR="008E0808" w:rsidRPr="000E73AD" w14:paraId="7C9056DE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15BF7B" w14:textId="202F9E8F" w:rsidR="008E0808" w:rsidRPr="000E73AD" w:rsidRDefault="008E0808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71206A" w:rsidRPr="000E73A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E5F945F" w14:textId="77777777" w:rsidR="008E0808" w:rsidRPr="000E73AD" w:rsidRDefault="008E0808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CBCD50" w14:textId="313B5113" w:rsidR="008E0808" w:rsidRPr="000E73AD" w:rsidRDefault="008E0808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E73AD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การจัด</w:t>
            </w:r>
            <w:r w:rsidRPr="000E73A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ประเภท</w:t>
            </w:r>
            <w:r w:rsidRPr="000E73AD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รายการใหม่</w:t>
            </w:r>
          </w:p>
        </w:tc>
      </w:tr>
      <w:bookmarkEnd w:id="2"/>
      <w:tr w:rsidR="008E0808" w:rsidRPr="000E73AD" w14:paraId="5160227F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617690" w14:textId="4BA2097D" w:rsidR="008E0808" w:rsidRPr="000E73AD" w:rsidRDefault="008E0808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0E4C26" w14:textId="77777777" w:rsidR="008E0808" w:rsidRPr="000E73AD" w:rsidRDefault="008E0808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8C45D6" w14:textId="2252D41B" w:rsidR="008E0808" w:rsidRPr="000E73AD" w:rsidRDefault="008E0808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B65BF5E" w14:textId="77777777" w:rsidR="00562CEB" w:rsidRPr="000E73AD" w:rsidRDefault="00562CEB" w:rsidP="00A9166C">
      <w:pPr>
        <w:rPr>
          <w:rFonts w:asciiTheme="majorBidi" w:hAnsiTheme="majorBidi" w:cstheme="majorBidi"/>
          <w:b/>
          <w:bCs/>
        </w:rPr>
      </w:pPr>
    </w:p>
    <w:p w14:paraId="496B4B0B" w14:textId="77777777" w:rsidR="00562CEB" w:rsidRPr="000E73AD" w:rsidRDefault="00562CEB" w:rsidP="00A9166C">
      <w:pPr>
        <w:rPr>
          <w:rFonts w:asciiTheme="majorBidi" w:hAnsiTheme="majorBidi" w:cstheme="majorBidi"/>
          <w:b/>
          <w:bCs/>
        </w:rPr>
      </w:pPr>
    </w:p>
    <w:p w14:paraId="342AD34B" w14:textId="77777777" w:rsidR="00562CEB" w:rsidRPr="000E73AD" w:rsidRDefault="00562CEB" w:rsidP="00A9166C">
      <w:pPr>
        <w:rPr>
          <w:rFonts w:asciiTheme="majorBidi" w:hAnsiTheme="majorBidi" w:cstheme="majorBidi"/>
        </w:rPr>
      </w:pPr>
    </w:p>
    <w:p w14:paraId="69F8A61B" w14:textId="4C9C6815" w:rsidR="00562CEB" w:rsidRPr="000E73AD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0E73AD">
        <w:rPr>
          <w:rFonts w:asciiTheme="majorBidi" w:hAnsiTheme="majorBidi" w:cstheme="majorBidi"/>
        </w:rPr>
        <w:br w:type="page"/>
      </w:r>
      <w:r w:rsidRPr="000E73AD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3094D0D" w14:textId="77777777" w:rsidR="00562CEB" w:rsidRPr="000E73AD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16DDAD23" w14:textId="16EEB9E4" w:rsidR="00562CEB" w:rsidRPr="000E73AD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Theme="majorBidi" w:hAnsiTheme="majorBidi" w:cstheme="majorBidi"/>
          <w:sz w:val="30"/>
          <w:szCs w:val="30"/>
        </w:rPr>
      </w:pPr>
      <w:r w:rsidRPr="000E73AD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งบการเงินระหว่างกาลนี้ได้รับอนุมัติให้ออกงบการเงินจากคณะกรรมการบริหารเมื่อวันที่ </w:t>
      </w:r>
      <w:r w:rsidR="00A8185F" w:rsidRPr="000E73AD">
        <w:rPr>
          <w:rFonts w:asciiTheme="majorBidi" w:hAnsiTheme="majorBidi" w:cstheme="majorBidi"/>
          <w:sz w:val="30"/>
          <w:szCs w:val="30"/>
        </w:rPr>
        <w:t xml:space="preserve">11 </w:t>
      </w:r>
      <w:r w:rsidR="00A8185F" w:rsidRPr="000E73AD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D0FB7" w:rsidRPr="000E73AD">
        <w:rPr>
          <w:rFonts w:asciiTheme="majorBidi" w:hAnsiTheme="majorBidi" w:cstheme="majorBidi"/>
          <w:sz w:val="30"/>
          <w:szCs w:val="30"/>
        </w:rPr>
        <w:t>2563</w:t>
      </w:r>
    </w:p>
    <w:p w14:paraId="5147E125" w14:textId="77777777" w:rsidR="00562CEB" w:rsidRPr="000E73AD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D953995" w14:textId="77777777" w:rsidR="00562CEB" w:rsidRPr="000E73AD" w:rsidRDefault="00562CEB" w:rsidP="00A9166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  <w:r w:rsidRPr="000E73A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70CEED9B" w14:textId="77777777" w:rsidR="00562CEB" w:rsidRPr="000E73AD" w:rsidRDefault="00562CEB" w:rsidP="00A9166C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D7E4367" w14:textId="77777777" w:rsidR="007C4E28" w:rsidRPr="000E73AD" w:rsidRDefault="007C222C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73AD">
        <w:rPr>
          <w:rFonts w:asciiTheme="majorBidi" w:hAnsiTheme="majorBidi" w:cstheme="majorBidi"/>
          <w:sz w:val="30"/>
          <w:szCs w:val="30"/>
          <w:cs/>
        </w:rPr>
        <w:t>บริษัท ช ทวี จำกัด (มหาชน)</w:t>
      </w:r>
      <w:r w:rsidR="00562CEB" w:rsidRPr="000E73AD">
        <w:rPr>
          <w:rFonts w:asciiTheme="majorBidi" w:hAnsiTheme="majorBidi" w:cstheme="majorBidi"/>
          <w:sz w:val="30"/>
          <w:szCs w:val="30"/>
        </w:rPr>
        <w:t xml:space="preserve"> </w:t>
      </w:r>
      <w:r w:rsidR="00562CEB" w:rsidRPr="000E73AD">
        <w:rPr>
          <w:rFonts w:asciiTheme="majorBidi" w:hAnsiTheme="majorBidi" w:cstheme="majorBidi"/>
          <w:sz w:val="30"/>
          <w:szCs w:val="30"/>
          <w:cs/>
        </w:rPr>
        <w:t>(</w:t>
      </w:r>
      <w:r w:rsidR="00562CEB" w:rsidRPr="000E73AD">
        <w:rPr>
          <w:rFonts w:asciiTheme="majorBidi" w:hAnsiTheme="majorBidi" w:cstheme="majorBidi"/>
          <w:sz w:val="30"/>
          <w:szCs w:val="30"/>
        </w:rPr>
        <w:t>“</w:t>
      </w:r>
      <w:r w:rsidR="00562CEB" w:rsidRPr="000E73A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562CEB" w:rsidRPr="000E73AD">
        <w:rPr>
          <w:rFonts w:asciiTheme="majorBidi" w:hAnsiTheme="majorBidi" w:cstheme="majorBidi"/>
          <w:sz w:val="30"/>
          <w:szCs w:val="30"/>
        </w:rPr>
        <w:t xml:space="preserve">”) </w:t>
      </w:r>
      <w:r w:rsidR="00562CEB" w:rsidRPr="000E73AD">
        <w:rPr>
          <w:rFonts w:asciiTheme="majorBidi" w:hAnsiTheme="majorBidi" w:cstheme="majorBidi"/>
          <w:sz w:val="30"/>
          <w:szCs w:val="30"/>
          <w:cs/>
        </w:rPr>
        <w:t>เป็นนิติบุคคลที่จัดตั้งขึ้นในประเทศไทย และมีที่อยู่จดทะเบียน</w:t>
      </w:r>
      <w:r w:rsidR="007C4E28" w:rsidRPr="000E73AD">
        <w:rPr>
          <w:rFonts w:asciiTheme="majorBidi" w:hAnsiTheme="majorBidi" w:cstheme="majorBidi"/>
          <w:sz w:val="30"/>
          <w:szCs w:val="30"/>
          <w:cs/>
        </w:rPr>
        <w:t xml:space="preserve">ไว้ดังนี้ </w:t>
      </w:r>
    </w:p>
    <w:p w14:paraId="7FEC9610" w14:textId="77777777" w:rsidR="007C4E28" w:rsidRPr="000E73AD" w:rsidRDefault="007C4E28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540" w:type="dxa"/>
        <w:tblLook w:val="04A0" w:firstRow="1" w:lastRow="0" w:firstColumn="1" w:lastColumn="0" w:noHBand="0" w:noVBand="1"/>
      </w:tblPr>
      <w:tblGrid>
        <w:gridCol w:w="3150"/>
        <w:gridCol w:w="6138"/>
      </w:tblGrid>
      <w:tr w:rsidR="007C4E28" w:rsidRPr="000E73AD" w14:paraId="20E1110E" w14:textId="77777777" w:rsidTr="00885544">
        <w:tc>
          <w:tcPr>
            <w:tcW w:w="3150" w:type="dxa"/>
            <w:shd w:val="clear" w:color="auto" w:fill="auto"/>
          </w:tcPr>
          <w:p w14:paraId="3245E73D" w14:textId="77777777" w:rsidR="007C4E28" w:rsidRPr="000E73AD" w:rsidRDefault="007C4E2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สำนักงานใหญ่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 :</w:t>
            </w:r>
          </w:p>
        </w:tc>
        <w:tc>
          <w:tcPr>
            <w:tcW w:w="6138" w:type="dxa"/>
            <w:shd w:val="clear" w:color="auto" w:fill="auto"/>
          </w:tcPr>
          <w:p w14:paraId="3EC4D9B7" w14:textId="77777777" w:rsidR="007C4E28" w:rsidRPr="000E73AD" w:rsidRDefault="007C4E2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265 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ถนนกลางเมือง ตำบลเมืองเก่า อำเภอเมือง จังหวัดขอนแก่น</w:t>
            </w:r>
          </w:p>
        </w:tc>
      </w:tr>
      <w:tr w:rsidR="007C4E28" w:rsidRPr="000E73AD" w14:paraId="70A9E86C" w14:textId="77777777" w:rsidTr="00885544">
        <w:tc>
          <w:tcPr>
            <w:tcW w:w="3150" w:type="dxa"/>
            <w:shd w:val="clear" w:color="auto" w:fill="auto"/>
          </w:tcPr>
          <w:p w14:paraId="75581C2D" w14:textId="77777777" w:rsidR="007C4E28" w:rsidRPr="000E73AD" w:rsidRDefault="007C4E2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สาขาที่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 1 :</w:t>
            </w:r>
          </w:p>
        </w:tc>
        <w:tc>
          <w:tcPr>
            <w:tcW w:w="6138" w:type="dxa"/>
            <w:shd w:val="clear" w:color="auto" w:fill="auto"/>
          </w:tcPr>
          <w:p w14:paraId="503DDF3C" w14:textId="77777777" w:rsidR="007C4E28" w:rsidRPr="000E73AD" w:rsidRDefault="007C4E2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96/25 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ถนนวิภาวดีรังสิต แขวงตลาดบางเขน เขตหลักสี่ กรุงเทพฯ</w:t>
            </w:r>
          </w:p>
        </w:tc>
      </w:tr>
      <w:tr w:rsidR="007C4E28" w:rsidRPr="000E73AD" w14:paraId="73863DD5" w14:textId="77777777" w:rsidTr="00885544">
        <w:tc>
          <w:tcPr>
            <w:tcW w:w="3150" w:type="dxa"/>
            <w:shd w:val="clear" w:color="auto" w:fill="auto"/>
          </w:tcPr>
          <w:p w14:paraId="41465917" w14:textId="77777777" w:rsidR="007C4E28" w:rsidRPr="000E73AD" w:rsidRDefault="007C4E2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สาขาที่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 2 :</w:t>
            </w:r>
          </w:p>
        </w:tc>
        <w:tc>
          <w:tcPr>
            <w:tcW w:w="6138" w:type="dxa"/>
            <w:shd w:val="clear" w:color="auto" w:fill="auto"/>
          </w:tcPr>
          <w:p w14:paraId="42D4A9E3" w14:textId="77777777" w:rsidR="007C4E28" w:rsidRPr="000E73AD" w:rsidRDefault="007C4E2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66/5 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ตำบลโป่ง อำเภอบางละมุง จังหวัดชลบุรี</w:t>
            </w:r>
          </w:p>
        </w:tc>
      </w:tr>
      <w:tr w:rsidR="007C4E28" w:rsidRPr="000E73AD" w14:paraId="2CEB7D45" w14:textId="77777777" w:rsidTr="00885544">
        <w:tc>
          <w:tcPr>
            <w:tcW w:w="3150" w:type="dxa"/>
            <w:shd w:val="clear" w:color="auto" w:fill="auto"/>
          </w:tcPr>
          <w:p w14:paraId="7FFF0272" w14:textId="77777777" w:rsidR="007C4E28" w:rsidRPr="000E73AD" w:rsidRDefault="007C4E2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สาขาที่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 3 :</w:t>
            </w:r>
          </w:p>
        </w:tc>
        <w:tc>
          <w:tcPr>
            <w:tcW w:w="6138" w:type="dxa"/>
            <w:shd w:val="clear" w:color="auto" w:fill="auto"/>
          </w:tcPr>
          <w:p w14:paraId="750DC92B" w14:textId="77777777" w:rsidR="007C4E28" w:rsidRPr="000E73AD" w:rsidRDefault="007C4E2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62/25 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ตำบลลำไทร อำเภอวังน้อย จังหวัดพระนครศรีอยุธยา</w:t>
            </w:r>
          </w:p>
        </w:tc>
      </w:tr>
      <w:tr w:rsidR="007C4E28" w:rsidRPr="000E73AD" w14:paraId="096DC10E" w14:textId="77777777" w:rsidTr="00885544">
        <w:tc>
          <w:tcPr>
            <w:tcW w:w="3150" w:type="dxa"/>
            <w:shd w:val="clear" w:color="auto" w:fill="auto"/>
          </w:tcPr>
          <w:p w14:paraId="61318346" w14:textId="77777777" w:rsidR="007C4E28" w:rsidRPr="000E73AD" w:rsidRDefault="007C4E2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สาขาที่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 4 :</w:t>
            </w:r>
          </w:p>
        </w:tc>
        <w:tc>
          <w:tcPr>
            <w:tcW w:w="6138" w:type="dxa"/>
            <w:shd w:val="clear" w:color="auto" w:fill="auto"/>
          </w:tcPr>
          <w:p w14:paraId="43861202" w14:textId="77777777" w:rsidR="007C4E28" w:rsidRPr="000E73AD" w:rsidRDefault="007C4E2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37/30 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ตำบลหนองขาม อำเภอศรีราชา จังหวัดชลบุรี</w:t>
            </w:r>
          </w:p>
        </w:tc>
      </w:tr>
    </w:tbl>
    <w:p w14:paraId="5293DFE5" w14:textId="77777777" w:rsidR="007C4E28" w:rsidRPr="000E73AD" w:rsidRDefault="007C4E28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013BAC" w14:textId="77777777" w:rsidR="00562CEB" w:rsidRPr="000E73AD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73AD">
        <w:rPr>
          <w:rFonts w:asciiTheme="majorBidi" w:hAnsiTheme="majorBidi" w:cstheme="majorBidi"/>
          <w:sz w:val="30"/>
          <w:szCs w:val="30"/>
          <w:cs/>
        </w:rPr>
        <w:t>บริษัทจดทะเบียนกับตลาดหลักทรัพย์</w:t>
      </w:r>
      <w:r w:rsidR="007C222C" w:rsidRPr="000E73AD">
        <w:rPr>
          <w:rFonts w:asciiTheme="majorBidi" w:hAnsiTheme="majorBidi" w:cstheme="majorBidi"/>
          <w:sz w:val="30"/>
          <w:szCs w:val="30"/>
        </w:rPr>
        <w:t xml:space="preserve"> </w:t>
      </w:r>
      <w:r w:rsidR="007C222C" w:rsidRPr="000E73AD">
        <w:rPr>
          <w:rFonts w:asciiTheme="majorBidi" w:hAnsiTheme="majorBidi" w:cstheme="majorBidi"/>
          <w:sz w:val="30"/>
          <w:szCs w:val="30"/>
          <w:cs/>
        </w:rPr>
        <w:t>เอ็ม เอไอ</w:t>
      </w:r>
      <w:r w:rsidR="007C222C" w:rsidRPr="000E73AD">
        <w:rPr>
          <w:rFonts w:asciiTheme="majorBidi" w:hAnsiTheme="majorBidi" w:cstheme="majorBidi"/>
          <w:sz w:val="30"/>
          <w:szCs w:val="30"/>
        </w:rPr>
        <w:t xml:space="preserve"> </w:t>
      </w:r>
      <w:r w:rsidRPr="000E73AD">
        <w:rPr>
          <w:rFonts w:asciiTheme="majorBidi" w:hAnsiTheme="majorBidi" w:cstheme="majorBidi"/>
          <w:sz w:val="30"/>
          <w:szCs w:val="30"/>
          <w:cs/>
        </w:rPr>
        <w:t>เมื่อ</w:t>
      </w:r>
      <w:r w:rsidR="00A44A3A" w:rsidRPr="000E73AD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4614B" w:rsidRPr="000E73AD">
        <w:rPr>
          <w:rFonts w:asciiTheme="majorBidi" w:hAnsiTheme="majorBidi" w:cstheme="majorBidi"/>
          <w:sz w:val="30"/>
          <w:szCs w:val="30"/>
        </w:rPr>
        <w:t xml:space="preserve">13 </w:t>
      </w:r>
      <w:r w:rsidR="007C222C" w:rsidRPr="000E73AD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="007C222C" w:rsidRPr="000E73AD">
        <w:rPr>
          <w:rFonts w:asciiTheme="majorBidi" w:hAnsiTheme="majorBidi" w:cstheme="majorBidi"/>
          <w:sz w:val="30"/>
          <w:szCs w:val="30"/>
        </w:rPr>
        <w:t xml:space="preserve"> </w:t>
      </w:r>
      <w:r w:rsidRPr="000E73AD">
        <w:rPr>
          <w:rFonts w:asciiTheme="majorBidi" w:hAnsiTheme="majorBidi" w:cstheme="majorBidi"/>
          <w:sz w:val="30"/>
          <w:szCs w:val="30"/>
        </w:rPr>
        <w:t>2</w:t>
      </w:r>
      <w:r w:rsidR="007C222C" w:rsidRPr="000E73AD">
        <w:rPr>
          <w:rFonts w:asciiTheme="majorBidi" w:hAnsiTheme="majorBidi" w:cstheme="majorBidi"/>
          <w:sz w:val="30"/>
          <w:szCs w:val="30"/>
        </w:rPr>
        <w:t>556</w:t>
      </w:r>
    </w:p>
    <w:p w14:paraId="605AE30A" w14:textId="77777777" w:rsidR="00562CEB" w:rsidRPr="000E73AD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C4E142" w14:textId="77777777" w:rsidR="00562CEB" w:rsidRPr="000E73AD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73AD">
        <w:rPr>
          <w:rFonts w:asciiTheme="majorBidi" w:hAnsiTheme="majorBidi" w:cstheme="majorBidi"/>
          <w:sz w:val="30"/>
          <w:szCs w:val="30"/>
          <w:cs/>
        </w:rPr>
        <w:t xml:space="preserve">ผู้ถือหุ้นรายใหญ่ในระหว่างงวดได้แก่ </w:t>
      </w:r>
      <w:r w:rsidR="0061400A" w:rsidRPr="000E73AD">
        <w:rPr>
          <w:rFonts w:asciiTheme="majorBidi" w:hAnsiTheme="majorBidi" w:cstheme="majorBidi"/>
          <w:sz w:val="30"/>
          <w:szCs w:val="30"/>
          <w:cs/>
        </w:rPr>
        <w:t>นายสุรเดช ทวีแสงสกุลไทย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10266A9" w14:textId="77777777" w:rsidR="00562CEB" w:rsidRPr="000E73AD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4293863" w14:textId="327AE375" w:rsidR="00562CEB" w:rsidRPr="000E73AD" w:rsidRDefault="007C4E28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73AD">
        <w:rPr>
          <w:rFonts w:asciiTheme="majorBidi" w:hAnsiTheme="majorBidi" w:cstheme="majorBidi"/>
          <w:sz w:val="30"/>
          <w:szCs w:val="30"/>
          <w:cs/>
        </w:rPr>
        <w:t>กลุ่ม</w:t>
      </w:r>
      <w:r w:rsidR="00562CEB" w:rsidRPr="000E73AD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</w:t>
      </w:r>
      <w:r w:rsidR="00043278" w:rsidRPr="000E73AD">
        <w:rPr>
          <w:rFonts w:asciiTheme="majorBidi" w:hAnsiTheme="majorBidi" w:cstheme="majorBidi"/>
          <w:sz w:val="30"/>
          <w:szCs w:val="30"/>
          <w:cs/>
        </w:rPr>
        <w:t>การผลิต ขาย และบริการเกี่ยวกับการประกอบรถพ่วงและยานพาหนะและอุปกรณ์แบบพิเศษ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2CEB" w:rsidRPr="000E73AD">
        <w:rPr>
          <w:rFonts w:asciiTheme="majorBidi" w:hAnsiTheme="majorBidi" w:cstheme="majorBidi"/>
          <w:sz w:val="30"/>
          <w:szCs w:val="30"/>
          <w:cs/>
        </w:rPr>
        <w:t>รายละเอียดของบริษัทย่อย</w:t>
      </w:r>
      <w:r w:rsidR="00EC59DB" w:rsidRPr="000E73AD">
        <w:rPr>
          <w:rFonts w:asciiTheme="majorBidi" w:hAnsiTheme="majorBidi" w:cstheme="majorBidi"/>
          <w:sz w:val="30"/>
          <w:szCs w:val="30"/>
          <w:cs/>
        </w:rPr>
        <w:t>ที่บริษัทถือหุ้น</w:t>
      </w:r>
      <w:r w:rsidR="00562CEB" w:rsidRPr="000E73AD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2D66F1" w:rsidRPr="000E73AD">
        <w:rPr>
          <w:rFonts w:asciiTheme="majorBidi" w:hAnsiTheme="majorBidi" w:cstheme="majorBidi"/>
          <w:sz w:val="30"/>
          <w:szCs w:val="30"/>
        </w:rPr>
        <w:t xml:space="preserve">30 </w:t>
      </w:r>
      <w:r w:rsidR="008D42A4" w:rsidRPr="000E73AD">
        <w:rPr>
          <w:rFonts w:asciiTheme="majorBidi" w:hAnsiTheme="majorBidi" w:hint="cs"/>
          <w:sz w:val="30"/>
          <w:szCs w:val="30"/>
          <w:cs/>
        </w:rPr>
        <w:t>กันยายน</w:t>
      </w:r>
      <w:r w:rsidR="002D66F1" w:rsidRPr="000E73AD">
        <w:rPr>
          <w:rFonts w:asciiTheme="majorBidi" w:hAnsiTheme="majorBidi"/>
          <w:sz w:val="30"/>
          <w:szCs w:val="30"/>
          <w:cs/>
        </w:rPr>
        <w:t xml:space="preserve"> </w:t>
      </w:r>
      <w:r w:rsidR="002D66F1" w:rsidRPr="000E73AD">
        <w:rPr>
          <w:rFonts w:asciiTheme="majorBidi" w:hAnsiTheme="majorBidi" w:cstheme="majorBidi"/>
          <w:sz w:val="30"/>
          <w:szCs w:val="30"/>
        </w:rPr>
        <w:t>2563</w:t>
      </w:r>
      <w:r w:rsidR="00562CEB" w:rsidRPr="000E73AD">
        <w:rPr>
          <w:rFonts w:asciiTheme="majorBidi" w:hAnsiTheme="majorBidi" w:cstheme="majorBidi"/>
          <w:sz w:val="30"/>
          <w:szCs w:val="30"/>
        </w:rPr>
        <w:t xml:space="preserve"> </w:t>
      </w:r>
      <w:r w:rsidR="00562CEB" w:rsidRPr="000E73A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E53DC" w:rsidRPr="000E73AD">
        <w:rPr>
          <w:rFonts w:asciiTheme="majorBidi" w:hAnsiTheme="majorBidi" w:cstheme="majorBidi"/>
          <w:sz w:val="30"/>
          <w:szCs w:val="30"/>
        </w:rPr>
        <w:t>3</w:t>
      </w:r>
      <w:r w:rsidR="00562CEB" w:rsidRPr="000E73AD">
        <w:rPr>
          <w:rFonts w:asciiTheme="majorBidi" w:hAnsiTheme="majorBidi" w:cstheme="majorBidi"/>
          <w:sz w:val="30"/>
          <w:szCs w:val="30"/>
        </w:rPr>
        <w:t xml:space="preserve">1 </w:t>
      </w:r>
      <w:r w:rsidR="00562CEB" w:rsidRPr="000E73A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D0FB7" w:rsidRPr="000E73AD">
        <w:rPr>
          <w:rFonts w:asciiTheme="majorBidi" w:hAnsiTheme="majorBidi" w:cstheme="majorBidi"/>
          <w:sz w:val="30"/>
          <w:szCs w:val="30"/>
        </w:rPr>
        <w:t>2562</w:t>
      </w:r>
      <w:r w:rsidR="00562CEB" w:rsidRPr="000E73AD">
        <w:rPr>
          <w:rFonts w:asciiTheme="majorBidi" w:hAnsiTheme="majorBidi" w:cstheme="majorBidi"/>
          <w:sz w:val="30"/>
          <w:szCs w:val="30"/>
        </w:rPr>
        <w:t xml:space="preserve"> </w:t>
      </w:r>
      <w:r w:rsidR="00562CEB" w:rsidRPr="000E73A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C650361" w14:textId="77777777" w:rsidR="00562CEB" w:rsidRPr="000E73AD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7" w:type="dxa"/>
        <w:tblInd w:w="558" w:type="dxa"/>
        <w:tblLook w:val="01E0" w:firstRow="1" w:lastRow="1" w:firstColumn="1" w:lastColumn="1" w:noHBand="0" w:noVBand="0"/>
      </w:tblPr>
      <w:tblGrid>
        <w:gridCol w:w="3510"/>
        <w:gridCol w:w="3330"/>
        <w:gridCol w:w="1170"/>
        <w:gridCol w:w="1157"/>
      </w:tblGrid>
      <w:tr w:rsidR="00562CEB" w:rsidRPr="000E73AD" w14:paraId="6CE856FF" w14:textId="77777777" w:rsidTr="00F250F7">
        <w:trPr>
          <w:cantSplit/>
          <w:tblHeader/>
        </w:trPr>
        <w:tc>
          <w:tcPr>
            <w:tcW w:w="3510" w:type="dxa"/>
          </w:tcPr>
          <w:p w14:paraId="4A3FA323" w14:textId="77777777" w:rsidR="00562CEB" w:rsidRPr="000E73AD" w:rsidRDefault="00562C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30" w:type="dxa"/>
          </w:tcPr>
          <w:p w14:paraId="06625C25" w14:textId="77777777" w:rsidR="00562CEB" w:rsidRPr="000E73AD" w:rsidRDefault="00562C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27" w:type="dxa"/>
            <w:gridSpan w:val="2"/>
          </w:tcPr>
          <w:p w14:paraId="0675B689" w14:textId="77777777" w:rsidR="00562CEB" w:rsidRPr="000E73AD" w:rsidRDefault="00562C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562CEB" w:rsidRPr="000E73AD" w14:paraId="7DD70122" w14:textId="77777777" w:rsidTr="00F250F7">
        <w:trPr>
          <w:cantSplit/>
          <w:tblHeader/>
        </w:trPr>
        <w:tc>
          <w:tcPr>
            <w:tcW w:w="3510" w:type="dxa"/>
          </w:tcPr>
          <w:p w14:paraId="285E5B71" w14:textId="77777777" w:rsidR="00562CEB" w:rsidRPr="000E73AD" w:rsidRDefault="00562C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30" w:type="dxa"/>
          </w:tcPr>
          <w:p w14:paraId="46E6B99E" w14:textId="77777777" w:rsidR="00562CEB" w:rsidRPr="000E73AD" w:rsidRDefault="00562C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14:paraId="1C6BCBC0" w14:textId="38A4FE8A" w:rsidR="00562CEB" w:rsidRPr="000E73AD" w:rsidRDefault="002D66F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8D42A4" w:rsidRPr="000E73A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57" w:type="dxa"/>
            <w:shd w:val="clear" w:color="auto" w:fill="FFFFFF"/>
          </w:tcPr>
          <w:p w14:paraId="6E74470F" w14:textId="77777777" w:rsidR="00562CEB" w:rsidRPr="000E73AD" w:rsidRDefault="008E53DC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562CEB"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62CEB" w:rsidRPr="000E73AD" w14:paraId="065694B3" w14:textId="77777777" w:rsidTr="00F250F7">
        <w:trPr>
          <w:cantSplit/>
          <w:tblHeader/>
        </w:trPr>
        <w:tc>
          <w:tcPr>
            <w:tcW w:w="3510" w:type="dxa"/>
          </w:tcPr>
          <w:p w14:paraId="3C536AC4" w14:textId="77777777" w:rsidR="00562CEB" w:rsidRPr="000E73AD" w:rsidRDefault="007C4E2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3330" w:type="dxa"/>
          </w:tcPr>
          <w:p w14:paraId="6733ACF4" w14:textId="77777777" w:rsidR="00562CEB" w:rsidRPr="000E73AD" w:rsidRDefault="007C4E2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70" w:type="dxa"/>
            <w:shd w:val="clear" w:color="auto" w:fill="FFFFFF"/>
          </w:tcPr>
          <w:p w14:paraId="447EFEFB" w14:textId="77777777" w:rsidR="00562CEB" w:rsidRPr="000E73AD" w:rsidRDefault="000D0FB7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57" w:type="dxa"/>
            <w:shd w:val="clear" w:color="auto" w:fill="FFFFFF"/>
          </w:tcPr>
          <w:p w14:paraId="5708C411" w14:textId="77777777" w:rsidR="00562CEB" w:rsidRPr="000E73AD" w:rsidRDefault="000D0FB7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562CEB" w:rsidRPr="000E73AD" w14:paraId="72FEEC59" w14:textId="77777777" w:rsidTr="00F250F7">
        <w:trPr>
          <w:cantSplit/>
          <w:trHeight w:val="290"/>
        </w:trPr>
        <w:tc>
          <w:tcPr>
            <w:tcW w:w="3510" w:type="dxa"/>
          </w:tcPr>
          <w:p w14:paraId="4293464F" w14:textId="77777777" w:rsidR="00562CEB" w:rsidRPr="000E73AD" w:rsidRDefault="00562C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3330" w:type="dxa"/>
          </w:tcPr>
          <w:p w14:paraId="26FD0FC7" w14:textId="77777777" w:rsidR="00562CEB" w:rsidRPr="000E73AD" w:rsidRDefault="00562C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531F48" w14:textId="77777777" w:rsidR="00562CEB" w:rsidRPr="000E73AD" w:rsidRDefault="00562C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70E3ECC3" w14:textId="77777777" w:rsidR="00562CEB" w:rsidRPr="000E73AD" w:rsidRDefault="00562C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39F0" w:rsidRPr="000E73AD" w14:paraId="06B5C277" w14:textId="77777777" w:rsidTr="00F250F7">
        <w:trPr>
          <w:cantSplit/>
        </w:trPr>
        <w:tc>
          <w:tcPr>
            <w:tcW w:w="3510" w:type="dxa"/>
          </w:tcPr>
          <w:p w14:paraId="38BE07BF" w14:textId="77777777" w:rsidR="007439F0" w:rsidRPr="000E73AD" w:rsidRDefault="007439F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ช. ทวี เทอร์โมเทค จำกัด</w:t>
            </w:r>
          </w:p>
        </w:tc>
        <w:tc>
          <w:tcPr>
            <w:tcW w:w="3330" w:type="dxa"/>
          </w:tcPr>
          <w:p w14:paraId="6D3BF623" w14:textId="77777777" w:rsidR="007439F0" w:rsidRPr="000E73AD" w:rsidRDefault="007439F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58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ผลิต ตกแต่ง ประกอบและซ่อมแซม</w:t>
            </w:r>
          </w:p>
          <w:p w14:paraId="305E8F0F" w14:textId="77777777" w:rsidR="007439F0" w:rsidRPr="000E73AD" w:rsidRDefault="007439F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58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ตู้ที่ใช้สำหรับบรรจุและบรรทุกสินค้า</w:t>
            </w:r>
          </w:p>
        </w:tc>
        <w:tc>
          <w:tcPr>
            <w:tcW w:w="1170" w:type="dxa"/>
          </w:tcPr>
          <w:p w14:paraId="36A2ED1E" w14:textId="77777777" w:rsidR="007439F0" w:rsidRPr="000E73AD" w:rsidRDefault="007439F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157" w:type="dxa"/>
          </w:tcPr>
          <w:p w14:paraId="236F7A5B" w14:textId="77777777" w:rsidR="007439F0" w:rsidRPr="000E73AD" w:rsidRDefault="007439F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7439F0" w:rsidRPr="000E73AD" w14:paraId="01B88312" w14:textId="77777777" w:rsidTr="00F250F7">
        <w:trPr>
          <w:cantSplit/>
        </w:trPr>
        <w:tc>
          <w:tcPr>
            <w:tcW w:w="3510" w:type="dxa"/>
            <w:shd w:val="clear" w:color="auto" w:fill="auto"/>
          </w:tcPr>
          <w:p w14:paraId="05F1F4B3" w14:textId="77777777" w:rsidR="007439F0" w:rsidRPr="000E73AD" w:rsidRDefault="007439F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อมรรัตน์โกสินทร์ จำกัด</w:t>
            </w:r>
          </w:p>
          <w:p w14:paraId="2E45239C" w14:textId="77777777" w:rsidR="007439F0" w:rsidRPr="000E73AD" w:rsidRDefault="007439F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30" w:type="dxa"/>
            <w:shd w:val="clear" w:color="auto" w:fill="auto"/>
          </w:tcPr>
          <w:p w14:paraId="2D73F46F" w14:textId="77777777" w:rsidR="007439F0" w:rsidRPr="000E73AD" w:rsidRDefault="007439F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การขนส่งผู้โดยสารประจำทาง</w:t>
            </w:r>
          </w:p>
        </w:tc>
        <w:tc>
          <w:tcPr>
            <w:tcW w:w="1170" w:type="dxa"/>
            <w:shd w:val="clear" w:color="auto" w:fill="auto"/>
          </w:tcPr>
          <w:p w14:paraId="54751B38" w14:textId="77777777" w:rsidR="007439F0" w:rsidRPr="000E73AD" w:rsidRDefault="007439F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ab/>
              <w:t>99.97</w:t>
            </w:r>
          </w:p>
        </w:tc>
        <w:tc>
          <w:tcPr>
            <w:tcW w:w="1157" w:type="dxa"/>
            <w:shd w:val="clear" w:color="auto" w:fill="auto"/>
          </w:tcPr>
          <w:p w14:paraId="2BA20577" w14:textId="77777777" w:rsidR="007439F0" w:rsidRPr="000E73AD" w:rsidRDefault="007439F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ab/>
              <w:t>99.97</w:t>
            </w:r>
          </w:p>
        </w:tc>
      </w:tr>
    </w:tbl>
    <w:p w14:paraId="1E88FF0A" w14:textId="77777777" w:rsidR="00B032B1" w:rsidRPr="000E73AD" w:rsidRDefault="00B4421F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"/>
        <w:rPr>
          <w:rFonts w:asciiTheme="majorBidi" w:hAnsiTheme="majorBidi" w:cstheme="majorBidi"/>
          <w:sz w:val="30"/>
          <w:szCs w:val="30"/>
        </w:rPr>
      </w:pPr>
      <w:r w:rsidRPr="000E73AD">
        <w:rPr>
          <w:rFonts w:asciiTheme="majorBidi" w:hAnsiTheme="majorBidi" w:cstheme="majorBidi"/>
          <w:sz w:val="30"/>
          <w:szCs w:val="30"/>
        </w:rPr>
        <w:t xml:space="preserve">  </w:t>
      </w:r>
      <w:r w:rsidR="00562CEB" w:rsidRPr="000E73AD">
        <w:rPr>
          <w:rFonts w:asciiTheme="majorBidi" w:hAnsiTheme="majorBidi" w:cstheme="majorBidi"/>
          <w:sz w:val="30"/>
          <w:szCs w:val="30"/>
          <w:cs/>
        </w:rPr>
        <w:t xml:space="preserve">บริษัทย่อยทางตรงข้างต้นจดทะเบียนในประเทศไทย </w:t>
      </w:r>
    </w:p>
    <w:p w14:paraId="08ACF0A4" w14:textId="77777777" w:rsidR="00562CEB" w:rsidRPr="000E73AD" w:rsidRDefault="00562CEB" w:rsidP="00A9166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0E73AD">
        <w:rPr>
          <w:rFonts w:asciiTheme="majorBidi" w:hAnsiTheme="majorBidi" w:cstheme="majorBidi"/>
          <w:sz w:val="30"/>
          <w:szCs w:val="30"/>
          <w:cs/>
        </w:rPr>
        <w:br w:type="page"/>
      </w:r>
      <w:r w:rsidRPr="000E73A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เกณฑ์การจัดทำงบการเงินระหว่างกาล</w:t>
      </w:r>
    </w:p>
    <w:p w14:paraId="6D986B10" w14:textId="77777777" w:rsidR="00562CEB" w:rsidRPr="000E73AD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B503A74" w14:textId="77777777" w:rsidR="00562CEB" w:rsidRPr="000E73AD" w:rsidRDefault="00562CEB" w:rsidP="00A916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73A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0E73A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1FDF2E83" w14:textId="77777777" w:rsidR="00562CEB" w:rsidRPr="000E73AD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0081E2C" w14:textId="77777777" w:rsidR="001169B4" w:rsidRPr="000E73AD" w:rsidRDefault="001169B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0E73AD">
        <w:rPr>
          <w:rFonts w:asciiTheme="majorBidi" w:hAnsiTheme="majorBidi" w:cstheme="majorBidi"/>
          <w:spacing w:val="8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0E73AD">
        <w:rPr>
          <w:rFonts w:asciiTheme="majorBidi" w:hAnsiTheme="majorBidi" w:cstheme="majorBidi"/>
          <w:spacing w:val="8"/>
          <w:sz w:val="30"/>
          <w:szCs w:val="30"/>
        </w:rPr>
        <w:t xml:space="preserve">34 </w:t>
      </w:r>
      <w:r w:rsidRPr="000E73AD">
        <w:rPr>
          <w:rFonts w:asciiTheme="majorBidi" w:hAnsiTheme="majorBidi" w:cstheme="majorBidi"/>
          <w:spacing w:val="8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0E73AD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0E73AD">
        <w:rPr>
          <w:rFonts w:asciiTheme="majorBidi" w:hAnsiTheme="majorBidi" w:cstheme="majorBidi"/>
          <w:spacing w:val="8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0E73AD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</w:p>
    <w:p w14:paraId="627A5BDE" w14:textId="77777777" w:rsidR="001169B4" w:rsidRPr="000E73AD" w:rsidRDefault="001169B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</w:p>
    <w:p w14:paraId="0B234458" w14:textId="472D3C71" w:rsidR="00562CEB" w:rsidRPr="000E73AD" w:rsidRDefault="001169B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0E73AD">
        <w:rPr>
          <w:rFonts w:asciiTheme="majorBidi" w:hAnsiTheme="majorBidi" w:cstheme="majorBidi"/>
          <w:spacing w:val="8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</w:t>
      </w:r>
      <w:r w:rsidRPr="000E73AD">
        <w:rPr>
          <w:rFonts w:asciiTheme="majorBidi" w:hAnsiTheme="majorBidi" w:cstheme="majorBidi" w:hint="cs"/>
          <w:spacing w:val="8"/>
          <w:sz w:val="30"/>
          <w:szCs w:val="30"/>
          <w:cs/>
        </w:rPr>
        <w:t>ท</w:t>
      </w:r>
      <w:r w:rsidRPr="000E73AD">
        <w:rPr>
          <w:rFonts w:asciiTheme="majorBidi" w:hAnsiTheme="majorBidi" w:cstheme="majorBidi"/>
          <w:spacing w:val="8"/>
          <w:sz w:val="30"/>
          <w:szCs w:val="30"/>
          <w:cs/>
        </w:rPr>
        <w:t>และบริษัทย่อยสำหรับปีสิ้นสุดวันที่</w:t>
      </w:r>
      <w:r w:rsidRPr="000E73AD">
        <w:rPr>
          <w:rFonts w:asciiTheme="majorBidi" w:hAnsiTheme="majorBidi" w:cstheme="majorBidi"/>
          <w:spacing w:val="8"/>
          <w:sz w:val="30"/>
          <w:szCs w:val="30"/>
        </w:rPr>
        <w:t xml:space="preserve"> 31 </w:t>
      </w:r>
      <w:r w:rsidRPr="000E73AD">
        <w:rPr>
          <w:rFonts w:asciiTheme="majorBidi" w:hAnsiTheme="majorBidi" w:cstheme="majorBidi"/>
          <w:spacing w:val="8"/>
          <w:sz w:val="30"/>
          <w:szCs w:val="30"/>
          <w:cs/>
        </w:rPr>
        <w:t>ธันวาคม</w:t>
      </w:r>
      <w:r w:rsidRPr="000E73AD">
        <w:rPr>
          <w:rFonts w:asciiTheme="majorBidi" w:hAnsiTheme="majorBidi" w:cstheme="majorBidi"/>
          <w:spacing w:val="8"/>
          <w:sz w:val="30"/>
          <w:szCs w:val="30"/>
        </w:rPr>
        <w:t xml:space="preserve"> 25</w:t>
      </w:r>
      <w:r w:rsidR="003661A9" w:rsidRPr="000E73AD">
        <w:rPr>
          <w:rFonts w:asciiTheme="majorBidi" w:hAnsiTheme="majorBidi" w:cstheme="majorBidi"/>
          <w:sz w:val="30"/>
          <w:szCs w:val="30"/>
        </w:rPr>
        <w:t>6</w:t>
      </w:r>
      <w:r w:rsidRPr="000E73AD">
        <w:rPr>
          <w:rFonts w:asciiTheme="majorBidi" w:hAnsiTheme="majorBidi" w:cstheme="majorBidi"/>
          <w:spacing w:val="8"/>
          <w:sz w:val="30"/>
          <w:szCs w:val="30"/>
        </w:rPr>
        <w:t>2</w:t>
      </w:r>
    </w:p>
    <w:p w14:paraId="63019EA3" w14:textId="77777777" w:rsidR="001169B4" w:rsidRPr="000E73AD" w:rsidRDefault="001169B4" w:rsidP="00A9166C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24B11AB" w14:textId="25463771" w:rsidR="00E6512D" w:rsidRPr="000E73AD" w:rsidRDefault="00E6512D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73A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9A07D3" w:rsidRPr="000E73AD">
        <w:rPr>
          <w:rFonts w:asciiTheme="majorBidi" w:hAnsiTheme="majorBidi" w:cstheme="majorBidi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="009A07D3" w:rsidRPr="000E73A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A07D3" w:rsidRPr="000E73AD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9A07D3" w:rsidRPr="000E73AD">
        <w:rPr>
          <w:rFonts w:asciiTheme="majorBidi" w:hAnsiTheme="majorBidi" w:cstheme="majorBidi"/>
          <w:sz w:val="30"/>
          <w:szCs w:val="30"/>
        </w:rPr>
        <w:t xml:space="preserve">16 </w:t>
      </w:r>
      <w:r w:rsidR="009A07D3" w:rsidRPr="000E73AD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="009A07D3" w:rsidRPr="000E73AD">
        <w:rPr>
          <w:rFonts w:asciiTheme="majorBidi" w:hAnsiTheme="majorBidi" w:cstheme="majorBidi"/>
          <w:sz w:val="30"/>
          <w:szCs w:val="30"/>
          <w:cs/>
        </w:rPr>
        <w:t>สัญญาเช่า</w:t>
      </w:r>
      <w:r w:rsidR="009A07D3" w:rsidRPr="000E73AD">
        <w:rPr>
          <w:rFonts w:asciiTheme="majorBidi" w:hAnsiTheme="majorBidi" w:cstheme="majorBidi"/>
          <w:sz w:val="30"/>
          <w:szCs w:val="30"/>
        </w:rPr>
        <w:t xml:space="preserve"> </w:t>
      </w:r>
      <w:r w:rsidR="009A07D3" w:rsidRPr="000E73AD">
        <w:rPr>
          <w:rFonts w:asciiTheme="majorBidi" w:hAnsiTheme="majorBidi" w:cstheme="majorBidi"/>
          <w:sz w:val="30"/>
          <w:szCs w:val="30"/>
          <w:cs/>
        </w:rPr>
        <w:t>(</w:t>
      </w:r>
      <w:r w:rsidR="009A07D3" w:rsidRPr="000E73AD">
        <w:rPr>
          <w:rFonts w:asciiTheme="majorBidi" w:hAnsiTheme="majorBidi" w:cstheme="majorBidi"/>
          <w:sz w:val="30"/>
          <w:szCs w:val="30"/>
        </w:rPr>
        <w:t>TFRS 16</w:t>
      </w:r>
      <w:r w:rsidR="009A07D3" w:rsidRPr="000E73AD">
        <w:rPr>
          <w:rFonts w:asciiTheme="majorBidi" w:hAnsiTheme="majorBidi" w:cstheme="majorBidi"/>
          <w:sz w:val="30"/>
          <w:szCs w:val="30"/>
          <w:cs/>
        </w:rPr>
        <w:t>) เป็นครั้งแรก</w:t>
      </w:r>
      <w:r w:rsidR="00E350FE" w:rsidRPr="000E73A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C60CF" w:rsidRPr="000E73AD">
        <w:rPr>
          <w:rFonts w:asciiTheme="majorBidi" w:hAnsiTheme="majorBidi" w:cstheme="majorBidi" w:hint="cs"/>
          <w:sz w:val="30"/>
          <w:szCs w:val="30"/>
          <w:cs/>
        </w:rPr>
        <w:t>การตีราคาที่ดินใหม่</w:t>
      </w:r>
      <w:r w:rsidR="009E5A01" w:rsidRPr="000E73A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A07D3" w:rsidRPr="000E73A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0E73AD">
        <w:rPr>
          <w:rFonts w:asciiTheme="majorBidi" w:hAnsiTheme="majorBidi" w:cstheme="majorBidi" w:hint="cs"/>
          <w:sz w:val="30"/>
          <w:szCs w:val="30"/>
          <w:cs/>
        </w:rPr>
        <w:t xml:space="preserve">ได้เปิดเผยผลกระทบจากการเปลี่ยนแปลงนโยบายการบัญชีที่มีสาระสำคัญไว้ในหมายเหตุข้อ </w:t>
      </w:r>
      <w:r w:rsidRPr="000E73AD">
        <w:rPr>
          <w:rFonts w:asciiTheme="majorBidi" w:hAnsiTheme="majorBidi" w:cstheme="majorBidi"/>
          <w:sz w:val="30"/>
          <w:szCs w:val="30"/>
        </w:rPr>
        <w:t>3</w:t>
      </w:r>
    </w:p>
    <w:p w14:paraId="515954E2" w14:textId="59E5CAFB" w:rsidR="00DA2222" w:rsidRPr="000E73AD" w:rsidRDefault="00DA2222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1A544A" w14:textId="77777777" w:rsidR="008D545E" w:rsidRPr="000E73AD" w:rsidRDefault="008D545E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73AD">
        <w:rPr>
          <w:rFonts w:asciiTheme="majorBidi" w:hAnsiTheme="majorBidi" w:cstheme="majorBidi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6C209430" w14:textId="77777777" w:rsidR="00D11F7E" w:rsidRPr="000E73AD" w:rsidRDefault="00D11F7E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38E1F8A3" w14:textId="77777777" w:rsidR="00562CEB" w:rsidRPr="000E73AD" w:rsidRDefault="00D11F7E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eastAsia="MS Mincho" w:hAnsiTheme="majorBidi" w:cstheme="majorBidi"/>
          <w:b/>
          <w:bCs/>
          <w:i/>
          <w:iCs/>
          <w:color w:val="0000FF"/>
          <w:sz w:val="30"/>
          <w:szCs w:val="30"/>
          <w:lang w:val="en-GB"/>
        </w:rPr>
      </w:pPr>
      <w:r w:rsidRPr="000E73AD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 xml:space="preserve"> </w:t>
      </w:r>
      <w:r w:rsidR="0019410A" w:rsidRPr="000E73AD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>(</w:t>
      </w:r>
      <w:r w:rsidRPr="000E73AD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  <w:lang w:val="en-GB"/>
        </w:rPr>
        <w:t>ข</w:t>
      </w:r>
      <w:r w:rsidR="0019410A" w:rsidRPr="000E73AD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>)</w:t>
      </w:r>
      <w:r w:rsidR="0019410A" w:rsidRPr="000E73AD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ab/>
      </w:r>
      <w:r w:rsidR="00562CEB" w:rsidRPr="000E73AD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>การใช้วิจารณญาณและการประมาณการ</w:t>
      </w:r>
    </w:p>
    <w:p w14:paraId="500C6127" w14:textId="77777777" w:rsidR="00562CEB" w:rsidRPr="000E73AD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04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05F7EA24" w14:textId="15033969" w:rsidR="00F37EF6" w:rsidRPr="000E73AD" w:rsidRDefault="00D11F7E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E73A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0E73AD">
        <w:rPr>
          <w:rFonts w:ascii="Angsana New" w:hAnsi="Angsana New" w:hint="cs"/>
          <w:sz w:val="30"/>
          <w:szCs w:val="30"/>
          <w:cs/>
        </w:rPr>
        <w:t>ไว้</w:t>
      </w:r>
      <w:r w:rsidRPr="000E73AD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0E73AD">
        <w:rPr>
          <w:rFonts w:ascii="Angsana New" w:hAnsi="Angsana New"/>
          <w:sz w:val="30"/>
          <w:szCs w:val="30"/>
        </w:rPr>
        <w:t xml:space="preserve">31 </w:t>
      </w:r>
      <w:r w:rsidRPr="000E73A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0E73AD">
        <w:rPr>
          <w:rFonts w:ascii="Angsana New" w:hAnsi="Angsana New"/>
          <w:sz w:val="30"/>
          <w:szCs w:val="30"/>
        </w:rPr>
        <w:t>2562</w:t>
      </w:r>
      <w:r w:rsidRPr="000E73AD">
        <w:rPr>
          <w:rFonts w:ascii="Angsana New" w:hAnsi="Angsana New" w:hint="cs"/>
          <w:sz w:val="30"/>
          <w:szCs w:val="30"/>
          <w:cs/>
        </w:rPr>
        <w:t xml:space="preserve"> </w:t>
      </w:r>
      <w:r w:rsidRPr="000E73AD">
        <w:rPr>
          <w:rFonts w:ascii="Angsana New" w:hAnsi="Angsana New"/>
          <w:sz w:val="30"/>
          <w:szCs w:val="30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="00C05F3C" w:rsidRPr="000E73AD">
        <w:rPr>
          <w:rFonts w:ascii="Angsana New" w:hAnsi="Angsana New" w:hint="cs"/>
          <w:sz w:val="30"/>
          <w:szCs w:val="30"/>
          <w:cs/>
        </w:rPr>
        <w:t xml:space="preserve"> การตีราคาที่ดินใหม่ </w:t>
      </w:r>
      <w:r w:rsidR="008122F0" w:rsidRPr="000E73AD">
        <w:rPr>
          <w:rFonts w:ascii="Angsana New" w:hAnsi="Angsana New" w:hint="cs"/>
          <w:sz w:val="30"/>
          <w:szCs w:val="30"/>
          <w:cs/>
        </w:rPr>
        <w:t>และ</w:t>
      </w:r>
      <w:r w:rsidR="008122F0" w:rsidRPr="000E73AD">
        <w:rPr>
          <w:rFonts w:ascii="Angsana New" w:hAnsi="Angsana New" w:hint="cs"/>
          <w:sz w:val="30"/>
          <w:szCs w:val="30"/>
          <w:cs/>
        </w:rPr>
        <w:br/>
        <w:t>แนวปฏิบัติทางการบัญชี เรื่อง มาตรการผ่อนปรนชั่วคราวส</w:t>
      </w:r>
      <w:r w:rsidR="00E233E0" w:rsidRPr="000E73AD">
        <w:rPr>
          <w:rFonts w:ascii="Angsana New" w:hAnsi="Angsana New" w:hint="cs"/>
          <w:sz w:val="30"/>
          <w:szCs w:val="30"/>
          <w:cs/>
        </w:rPr>
        <w:t>ำ</w:t>
      </w:r>
      <w:r w:rsidR="008122F0" w:rsidRPr="000E73AD">
        <w:rPr>
          <w:rFonts w:ascii="Angsana New" w:hAnsi="Angsana New" w:hint="cs"/>
          <w:sz w:val="30"/>
          <w:szCs w:val="30"/>
          <w:cs/>
        </w:rPr>
        <w:t xml:space="preserve">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4F2264" w:rsidRPr="000E73AD">
        <w:rPr>
          <w:rFonts w:ascii="Angsana New" w:hAnsi="Angsana New" w:hint="cs"/>
          <w:sz w:val="30"/>
          <w:szCs w:val="30"/>
        </w:rPr>
        <w:t>2019</w:t>
      </w:r>
      <w:r w:rsidR="008122F0" w:rsidRPr="000E73AD">
        <w:rPr>
          <w:rFonts w:ascii="Angsana New" w:hAnsi="Angsana New" w:hint="cs"/>
          <w:sz w:val="30"/>
          <w:szCs w:val="30"/>
          <w:cs/>
        </w:rPr>
        <w:t xml:space="preserve"> (</w:t>
      </w:r>
      <w:r w:rsidR="008122F0" w:rsidRPr="000E73AD">
        <w:rPr>
          <w:rFonts w:ascii="Angsana New" w:hAnsi="Angsana New" w:hint="cs"/>
          <w:sz w:val="30"/>
          <w:szCs w:val="30"/>
        </w:rPr>
        <w:t>COVID-</w:t>
      </w:r>
      <w:r w:rsidR="004F2264" w:rsidRPr="000E73AD">
        <w:rPr>
          <w:rFonts w:ascii="Angsana New" w:hAnsi="Angsana New" w:hint="cs"/>
          <w:sz w:val="30"/>
          <w:szCs w:val="30"/>
        </w:rPr>
        <w:t>19</w:t>
      </w:r>
      <w:r w:rsidR="008122F0" w:rsidRPr="000E73AD">
        <w:rPr>
          <w:rFonts w:ascii="Angsana New" w:hAnsi="Angsana New" w:hint="cs"/>
          <w:sz w:val="30"/>
          <w:szCs w:val="30"/>
          <w:cs/>
        </w:rPr>
        <w:t>)</w:t>
      </w:r>
    </w:p>
    <w:p w14:paraId="2E8E97FA" w14:textId="4347061F" w:rsidR="00212D4A" w:rsidRPr="000E73AD" w:rsidRDefault="00212D4A" w:rsidP="00212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E73AD">
        <w:rPr>
          <w:rFonts w:ascii="Angsana New" w:hAnsi="Angsana New" w:hint="cs"/>
          <w:sz w:val="30"/>
          <w:szCs w:val="30"/>
          <w:cs/>
        </w:rPr>
        <w:lastRenderedPageBreak/>
        <w:t>ใ</w:t>
      </w:r>
      <w:r w:rsidRPr="000E73AD">
        <w:rPr>
          <w:rFonts w:ascii="Angsana New" w:hAnsi="Angsana New"/>
          <w:sz w:val="30"/>
          <w:szCs w:val="30"/>
          <w:cs/>
        </w:rPr>
        <w:t>นช่วงต้นปี</w:t>
      </w:r>
      <w:r w:rsidRPr="000E73AD">
        <w:rPr>
          <w:rFonts w:ascii="Angsana New" w:hAnsi="Angsana New"/>
          <w:sz w:val="30"/>
          <w:szCs w:val="30"/>
        </w:rPr>
        <w:t xml:space="preserve"> 2563 </w:t>
      </w:r>
      <w:r w:rsidRPr="000E73AD">
        <w:rPr>
          <w:rFonts w:ascii="Angsana New" w:hAnsi="Angsana New"/>
          <w:sz w:val="30"/>
          <w:szCs w:val="30"/>
          <w:cs/>
        </w:rPr>
        <w:t xml:space="preserve">เกิดการแพร่ระบาดของโรคติดเชื้อไวรัสโคโรนา </w:t>
      </w:r>
      <w:r w:rsidRPr="000E73AD">
        <w:rPr>
          <w:rFonts w:ascii="Angsana New" w:hAnsi="Angsana New"/>
          <w:sz w:val="30"/>
          <w:szCs w:val="30"/>
        </w:rPr>
        <w:t>2019 (C</w:t>
      </w:r>
      <w:r>
        <w:rPr>
          <w:rFonts w:ascii="Angsana New" w:hAnsi="Angsana New"/>
          <w:sz w:val="30"/>
          <w:szCs w:val="30"/>
        </w:rPr>
        <w:t>OVID</w:t>
      </w:r>
      <w:r w:rsidRPr="000E73AD">
        <w:rPr>
          <w:rFonts w:ascii="Angsana New" w:hAnsi="Angsana New"/>
          <w:sz w:val="30"/>
          <w:szCs w:val="30"/>
        </w:rPr>
        <w:t xml:space="preserve">-19) </w:t>
      </w:r>
      <w:r w:rsidRPr="000E73AD">
        <w:rPr>
          <w:rFonts w:ascii="Angsana New" w:hAnsi="Angsana New"/>
          <w:sz w:val="30"/>
          <w:szCs w:val="30"/>
          <w:cs/>
        </w:rPr>
        <w:t xml:space="preserve">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ซึ่งส่งผลกระทบอย่างมากต่อระบบเศรษฐกิจโลก การผลิต การกระจายสินค้าตลอดจนผลการดำเนินงานของหลายกิจการในวงกว้าง </w:t>
      </w:r>
    </w:p>
    <w:p w14:paraId="51E3E32A" w14:textId="77777777" w:rsidR="00212D4A" w:rsidRDefault="00212D4A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B5C5994" w14:textId="24A465D8" w:rsidR="003D79FA" w:rsidRPr="000E73AD" w:rsidRDefault="003D79FA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E73AD">
        <w:rPr>
          <w:rFonts w:ascii="Angsana New" w:hAnsi="Angsana New" w:hint="cs"/>
          <w:sz w:val="30"/>
          <w:szCs w:val="30"/>
          <w:cs/>
        </w:rPr>
        <w:t xml:space="preserve">ทั้งนี้ ณ </w:t>
      </w:r>
      <w:r w:rsidRPr="000E73AD">
        <w:rPr>
          <w:rFonts w:ascii="Angsana New" w:hAnsi="Angsana New"/>
          <w:sz w:val="30"/>
          <w:szCs w:val="30"/>
          <w:cs/>
        </w:rPr>
        <w:t xml:space="preserve">วันที่ </w:t>
      </w:r>
      <w:r w:rsidR="00E23BD8" w:rsidRPr="000E73AD">
        <w:rPr>
          <w:rFonts w:ascii="Angsana New" w:hAnsi="Angsana New"/>
          <w:sz w:val="30"/>
          <w:szCs w:val="30"/>
        </w:rPr>
        <w:t xml:space="preserve">30 </w:t>
      </w:r>
      <w:r w:rsidR="008D42A4" w:rsidRPr="000E73AD">
        <w:rPr>
          <w:rFonts w:ascii="Angsana New" w:hAnsi="Angsana New" w:hint="cs"/>
          <w:sz w:val="30"/>
          <w:szCs w:val="30"/>
          <w:cs/>
        </w:rPr>
        <w:t>กันยายน</w:t>
      </w:r>
      <w:r w:rsidR="00E23BD8" w:rsidRPr="000E73AD">
        <w:rPr>
          <w:rFonts w:ascii="Angsana New" w:hAnsi="Angsana New"/>
          <w:sz w:val="30"/>
          <w:szCs w:val="30"/>
          <w:cs/>
        </w:rPr>
        <w:t xml:space="preserve"> </w:t>
      </w:r>
      <w:r w:rsidR="00E23BD8" w:rsidRPr="000E73AD">
        <w:rPr>
          <w:rFonts w:ascii="Angsana New" w:hAnsi="Angsana New"/>
          <w:sz w:val="30"/>
          <w:szCs w:val="30"/>
        </w:rPr>
        <w:t xml:space="preserve">2563 </w:t>
      </w:r>
      <w:r w:rsidRPr="000E73AD">
        <w:rPr>
          <w:rFonts w:ascii="Angsana New" w:hAnsi="Angsana New" w:hint="cs"/>
          <w:sz w:val="30"/>
          <w:szCs w:val="30"/>
          <w:cs/>
        </w:rPr>
        <w:t xml:space="preserve"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</w:t>
      </w:r>
      <w:r w:rsidRPr="000E73AD">
        <w:rPr>
          <w:rFonts w:ascii="Angsana New" w:hAnsi="Angsana New"/>
          <w:sz w:val="30"/>
          <w:szCs w:val="30"/>
          <w:cs/>
        </w:rPr>
        <w:t>กลุ่มบริษัท</w:t>
      </w:r>
      <w:r w:rsidRPr="000E73AD">
        <w:rPr>
          <w:rFonts w:ascii="Angsana New" w:hAnsi="Angsana New" w:hint="cs"/>
          <w:sz w:val="30"/>
          <w:szCs w:val="30"/>
          <w:cs/>
        </w:rPr>
        <w:t>จึงเลือกปฏิบัติตามแนวปฏิบัติทางการบัญชี เรื่อง มาตรการ     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</w:t>
      </w:r>
      <w:r w:rsidRPr="000E73AD">
        <w:rPr>
          <w:rFonts w:ascii="Angsana New" w:hAnsi="Angsana New"/>
          <w:sz w:val="30"/>
          <w:szCs w:val="30"/>
          <w:cs/>
        </w:rPr>
        <w:t xml:space="preserve"> </w:t>
      </w:r>
      <w:r w:rsidR="004F2264" w:rsidRPr="000E73AD">
        <w:rPr>
          <w:rFonts w:ascii="Angsana New" w:hAnsi="Angsana New"/>
          <w:sz w:val="30"/>
          <w:szCs w:val="30"/>
        </w:rPr>
        <w:t>2019</w:t>
      </w:r>
      <w:r w:rsidRPr="000E73AD">
        <w:rPr>
          <w:rFonts w:ascii="Angsana New" w:hAnsi="Angsana New"/>
          <w:sz w:val="30"/>
          <w:szCs w:val="30"/>
          <w:cs/>
        </w:rPr>
        <w:t xml:space="preserve"> (</w:t>
      </w:r>
      <w:r w:rsidRPr="000E73AD">
        <w:rPr>
          <w:rFonts w:ascii="Angsana New" w:hAnsi="Angsana New"/>
          <w:sz w:val="30"/>
          <w:szCs w:val="30"/>
        </w:rPr>
        <w:t>COVID-</w:t>
      </w:r>
      <w:r w:rsidR="004F2264" w:rsidRPr="000E73AD">
        <w:rPr>
          <w:rFonts w:ascii="Angsana New" w:hAnsi="Angsana New"/>
          <w:sz w:val="30"/>
          <w:szCs w:val="30"/>
        </w:rPr>
        <w:t>19</w:t>
      </w:r>
      <w:r w:rsidRPr="000E73AD">
        <w:rPr>
          <w:rFonts w:ascii="Angsana New" w:hAnsi="Angsana New"/>
          <w:sz w:val="30"/>
          <w:szCs w:val="30"/>
          <w:cs/>
        </w:rPr>
        <w:t>)</w:t>
      </w:r>
      <w:r w:rsidRPr="000E73AD">
        <w:rPr>
          <w:rFonts w:ascii="Angsana New" w:hAnsi="Angsana New" w:hint="cs"/>
          <w:sz w:val="30"/>
          <w:szCs w:val="30"/>
          <w:cs/>
        </w:rPr>
        <w:t xml:space="preserve"> ในเรื่องดังต่อไปนี้</w:t>
      </w:r>
    </w:p>
    <w:p w14:paraId="40E549DF" w14:textId="77777777" w:rsidR="003D79FA" w:rsidRPr="00C20AD4" w:rsidRDefault="003D79FA" w:rsidP="00A9166C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374FD850" w14:textId="77777777" w:rsidR="003D79FA" w:rsidRPr="000E73AD" w:rsidRDefault="003D79FA" w:rsidP="00A9166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0E73AD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0D2A48E9" w14:textId="77777777" w:rsidR="003D79FA" w:rsidRPr="000E73AD" w:rsidRDefault="003D79FA" w:rsidP="00A916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2A3BCFF0" w14:textId="0BA89EDC" w:rsidR="003D79FA" w:rsidRPr="000E73AD" w:rsidRDefault="003D79FA" w:rsidP="00A916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E73AD">
        <w:rPr>
          <w:rFonts w:ascii="Angsana New" w:hAnsi="Angsana New"/>
          <w:sz w:val="30"/>
          <w:szCs w:val="30"/>
          <w:cs/>
        </w:rPr>
        <w:t>กลุ่มบริษัท</w:t>
      </w:r>
      <w:r w:rsidRPr="000E73AD">
        <w:rPr>
          <w:rFonts w:ascii="Angsana New" w:hAnsi="Angsana New" w:hint="cs"/>
          <w:color w:val="000000"/>
          <w:sz w:val="30"/>
          <w:szCs w:val="30"/>
          <w:cs/>
        </w:rPr>
        <w:t>พิจารณาการด้อยค่าของลูกหนี้การค้า</w:t>
      </w:r>
      <w:r w:rsidR="00D936AE" w:rsidRPr="000E73AD">
        <w:rPr>
          <w:rFonts w:ascii="Angsana New" w:hAnsi="Angsana New" w:hint="cs"/>
          <w:color w:val="000000"/>
          <w:sz w:val="30"/>
          <w:szCs w:val="30"/>
          <w:cs/>
        </w:rPr>
        <w:t>และสินทรัพย์ที่เกิดจากสัญญา</w:t>
      </w:r>
      <w:r w:rsidRPr="000E73AD">
        <w:rPr>
          <w:rFonts w:ascii="Angsana New" w:hAnsi="Angsana New" w:hint="cs"/>
          <w:color w:val="000000"/>
          <w:sz w:val="30"/>
          <w:szCs w:val="30"/>
          <w:cs/>
        </w:rPr>
        <w:t>ตามวิธีการอย่างง่าย</w:t>
      </w:r>
      <w:r w:rsidRPr="000E73AD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0E73AD">
        <w:rPr>
          <w:rFonts w:ascii="Angsana New" w:hAnsi="Angsana New"/>
          <w:color w:val="000000"/>
          <w:sz w:val="30"/>
          <w:szCs w:val="30"/>
        </w:rPr>
        <w:t>Simplified approach)</w:t>
      </w:r>
      <w:r w:rsidRPr="000E73AD">
        <w:rPr>
          <w:rFonts w:ascii="Angsana New" w:hAnsi="Angsana New" w:hint="cs"/>
          <w:color w:val="000000"/>
          <w:sz w:val="30"/>
          <w:szCs w:val="30"/>
          <w:cs/>
        </w:rPr>
        <w:t xml:space="preserve"> โดยใช้ข้อมูลผลขาดทุนด้านเครดิตในอดีตมาพิจารณาอัตราการสูญเสีย</w:t>
      </w:r>
      <w:r w:rsidRPr="000E73AD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0E73AD">
        <w:rPr>
          <w:rFonts w:ascii="Angsana New" w:hAnsi="Angsana New"/>
          <w:color w:val="000000"/>
          <w:sz w:val="30"/>
          <w:szCs w:val="30"/>
        </w:rPr>
        <w:t>loss rate)</w:t>
      </w:r>
      <w:r w:rsidRPr="000E73AD"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Pr="000E73AD">
        <w:rPr>
          <w:rFonts w:ascii="Angsana New" w:hAnsi="Angsana New"/>
          <w:sz w:val="30"/>
          <w:szCs w:val="30"/>
          <w:cs/>
        </w:rPr>
        <w:t xml:space="preserve">ไม่นำข้อมูลที่มีการคาดการณ์ในอนาคต </w:t>
      </w:r>
      <w:r w:rsidRPr="000E73AD">
        <w:rPr>
          <w:rFonts w:ascii="Angsana New" w:hAnsi="Angsana New"/>
          <w:sz w:val="30"/>
          <w:szCs w:val="30"/>
        </w:rPr>
        <w:t xml:space="preserve">(Forward-looking information) </w:t>
      </w:r>
      <w:r w:rsidRPr="000E73AD">
        <w:rPr>
          <w:rFonts w:ascii="Angsana New" w:hAnsi="Angsana New"/>
          <w:sz w:val="30"/>
          <w:szCs w:val="30"/>
          <w:cs/>
        </w:rPr>
        <w:t>มา</w:t>
      </w:r>
      <w:r w:rsidRPr="000E73AD">
        <w:rPr>
          <w:rFonts w:ascii="Angsana New" w:hAnsi="Angsana New" w:hint="cs"/>
          <w:sz w:val="30"/>
          <w:szCs w:val="30"/>
          <w:cs/>
        </w:rPr>
        <w:t>พิจารณา</w:t>
      </w:r>
    </w:p>
    <w:p w14:paraId="146B76C3" w14:textId="77777777" w:rsidR="004F5709" w:rsidRPr="000E73AD" w:rsidRDefault="004F5709" w:rsidP="00A916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5658EB74" w14:textId="77777777" w:rsidR="004F5709" w:rsidRPr="000E73AD" w:rsidRDefault="004F5709" w:rsidP="00A9166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0E73AD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การวัดมูลค่ายุติธรรม</w:t>
      </w:r>
    </w:p>
    <w:p w14:paraId="2C4DB6B4" w14:textId="77777777" w:rsidR="004F5709" w:rsidRPr="000E73AD" w:rsidRDefault="004F5709" w:rsidP="00A916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3C66F101" w14:textId="44B4DC96" w:rsidR="004F5709" w:rsidRPr="000E73AD" w:rsidRDefault="004F5709" w:rsidP="00A916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0E73AD">
        <w:rPr>
          <w:rFonts w:ascii="Angsana New" w:hAnsi="Angsana New"/>
          <w:color w:val="000000"/>
          <w:sz w:val="30"/>
          <w:szCs w:val="30"/>
          <w:cs/>
        </w:rPr>
        <w:t>กลุ่มบริษัทเลือกวัดมูลค่ายุติธรรมของเงินลงทุนในตราสารทุนที่ไม่อยู่ในความต้องการของตลาด</w:t>
      </w:r>
      <w:r w:rsidRPr="000E73AD">
        <w:rPr>
          <w:rFonts w:ascii="Angsana New" w:hAnsi="Angsana New" w:hint="cs"/>
          <w:color w:val="000000"/>
          <w:sz w:val="30"/>
          <w:szCs w:val="30"/>
          <w:cs/>
        </w:rPr>
        <w:t xml:space="preserve"> ณ วันที่ </w:t>
      </w:r>
      <w:r w:rsidR="00002511" w:rsidRPr="000E73AD">
        <w:rPr>
          <w:rFonts w:ascii="Angsana New" w:hAnsi="Angsana New"/>
          <w:color w:val="000000"/>
          <w:sz w:val="30"/>
          <w:szCs w:val="30"/>
        </w:rPr>
        <w:t xml:space="preserve">30 </w:t>
      </w:r>
      <w:r w:rsidR="005F4C57" w:rsidRPr="000E73AD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="00002511" w:rsidRPr="000E73A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02511" w:rsidRPr="000E73AD">
        <w:rPr>
          <w:rFonts w:ascii="Angsana New" w:hAnsi="Angsana New"/>
          <w:color w:val="000000"/>
          <w:sz w:val="30"/>
          <w:szCs w:val="30"/>
        </w:rPr>
        <w:t>2563</w:t>
      </w:r>
      <w:r w:rsidRPr="000E73AD">
        <w:rPr>
          <w:rFonts w:ascii="Angsana New" w:hAnsi="Angsana New"/>
          <w:color w:val="000000"/>
          <w:sz w:val="30"/>
          <w:szCs w:val="30"/>
        </w:rPr>
        <w:t xml:space="preserve"> </w:t>
      </w:r>
      <w:r w:rsidRPr="000E73AD">
        <w:rPr>
          <w:rFonts w:ascii="Angsana New" w:hAnsi="Angsana New"/>
          <w:color w:val="000000"/>
          <w:sz w:val="30"/>
          <w:szCs w:val="30"/>
          <w:cs/>
        </w:rPr>
        <w:t xml:space="preserve">ด้วยมูลค่ายุติธรรม ณ วันที่ </w:t>
      </w:r>
      <w:r w:rsidRPr="000E73AD">
        <w:rPr>
          <w:rFonts w:ascii="Angsana New" w:hAnsi="Angsana New"/>
          <w:color w:val="000000"/>
          <w:sz w:val="30"/>
          <w:szCs w:val="30"/>
        </w:rPr>
        <w:t>1</w:t>
      </w:r>
      <w:r w:rsidRPr="000E73AD">
        <w:rPr>
          <w:rFonts w:ascii="Angsana New" w:hAnsi="Angsana New"/>
          <w:color w:val="000000"/>
          <w:sz w:val="30"/>
          <w:szCs w:val="30"/>
          <w:cs/>
        </w:rPr>
        <w:t xml:space="preserve"> มกราคม </w:t>
      </w:r>
      <w:r w:rsidRPr="000E73AD">
        <w:rPr>
          <w:rFonts w:ascii="Angsana New" w:hAnsi="Angsana New"/>
          <w:color w:val="000000"/>
          <w:sz w:val="30"/>
          <w:szCs w:val="30"/>
        </w:rPr>
        <w:t>2563</w:t>
      </w:r>
    </w:p>
    <w:p w14:paraId="78DDEF0A" w14:textId="75283B01" w:rsidR="00606A39" w:rsidRPr="000E73AD" w:rsidRDefault="00606A39" w:rsidP="00A916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A259C18" w14:textId="2F83F283" w:rsidR="00606A39" w:rsidRPr="000E73AD" w:rsidRDefault="00606A39" w:rsidP="00A916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E73AD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0E73AD">
        <w:rPr>
          <w:rFonts w:ascii="Angsana New" w:hAnsi="Angsana New" w:hint="cs"/>
          <w:color w:val="000000"/>
          <w:sz w:val="30"/>
          <w:szCs w:val="30"/>
          <w:cs/>
        </w:rPr>
        <w:t>เลือกไม่นำสถานการณ์</w:t>
      </w:r>
      <w:r w:rsidRPr="000E73A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E73AD">
        <w:rPr>
          <w:rFonts w:ascii="Angsana New" w:hAnsi="Angsana New"/>
          <w:color w:val="000000"/>
          <w:sz w:val="30"/>
          <w:szCs w:val="30"/>
        </w:rPr>
        <w:t>COVID-19</w:t>
      </w:r>
      <w:r w:rsidRPr="000E73A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E73AD">
        <w:rPr>
          <w:rFonts w:ascii="Angsana New" w:hAnsi="Angsana New" w:hint="cs"/>
          <w:color w:val="000000"/>
          <w:sz w:val="30"/>
          <w:szCs w:val="30"/>
          <w:cs/>
        </w:rPr>
        <w:t xml:space="preserve">ที่อาจจะกระทบต่อการวัดมูลค่ายุติธรรมของที่ดิน </w:t>
      </w:r>
      <w:r w:rsidRPr="000E73AD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0E73AD">
        <w:rPr>
          <w:rFonts w:ascii="Angsana New" w:hAnsi="Angsana New" w:hint="cs"/>
          <w:color w:val="000000"/>
          <w:sz w:val="30"/>
          <w:szCs w:val="30"/>
          <w:cs/>
        </w:rPr>
        <w:t>จึงใช้ราคาประเมินที่ผู้ประเมินราคาได้ประเมินล่าสุดเป็นมูลค่ายุติธรรม</w:t>
      </w:r>
    </w:p>
    <w:p w14:paraId="2F0BF905" w14:textId="795D128C" w:rsidR="00606A39" w:rsidRPr="000E73AD" w:rsidRDefault="00606A3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6B223D" w14:textId="77777777" w:rsidR="00996394" w:rsidRPr="00CE6EEC" w:rsidRDefault="00996394" w:rsidP="00996394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450"/>
        <w:jc w:val="thaiDistribute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en-GB"/>
        </w:rPr>
      </w:pPr>
      <w:r w:rsidRPr="00CE6EEC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  <w:lang w:val="en-GB"/>
        </w:rPr>
        <w:t>การใช้เกณฑ์ในการดำเนินงานต่อเนื่อง</w:t>
      </w:r>
    </w:p>
    <w:p w14:paraId="2832B805" w14:textId="77777777" w:rsidR="00212D4A" w:rsidRDefault="00212D4A" w:rsidP="009963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3BC902A" w14:textId="59C9F545" w:rsidR="00212D4A" w:rsidRPr="00AD2378" w:rsidRDefault="00295153" w:rsidP="00653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Pr="00DE0A1B">
        <w:rPr>
          <w:rFonts w:asciiTheme="majorBidi" w:hAnsiTheme="majorBidi" w:cstheme="majorBidi"/>
          <w:sz w:val="30"/>
          <w:szCs w:val="30"/>
        </w:rPr>
        <w:t>30</w:t>
      </w:r>
      <w:r w:rsidRPr="00DE0A1B">
        <w:rPr>
          <w:rFonts w:asciiTheme="majorBidi" w:hAnsiTheme="majorBidi"/>
          <w:sz w:val="30"/>
          <w:szCs w:val="30"/>
          <w:cs/>
        </w:rPr>
        <w:t xml:space="preserve"> </w:t>
      </w:r>
      <w:r w:rsidRPr="00DE0A1B">
        <w:rPr>
          <w:rFonts w:asciiTheme="majorBidi" w:hAnsiTheme="majorBidi" w:hint="cs"/>
          <w:sz w:val="30"/>
          <w:szCs w:val="30"/>
          <w:cs/>
        </w:rPr>
        <w:t>กันยายน</w:t>
      </w:r>
      <w:r w:rsidRPr="00DE0A1B">
        <w:rPr>
          <w:rFonts w:asciiTheme="majorBidi" w:hAnsiTheme="majorBidi"/>
          <w:sz w:val="30"/>
          <w:szCs w:val="30"/>
          <w:cs/>
        </w:rPr>
        <w:t xml:space="preserve"> </w:t>
      </w:r>
      <w:r w:rsidRPr="00DE0A1B">
        <w:rPr>
          <w:rFonts w:asciiTheme="majorBidi" w:hAnsiTheme="majorBidi" w:cstheme="majorBidi"/>
          <w:sz w:val="30"/>
          <w:szCs w:val="30"/>
        </w:rPr>
        <w:t xml:space="preserve">2563 </w:t>
      </w:r>
      <w:r w:rsidRPr="00DE0A1B">
        <w:rPr>
          <w:rFonts w:asciiTheme="majorBidi" w:hAnsiTheme="majorBidi" w:hint="cs"/>
          <w:sz w:val="30"/>
          <w:szCs w:val="30"/>
          <w:cs/>
        </w:rPr>
        <w:t>กลุ่มบริษัท</w:t>
      </w:r>
      <w:r>
        <w:rPr>
          <w:rFonts w:asciiTheme="majorBidi" w:hAnsiTheme="majorBidi" w:hint="cs"/>
          <w:sz w:val="30"/>
          <w:szCs w:val="30"/>
          <w:cs/>
        </w:rPr>
        <w:t>และ</w:t>
      </w:r>
      <w:r w:rsidRPr="00DE0A1B">
        <w:rPr>
          <w:rFonts w:asciiTheme="majorBidi" w:hAnsiTheme="majorBidi" w:hint="cs"/>
          <w:sz w:val="30"/>
          <w:szCs w:val="30"/>
          <w:cs/>
        </w:rPr>
        <w:t>บริษัทมีขาดทุนสะสมจำนวน</w:t>
      </w:r>
      <w:r w:rsidR="00B144AE">
        <w:rPr>
          <w:rFonts w:asciiTheme="majorBidi" w:hAnsiTheme="majorBidi" w:hint="cs"/>
          <w:sz w:val="30"/>
          <w:szCs w:val="30"/>
          <w:cs/>
        </w:rPr>
        <w:t>เงิน</w:t>
      </w:r>
      <w:r w:rsidRPr="00DE0A1B">
        <w:rPr>
          <w:rFonts w:asciiTheme="majorBidi" w:hAnsiTheme="majorBidi" w:hint="cs"/>
          <w:sz w:val="30"/>
          <w:szCs w:val="30"/>
          <w:cs/>
        </w:rPr>
        <w:t xml:space="preserve"> </w:t>
      </w:r>
      <w:r w:rsidRPr="00DE0A1B">
        <w:rPr>
          <w:rFonts w:asciiTheme="majorBidi" w:hAnsiTheme="majorBidi"/>
          <w:sz w:val="30"/>
          <w:szCs w:val="30"/>
        </w:rPr>
        <w:t xml:space="preserve">78.17 </w:t>
      </w:r>
      <w:r w:rsidRPr="00DE0A1B">
        <w:rPr>
          <w:rFonts w:asciiTheme="majorBidi" w:hAnsiTheme="majorBidi" w:hint="cs"/>
          <w:sz w:val="30"/>
          <w:szCs w:val="30"/>
          <w:cs/>
        </w:rPr>
        <w:t>ล้านบาท และ</w:t>
      </w:r>
      <w:r w:rsidRPr="00DE0A1B">
        <w:rPr>
          <w:rFonts w:asciiTheme="majorBidi" w:hAnsiTheme="majorBidi"/>
          <w:sz w:val="30"/>
          <w:szCs w:val="30"/>
        </w:rPr>
        <w:t xml:space="preserve"> 78.44 </w:t>
      </w:r>
      <w:r w:rsidRPr="00DE0A1B">
        <w:rPr>
          <w:rFonts w:asciiTheme="majorBidi" w:hAnsiTheme="majorBidi" w:hint="cs"/>
          <w:sz w:val="30"/>
          <w:szCs w:val="30"/>
          <w:cs/>
        </w:rPr>
        <w:t>ล้านบาท ตามลำดับ</w:t>
      </w:r>
      <w:r>
        <w:rPr>
          <w:rFonts w:asciiTheme="majorBidi" w:hAnsiTheme="majorBidi" w:hint="cs"/>
          <w:sz w:val="30"/>
          <w:szCs w:val="30"/>
          <w:cs/>
        </w:rPr>
        <w:t xml:space="preserve"> และ</w:t>
      </w:r>
      <w:r w:rsidR="00996394" w:rsidRPr="00DE0A1B">
        <w:rPr>
          <w:rFonts w:asciiTheme="majorBidi" w:hAnsiTheme="majorBidi" w:hint="cs"/>
          <w:sz w:val="30"/>
          <w:szCs w:val="30"/>
          <w:cs/>
        </w:rPr>
        <w:t>มี</w:t>
      </w:r>
      <w:r>
        <w:rPr>
          <w:rFonts w:asciiTheme="majorBidi" w:hAnsiTheme="majorBidi" w:hint="cs"/>
          <w:sz w:val="30"/>
          <w:szCs w:val="30"/>
          <w:cs/>
        </w:rPr>
        <w:t>ผลการดำเนินงาน</w:t>
      </w:r>
      <w:r w:rsidR="00996394" w:rsidRPr="00DE0A1B">
        <w:rPr>
          <w:rFonts w:asciiTheme="majorBidi" w:hAnsiTheme="majorBidi" w:hint="cs"/>
          <w:sz w:val="30"/>
          <w:szCs w:val="30"/>
          <w:cs/>
        </w:rPr>
        <w:t>ขาดทุนสุทธิในงบกำไรขาดทุนเบ็ดเสร็จรวมและงบกำไรขาดทุนเบ็ดเสร็จเฉพาะกิจการ</w:t>
      </w:r>
      <w:r w:rsidRPr="00DE0A1B">
        <w:rPr>
          <w:rFonts w:asciiTheme="majorBidi" w:hAnsiTheme="majorBidi" w:hint="cs"/>
          <w:sz w:val="30"/>
          <w:szCs w:val="30"/>
          <w:cs/>
        </w:rPr>
        <w:t>สำหรับงวดเก้าเดือนสิ้นสุดวันที่</w:t>
      </w:r>
      <w:r w:rsidRPr="00DE0A1B">
        <w:rPr>
          <w:rFonts w:asciiTheme="majorBidi" w:hAnsiTheme="majorBidi"/>
          <w:sz w:val="30"/>
          <w:szCs w:val="30"/>
          <w:cs/>
        </w:rPr>
        <w:t xml:space="preserve"> </w:t>
      </w:r>
      <w:r w:rsidRPr="00DE0A1B">
        <w:rPr>
          <w:rFonts w:asciiTheme="majorBidi" w:hAnsiTheme="majorBidi" w:cstheme="majorBidi"/>
          <w:sz w:val="30"/>
          <w:szCs w:val="30"/>
        </w:rPr>
        <w:t>30</w:t>
      </w:r>
      <w:r w:rsidRPr="00DE0A1B">
        <w:rPr>
          <w:rFonts w:asciiTheme="majorBidi" w:hAnsiTheme="majorBidi"/>
          <w:sz w:val="30"/>
          <w:szCs w:val="30"/>
          <w:cs/>
        </w:rPr>
        <w:t xml:space="preserve"> </w:t>
      </w:r>
      <w:r w:rsidRPr="00DE0A1B">
        <w:rPr>
          <w:rFonts w:asciiTheme="majorBidi" w:hAnsiTheme="majorBidi" w:hint="cs"/>
          <w:sz w:val="30"/>
          <w:szCs w:val="30"/>
          <w:cs/>
        </w:rPr>
        <w:t>กันยายน</w:t>
      </w:r>
      <w:r w:rsidRPr="00DE0A1B">
        <w:rPr>
          <w:rFonts w:asciiTheme="majorBidi" w:hAnsiTheme="majorBidi"/>
          <w:sz w:val="30"/>
          <w:szCs w:val="30"/>
          <w:cs/>
        </w:rPr>
        <w:t xml:space="preserve"> </w:t>
      </w:r>
      <w:r w:rsidRPr="00DE0A1B">
        <w:rPr>
          <w:rFonts w:asciiTheme="majorBidi" w:hAnsiTheme="majorBidi" w:cstheme="majorBidi"/>
          <w:sz w:val="30"/>
          <w:szCs w:val="30"/>
        </w:rPr>
        <w:t>2563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96394" w:rsidRPr="00DE0A1B">
        <w:rPr>
          <w:rFonts w:asciiTheme="majorBidi" w:hAnsiTheme="majorBidi" w:hint="cs"/>
          <w:sz w:val="30"/>
          <w:szCs w:val="30"/>
          <w:cs/>
        </w:rPr>
        <w:t>จำนวน</w:t>
      </w:r>
      <w:r w:rsidR="00B144AE">
        <w:rPr>
          <w:rFonts w:asciiTheme="majorBidi" w:hAnsiTheme="majorBidi" w:hint="cs"/>
          <w:sz w:val="30"/>
          <w:szCs w:val="30"/>
          <w:cs/>
        </w:rPr>
        <w:t>เงิน</w:t>
      </w:r>
      <w:r w:rsidR="00996394" w:rsidRPr="00DE0A1B">
        <w:rPr>
          <w:rFonts w:asciiTheme="majorBidi" w:hAnsiTheme="majorBidi"/>
          <w:sz w:val="30"/>
          <w:szCs w:val="30"/>
          <w:cs/>
        </w:rPr>
        <w:t xml:space="preserve"> </w:t>
      </w:r>
      <w:r w:rsidR="00996394" w:rsidRPr="00DE0A1B">
        <w:rPr>
          <w:rFonts w:asciiTheme="majorBidi" w:hAnsiTheme="majorBidi"/>
          <w:sz w:val="30"/>
          <w:szCs w:val="30"/>
        </w:rPr>
        <w:t>139.13</w:t>
      </w:r>
      <w:r w:rsidR="00996394" w:rsidRPr="00DE0A1B">
        <w:rPr>
          <w:rFonts w:asciiTheme="majorBidi" w:hAnsiTheme="majorBidi" w:cstheme="majorBidi"/>
          <w:sz w:val="30"/>
          <w:szCs w:val="30"/>
        </w:rPr>
        <w:t xml:space="preserve"> </w:t>
      </w:r>
      <w:r w:rsidR="00996394" w:rsidRPr="00DE0A1B">
        <w:rPr>
          <w:rFonts w:asciiTheme="majorBidi" w:hAnsiTheme="majorBidi" w:hint="cs"/>
          <w:sz w:val="30"/>
          <w:szCs w:val="30"/>
          <w:cs/>
        </w:rPr>
        <w:t>ล้านบาท</w:t>
      </w:r>
      <w:r w:rsidR="00996394" w:rsidRPr="00DE0A1B">
        <w:rPr>
          <w:rFonts w:asciiTheme="majorBidi" w:hAnsiTheme="majorBidi"/>
          <w:sz w:val="30"/>
          <w:szCs w:val="30"/>
          <w:cs/>
        </w:rPr>
        <w:t xml:space="preserve"> </w:t>
      </w:r>
      <w:r w:rsidR="00996394" w:rsidRPr="00DE0A1B">
        <w:rPr>
          <w:rFonts w:asciiTheme="majorBidi" w:hAnsiTheme="majorBidi" w:hint="cs"/>
          <w:sz w:val="30"/>
          <w:szCs w:val="30"/>
          <w:cs/>
        </w:rPr>
        <w:t>และ</w:t>
      </w:r>
      <w:r w:rsidR="00996394" w:rsidRPr="00DE0A1B">
        <w:rPr>
          <w:rFonts w:asciiTheme="majorBidi" w:hAnsiTheme="majorBidi"/>
          <w:sz w:val="30"/>
          <w:szCs w:val="30"/>
          <w:cs/>
        </w:rPr>
        <w:t xml:space="preserve"> </w:t>
      </w:r>
      <w:r w:rsidR="00996394" w:rsidRPr="00DE0A1B">
        <w:rPr>
          <w:rFonts w:asciiTheme="majorBidi" w:hAnsiTheme="majorBidi"/>
          <w:sz w:val="30"/>
          <w:szCs w:val="30"/>
        </w:rPr>
        <w:t>124.29</w:t>
      </w:r>
      <w:r w:rsidR="00996394" w:rsidRPr="00DE0A1B">
        <w:rPr>
          <w:rFonts w:asciiTheme="majorBidi" w:hAnsiTheme="majorBidi" w:cstheme="majorBidi"/>
          <w:sz w:val="30"/>
          <w:szCs w:val="30"/>
        </w:rPr>
        <w:t xml:space="preserve"> </w:t>
      </w:r>
      <w:r w:rsidR="00996394" w:rsidRPr="00DE0A1B">
        <w:rPr>
          <w:rFonts w:asciiTheme="majorBidi" w:hAnsiTheme="majorBidi" w:hint="cs"/>
          <w:sz w:val="30"/>
          <w:szCs w:val="30"/>
          <w:cs/>
        </w:rPr>
        <w:t>ล้านบาท</w:t>
      </w:r>
      <w:r w:rsidR="00996394" w:rsidRPr="00DE0A1B">
        <w:rPr>
          <w:rFonts w:asciiTheme="majorBidi" w:hAnsiTheme="majorBidi"/>
          <w:sz w:val="30"/>
          <w:szCs w:val="30"/>
          <w:cs/>
        </w:rPr>
        <w:t xml:space="preserve"> </w:t>
      </w:r>
      <w:r w:rsidR="00996394" w:rsidRPr="00DE0A1B">
        <w:rPr>
          <w:rFonts w:asciiTheme="majorBidi" w:hAnsiTheme="majorBidi" w:hint="cs"/>
          <w:sz w:val="30"/>
          <w:szCs w:val="30"/>
          <w:cs/>
        </w:rPr>
        <w:t>ตามลำดับ</w:t>
      </w:r>
      <w:r w:rsidR="0019250F" w:rsidRPr="00DE0A1B">
        <w:rPr>
          <w:rFonts w:asciiTheme="majorBidi" w:hAnsiTheme="majorBidi" w:hint="cs"/>
          <w:sz w:val="30"/>
          <w:szCs w:val="30"/>
          <w:cs/>
        </w:rPr>
        <w:t xml:space="preserve"> </w:t>
      </w:r>
      <w:r w:rsidR="00B144AE">
        <w:rPr>
          <w:rFonts w:asciiTheme="majorBidi" w:hAnsiTheme="majorBidi" w:hint="cs"/>
          <w:sz w:val="30"/>
          <w:szCs w:val="30"/>
          <w:cs/>
        </w:rPr>
        <w:t>อีกทั้ง</w:t>
      </w:r>
      <w:r w:rsidR="00996394" w:rsidRPr="00DE0A1B">
        <w:rPr>
          <w:rFonts w:asciiTheme="majorBidi" w:hAnsiTheme="majorBidi" w:hint="cs"/>
          <w:sz w:val="30"/>
          <w:szCs w:val="30"/>
          <w:cs/>
        </w:rPr>
        <w:t>การดำเนินงานของกลุ่มบริษัทได้รับผลกระทบอย่างมากและอาจจะได้รับผลกระทบอย่างต่อเนื่อง</w:t>
      </w:r>
      <w:r w:rsidR="00996394" w:rsidRPr="00B144AE">
        <w:rPr>
          <w:rFonts w:asciiTheme="majorBidi" w:hAnsiTheme="majorBidi" w:hint="cs"/>
          <w:spacing w:val="4"/>
          <w:sz w:val="30"/>
          <w:szCs w:val="30"/>
          <w:cs/>
        </w:rPr>
        <w:t>ต่อไปอีกในอนาคตเนื่องจากความไม่แน่นอนในภาวะการณ์ทางเศรษฐกิจอันเป็นผลมาจากการแพร่ระบาดของ</w:t>
      </w:r>
      <w:r w:rsidR="00996394" w:rsidRPr="00DE0A1B">
        <w:rPr>
          <w:rFonts w:asciiTheme="majorBidi" w:hAnsiTheme="majorBidi" w:hint="cs"/>
          <w:sz w:val="30"/>
          <w:szCs w:val="30"/>
          <w:cs/>
        </w:rPr>
        <w:lastRenderedPageBreak/>
        <w:t>เชื้อไวรัส</w:t>
      </w:r>
      <w:r w:rsidR="00996394" w:rsidRPr="00DE0A1B">
        <w:rPr>
          <w:rFonts w:asciiTheme="majorBidi" w:hAnsiTheme="majorBidi"/>
          <w:sz w:val="30"/>
          <w:szCs w:val="30"/>
          <w:cs/>
        </w:rPr>
        <w:t xml:space="preserve"> </w:t>
      </w:r>
      <w:r w:rsidR="00996394" w:rsidRPr="00DE0A1B">
        <w:rPr>
          <w:rFonts w:asciiTheme="majorBidi" w:hAnsiTheme="majorBidi" w:cstheme="majorBidi"/>
          <w:sz w:val="30"/>
          <w:szCs w:val="30"/>
        </w:rPr>
        <w:t>COVID-19</w:t>
      </w:r>
      <w:r w:rsidR="00996394" w:rsidRPr="00DE0A1B">
        <w:rPr>
          <w:rFonts w:asciiTheme="majorBidi" w:hAnsiTheme="majorBidi"/>
          <w:sz w:val="30"/>
          <w:szCs w:val="30"/>
          <w:cs/>
        </w:rPr>
        <w:t xml:space="preserve"> </w:t>
      </w:r>
      <w:r w:rsidR="00996394" w:rsidRPr="00DE0A1B">
        <w:rPr>
          <w:rFonts w:asciiTheme="majorBidi" w:hAnsiTheme="majorBidi" w:hint="cs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</w:t>
      </w:r>
      <w:r w:rsidR="00996394" w:rsidRPr="00DE0A1B">
        <w:rPr>
          <w:rFonts w:asciiTheme="majorBidi" w:hAnsiTheme="majorBidi"/>
          <w:sz w:val="30"/>
          <w:szCs w:val="30"/>
          <w:cs/>
        </w:rPr>
        <w:t xml:space="preserve"> </w:t>
      </w:r>
      <w:r w:rsidR="00212D4A" w:rsidRPr="004E673A">
        <w:rPr>
          <w:rFonts w:ascii="Angsana New" w:hAnsi="Angsana New"/>
          <w:spacing w:val="4"/>
          <w:sz w:val="30"/>
          <w:szCs w:val="30"/>
          <w:cs/>
        </w:rPr>
        <w:t>ผู้บริหารมีการติดตามสถานการณ์ดังกล่าวและบริหารจัดการอย่างใกล้ชิดเพื่อให้มั่นใจว่าจะมีรายได้และกระแส</w:t>
      </w:r>
      <w:r w:rsidR="00212D4A" w:rsidRPr="00DE0A1B">
        <w:rPr>
          <w:rFonts w:ascii="Angsana New" w:hAnsi="Angsana New"/>
          <w:spacing w:val="-4"/>
          <w:sz w:val="30"/>
          <w:szCs w:val="30"/>
          <w:cs/>
        </w:rPr>
        <w:t>เงินสดอย่างเพียงพอ</w:t>
      </w:r>
      <w:r>
        <w:rPr>
          <w:rFonts w:ascii="Angsana New" w:hAnsi="Angsana New" w:hint="cs"/>
          <w:spacing w:val="-4"/>
          <w:sz w:val="30"/>
          <w:szCs w:val="30"/>
          <w:cs/>
        </w:rPr>
        <w:t>และต่อเนื่องใน</w:t>
      </w:r>
      <w:r w:rsidR="00212D4A" w:rsidRPr="00DE0A1B">
        <w:rPr>
          <w:rFonts w:ascii="Angsana New" w:hAnsi="Angsana New"/>
          <w:spacing w:val="-4"/>
          <w:sz w:val="30"/>
          <w:szCs w:val="30"/>
          <w:cs/>
        </w:rPr>
        <w:t>การดำเนินงาน</w:t>
      </w:r>
      <w:r w:rsidR="00AD2378">
        <w:rPr>
          <w:rFonts w:ascii="Angsana New" w:hAnsi="Angsana New" w:hint="cs"/>
          <w:sz w:val="30"/>
          <w:szCs w:val="30"/>
          <w:cs/>
        </w:rPr>
        <w:t xml:space="preserve"> รวมทั้ง</w:t>
      </w:r>
      <w:r w:rsidR="00212D4A" w:rsidRPr="00DE0A1B">
        <w:rPr>
          <w:rFonts w:ascii="Angsana New" w:hAnsi="Angsana New"/>
          <w:sz w:val="30"/>
          <w:szCs w:val="30"/>
          <w:cs/>
        </w:rPr>
        <w:t>เสริมสภาพคล่องให้แก่กลุ่มบริษัท</w:t>
      </w:r>
      <w:r w:rsidR="00AD2378">
        <w:rPr>
          <w:rFonts w:ascii="Angsana New" w:hAnsi="Angsana New" w:hint="cs"/>
          <w:sz w:val="30"/>
          <w:szCs w:val="30"/>
          <w:cs/>
        </w:rPr>
        <w:t xml:space="preserve"> </w:t>
      </w:r>
      <w:r w:rsidR="00AD2378" w:rsidRPr="0019100F">
        <w:rPr>
          <w:rFonts w:asciiTheme="majorBidi" w:hAnsiTheme="majorBidi" w:hint="cs"/>
          <w:sz w:val="30"/>
          <w:szCs w:val="30"/>
          <w:cs/>
        </w:rPr>
        <w:t xml:space="preserve">นอกจากนี้ </w:t>
      </w:r>
      <w:r w:rsidR="00212D4A" w:rsidRPr="0019100F">
        <w:rPr>
          <w:rFonts w:asciiTheme="majorBidi" w:hAnsiTheme="majorBidi"/>
          <w:sz w:val="30"/>
          <w:szCs w:val="30"/>
          <w:cs/>
        </w:rPr>
        <w:t>ผู้บริหารของ</w:t>
      </w:r>
      <w:r w:rsidR="00212D4A" w:rsidRPr="004E673A">
        <w:rPr>
          <w:rFonts w:asciiTheme="majorBidi" w:hAnsiTheme="majorBidi"/>
          <w:spacing w:val="4"/>
          <w:sz w:val="30"/>
          <w:szCs w:val="30"/>
          <w:cs/>
        </w:rPr>
        <w:t>กลุ่มบริษัทเชื่อมั่นว่ากลุ่มบริษัทและบริษัทจะสามารถหาแหล่งเงินทุนได้ในอนาคตอันใกล้ งบการเงินรวมและ</w:t>
      </w:r>
      <w:r w:rsidR="00212D4A" w:rsidRPr="0019100F">
        <w:rPr>
          <w:rFonts w:asciiTheme="majorBidi" w:hAnsiTheme="majorBidi"/>
          <w:sz w:val="30"/>
          <w:szCs w:val="30"/>
          <w:cs/>
        </w:rPr>
        <w:t>งบการเงินเฉพาะกิจการได้จัดทำขึ้นโดยฝ่ายบริหารของกลุ่มบริษัทและบริษัทตามหลักเกณฑ์การดำเนินงานต่อเนื่อง ซึ่งมีข้อสมมติว่ากิจการมีเงินทุนหมุนเวียนและวงเงินสินเชื่อเพียงพอสำหรับการดำเนินธุรกิจตามที่กลุ่มบริษัทและบริษัทต้องการ ดังนั้น งบ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54D9A45E" w14:textId="3C839CA4" w:rsidR="00606A39" w:rsidRPr="000E73AD" w:rsidRDefault="00606A3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041975" w14:textId="77777777" w:rsidR="00F37EF6" w:rsidRPr="000E73AD" w:rsidRDefault="00F37EF6" w:rsidP="00A9166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E73AD">
        <w:rPr>
          <w:rFonts w:asciiTheme="majorBidi" w:hAnsiTheme="majorBidi" w:cstheme="majorBidi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23518E6C" w14:textId="77777777" w:rsidR="00F37EF6" w:rsidRPr="000E73AD" w:rsidRDefault="00F37EF6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D194D0" w14:textId="5DDA262C" w:rsidR="00F37EF6" w:rsidRPr="000E73AD" w:rsidRDefault="00F37EF6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73AD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4F2264" w:rsidRPr="000E73AD">
        <w:rPr>
          <w:rFonts w:asciiTheme="majorBidi" w:hAnsiTheme="majorBidi" w:cstheme="majorBidi"/>
          <w:sz w:val="30"/>
          <w:szCs w:val="30"/>
        </w:rPr>
        <w:t>1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4F2264" w:rsidRPr="000E73AD">
        <w:rPr>
          <w:rFonts w:asciiTheme="majorBidi" w:hAnsiTheme="majorBidi" w:cstheme="majorBidi"/>
          <w:sz w:val="30"/>
          <w:szCs w:val="30"/>
        </w:rPr>
        <w:t>2563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กลุ่มบริษัทได้ถือปฏิบัติตามมาตรฐานการรายงานทางการเงินกลุ่มเครื่องมือทางการเงินและ</w:t>
      </w:r>
      <w:r w:rsidR="001169B4" w:rsidRPr="000E73AD">
        <w:rPr>
          <w:rFonts w:asciiTheme="majorBidi" w:hAnsiTheme="majorBidi" w:cstheme="majorBidi" w:hint="cs"/>
          <w:sz w:val="30"/>
          <w:szCs w:val="30"/>
          <w:cs/>
        </w:rPr>
        <w:t>มาตรฐานการายงานทางการเงิน</w:t>
      </w:r>
      <w:r w:rsidR="001169B4" w:rsidRPr="000E73AD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1169B4" w:rsidRPr="000E73AD">
        <w:rPr>
          <w:rFonts w:asciiTheme="majorBidi" w:hAnsiTheme="majorBidi" w:cstheme="majorBidi"/>
          <w:sz w:val="30"/>
          <w:szCs w:val="30"/>
        </w:rPr>
        <w:t xml:space="preserve">16 </w:t>
      </w:r>
      <w:r w:rsidR="001169B4" w:rsidRPr="000E73AD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1169B4" w:rsidRPr="000E73A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สัญญาเช่า </w:t>
      </w:r>
      <w:r w:rsidR="001169B4" w:rsidRPr="000E73AD">
        <w:rPr>
          <w:rFonts w:asciiTheme="majorBidi" w:hAnsiTheme="majorBidi" w:cstheme="majorBidi"/>
          <w:sz w:val="30"/>
          <w:szCs w:val="30"/>
          <w:cs/>
        </w:rPr>
        <w:t>(</w:t>
      </w:r>
      <w:r w:rsidR="001169B4" w:rsidRPr="000E73AD">
        <w:rPr>
          <w:rFonts w:asciiTheme="majorBidi" w:hAnsiTheme="majorBidi" w:cstheme="majorBidi"/>
          <w:sz w:val="30"/>
          <w:szCs w:val="30"/>
        </w:rPr>
        <w:t>TFRS 16</w:t>
      </w:r>
      <w:r w:rsidR="001169B4" w:rsidRPr="000E73AD">
        <w:rPr>
          <w:rFonts w:asciiTheme="majorBidi" w:hAnsiTheme="majorBidi" w:cstheme="majorBidi"/>
          <w:sz w:val="30"/>
          <w:szCs w:val="30"/>
          <w:cs/>
        </w:rPr>
        <w:t>)</w:t>
      </w:r>
      <w:r w:rsidR="001169B4" w:rsidRPr="000E73A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0E73AD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="001169B4" w:rsidRPr="000E73AD">
        <w:rPr>
          <w:rFonts w:ascii="Angsana New" w:hAnsi="Angsana New" w:hint="cs"/>
          <w:sz w:val="30"/>
          <w:szCs w:val="30"/>
          <w:cs/>
        </w:rPr>
        <w:t>และการเปลี่ยนนโยบายการ</w:t>
      </w:r>
      <w:r w:rsidR="009A07D3" w:rsidRPr="000E73AD">
        <w:rPr>
          <w:rFonts w:ascii="Angsana New" w:hAnsi="Angsana New" w:hint="cs"/>
          <w:sz w:val="30"/>
          <w:szCs w:val="30"/>
          <w:cs/>
        </w:rPr>
        <w:t>บัญชีในการ</w:t>
      </w:r>
      <w:r w:rsidR="001169B4" w:rsidRPr="000E73AD">
        <w:rPr>
          <w:rFonts w:ascii="Angsana New" w:hAnsi="Angsana New" w:hint="cs"/>
          <w:sz w:val="30"/>
          <w:szCs w:val="30"/>
          <w:cs/>
        </w:rPr>
        <w:t>บันทึกมูลค่าที่ดินจาก</w:t>
      </w:r>
      <w:r w:rsidR="00D14DC5" w:rsidRPr="000E73AD">
        <w:rPr>
          <w:rFonts w:ascii="Angsana New" w:hAnsi="Angsana New" w:hint="cs"/>
          <w:sz w:val="30"/>
          <w:szCs w:val="30"/>
          <w:cs/>
        </w:rPr>
        <w:t>วิธี</w:t>
      </w:r>
      <w:r w:rsidR="001169B4" w:rsidRPr="000E73AD">
        <w:rPr>
          <w:rFonts w:ascii="Angsana New" w:hAnsi="Angsana New" w:hint="cs"/>
          <w:sz w:val="30"/>
          <w:szCs w:val="30"/>
          <w:cs/>
        </w:rPr>
        <w:t>ราคาทุนเป็น</w:t>
      </w:r>
      <w:r w:rsidR="00D14DC5" w:rsidRPr="000E73AD">
        <w:rPr>
          <w:rFonts w:ascii="Angsana New" w:hAnsi="Angsana New" w:hint="cs"/>
          <w:sz w:val="30"/>
          <w:szCs w:val="30"/>
          <w:cs/>
        </w:rPr>
        <w:t>วิธี</w:t>
      </w:r>
      <w:r w:rsidR="001169B4" w:rsidRPr="000E73AD">
        <w:rPr>
          <w:rFonts w:ascii="Angsana New" w:hAnsi="Angsana New" w:hint="cs"/>
          <w:sz w:val="30"/>
          <w:szCs w:val="30"/>
          <w:cs/>
        </w:rPr>
        <w:t>ราคาที่ตีใหม่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 ผลกระทบ</w:t>
      </w:r>
      <w:r w:rsidR="00CC4D1C" w:rsidRPr="000E73AD">
        <w:rPr>
          <w:rFonts w:asciiTheme="majorBidi" w:hAnsiTheme="majorBidi" w:cstheme="majorBidi" w:hint="cs"/>
          <w:sz w:val="30"/>
          <w:szCs w:val="30"/>
          <w:cs/>
        </w:rPr>
        <w:t>ต่อ</w:t>
      </w:r>
      <w:r w:rsidRPr="000E73AD">
        <w:rPr>
          <w:rFonts w:asciiTheme="majorBidi" w:hAnsiTheme="majorBidi" w:cstheme="majorBidi"/>
          <w:sz w:val="30"/>
          <w:szCs w:val="30"/>
          <w:cs/>
        </w:rPr>
        <w:t>ส่วนของผู้ถือหุ้น</w:t>
      </w:r>
      <w:r w:rsidR="00CC4D1C" w:rsidRPr="000E73AD">
        <w:rPr>
          <w:rFonts w:asciiTheme="majorBidi" w:hAnsiTheme="majorBidi" w:cstheme="majorBidi" w:hint="cs"/>
          <w:sz w:val="30"/>
          <w:szCs w:val="30"/>
          <w:cs/>
        </w:rPr>
        <w:t>ต้นงวด</w:t>
      </w:r>
      <w:r w:rsidRPr="000E73AD">
        <w:rPr>
          <w:rFonts w:asciiTheme="majorBidi" w:hAnsiTheme="majorBidi" w:cstheme="majorBidi"/>
          <w:sz w:val="30"/>
          <w:szCs w:val="30"/>
          <w:cs/>
        </w:rPr>
        <w:t>จากการเปลี่ยนแปลงนโยบายการบัญชี มีดังนี้</w:t>
      </w:r>
    </w:p>
    <w:tbl>
      <w:tblPr>
        <w:tblW w:w="846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260"/>
        <w:gridCol w:w="180"/>
        <w:gridCol w:w="1260"/>
      </w:tblGrid>
      <w:tr w:rsidR="00CC4D1C" w:rsidRPr="000E73AD" w14:paraId="0709D91F" w14:textId="77777777" w:rsidTr="00CC4D1C">
        <w:trPr>
          <w:cantSplit/>
          <w:tblHeader/>
        </w:trPr>
        <w:tc>
          <w:tcPr>
            <w:tcW w:w="5760" w:type="dxa"/>
            <w:vAlign w:val="bottom"/>
            <w:hideMark/>
          </w:tcPr>
          <w:p w14:paraId="4D80F4F0" w14:textId="77777777" w:rsidR="00CC4D1C" w:rsidRPr="000E73AD" w:rsidRDefault="00CC4D1C" w:rsidP="00A9166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4177B9" w14:textId="77777777" w:rsidR="00CC4D1C" w:rsidRPr="000E73AD" w:rsidRDefault="00CC4D1C" w:rsidP="00A9166C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559ADA8F" w14:textId="77777777" w:rsidR="00CC4D1C" w:rsidRPr="000E73AD" w:rsidRDefault="00CC4D1C" w:rsidP="00A9166C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0BF7E6F" w14:textId="77777777" w:rsidR="00CC4D1C" w:rsidRPr="000E73AD" w:rsidRDefault="00CC4D1C" w:rsidP="00A9166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D624409" w14:textId="77777777" w:rsidR="00CC4D1C" w:rsidRPr="000E73AD" w:rsidRDefault="00CC4D1C" w:rsidP="00A9166C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E73A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DD8F3B1" w14:textId="77777777" w:rsidR="00CC4D1C" w:rsidRPr="000E73AD" w:rsidRDefault="00CC4D1C" w:rsidP="00A9166C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0E73A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CC4D1C" w:rsidRPr="000E73AD" w14:paraId="6AFF6A54" w14:textId="77777777" w:rsidTr="00CC4D1C">
        <w:trPr>
          <w:cantSplit/>
          <w:tblHeader/>
        </w:trPr>
        <w:tc>
          <w:tcPr>
            <w:tcW w:w="5760" w:type="dxa"/>
          </w:tcPr>
          <w:p w14:paraId="1FDB2BA4" w14:textId="77777777" w:rsidR="00CC4D1C" w:rsidRPr="000E73AD" w:rsidRDefault="00CC4D1C" w:rsidP="00A9166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362600F4" w14:textId="77777777" w:rsidR="00CC4D1C" w:rsidRPr="000E73AD" w:rsidRDefault="00CC4D1C" w:rsidP="00A916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C4D1C" w:rsidRPr="000E73AD" w14:paraId="07D15724" w14:textId="77777777" w:rsidTr="00CC4D1C">
        <w:trPr>
          <w:cantSplit/>
          <w:trHeight w:val="191"/>
        </w:trPr>
        <w:tc>
          <w:tcPr>
            <w:tcW w:w="5760" w:type="dxa"/>
            <w:hideMark/>
          </w:tcPr>
          <w:p w14:paraId="639F029D" w14:textId="1EA1A71C" w:rsidR="00CC4D1C" w:rsidRPr="000E73AD" w:rsidRDefault="00CC4D1C" w:rsidP="00A9166C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ผลกระทบต่อกำไรสะสม</w:t>
            </w:r>
          </w:p>
        </w:tc>
        <w:tc>
          <w:tcPr>
            <w:tcW w:w="1260" w:type="dxa"/>
          </w:tcPr>
          <w:p w14:paraId="663422AA" w14:textId="77777777" w:rsidR="00CC4D1C" w:rsidRPr="000E73AD" w:rsidRDefault="00CC4D1C" w:rsidP="00A9166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22C798" w14:textId="77777777" w:rsidR="00CC4D1C" w:rsidRPr="000E73AD" w:rsidRDefault="00CC4D1C" w:rsidP="00A916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500B61" w14:textId="77777777" w:rsidR="00CC4D1C" w:rsidRPr="000E73AD" w:rsidRDefault="00CC4D1C" w:rsidP="00A9166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D1C" w:rsidRPr="000E73AD" w14:paraId="50AE2014" w14:textId="77777777" w:rsidTr="00CC4D1C">
        <w:trPr>
          <w:cantSplit/>
          <w:trHeight w:val="191"/>
        </w:trPr>
        <w:tc>
          <w:tcPr>
            <w:tcW w:w="5760" w:type="dxa"/>
          </w:tcPr>
          <w:p w14:paraId="3204DB7F" w14:textId="166C0117" w:rsidR="00CC4D1C" w:rsidRPr="000E73AD" w:rsidRDefault="00CC4D1C" w:rsidP="00A9166C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260" w:type="dxa"/>
          </w:tcPr>
          <w:p w14:paraId="7F655925" w14:textId="1A4DC856" w:rsidR="00CC4D1C" w:rsidRPr="000E73AD" w:rsidRDefault="00CC4D1C" w:rsidP="00A9166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73,034</w:t>
            </w:r>
          </w:p>
        </w:tc>
        <w:tc>
          <w:tcPr>
            <w:tcW w:w="180" w:type="dxa"/>
          </w:tcPr>
          <w:p w14:paraId="6E19E19E" w14:textId="77777777" w:rsidR="00CC4D1C" w:rsidRPr="000E73AD" w:rsidRDefault="00CC4D1C" w:rsidP="00A916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F149EE" w14:textId="0AABD0E4" w:rsidR="00CC4D1C" w:rsidRPr="000E73AD" w:rsidRDefault="00CC4D1C" w:rsidP="00A9166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57,144</w:t>
            </w:r>
          </w:p>
        </w:tc>
      </w:tr>
      <w:tr w:rsidR="00CC4D1C" w:rsidRPr="000E73AD" w14:paraId="51804941" w14:textId="77777777" w:rsidTr="00CC4D1C">
        <w:trPr>
          <w:cantSplit/>
          <w:trHeight w:val="191"/>
        </w:trPr>
        <w:tc>
          <w:tcPr>
            <w:tcW w:w="5760" w:type="dxa"/>
            <w:hideMark/>
          </w:tcPr>
          <w:p w14:paraId="0508BDD3" w14:textId="3270338E" w:rsidR="00CC4D1C" w:rsidRPr="000E73AD" w:rsidRDefault="00CC4D1C" w:rsidP="00A9166C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73A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ลดลง</w:t>
            </w:r>
            <w:r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เนื่องจาก</w:t>
            </w:r>
          </w:p>
        </w:tc>
        <w:tc>
          <w:tcPr>
            <w:tcW w:w="1260" w:type="dxa"/>
          </w:tcPr>
          <w:p w14:paraId="3B66EE8A" w14:textId="7F082E17" w:rsidR="00CC4D1C" w:rsidRPr="000E73AD" w:rsidRDefault="00CC4D1C" w:rsidP="00A9166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6DA0862" w14:textId="77777777" w:rsidR="00CC4D1C" w:rsidRPr="000E73AD" w:rsidRDefault="00CC4D1C" w:rsidP="00A916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809928" w14:textId="130D4476" w:rsidR="00CC4D1C" w:rsidRPr="000E73AD" w:rsidRDefault="00CC4D1C" w:rsidP="00A9166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9A07D3" w:rsidRPr="000E73AD" w14:paraId="1276ADBD" w14:textId="77777777" w:rsidTr="00CC4D1C">
        <w:trPr>
          <w:cantSplit/>
          <w:trHeight w:val="191"/>
        </w:trPr>
        <w:tc>
          <w:tcPr>
            <w:tcW w:w="5760" w:type="dxa"/>
          </w:tcPr>
          <w:p w14:paraId="5BD3690D" w14:textId="6723441C" w:rsidR="009A07D3" w:rsidRPr="000E73AD" w:rsidRDefault="009A07D3" w:rsidP="00A9166C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0E73AD">
              <w:rPr>
                <w:rFonts w:asciiTheme="majorBidi" w:hAnsiTheme="majorBidi"/>
                <w:sz w:val="30"/>
                <w:szCs w:val="30"/>
                <w:cs/>
              </w:rPr>
              <w:t>มาตรฐานการรายงานทางการเงินกลุ่ม</w:t>
            </w:r>
            <w:r w:rsidRPr="000E73AD">
              <w:rPr>
                <w:rFonts w:asciiTheme="majorBidi" w:hAnsiTheme="majorBidi"/>
                <w:sz w:val="30"/>
                <w:szCs w:val="30"/>
              </w:rPr>
              <w:br/>
            </w:r>
            <w:r w:rsidRPr="000E73AD">
              <w:rPr>
                <w:rFonts w:asciiTheme="majorBidi" w:hAnsi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0" w:type="dxa"/>
          </w:tcPr>
          <w:p w14:paraId="5871EF76" w14:textId="77777777" w:rsidR="009A07D3" w:rsidRPr="000E73AD" w:rsidRDefault="009A07D3" w:rsidP="00A9166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5FC769B" w14:textId="77777777" w:rsidR="009A07D3" w:rsidRPr="000E73AD" w:rsidRDefault="009A07D3" w:rsidP="00A916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5EF1FF" w14:textId="77777777" w:rsidR="009A07D3" w:rsidRPr="000E73AD" w:rsidRDefault="009A07D3" w:rsidP="00A9166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CC4D1C" w:rsidRPr="000E73AD" w14:paraId="46A0C0CA" w14:textId="77777777" w:rsidTr="00CC4D1C">
        <w:trPr>
          <w:cantSplit/>
          <w:trHeight w:val="191"/>
        </w:trPr>
        <w:tc>
          <w:tcPr>
            <w:tcW w:w="5760" w:type="dxa"/>
          </w:tcPr>
          <w:p w14:paraId="41872585" w14:textId="63444DE4" w:rsidR="00CC4D1C" w:rsidRPr="000E73AD" w:rsidRDefault="00CC4D1C" w:rsidP="00A9166C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8B73029" w14:textId="1BF97CFD" w:rsidR="00CC4D1C" w:rsidRPr="000E73AD" w:rsidRDefault="003E4659" w:rsidP="00A9166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</w:t>
            </w:r>
            <w:r w:rsidR="00CC4D1C" w:rsidRPr="000E73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82A80" w:rsidRPr="000E73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72D01" w:rsidRPr="000E73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CC4D1C" w:rsidRPr="000E73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31F4C" w:rsidRPr="000E73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72D01" w:rsidRPr="000E73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="00CC4D1C" w:rsidRPr="000E73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6BF94B9" w14:textId="77777777" w:rsidR="00CC4D1C" w:rsidRPr="000E73AD" w:rsidRDefault="00CC4D1C" w:rsidP="00A916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EB9528D" w14:textId="3E1C1DA5" w:rsidR="00CC4D1C" w:rsidRPr="000E73AD" w:rsidRDefault="003E4659" w:rsidP="00A9166C">
            <w:pPr>
              <w:pStyle w:val="acctfourfigures"/>
              <w:tabs>
                <w:tab w:val="clear" w:pos="765"/>
              </w:tabs>
              <w:spacing w:line="240" w:lineRule="auto"/>
              <w:ind w:right="-35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</w:t>
            </w:r>
            <w:r w:rsidR="00CC4D1C" w:rsidRPr="000E73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72D01" w:rsidRPr="000E73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CC4D1C" w:rsidRPr="000E73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72D01" w:rsidRPr="000E73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486</w:t>
            </w:r>
            <w:r w:rsidR="00CC4D1C" w:rsidRPr="000E73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C4D1C" w:rsidRPr="000E73AD" w14:paraId="33053F27" w14:textId="77777777" w:rsidTr="00CC4D1C">
        <w:trPr>
          <w:cantSplit/>
          <w:trHeight w:val="191"/>
        </w:trPr>
        <w:tc>
          <w:tcPr>
            <w:tcW w:w="5760" w:type="dxa"/>
          </w:tcPr>
          <w:p w14:paraId="2010EFDC" w14:textId="65A8E11F" w:rsidR="00CC4D1C" w:rsidRPr="000E73AD" w:rsidRDefault="00CC4D1C" w:rsidP="00A9166C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2563 - </w:t>
            </w: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E82AB" w14:textId="4B2919D2" w:rsidR="00CC4D1C" w:rsidRPr="000E73AD" w:rsidRDefault="00072D01" w:rsidP="00A9166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</w:t>
            </w:r>
            <w:r w:rsidR="00CC4D1C"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911</w:t>
            </w:r>
          </w:p>
        </w:tc>
        <w:tc>
          <w:tcPr>
            <w:tcW w:w="180" w:type="dxa"/>
          </w:tcPr>
          <w:p w14:paraId="4177B95B" w14:textId="77777777" w:rsidR="00CC4D1C" w:rsidRPr="000E73AD" w:rsidRDefault="00CC4D1C" w:rsidP="00A9166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0EACBB" w14:textId="1E55F8C8" w:rsidR="00CC4D1C" w:rsidRPr="000E73AD" w:rsidRDefault="00582A80" w:rsidP="00A9166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072D01"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CC4D1C"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72D01"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658</w:t>
            </w:r>
          </w:p>
        </w:tc>
      </w:tr>
    </w:tbl>
    <w:p w14:paraId="3C1FEAC4" w14:textId="3CD2C28D" w:rsidR="00606A39" w:rsidRDefault="00606A39" w:rsidP="00A916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C7E7176" w14:textId="46A5F271" w:rsidR="00EA7B0F" w:rsidRDefault="00EA7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E081E80" w14:textId="03E32570" w:rsidR="00F37EF6" w:rsidRPr="000E73AD" w:rsidRDefault="00F37EF6" w:rsidP="00A9166C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73A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14:paraId="5886E6D8" w14:textId="77777777" w:rsidR="005B63A6" w:rsidRPr="000E73AD" w:rsidRDefault="005B63A6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A52DE36" w14:textId="06A7DA36" w:rsidR="005B63A6" w:rsidRPr="000E73AD" w:rsidRDefault="005B63A6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73AD">
        <w:rPr>
          <w:rFonts w:asciiTheme="majorBidi" w:hAnsiTheme="majorBidi" w:cstheme="majorBidi"/>
          <w:sz w:val="30"/>
          <w:szCs w:val="30"/>
          <w:cs/>
        </w:rPr>
        <w:t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="008732D1" w:rsidRPr="000E73AD">
        <w:rPr>
          <w:rFonts w:asciiTheme="majorBidi" w:hAnsiTheme="majorBidi" w:cstheme="majorBidi"/>
          <w:sz w:val="30"/>
          <w:szCs w:val="30"/>
        </w:rPr>
        <w:t xml:space="preserve"> 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F2264" w:rsidRPr="000E73AD">
        <w:rPr>
          <w:rFonts w:asciiTheme="majorBidi" w:hAnsiTheme="majorBidi" w:cstheme="majorBidi"/>
          <w:sz w:val="30"/>
          <w:szCs w:val="30"/>
        </w:rPr>
        <w:t>1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4F2264" w:rsidRPr="000E73AD">
        <w:rPr>
          <w:rFonts w:asciiTheme="majorBidi" w:hAnsiTheme="majorBidi" w:cstheme="majorBidi"/>
          <w:sz w:val="30"/>
          <w:szCs w:val="30"/>
        </w:rPr>
        <w:t>2563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 ดังนั้น กลุ่มบริษัทจึงไม่ปรับปรุงข้อมูลที่นำเสนอในปี </w:t>
      </w:r>
      <w:r w:rsidR="004F2264" w:rsidRPr="000E73AD">
        <w:rPr>
          <w:rFonts w:asciiTheme="majorBidi" w:hAnsiTheme="majorBidi" w:cstheme="majorBidi"/>
          <w:sz w:val="30"/>
          <w:szCs w:val="30"/>
        </w:rPr>
        <w:t>2562</w:t>
      </w:r>
    </w:p>
    <w:p w14:paraId="68238D1D" w14:textId="77777777" w:rsidR="005B63A6" w:rsidRPr="000E73AD" w:rsidRDefault="005B63A6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E98706" w14:textId="77777777" w:rsidR="005B63A6" w:rsidRPr="000E73AD" w:rsidRDefault="005B63A6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73AD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37EDC3D4" w14:textId="77777777" w:rsidR="005B63A6" w:rsidRPr="000E73AD" w:rsidRDefault="005B63A6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7E5CE8" w14:textId="77777777" w:rsidR="005B63A6" w:rsidRPr="000E73AD" w:rsidRDefault="005B63A6" w:rsidP="00A9166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0E73AD">
        <w:rPr>
          <w:rFonts w:asciiTheme="majorBidi" w:hAnsiTheme="majorBidi" w:cstheme="majorBidi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05BEEF4D" w14:textId="77777777" w:rsidR="005B63A6" w:rsidRPr="000E73AD" w:rsidRDefault="005B63A6" w:rsidP="00A916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EF073C" w14:textId="032B693E" w:rsidR="005B63A6" w:rsidRPr="000E73AD" w:rsidRDefault="005B63A6" w:rsidP="00A916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E73AD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="004F2264" w:rsidRPr="000E73AD">
        <w:rPr>
          <w:rFonts w:asciiTheme="majorBidi" w:hAnsiTheme="majorBidi" w:cstheme="majorBidi"/>
          <w:sz w:val="30"/>
          <w:szCs w:val="30"/>
        </w:rPr>
        <w:t>9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 (“</w:t>
      </w:r>
      <w:r w:rsidRPr="000E73AD">
        <w:rPr>
          <w:rFonts w:asciiTheme="majorBidi" w:hAnsiTheme="majorBidi" w:cstheme="majorBidi"/>
          <w:sz w:val="30"/>
          <w:szCs w:val="30"/>
        </w:rPr>
        <w:t xml:space="preserve">TFRS </w:t>
      </w:r>
      <w:r w:rsidR="004F2264" w:rsidRPr="000E73AD">
        <w:rPr>
          <w:rFonts w:asciiTheme="majorBidi" w:hAnsiTheme="majorBidi" w:cstheme="majorBidi"/>
          <w:sz w:val="30"/>
          <w:szCs w:val="30"/>
        </w:rPr>
        <w:t>9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”) จัดประเภทสินทรัพย์ทางการเงินเป็น </w:t>
      </w:r>
      <w:r w:rsidR="004F2264" w:rsidRPr="000E73AD">
        <w:rPr>
          <w:rFonts w:asciiTheme="majorBidi" w:hAnsiTheme="majorBidi" w:cstheme="majorBidi"/>
          <w:sz w:val="30"/>
          <w:szCs w:val="30"/>
        </w:rPr>
        <w:t>3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 ประเภท ได้แก่ ราคาทุนตัดจำหน่าย มูลค่ายุติธรรมผ่านกำไรขาดทุนเบ็ดเสร็จอื่น (</w:t>
      </w:r>
      <w:r w:rsidRPr="000E73AD">
        <w:rPr>
          <w:rFonts w:asciiTheme="majorBidi" w:hAnsiTheme="majorBidi" w:cstheme="majorBidi"/>
          <w:sz w:val="30"/>
          <w:szCs w:val="30"/>
        </w:rPr>
        <w:t xml:space="preserve">FVOCI) </w:t>
      </w:r>
      <w:r w:rsidRPr="000E73AD">
        <w:rPr>
          <w:rFonts w:asciiTheme="majorBidi" w:hAnsiTheme="majorBidi" w:cstheme="majorBidi"/>
          <w:sz w:val="30"/>
          <w:szCs w:val="30"/>
          <w:cs/>
        </w:rPr>
        <w:t>และมูลค่ายุติธรรมผ่านกำไรหรือขาดทุน (</w:t>
      </w:r>
      <w:r w:rsidRPr="000E73AD">
        <w:rPr>
          <w:rFonts w:asciiTheme="majorBidi" w:hAnsiTheme="majorBidi" w:cstheme="majorBidi"/>
          <w:sz w:val="30"/>
          <w:szCs w:val="30"/>
        </w:rPr>
        <w:t xml:space="preserve">FVTPL) 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โดยการจัดประเภทตาม </w:t>
      </w:r>
      <w:r w:rsidRPr="000E73AD">
        <w:rPr>
          <w:rFonts w:asciiTheme="majorBidi" w:hAnsiTheme="majorBidi" w:cstheme="majorBidi"/>
          <w:sz w:val="30"/>
          <w:szCs w:val="30"/>
        </w:rPr>
        <w:t xml:space="preserve">TFRS </w:t>
      </w:r>
      <w:r w:rsidR="004F2264" w:rsidRPr="000E73AD">
        <w:rPr>
          <w:rFonts w:asciiTheme="majorBidi" w:hAnsiTheme="majorBidi" w:cstheme="majorBidi"/>
          <w:sz w:val="30"/>
          <w:szCs w:val="30"/>
        </w:rPr>
        <w:t>9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 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0E73AD">
        <w:rPr>
          <w:rFonts w:asciiTheme="majorBidi" w:hAnsiTheme="majorBidi" w:cstheme="majorBidi"/>
          <w:sz w:val="30"/>
          <w:szCs w:val="30"/>
        </w:rPr>
        <w:t xml:space="preserve">TFRS </w:t>
      </w:r>
      <w:r w:rsidR="004F2264" w:rsidRPr="000E73AD">
        <w:rPr>
          <w:rFonts w:asciiTheme="majorBidi" w:hAnsiTheme="majorBidi" w:cstheme="majorBidi"/>
          <w:sz w:val="30"/>
          <w:szCs w:val="30"/>
        </w:rPr>
        <w:t>9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 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4F2264" w:rsidRPr="000E73AD">
        <w:rPr>
          <w:rFonts w:asciiTheme="majorBidi" w:hAnsiTheme="majorBidi" w:cstheme="majorBidi"/>
          <w:sz w:val="30"/>
          <w:szCs w:val="30"/>
        </w:rPr>
        <w:t>105</w:t>
      </w:r>
    </w:p>
    <w:p w14:paraId="54F54D5B" w14:textId="77777777" w:rsidR="005B63A6" w:rsidRPr="000E73AD" w:rsidRDefault="005B63A6" w:rsidP="00A916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2"/>
        </w:rPr>
      </w:pPr>
    </w:p>
    <w:p w14:paraId="61A57D9D" w14:textId="69DA5D36" w:rsidR="005B63A6" w:rsidRPr="000E73AD" w:rsidRDefault="005B63A6" w:rsidP="00A916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E73AD">
        <w:rPr>
          <w:rFonts w:asciiTheme="majorBidi" w:hAnsiTheme="majorBidi" w:cstheme="majorBidi"/>
          <w:sz w:val="30"/>
          <w:szCs w:val="30"/>
          <w:cs/>
        </w:rPr>
        <w:t xml:space="preserve">ตาม </w:t>
      </w:r>
      <w:r w:rsidRPr="000E73AD">
        <w:rPr>
          <w:rFonts w:asciiTheme="majorBidi" w:hAnsiTheme="majorBidi" w:cstheme="majorBidi"/>
          <w:sz w:val="30"/>
          <w:szCs w:val="30"/>
        </w:rPr>
        <w:t xml:space="preserve">TFRS </w:t>
      </w:r>
      <w:r w:rsidR="003661A9" w:rsidRPr="000E73AD">
        <w:rPr>
          <w:rFonts w:asciiTheme="majorBidi" w:hAnsiTheme="majorBidi" w:cstheme="majorBidi" w:hint="cs"/>
          <w:sz w:val="30"/>
          <w:szCs w:val="30"/>
        </w:rPr>
        <w:t>9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 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เดิมกลุ่มบริษัทรับรู้ดอกเบี้ยรับและดอกเบี้ยจ่ายด้วยอัตราดอกเบี้ยตามสัญญ</w:t>
      </w:r>
      <w:r w:rsidR="000F1160" w:rsidRPr="000E73AD">
        <w:rPr>
          <w:rFonts w:asciiTheme="majorBidi" w:hAnsiTheme="majorBidi" w:cstheme="majorBidi" w:hint="cs"/>
          <w:sz w:val="30"/>
          <w:szCs w:val="30"/>
          <w:cs/>
        </w:rPr>
        <w:t>า ซึ่งไม่มีผลกระทบที่เป็นสาระสำคัญในการนำมาปฏิบัติใช้เป็นครั้งแรก</w:t>
      </w:r>
    </w:p>
    <w:p w14:paraId="4ACA7DFA" w14:textId="77777777" w:rsidR="008732D1" w:rsidRPr="000E73AD" w:rsidRDefault="008732D1" w:rsidP="00A916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2"/>
        </w:rPr>
      </w:pPr>
    </w:p>
    <w:p w14:paraId="7B98CD26" w14:textId="5326F0D6" w:rsidR="00D246E6" w:rsidRPr="000E73AD" w:rsidRDefault="001170AF" w:rsidP="00A916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E73AD">
        <w:rPr>
          <w:rFonts w:asciiTheme="majorBidi" w:hAnsiTheme="majorBidi" w:cstheme="majorBidi" w:hint="cs"/>
          <w:sz w:val="30"/>
          <w:szCs w:val="30"/>
          <w:cs/>
        </w:rPr>
        <w:t>ก</w:t>
      </w:r>
      <w:r w:rsidR="00FB60F6" w:rsidRPr="000E73AD">
        <w:rPr>
          <w:rFonts w:asciiTheme="majorBidi" w:hAnsiTheme="majorBidi" w:cstheme="majorBidi" w:hint="cs"/>
          <w:sz w:val="30"/>
          <w:szCs w:val="30"/>
          <w:cs/>
        </w:rPr>
        <w:t>ารปฏิบัติใช้</w:t>
      </w:r>
      <w:r w:rsidR="00D246E6" w:rsidRPr="000E73A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246E6" w:rsidRPr="000E73AD">
        <w:rPr>
          <w:rFonts w:asciiTheme="majorBidi" w:hAnsiTheme="majorBidi" w:cstheme="majorBidi" w:hint="cs"/>
          <w:sz w:val="30"/>
          <w:szCs w:val="30"/>
        </w:rPr>
        <w:t xml:space="preserve">TFRS 9 </w:t>
      </w:r>
      <w:r w:rsidR="00D246E6" w:rsidRPr="000E73AD">
        <w:rPr>
          <w:rFonts w:asciiTheme="majorBidi" w:hAnsiTheme="majorBidi" w:cstheme="majorBidi" w:hint="cs"/>
          <w:sz w:val="30"/>
          <w:szCs w:val="30"/>
          <w:cs/>
        </w:rPr>
        <w:t>ไม่มีผลกระทบอย่างมีสาระสำคัญต่อการ</w:t>
      </w:r>
      <w:r w:rsidR="00077CD5" w:rsidRPr="000E73AD">
        <w:rPr>
          <w:rFonts w:asciiTheme="majorBidi" w:hAnsiTheme="majorBidi" w:cstheme="majorBidi" w:hint="cs"/>
          <w:sz w:val="30"/>
          <w:szCs w:val="30"/>
          <w:cs/>
        </w:rPr>
        <w:t>จัดประเภท</w:t>
      </w:r>
      <w:r w:rsidR="00D246E6" w:rsidRPr="000E73AD">
        <w:rPr>
          <w:rFonts w:asciiTheme="majorBidi" w:hAnsiTheme="majorBidi" w:cstheme="majorBidi" w:hint="cs"/>
          <w:sz w:val="30"/>
          <w:szCs w:val="30"/>
          <w:cs/>
        </w:rPr>
        <w:t>รายการ</w:t>
      </w:r>
      <w:r w:rsidRPr="000E73A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2A172B" w:rsidRPr="000E73AD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0E73AD">
        <w:rPr>
          <w:rFonts w:asciiTheme="majorBidi" w:hAnsiTheme="majorBidi" w:cstheme="majorBidi" w:hint="cs"/>
          <w:sz w:val="30"/>
          <w:szCs w:val="30"/>
          <w:cs/>
        </w:rPr>
        <w:t xml:space="preserve">วัดมูลค่าสินทรัพย์และหนี้สินทางการเงิน </w:t>
      </w:r>
      <w:r w:rsidR="00D246E6" w:rsidRPr="000E73AD">
        <w:rPr>
          <w:rFonts w:asciiTheme="majorBidi" w:hAnsiTheme="majorBidi" w:cstheme="majorBidi" w:hint="cs"/>
          <w:sz w:val="30"/>
          <w:szCs w:val="30"/>
          <w:cs/>
        </w:rPr>
        <w:t>โดยส่วนใหญ่</w:t>
      </w:r>
      <w:r w:rsidR="003174E2" w:rsidRPr="000E73AD">
        <w:rPr>
          <w:rFonts w:asciiTheme="majorBidi" w:hAnsiTheme="majorBidi" w:cstheme="majorBidi" w:hint="cs"/>
          <w:sz w:val="30"/>
          <w:szCs w:val="30"/>
          <w:cs/>
        </w:rPr>
        <w:t>จัดประเภทและวัดมูลค่าด้วย</w:t>
      </w:r>
      <w:r w:rsidR="00D246E6" w:rsidRPr="000E73AD">
        <w:rPr>
          <w:rFonts w:asciiTheme="majorBidi" w:hAnsiTheme="majorBidi" w:cstheme="majorBidi" w:hint="cs"/>
          <w:sz w:val="30"/>
          <w:szCs w:val="30"/>
          <w:cs/>
        </w:rPr>
        <w:t>ราคาทุนตัดจำหน่ายซึ่งใกล้เคียงกับมูลค่าตามบัญชี</w:t>
      </w:r>
      <w:r w:rsidR="002A172B" w:rsidRPr="000E73A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93594" w:rsidRPr="000E73AD">
        <w:rPr>
          <w:rFonts w:asciiTheme="majorBidi" w:hAnsiTheme="majorBidi" w:cstheme="majorBidi" w:hint="cs"/>
          <w:sz w:val="30"/>
          <w:szCs w:val="30"/>
          <w:cs/>
        </w:rPr>
        <w:t>รายการที่จัดประเภทรายการและวัดมูลค่าด้วยวิธีอื่น</w:t>
      </w:r>
      <w:r w:rsidR="009D69ED" w:rsidRPr="000E73AD">
        <w:rPr>
          <w:rFonts w:asciiTheme="majorBidi" w:hAnsiTheme="majorBidi" w:cstheme="majorBidi" w:hint="cs"/>
          <w:sz w:val="30"/>
          <w:szCs w:val="30"/>
          <w:cs/>
        </w:rPr>
        <w:t>ได้แก่</w:t>
      </w:r>
    </w:p>
    <w:p w14:paraId="2E0C68ED" w14:textId="77777777" w:rsidR="00D246E6" w:rsidRPr="000E73AD" w:rsidRDefault="00D246E6" w:rsidP="00A916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AA55C4" w14:textId="43035454" w:rsidR="00D246E6" w:rsidRPr="000E73AD" w:rsidRDefault="00D246E6" w:rsidP="00A9166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0E73AD">
        <w:rPr>
          <w:rFonts w:asciiTheme="majorBidi" w:hAnsiTheme="majorBidi" w:cstheme="majorBidi" w:hint="cs"/>
          <w:sz w:val="30"/>
          <w:szCs w:val="30"/>
          <w:cs/>
        </w:rPr>
        <w:t xml:space="preserve">ตราสารอนุพันธ์ วัดมูลค่าด้วยมูลค่ายุติธรรมผ่านกำไรหรือขาดทุน </w:t>
      </w:r>
      <w:r w:rsidRPr="000E73AD">
        <w:rPr>
          <w:rFonts w:asciiTheme="majorBidi" w:hAnsiTheme="majorBidi" w:cstheme="majorBidi"/>
          <w:sz w:val="30"/>
          <w:szCs w:val="30"/>
        </w:rPr>
        <w:t>(FVTPL)</w:t>
      </w:r>
    </w:p>
    <w:p w14:paraId="7706DC55" w14:textId="47372B4C" w:rsidR="00C2044D" w:rsidRDefault="00D246E6" w:rsidP="00A9166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0E73AD">
        <w:rPr>
          <w:rFonts w:asciiTheme="majorBidi" w:hAnsiTheme="majorBidi" w:cstheme="majorBidi" w:hint="cs"/>
          <w:sz w:val="30"/>
          <w:szCs w:val="30"/>
          <w:cs/>
        </w:rPr>
        <w:t>เงินลงทุนในตราสารทุนที่ไม่อยู่ในความต้องการของตลาด</w:t>
      </w:r>
      <w:r w:rsidR="00060F1C" w:rsidRPr="000E73AD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กลุ่มบริษัทเลือกกำหนดให้</w:t>
      </w:r>
      <w:r w:rsidRPr="000E73AD">
        <w:rPr>
          <w:rFonts w:asciiTheme="majorBidi" w:hAnsiTheme="majorBidi" w:cstheme="majorBidi" w:hint="cs"/>
          <w:sz w:val="30"/>
          <w:szCs w:val="30"/>
          <w:cs/>
        </w:rPr>
        <w:t xml:space="preserve">วัดมูลค่าด้วยมูลค่ายุติธรรมผ่านกำไรเบ็ดเสร็จอื่น </w:t>
      </w:r>
      <w:r w:rsidR="00D92D78" w:rsidRPr="000E73AD">
        <w:rPr>
          <w:rFonts w:asciiTheme="majorBidi" w:hAnsiTheme="majorBidi" w:cstheme="majorBidi"/>
          <w:sz w:val="30"/>
          <w:szCs w:val="30"/>
        </w:rPr>
        <w:t>(FVOCI)</w:t>
      </w:r>
      <w:r w:rsidR="002F3005" w:rsidRPr="000E73A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60F1C" w:rsidRPr="000E73AD">
        <w:rPr>
          <w:rFonts w:asciiTheme="majorBidi" w:hAnsiTheme="majorBidi" w:cstheme="majorBidi" w:hint="cs"/>
          <w:sz w:val="30"/>
          <w:szCs w:val="30"/>
          <w:cs/>
        </w:rPr>
        <w:t>เพราะ</w:t>
      </w:r>
      <w:r w:rsidR="008732D1" w:rsidRPr="000E73AD">
        <w:rPr>
          <w:rFonts w:asciiTheme="majorBidi" w:hAnsiTheme="majorBidi" w:cstheme="majorBidi"/>
          <w:sz w:val="30"/>
          <w:szCs w:val="30"/>
          <w:cs/>
        </w:rPr>
        <w:t>ตั้งใจจะถือตราสารทุน</w:t>
      </w:r>
      <w:r w:rsidR="00060F1C" w:rsidRPr="000E73AD">
        <w:rPr>
          <w:rFonts w:asciiTheme="majorBidi" w:hAnsiTheme="majorBidi" w:cstheme="majorBidi" w:hint="cs"/>
          <w:sz w:val="30"/>
          <w:szCs w:val="30"/>
          <w:cs/>
        </w:rPr>
        <w:t>นี้</w:t>
      </w:r>
      <w:r w:rsidR="008732D1" w:rsidRPr="000E73AD">
        <w:rPr>
          <w:rFonts w:asciiTheme="majorBidi" w:hAnsiTheme="majorBidi" w:cstheme="majorBidi"/>
          <w:sz w:val="30"/>
          <w:szCs w:val="30"/>
          <w:cs/>
        </w:rPr>
        <w:t>เพื่อวัตถุประสงค์ทางกลยุทธ์</w:t>
      </w:r>
      <w:r w:rsidR="008732D1" w:rsidRPr="000E73AD">
        <w:rPr>
          <w:rFonts w:asciiTheme="majorBidi" w:hAnsiTheme="majorBidi" w:cstheme="majorBidi" w:hint="cs"/>
          <w:sz w:val="30"/>
          <w:szCs w:val="30"/>
          <w:cs/>
        </w:rPr>
        <w:t>ในระยะยาว</w:t>
      </w:r>
      <w:r w:rsidR="008732D1" w:rsidRPr="000E73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732D1" w:rsidRPr="000E73AD">
        <w:rPr>
          <w:rFonts w:ascii="Angsana New" w:hAnsi="Angsana New"/>
          <w:sz w:val="30"/>
          <w:szCs w:val="30"/>
          <w:cs/>
        </w:rPr>
        <w:t xml:space="preserve">ทั้งนี้ ผลกำไร (ขาดทุน) </w:t>
      </w:r>
      <w:r w:rsidR="008732D1" w:rsidRPr="000E73AD">
        <w:rPr>
          <w:rFonts w:ascii="Angsana New" w:hAnsi="Angsana New" w:hint="cs"/>
          <w:sz w:val="30"/>
          <w:szCs w:val="30"/>
          <w:cs/>
        </w:rPr>
        <w:t>สะสม</w:t>
      </w:r>
      <w:r w:rsidR="008732D1" w:rsidRPr="000E73AD">
        <w:rPr>
          <w:rFonts w:ascii="Angsana New" w:hAnsi="Angsana New"/>
          <w:sz w:val="30"/>
          <w:szCs w:val="30"/>
          <w:cs/>
        </w:rPr>
        <w:t>จากการวัดมูลค่ายุติธรรมของเงินลงทุนดังกล่าว</w:t>
      </w:r>
      <w:r w:rsidR="008732D1" w:rsidRPr="000E73AD">
        <w:rPr>
          <w:rFonts w:ascii="Angsana New" w:hAnsi="Angsana New" w:hint="cs"/>
          <w:sz w:val="30"/>
          <w:szCs w:val="30"/>
          <w:cs/>
        </w:rPr>
        <w:t>จะไม่ถูกจัดประเภทไปยังกำไรหรือขาดทุนในภายหลัง</w:t>
      </w:r>
    </w:p>
    <w:p w14:paraId="2A84EC7C" w14:textId="77777777" w:rsidR="00C2044D" w:rsidRDefault="00C204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AA0267B" w14:textId="77777777" w:rsidR="008D6C38" w:rsidRPr="000E73AD" w:rsidRDefault="008D6C38" w:rsidP="00A9166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0E73AD">
        <w:rPr>
          <w:rFonts w:asciiTheme="majorBidi" w:hAnsiTheme="majorBidi" w:cstheme="majorBidi"/>
          <w:sz w:val="30"/>
          <w:szCs w:val="30"/>
          <w:cs/>
        </w:rPr>
        <w:lastRenderedPageBreak/>
        <w:t>การด้อยค่าของสินทรัพย์ทางการเงินและสินทรัพย์ที่เกิดจากสัญญา</w:t>
      </w:r>
    </w:p>
    <w:p w14:paraId="1CF120A4" w14:textId="77777777" w:rsidR="008D6C38" w:rsidRPr="000E73AD" w:rsidRDefault="008D6C38" w:rsidP="00A916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7DF2E4" w14:textId="77777777" w:rsidR="0015143E" w:rsidRPr="000E73AD" w:rsidRDefault="0015143E" w:rsidP="00A916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E73AD">
        <w:rPr>
          <w:rFonts w:asciiTheme="majorBidi" w:hAnsiTheme="majorBidi" w:cstheme="majorBidi"/>
          <w:sz w:val="30"/>
          <w:szCs w:val="30"/>
        </w:rPr>
        <w:t>TFRS 9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 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 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0E73AD">
        <w:rPr>
          <w:rFonts w:asciiTheme="majorBidi" w:hAnsiTheme="majorBidi" w:cstheme="majorBidi"/>
          <w:sz w:val="30"/>
          <w:szCs w:val="30"/>
        </w:rPr>
        <w:t>TFRS 9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 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 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ซึ่งไม่รวมเงินลงทุนในตราสารทุน</w:t>
      </w:r>
    </w:p>
    <w:p w14:paraId="0B48848B" w14:textId="77777777" w:rsidR="00606A39" w:rsidRPr="000E73AD" w:rsidRDefault="00606A39" w:rsidP="00A916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2BA797" w14:textId="77777777" w:rsidR="0015143E" w:rsidRPr="000E73AD" w:rsidRDefault="0015143E" w:rsidP="00A916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E73AD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กลุ่มบริษัทได้ประเมินการด้อยค่าตาม </w:t>
      </w:r>
      <w:r w:rsidRPr="000E73AD">
        <w:rPr>
          <w:rFonts w:asciiTheme="majorBidi" w:hAnsiTheme="majorBidi" w:cstheme="majorBidi"/>
          <w:sz w:val="30"/>
          <w:szCs w:val="30"/>
        </w:rPr>
        <w:t xml:space="preserve">TFRS 9 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0E73AD">
        <w:rPr>
          <w:rFonts w:asciiTheme="majorBidi" w:hAnsiTheme="majorBidi" w:cstheme="majorBidi"/>
          <w:sz w:val="30"/>
          <w:szCs w:val="30"/>
        </w:rPr>
        <w:t xml:space="preserve">1 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0E73AD">
        <w:rPr>
          <w:rFonts w:asciiTheme="majorBidi" w:hAnsiTheme="majorBidi" w:cstheme="majorBidi"/>
          <w:sz w:val="30"/>
          <w:szCs w:val="30"/>
        </w:rPr>
        <w:t xml:space="preserve">2563 </w:t>
      </w:r>
      <w:r w:rsidRPr="000E73AD">
        <w:rPr>
          <w:rFonts w:asciiTheme="majorBidi" w:hAnsiTheme="majorBidi" w:cstheme="majorBidi"/>
          <w:sz w:val="30"/>
          <w:szCs w:val="30"/>
          <w:cs/>
        </w:rPr>
        <w:t>ส่งผลให้มีค่าเผื่อผลขาดทุนจากการด้อยค่าเพิ่มขึ้น ดังนี้</w:t>
      </w:r>
    </w:p>
    <w:p w14:paraId="63C92EE9" w14:textId="77777777" w:rsidR="00714AAF" w:rsidRPr="000E73AD" w:rsidRDefault="00714AAF" w:rsidP="00A916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46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260"/>
        <w:gridCol w:w="180"/>
        <w:gridCol w:w="1260"/>
      </w:tblGrid>
      <w:tr w:rsidR="0015143E" w:rsidRPr="000E73AD" w14:paraId="6429FC33" w14:textId="77777777" w:rsidTr="0015143E">
        <w:trPr>
          <w:cantSplit/>
          <w:tblHeader/>
        </w:trPr>
        <w:tc>
          <w:tcPr>
            <w:tcW w:w="5760" w:type="dxa"/>
            <w:vAlign w:val="bottom"/>
            <w:hideMark/>
          </w:tcPr>
          <w:p w14:paraId="38197F6E" w14:textId="77777777" w:rsidR="0015143E" w:rsidRPr="000E73AD" w:rsidRDefault="0015143E" w:rsidP="00A9166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3A702F" w14:textId="77777777" w:rsidR="0015143E" w:rsidRPr="000E73AD" w:rsidRDefault="0015143E" w:rsidP="00A9166C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6DEE9104" w14:textId="77777777" w:rsidR="0015143E" w:rsidRPr="000E73AD" w:rsidRDefault="0015143E" w:rsidP="00A9166C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43E2D67" w14:textId="77777777" w:rsidR="0015143E" w:rsidRPr="000E73AD" w:rsidRDefault="0015143E" w:rsidP="00A9166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060B870" w14:textId="77777777" w:rsidR="0015143E" w:rsidRPr="000E73AD" w:rsidRDefault="0015143E" w:rsidP="00A9166C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E73A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69906971" w14:textId="77777777" w:rsidR="0015143E" w:rsidRPr="000E73AD" w:rsidRDefault="0015143E" w:rsidP="00A9166C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0E73A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15143E" w:rsidRPr="000E73AD" w14:paraId="45B4D7C8" w14:textId="77777777" w:rsidTr="0015143E">
        <w:trPr>
          <w:cantSplit/>
          <w:tblHeader/>
        </w:trPr>
        <w:tc>
          <w:tcPr>
            <w:tcW w:w="5760" w:type="dxa"/>
          </w:tcPr>
          <w:p w14:paraId="39BD1CCD" w14:textId="77777777" w:rsidR="0015143E" w:rsidRPr="000E73AD" w:rsidRDefault="0015143E" w:rsidP="00A9166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2706AA02" w14:textId="77777777" w:rsidR="0015143E" w:rsidRPr="000E73AD" w:rsidRDefault="0015143E" w:rsidP="00A916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5143E" w:rsidRPr="000E73AD" w14:paraId="4AB53433" w14:textId="77777777" w:rsidTr="0015143E">
        <w:trPr>
          <w:cantSplit/>
          <w:trHeight w:val="191"/>
        </w:trPr>
        <w:tc>
          <w:tcPr>
            <w:tcW w:w="5760" w:type="dxa"/>
            <w:hideMark/>
          </w:tcPr>
          <w:p w14:paraId="45C6F151" w14:textId="77777777" w:rsidR="0015143E" w:rsidRPr="000E73AD" w:rsidRDefault="0015143E" w:rsidP="00A9166C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7C248C36" w14:textId="77777777" w:rsidR="0015143E" w:rsidRPr="000E73AD" w:rsidRDefault="0015143E" w:rsidP="00A9166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23E104" w14:textId="77777777" w:rsidR="0015143E" w:rsidRPr="000E73AD" w:rsidRDefault="0015143E" w:rsidP="00A916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7C116B" w14:textId="77777777" w:rsidR="0015143E" w:rsidRPr="000E73AD" w:rsidRDefault="0015143E" w:rsidP="00A9166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143E" w:rsidRPr="000E73AD" w14:paraId="2A041EAC" w14:textId="77777777" w:rsidTr="0015143E">
        <w:trPr>
          <w:cantSplit/>
          <w:trHeight w:val="191"/>
        </w:trPr>
        <w:tc>
          <w:tcPr>
            <w:tcW w:w="5760" w:type="dxa"/>
            <w:hideMark/>
          </w:tcPr>
          <w:p w14:paraId="24A06BF6" w14:textId="77777777" w:rsidR="0015143E" w:rsidRPr="000E73AD" w:rsidRDefault="0015143E" w:rsidP="00A9166C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ค่าเผื่อหนี้สงสัยจะสูญ 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395A7144" w14:textId="56E5B4DF" w:rsidR="0015143E" w:rsidRPr="000E73AD" w:rsidRDefault="00085E0A" w:rsidP="00A9166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2,450</w:t>
            </w:r>
          </w:p>
        </w:tc>
        <w:tc>
          <w:tcPr>
            <w:tcW w:w="180" w:type="dxa"/>
          </w:tcPr>
          <w:p w14:paraId="5DB820AF" w14:textId="77777777" w:rsidR="0015143E" w:rsidRPr="000E73AD" w:rsidRDefault="0015143E" w:rsidP="00A916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CAB163" w14:textId="743BB169" w:rsidR="0015143E" w:rsidRPr="000E73AD" w:rsidRDefault="00085E0A" w:rsidP="00A9166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1,474</w:t>
            </w:r>
          </w:p>
        </w:tc>
      </w:tr>
      <w:tr w:rsidR="0015143E" w:rsidRPr="000E73AD" w14:paraId="2E37923E" w14:textId="77777777" w:rsidTr="0015143E">
        <w:trPr>
          <w:cantSplit/>
          <w:trHeight w:val="191"/>
        </w:trPr>
        <w:tc>
          <w:tcPr>
            <w:tcW w:w="5760" w:type="dxa"/>
            <w:hideMark/>
          </w:tcPr>
          <w:p w14:paraId="2246417E" w14:textId="77777777" w:rsidR="0015143E" w:rsidRPr="000E73AD" w:rsidRDefault="0015143E" w:rsidP="00A9166C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4B3C70" w14:textId="77777777" w:rsidR="0015143E" w:rsidRPr="000E73AD" w:rsidRDefault="0015143E" w:rsidP="00A9166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D5A8155" w14:textId="77777777" w:rsidR="0015143E" w:rsidRPr="000E73AD" w:rsidRDefault="0015143E" w:rsidP="00A9166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208267" w14:textId="77777777" w:rsidR="0015143E" w:rsidRPr="000E73AD" w:rsidRDefault="0015143E" w:rsidP="00A9166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5143E" w:rsidRPr="000E73AD" w14:paraId="73E53677" w14:textId="77777777" w:rsidTr="0015143E">
        <w:trPr>
          <w:cantSplit/>
          <w:trHeight w:val="191"/>
        </w:trPr>
        <w:tc>
          <w:tcPr>
            <w:tcW w:w="5760" w:type="dxa"/>
            <w:hideMark/>
          </w:tcPr>
          <w:p w14:paraId="00A21176" w14:textId="77777777" w:rsidR="00955E61" w:rsidRPr="000E73AD" w:rsidRDefault="0015143E" w:rsidP="00A9166C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ผลขาดทุนจากการด้อยค่าที่รับรู้เพิ่มเติม </w:t>
            </w:r>
          </w:p>
          <w:p w14:paraId="24F232C9" w14:textId="0B588E78" w:rsidR="0015143E" w:rsidRPr="000E73AD" w:rsidRDefault="00955E61" w:rsidP="00A9166C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73A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="0015143E"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5143E" w:rsidRPr="000E73A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 </w:t>
            </w:r>
            <w:r w:rsidR="0015143E"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15143E" w:rsidRPr="000E73A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2563 </w:t>
            </w:r>
            <w:r w:rsidR="0015143E"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260" w:type="dxa"/>
          </w:tcPr>
          <w:p w14:paraId="7A930FD3" w14:textId="77777777" w:rsidR="0015143E" w:rsidRPr="000E73AD" w:rsidRDefault="0015143E" w:rsidP="00A9166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D30471" w14:textId="77777777" w:rsidR="0015143E" w:rsidRPr="000E73AD" w:rsidRDefault="0015143E" w:rsidP="00A916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5E4762" w14:textId="77777777" w:rsidR="0015143E" w:rsidRPr="000E73AD" w:rsidRDefault="0015143E" w:rsidP="00A9166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1B19" w:rsidRPr="000E73AD" w14:paraId="53D80AAB" w14:textId="77777777" w:rsidTr="0015143E">
        <w:trPr>
          <w:cantSplit/>
        </w:trPr>
        <w:tc>
          <w:tcPr>
            <w:tcW w:w="5760" w:type="dxa"/>
            <w:hideMark/>
          </w:tcPr>
          <w:p w14:paraId="795E93B2" w14:textId="5F5E382E" w:rsidR="00EA1B19" w:rsidRPr="000E73AD" w:rsidRDefault="00EA1B19" w:rsidP="00A9166C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0" w:right="-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3C551A76" w14:textId="2AB6B2BD" w:rsidR="00487DB1" w:rsidRPr="000E73AD" w:rsidRDefault="00431F4C" w:rsidP="00A9166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A50C8" w:rsidRPr="000E73A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50C8" w:rsidRPr="000E73AD"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  <w:tc>
          <w:tcPr>
            <w:tcW w:w="180" w:type="dxa"/>
          </w:tcPr>
          <w:p w14:paraId="27E4F204" w14:textId="77777777" w:rsidR="00EA1B19" w:rsidRPr="000E73AD" w:rsidRDefault="00EA1B19" w:rsidP="00A916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25526E" w14:textId="6324F2E4" w:rsidR="00EA1B19" w:rsidRPr="000E73AD" w:rsidRDefault="005A50C8" w:rsidP="00A9166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487DB1" w:rsidRPr="000E73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E73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662</w:t>
            </w:r>
          </w:p>
        </w:tc>
      </w:tr>
      <w:tr w:rsidR="00EA1B19" w:rsidRPr="000E73AD" w14:paraId="5A4F832B" w14:textId="77777777" w:rsidTr="00342107">
        <w:trPr>
          <w:cantSplit/>
        </w:trPr>
        <w:tc>
          <w:tcPr>
            <w:tcW w:w="5760" w:type="dxa"/>
          </w:tcPr>
          <w:p w14:paraId="013C2801" w14:textId="2EBCE6E5" w:rsidR="00EA1B19" w:rsidRPr="000E73AD" w:rsidRDefault="00EA1B19" w:rsidP="00A9166C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0" w:right="-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260" w:type="dxa"/>
          </w:tcPr>
          <w:p w14:paraId="7BD753E6" w14:textId="43C231E2" w:rsidR="00EA1B19" w:rsidRPr="000E73AD" w:rsidRDefault="00431F4C" w:rsidP="00A9166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180" w:type="dxa"/>
          </w:tcPr>
          <w:p w14:paraId="0EBA9ED6" w14:textId="77777777" w:rsidR="00EA1B19" w:rsidRPr="000E73AD" w:rsidRDefault="00EA1B19" w:rsidP="00A916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6C358F" w14:textId="4B5568EF" w:rsidR="00EA1B19" w:rsidRPr="000E73AD" w:rsidRDefault="00255BA0" w:rsidP="00A9166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</w:tr>
      <w:tr w:rsidR="00EA1B19" w:rsidRPr="000E73AD" w14:paraId="7A15250C" w14:textId="77777777" w:rsidTr="00342107">
        <w:trPr>
          <w:cantSplit/>
        </w:trPr>
        <w:tc>
          <w:tcPr>
            <w:tcW w:w="5760" w:type="dxa"/>
          </w:tcPr>
          <w:p w14:paraId="1238CA7F" w14:textId="681C9D7C" w:rsidR="00EA1B19" w:rsidRPr="000E73AD" w:rsidRDefault="00EA1B19" w:rsidP="00A9166C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0" w:right="-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hint="cs"/>
                <w:sz w:val="30"/>
                <w:szCs w:val="30"/>
                <w:cs/>
              </w:rPr>
              <w:t>เงินให้กู้ยืมแก่</w:t>
            </w:r>
            <w:r w:rsidR="004E5250" w:rsidRPr="000E73AD">
              <w:rPr>
                <w:rFonts w:asciiTheme="majorBidi" w:hAnsiTheme="majorBidi" w:hint="cs"/>
                <w:sz w:val="30"/>
                <w:szCs w:val="30"/>
                <w:cs/>
              </w:rPr>
              <w:t>บริษั</w:t>
            </w:r>
            <w:r w:rsidR="003C2E2A" w:rsidRPr="000E73AD">
              <w:rPr>
                <w:rFonts w:asciiTheme="majorBidi" w:hAnsiTheme="majorBidi" w:hint="cs"/>
                <w:sz w:val="30"/>
                <w:szCs w:val="30"/>
                <w:cs/>
              </w:rPr>
              <w:t>ท</w:t>
            </w:r>
            <w:r w:rsidR="004E5250" w:rsidRPr="000E73AD">
              <w:rPr>
                <w:rFonts w:asciiTheme="majorBidi" w:hAnsi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260" w:type="dxa"/>
          </w:tcPr>
          <w:p w14:paraId="27BD228F" w14:textId="2E79B82C" w:rsidR="00EA1B19" w:rsidRPr="000E73AD" w:rsidRDefault="004E5250" w:rsidP="00A9166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DE3992D" w14:textId="77777777" w:rsidR="00EA1B19" w:rsidRPr="000E73AD" w:rsidRDefault="00EA1B19" w:rsidP="00A916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7802ED" w14:textId="7CCBD0CF" w:rsidR="00EA1B19" w:rsidRPr="000E73AD" w:rsidRDefault="00255BA0" w:rsidP="00A9166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491</w:t>
            </w:r>
          </w:p>
        </w:tc>
      </w:tr>
      <w:tr w:rsidR="00E36302" w:rsidRPr="000E73AD" w14:paraId="454B885A" w14:textId="77777777" w:rsidTr="00E74273">
        <w:trPr>
          <w:cantSplit/>
        </w:trPr>
        <w:tc>
          <w:tcPr>
            <w:tcW w:w="5760" w:type="dxa"/>
            <w:vAlign w:val="bottom"/>
            <w:hideMark/>
          </w:tcPr>
          <w:p w14:paraId="10C2CDEF" w14:textId="77777777" w:rsidR="00E36302" w:rsidRPr="000E73AD" w:rsidRDefault="00E36302" w:rsidP="00A9166C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63040C" w14:textId="12B3A85C" w:rsidR="00E36302" w:rsidRPr="000E73AD" w:rsidRDefault="00487DB1" w:rsidP="00A9166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5A50C8"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E36302"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5A50C8"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573</w:t>
            </w:r>
          </w:p>
        </w:tc>
        <w:tc>
          <w:tcPr>
            <w:tcW w:w="180" w:type="dxa"/>
          </w:tcPr>
          <w:p w14:paraId="1D9EF902" w14:textId="77777777" w:rsidR="00E36302" w:rsidRPr="000E73AD" w:rsidRDefault="00E36302" w:rsidP="00A9166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C3817D" w14:textId="534CB921" w:rsidR="00E36302" w:rsidRPr="000E73AD" w:rsidRDefault="00431F4C" w:rsidP="00A9166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5A50C8"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E36302"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5A50C8"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959</w:t>
            </w:r>
          </w:p>
        </w:tc>
      </w:tr>
    </w:tbl>
    <w:p w14:paraId="7DBACCEB" w14:textId="77777777" w:rsidR="0015143E" w:rsidRPr="000E73AD" w:rsidRDefault="0015143E" w:rsidP="00A916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54469D" w14:textId="78117779" w:rsidR="0056625C" w:rsidRPr="000E73AD" w:rsidRDefault="0056625C" w:rsidP="00A916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E73A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E73AD">
        <w:rPr>
          <w:rFonts w:asciiTheme="majorBidi" w:hAnsiTheme="majorBidi" w:cstheme="majorBidi"/>
          <w:sz w:val="30"/>
          <w:szCs w:val="30"/>
          <w:cs/>
        </w:rPr>
        <w:t>เลือกที่จะรับรู้</w:t>
      </w:r>
      <w:r w:rsidRPr="000E73AD">
        <w:rPr>
          <w:rFonts w:asciiTheme="majorBidi" w:hAnsiTheme="majorBidi" w:cstheme="majorBidi" w:hint="cs"/>
          <w:sz w:val="30"/>
          <w:szCs w:val="30"/>
          <w:cs/>
        </w:rPr>
        <w:t>การเพิ่มขึ้นของผลขาดทุนจากการด้อยค่าโดย</w:t>
      </w:r>
      <w:r w:rsidRPr="000E73AD">
        <w:rPr>
          <w:rFonts w:asciiTheme="majorBidi" w:hAnsiTheme="majorBidi" w:cstheme="majorBidi"/>
          <w:sz w:val="30"/>
          <w:szCs w:val="30"/>
          <w:cs/>
        </w:rPr>
        <w:t>ปรับปรุงกับกำไรสะสม</w:t>
      </w:r>
      <w:r w:rsidRPr="000E73AD">
        <w:rPr>
          <w:rFonts w:asciiTheme="majorBidi" w:hAnsiTheme="majorBidi" w:cstheme="majorBidi"/>
          <w:sz w:val="30"/>
          <w:szCs w:val="30"/>
        </w:rPr>
        <w:t xml:space="preserve"> 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0E73AD">
        <w:rPr>
          <w:rFonts w:asciiTheme="majorBidi" w:hAnsiTheme="majorBidi" w:cstheme="majorBidi"/>
          <w:sz w:val="30"/>
          <w:szCs w:val="30"/>
        </w:rPr>
        <w:t xml:space="preserve">1 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0E73AD">
        <w:rPr>
          <w:rFonts w:asciiTheme="majorBidi" w:hAnsiTheme="majorBidi" w:cstheme="majorBidi"/>
          <w:sz w:val="30"/>
          <w:szCs w:val="30"/>
        </w:rPr>
        <w:t>2563</w:t>
      </w:r>
    </w:p>
    <w:p w14:paraId="512158E3" w14:textId="5501A087" w:rsidR="00C2044D" w:rsidRDefault="00C204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FDAE2F4" w14:textId="77777777" w:rsidR="00DF6EF5" w:rsidRPr="000E73AD" w:rsidRDefault="00DF6EF5" w:rsidP="00A9166C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73AD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TFRS 16</w:t>
      </w:r>
      <w:r w:rsidRPr="000E73A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สัญญาเช่า</w:t>
      </w:r>
    </w:p>
    <w:p w14:paraId="2B416D41" w14:textId="77777777" w:rsidR="00F009B9" w:rsidRPr="000E73AD" w:rsidRDefault="00F009B9" w:rsidP="00A916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08091C73" w14:textId="449945B1" w:rsidR="00F009B9" w:rsidRPr="000E73AD" w:rsidRDefault="00F009B9" w:rsidP="00A916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73AD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0E73AD">
        <w:rPr>
          <w:rFonts w:asciiTheme="majorBidi" w:hAnsiTheme="majorBidi" w:cstheme="majorBidi"/>
          <w:sz w:val="30"/>
          <w:szCs w:val="30"/>
        </w:rPr>
        <w:t>1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0E73AD">
        <w:rPr>
          <w:rFonts w:asciiTheme="majorBidi" w:hAnsiTheme="majorBidi" w:cstheme="majorBidi"/>
          <w:sz w:val="30"/>
          <w:szCs w:val="30"/>
        </w:rPr>
        <w:t xml:space="preserve">2563 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0E73AD">
        <w:rPr>
          <w:rFonts w:asciiTheme="majorBidi" w:hAnsiTheme="majorBidi" w:cstheme="majorBidi"/>
          <w:sz w:val="30"/>
          <w:szCs w:val="30"/>
        </w:rPr>
        <w:t>TFRS 16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 เป็นครั้งแรกกับสัญญาที่เคยระบุว่าเป็นสัญญาเช่าตามมาตรฐานการบัญชี ฉบับที่ </w:t>
      </w:r>
      <w:r w:rsidRPr="000E73AD">
        <w:rPr>
          <w:rFonts w:asciiTheme="majorBidi" w:hAnsiTheme="majorBidi" w:cstheme="majorBidi"/>
          <w:sz w:val="30"/>
          <w:szCs w:val="30"/>
        </w:rPr>
        <w:t>17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 เรื่อง สัญญาเช่า (</w:t>
      </w:r>
      <w:r w:rsidRPr="000E73AD">
        <w:rPr>
          <w:rFonts w:asciiTheme="majorBidi" w:hAnsiTheme="majorBidi" w:cstheme="majorBidi"/>
          <w:sz w:val="30"/>
          <w:szCs w:val="30"/>
        </w:rPr>
        <w:t xml:space="preserve">TAS 17) 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0E73AD">
        <w:rPr>
          <w:rFonts w:asciiTheme="majorBidi" w:hAnsiTheme="majorBidi" w:cstheme="majorBidi"/>
          <w:sz w:val="30"/>
          <w:szCs w:val="30"/>
        </w:rPr>
        <w:t>4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 เรื่อง การประเมินว่าข้อตกลงประกอบด้วยสัญญาเช่าหรือไม่ (</w:t>
      </w:r>
      <w:r w:rsidRPr="000E73AD">
        <w:rPr>
          <w:rFonts w:asciiTheme="majorBidi" w:hAnsiTheme="majorBidi" w:cstheme="majorBidi"/>
          <w:sz w:val="30"/>
          <w:szCs w:val="30"/>
        </w:rPr>
        <w:t xml:space="preserve">TFRIC 4) </w:t>
      </w:r>
      <w:r w:rsidRPr="000E73AD">
        <w:rPr>
          <w:rFonts w:asciiTheme="majorBidi" w:hAnsiTheme="majorBidi" w:cstheme="majorBidi"/>
          <w:sz w:val="30"/>
          <w:szCs w:val="30"/>
          <w:cs/>
        </w:rPr>
        <w:t>ด้วยวิธีปรับปรุงย้อนหลังโดยรับรู้ผลกระทบสะสม (</w:t>
      </w:r>
      <w:r w:rsidRPr="000E73AD">
        <w:rPr>
          <w:rFonts w:asciiTheme="majorBidi" w:hAnsiTheme="majorBidi" w:cstheme="majorBidi"/>
          <w:sz w:val="30"/>
          <w:szCs w:val="30"/>
        </w:rPr>
        <w:t xml:space="preserve">Modified retrospective approach) </w:t>
      </w:r>
    </w:p>
    <w:p w14:paraId="4713653A" w14:textId="77777777" w:rsidR="00DD16E7" w:rsidRPr="000E73AD" w:rsidRDefault="00DD16E7" w:rsidP="00A916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0952657" w14:textId="4F54ABD3" w:rsidR="00F009B9" w:rsidRPr="000E73AD" w:rsidRDefault="00F009B9" w:rsidP="00A916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73AD">
        <w:rPr>
          <w:rFonts w:asciiTheme="majorBidi" w:hAnsiTheme="majorBidi" w:cstheme="majorBidi"/>
          <w:sz w:val="30"/>
          <w:szCs w:val="30"/>
          <w:cs/>
        </w:rPr>
        <w:t xml:space="preserve"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ตาม </w:t>
      </w:r>
      <w:r w:rsidRPr="000E73AD">
        <w:rPr>
          <w:rFonts w:asciiTheme="majorBidi" w:hAnsiTheme="majorBidi" w:cstheme="majorBidi"/>
          <w:sz w:val="30"/>
          <w:szCs w:val="30"/>
        </w:rPr>
        <w:t xml:space="preserve">TFRS 16 </w:t>
      </w:r>
      <w:r w:rsidRPr="000E73AD">
        <w:rPr>
          <w:rFonts w:asciiTheme="majorBidi" w:hAnsiTheme="majorBidi" w:cstheme="majorBidi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(</w:t>
      </w:r>
      <w:r w:rsidRPr="000E73AD">
        <w:rPr>
          <w:rFonts w:asciiTheme="majorBidi" w:hAnsiTheme="majorBidi" w:cstheme="majorBidi"/>
          <w:sz w:val="30"/>
          <w:szCs w:val="30"/>
        </w:rPr>
        <w:t xml:space="preserve">Transaction price) 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0E73AD">
        <w:rPr>
          <w:rFonts w:asciiTheme="majorBidi" w:hAnsiTheme="majorBidi" w:cstheme="majorBidi"/>
          <w:sz w:val="30"/>
          <w:szCs w:val="30"/>
        </w:rPr>
        <w:t>1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0E73AD">
        <w:rPr>
          <w:rFonts w:asciiTheme="majorBidi" w:hAnsiTheme="majorBidi" w:cstheme="majorBidi"/>
          <w:sz w:val="30"/>
          <w:szCs w:val="30"/>
        </w:rPr>
        <w:t xml:space="preserve">2563 </w:t>
      </w:r>
      <w:r w:rsidRPr="000E73AD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7E50A6C6" w14:textId="77777777" w:rsidR="00141B55" w:rsidRPr="000E73AD" w:rsidRDefault="00141B55" w:rsidP="00A916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216B338" w14:textId="55EA7501" w:rsidR="00E62609" w:rsidRPr="000E73AD" w:rsidRDefault="00776CE6" w:rsidP="00A916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73AD">
        <w:rPr>
          <w:rFonts w:asciiTheme="majorBidi" w:hAnsiTheme="majorBidi" w:cstheme="majorBidi"/>
          <w:sz w:val="30"/>
          <w:szCs w:val="30"/>
          <w:cs/>
        </w:rPr>
        <w:t>ในการปฏิบัติในช่วงเปลี่ยนแปลงกลุ่มบริษัทได้เลือกใช้ข้อยกเว้น</w:t>
      </w:r>
      <w:r w:rsidR="00606A39" w:rsidRPr="000E73AD">
        <w:rPr>
          <w:rFonts w:asciiTheme="majorBidi" w:hAnsiTheme="majorBidi" w:cstheme="majorBidi" w:hint="cs"/>
          <w:sz w:val="30"/>
          <w:szCs w:val="30"/>
          <w:cs/>
        </w:rPr>
        <w:t xml:space="preserve"> โดย</w:t>
      </w:r>
      <w:r w:rsidRPr="000E73AD">
        <w:rPr>
          <w:rFonts w:asciiTheme="majorBidi" w:hAnsiTheme="majorBidi" w:cstheme="majorBidi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1E979297" w14:textId="77777777" w:rsidR="00606A39" w:rsidRPr="000E73AD" w:rsidRDefault="00606A39" w:rsidP="00A916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64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439"/>
        <w:gridCol w:w="181"/>
        <w:gridCol w:w="1350"/>
      </w:tblGrid>
      <w:tr w:rsidR="00FF2312" w:rsidRPr="000E73AD" w14:paraId="5B97C4AB" w14:textId="77777777" w:rsidTr="00A060E2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4A414F64" w14:textId="7AE5130E" w:rsidR="00FF2312" w:rsidRPr="000E73AD" w:rsidRDefault="00FF2312" w:rsidP="00A9166C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ผลกระทบจากการ</w:t>
            </w:r>
            <w:r w:rsidRPr="000E73AD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0E73A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0E73AD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0E73A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0E73A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</w:p>
        </w:tc>
        <w:tc>
          <w:tcPr>
            <w:tcW w:w="1439" w:type="dxa"/>
            <w:vAlign w:val="bottom"/>
          </w:tcPr>
          <w:p w14:paraId="468F8C64" w14:textId="5A7C482E" w:rsidR="00FF2312" w:rsidRPr="000E73AD" w:rsidRDefault="00FF2312" w:rsidP="00A9166C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0C09A2BC" w14:textId="77777777" w:rsidR="00FF2312" w:rsidRPr="000E73AD" w:rsidRDefault="00FF2312" w:rsidP="00A9166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8B4C7EF" w14:textId="77777777" w:rsidR="00FF2312" w:rsidRPr="000E73AD" w:rsidRDefault="00FF2312" w:rsidP="00A9166C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E73A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A66FA28" w14:textId="3E5C4B11" w:rsidR="00FF2312" w:rsidRPr="000E73AD" w:rsidRDefault="00FF2312" w:rsidP="00A9166C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F2312" w:rsidRPr="000E73AD" w14:paraId="5FB99268" w14:textId="77777777" w:rsidTr="00002BCA">
        <w:trPr>
          <w:cantSplit/>
          <w:trHeight w:val="20"/>
          <w:tblHeader/>
        </w:trPr>
        <w:tc>
          <w:tcPr>
            <w:tcW w:w="5670" w:type="dxa"/>
          </w:tcPr>
          <w:p w14:paraId="6860C2F0" w14:textId="77777777" w:rsidR="00FF2312" w:rsidRPr="000E73AD" w:rsidRDefault="00FF2312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632363D3" w14:textId="77777777" w:rsidR="00FF2312" w:rsidRPr="000E73AD" w:rsidRDefault="00FF2312" w:rsidP="00A916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E73A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F2312" w:rsidRPr="000E73AD" w14:paraId="61AAD7A0" w14:textId="77777777" w:rsidTr="00002BCA">
        <w:trPr>
          <w:cantSplit/>
          <w:trHeight w:val="20"/>
        </w:trPr>
        <w:tc>
          <w:tcPr>
            <w:tcW w:w="5670" w:type="dxa"/>
          </w:tcPr>
          <w:p w14:paraId="6D328A2D" w14:textId="77777777" w:rsidR="00FF2312" w:rsidRPr="000E73AD" w:rsidRDefault="00FF2312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970" w:type="dxa"/>
            <w:gridSpan w:val="3"/>
          </w:tcPr>
          <w:p w14:paraId="46EBDDDA" w14:textId="77777777" w:rsidR="00FF2312" w:rsidRPr="000E73AD" w:rsidRDefault="00FF2312" w:rsidP="00A916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F2312" w:rsidRPr="000E73AD" w14:paraId="2C512D41" w14:textId="77777777" w:rsidTr="00A060E2">
        <w:trPr>
          <w:cantSplit/>
          <w:trHeight w:val="20"/>
        </w:trPr>
        <w:tc>
          <w:tcPr>
            <w:tcW w:w="5670" w:type="dxa"/>
            <w:vAlign w:val="bottom"/>
          </w:tcPr>
          <w:p w14:paraId="721EF063" w14:textId="023F7FC7" w:rsidR="00FF2312" w:rsidRPr="000E73AD" w:rsidRDefault="00FF2312" w:rsidP="00A9166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439" w:type="dxa"/>
            <w:vAlign w:val="bottom"/>
          </w:tcPr>
          <w:p w14:paraId="27F8E8F2" w14:textId="6D692272" w:rsidR="00FF2312" w:rsidRPr="000E73AD" w:rsidRDefault="00FF2312" w:rsidP="00A9166C">
            <w:pPr>
              <w:pStyle w:val="acctfourfigures"/>
              <w:tabs>
                <w:tab w:val="clear" w:pos="765"/>
                <w:tab w:val="left" w:pos="464"/>
                <w:tab w:val="decimal" w:pos="1642"/>
              </w:tabs>
              <w:spacing w:line="240" w:lineRule="auto"/>
              <w:ind w:right="-166" w:firstLine="4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50,502</w:t>
            </w:r>
          </w:p>
        </w:tc>
        <w:tc>
          <w:tcPr>
            <w:tcW w:w="181" w:type="dxa"/>
            <w:vAlign w:val="bottom"/>
          </w:tcPr>
          <w:p w14:paraId="130D63CF" w14:textId="77777777" w:rsidR="00FF2312" w:rsidRPr="000E73AD" w:rsidRDefault="00FF2312" w:rsidP="00A9166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3BAB227" w14:textId="1CF4AA52" w:rsidR="00FF2312" w:rsidRPr="000E73AD" w:rsidRDefault="00FF2312" w:rsidP="00A9166C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50,502</w:t>
            </w:r>
          </w:p>
        </w:tc>
      </w:tr>
      <w:tr w:rsidR="00FF2312" w:rsidRPr="000E73AD" w14:paraId="3658853D" w14:textId="77777777" w:rsidTr="00A060E2">
        <w:trPr>
          <w:cantSplit/>
          <w:trHeight w:val="20"/>
        </w:trPr>
        <w:tc>
          <w:tcPr>
            <w:tcW w:w="5670" w:type="dxa"/>
            <w:vAlign w:val="bottom"/>
          </w:tcPr>
          <w:p w14:paraId="4141DB19" w14:textId="71FC5540" w:rsidR="00FF2312" w:rsidRPr="000E73AD" w:rsidRDefault="00FF2312" w:rsidP="00A9166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0E73A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39" w:type="dxa"/>
            <w:vAlign w:val="bottom"/>
          </w:tcPr>
          <w:p w14:paraId="167F28AC" w14:textId="79B60D18" w:rsidR="00FF2312" w:rsidRPr="000E73AD" w:rsidRDefault="001B573E" w:rsidP="00A9166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FF2312" w:rsidRPr="000E73A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E251A" w:rsidRPr="000E73A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F2312" w:rsidRPr="000E73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E251A" w:rsidRPr="000E73AD">
              <w:rPr>
                <w:rFonts w:asciiTheme="majorBidi" w:hAnsiTheme="majorBidi" w:cstheme="majorBidi"/>
                <w:sz w:val="30"/>
                <w:szCs w:val="30"/>
              </w:rPr>
              <w:t>664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2748191D" w14:textId="77777777" w:rsidR="00FF2312" w:rsidRPr="000E73AD" w:rsidRDefault="00FF2312" w:rsidP="00A9166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3F84415" w14:textId="7F5629E8" w:rsidR="00FF2312" w:rsidRPr="000E73AD" w:rsidRDefault="001B573E" w:rsidP="00A9166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F2312" w:rsidRPr="000E73A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E251A" w:rsidRPr="000E73A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F2312" w:rsidRPr="000E73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E251A" w:rsidRPr="000E73AD">
              <w:rPr>
                <w:rFonts w:asciiTheme="majorBidi" w:hAnsiTheme="majorBidi" w:cstheme="majorBidi"/>
                <w:sz w:val="30"/>
                <w:szCs w:val="30"/>
              </w:rPr>
              <w:t>664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F2312" w:rsidRPr="000E73AD" w14:paraId="4661D9B2" w14:textId="77777777" w:rsidTr="00A060E2">
        <w:trPr>
          <w:cantSplit/>
          <w:trHeight w:val="20"/>
        </w:trPr>
        <w:tc>
          <w:tcPr>
            <w:tcW w:w="5670" w:type="dxa"/>
          </w:tcPr>
          <w:p w14:paraId="7CFC440E" w14:textId="00D1C21A" w:rsidR="00FF2312" w:rsidRPr="000E73AD" w:rsidRDefault="00FF2312" w:rsidP="00A9166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ค่าใช้จ่ายจ่ายล่วงหน้าลดลง</w:t>
            </w:r>
          </w:p>
        </w:tc>
        <w:tc>
          <w:tcPr>
            <w:tcW w:w="1439" w:type="dxa"/>
            <w:vAlign w:val="bottom"/>
          </w:tcPr>
          <w:p w14:paraId="74CBD78D" w14:textId="4F05BCB4" w:rsidR="00FF2312" w:rsidRPr="000E73AD" w:rsidRDefault="001B573E" w:rsidP="00A9166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E251A" w:rsidRPr="000E73AD">
              <w:rPr>
                <w:rFonts w:asciiTheme="majorBidi" w:hAnsiTheme="majorBidi" w:cstheme="majorBidi"/>
                <w:sz w:val="30"/>
                <w:szCs w:val="30"/>
              </w:rPr>
              <w:t>1,838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4B192FD6" w14:textId="77777777" w:rsidR="00FF2312" w:rsidRPr="000E73AD" w:rsidRDefault="00FF2312" w:rsidP="00A916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04D0913" w14:textId="11F22E7E" w:rsidR="00FF2312" w:rsidRPr="000E73AD" w:rsidRDefault="001B573E" w:rsidP="00A9166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E251A" w:rsidRPr="000E73AD">
              <w:rPr>
                <w:rFonts w:asciiTheme="majorBidi" w:hAnsiTheme="majorBidi" w:cstheme="majorBidi"/>
                <w:sz w:val="30"/>
                <w:szCs w:val="30"/>
              </w:rPr>
              <w:t>1,838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5AB624A7" w14:textId="77777777" w:rsidR="00002BCA" w:rsidRPr="000E73AD" w:rsidRDefault="00002BCA" w:rsidP="00A916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3EF8A6A" w14:textId="5F211D18" w:rsidR="00FF2312" w:rsidRPr="000E73AD" w:rsidRDefault="00FF2312" w:rsidP="00A916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73AD">
        <w:rPr>
          <w:rFonts w:asciiTheme="majorBidi" w:hAnsiTheme="majorBidi" w:cstheme="majorBidi" w:hint="cs"/>
          <w:sz w:val="30"/>
          <w:szCs w:val="30"/>
          <w:cs/>
        </w:rPr>
        <w:t xml:space="preserve">อัตราดอกเบี้ยเงินกู้ยืมส่วนเพิ่ม ณ วันที่ </w:t>
      </w:r>
      <w:r w:rsidRPr="000E73AD">
        <w:rPr>
          <w:rFonts w:asciiTheme="majorBidi" w:hAnsiTheme="majorBidi" w:cstheme="majorBidi"/>
          <w:sz w:val="30"/>
          <w:szCs w:val="30"/>
        </w:rPr>
        <w:t xml:space="preserve">1 </w:t>
      </w:r>
      <w:r w:rsidRPr="000E73AD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0E73AD">
        <w:rPr>
          <w:rFonts w:asciiTheme="majorBidi" w:hAnsiTheme="majorBidi" w:cstheme="majorBidi"/>
          <w:sz w:val="30"/>
          <w:szCs w:val="30"/>
        </w:rPr>
        <w:t xml:space="preserve">2563 </w:t>
      </w:r>
      <w:r w:rsidRPr="000E73AD">
        <w:rPr>
          <w:rFonts w:asciiTheme="majorBidi" w:hAnsiTheme="majorBidi" w:cstheme="majorBidi" w:hint="cs"/>
          <w:sz w:val="30"/>
          <w:szCs w:val="30"/>
          <w:cs/>
        </w:rPr>
        <w:t xml:space="preserve">มีอัตราร้อยละ </w:t>
      </w:r>
      <w:r w:rsidRPr="000E73AD">
        <w:rPr>
          <w:rFonts w:asciiTheme="majorBidi" w:hAnsiTheme="majorBidi" w:cstheme="majorBidi"/>
          <w:sz w:val="30"/>
          <w:szCs w:val="30"/>
        </w:rPr>
        <w:t>6.75</w:t>
      </w:r>
      <w:r w:rsidRPr="000E73A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50839">
        <w:rPr>
          <w:rFonts w:asciiTheme="majorBidi" w:hAnsiTheme="majorBidi" w:cstheme="majorBidi" w:hint="cs"/>
          <w:sz w:val="30"/>
          <w:szCs w:val="30"/>
          <w:cs/>
        </w:rPr>
        <w:t>ต่อปี</w:t>
      </w:r>
    </w:p>
    <w:p w14:paraId="335C387B" w14:textId="77777777" w:rsidR="00FF2312" w:rsidRPr="000E73AD" w:rsidRDefault="00FF2312" w:rsidP="00A916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5982A16" w14:textId="1A0C6C87" w:rsidR="0058506F" w:rsidRPr="000E73AD" w:rsidRDefault="00FF2312" w:rsidP="00A916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73AD">
        <w:rPr>
          <w:rFonts w:asciiTheme="majorBidi" w:hAnsiTheme="majorBidi" w:cstheme="majorBidi" w:hint="cs"/>
          <w:sz w:val="30"/>
          <w:szCs w:val="30"/>
          <w:cs/>
        </w:rPr>
        <w:t>สินทรัพย์สิทธิการใช้ที่บันทึกเพิ่มขึ้นส่วนใหญ่อยู่ในส่วนงานการให้บริการ</w:t>
      </w:r>
    </w:p>
    <w:p w14:paraId="2F110CA0" w14:textId="49F1C873" w:rsidR="00203F91" w:rsidRDefault="00203F91" w:rsidP="00A916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BA3C2B6" w14:textId="34719F47" w:rsidR="006D7416" w:rsidRDefault="006D7416" w:rsidP="00A916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5F8347F" w14:textId="2DC04DEB" w:rsidR="006D7416" w:rsidRDefault="006D7416" w:rsidP="00A916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579F72E" w14:textId="36540B3A" w:rsidR="006D7416" w:rsidRDefault="006D7416" w:rsidP="00A916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13F8EEE" w14:textId="042CF2BE" w:rsidR="006D7416" w:rsidRDefault="006D7416" w:rsidP="00A916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B6902A5" w14:textId="0A4FA65F" w:rsidR="006D7416" w:rsidRDefault="006D7416" w:rsidP="00A916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CAE3C6A" w14:textId="0446854A" w:rsidR="006D7416" w:rsidRDefault="006D7416" w:rsidP="00A916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0740A80" w14:textId="249326C7" w:rsidR="006D7416" w:rsidRDefault="006D7416" w:rsidP="00A916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C435EC9" w14:textId="77777777" w:rsidR="006D7416" w:rsidRPr="000E73AD" w:rsidRDefault="006D7416" w:rsidP="00A916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651122E" w14:textId="2F56D597" w:rsidR="00144D95" w:rsidRPr="000E73AD" w:rsidRDefault="00144D95" w:rsidP="00A9166C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bookmarkStart w:id="3" w:name="_Hlk38990151"/>
      <w:r w:rsidRPr="000E73A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การเปลี่ยน</w:t>
      </w:r>
      <w:r w:rsidR="00D14DC5" w:rsidRPr="000E73A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แปลง</w:t>
      </w:r>
      <w:r w:rsidRPr="000E73A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นโยบายการบัญชีการบันทึกมูลค่าที่ดิน</w:t>
      </w:r>
    </w:p>
    <w:p w14:paraId="5F334F24" w14:textId="77777777" w:rsidR="00144D95" w:rsidRPr="000E73AD" w:rsidRDefault="00144D95" w:rsidP="00A9166C">
      <w:pPr>
        <w:pStyle w:val="BodyText"/>
        <w:tabs>
          <w:tab w:val="clear" w:pos="454"/>
        </w:tabs>
        <w:spacing w:after="0"/>
        <w:ind w:left="549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E700F83" w14:textId="50135AA5" w:rsidR="00144D95" w:rsidRPr="000E73AD" w:rsidRDefault="00144D95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6"/>
          <w:sz w:val="30"/>
          <w:szCs w:val="30"/>
          <w:lang w:eastAsia="x-none"/>
        </w:rPr>
      </w:pPr>
      <w:r w:rsidRPr="000E73AD">
        <w:rPr>
          <w:rFonts w:ascii="Angsana New" w:eastAsia="Calibri" w:hAnsi="Angsana New" w:hint="cs"/>
          <w:sz w:val="30"/>
          <w:szCs w:val="30"/>
          <w:cs/>
          <w:lang w:val="x-none" w:eastAsia="x-none"/>
        </w:rPr>
        <w:t>กลุ่มบริษัทเปลี่ยนวิธีการ</w:t>
      </w:r>
      <w:r w:rsidR="00986E9A" w:rsidRPr="000E73AD">
        <w:rPr>
          <w:rFonts w:ascii="Angsana New" w:eastAsia="Calibri" w:hAnsi="Angsana New" w:hint="cs"/>
          <w:sz w:val="30"/>
          <w:szCs w:val="30"/>
          <w:cs/>
          <w:lang w:val="x-none" w:eastAsia="x-none"/>
        </w:rPr>
        <w:t>รับรู้</w:t>
      </w:r>
      <w:r w:rsidRPr="000E73AD">
        <w:rPr>
          <w:rFonts w:ascii="Angsana New" w:eastAsia="Calibri" w:hAnsi="Angsana New" w:hint="cs"/>
          <w:sz w:val="30"/>
          <w:szCs w:val="30"/>
          <w:cs/>
          <w:lang w:val="x-none" w:eastAsia="x-none"/>
        </w:rPr>
        <w:t>มูลค่าของที่ดิน</w:t>
      </w:r>
      <w:r w:rsidR="00304080" w:rsidRPr="000E73AD">
        <w:rPr>
          <w:rFonts w:ascii="Angsana New" w:eastAsia="Calibri" w:hAnsi="Angsana New" w:hint="cs"/>
          <w:sz w:val="30"/>
          <w:szCs w:val="30"/>
          <w:cs/>
          <w:lang w:val="x-none" w:eastAsia="x-none"/>
        </w:rPr>
        <w:t xml:space="preserve"> </w:t>
      </w:r>
      <w:r w:rsidR="00304080" w:rsidRPr="000E73AD">
        <w:rPr>
          <w:rFonts w:ascii="Angsana New" w:eastAsia="Calibri" w:hAnsi="Angsana New" w:hint="cs"/>
          <w:sz w:val="30"/>
          <w:szCs w:val="30"/>
          <w:cs/>
          <w:lang w:eastAsia="x-none"/>
        </w:rPr>
        <w:t>(แสดงภายใต้ที่ดิน</w:t>
      </w:r>
      <w:r w:rsidR="00304080" w:rsidRPr="000E73AD">
        <w:rPr>
          <w:rFonts w:ascii="Angsana New" w:eastAsia="Calibri" w:hAnsi="Angsana New"/>
          <w:sz w:val="30"/>
          <w:szCs w:val="30"/>
          <w:cs/>
          <w:lang w:eastAsia="x-none"/>
        </w:rPr>
        <w:t xml:space="preserve"> </w:t>
      </w:r>
      <w:r w:rsidR="00304080" w:rsidRPr="000E73AD">
        <w:rPr>
          <w:rFonts w:ascii="Angsana New" w:eastAsia="Calibri" w:hAnsi="Angsana New" w:hint="cs"/>
          <w:sz w:val="30"/>
          <w:szCs w:val="30"/>
          <w:cs/>
          <w:lang w:eastAsia="x-none"/>
        </w:rPr>
        <w:t>อาคารและอุปกรณ์</w:t>
      </w:r>
      <w:r w:rsidR="00304080" w:rsidRPr="000E73AD">
        <w:rPr>
          <w:rFonts w:ascii="Angsana New" w:eastAsia="Calibri" w:hAnsi="Angsana New"/>
          <w:sz w:val="30"/>
          <w:szCs w:val="30"/>
          <w:cs/>
          <w:lang w:eastAsia="x-none"/>
        </w:rPr>
        <w:t xml:space="preserve"> </w:t>
      </w:r>
      <w:r w:rsidR="00304080" w:rsidRPr="000E73AD">
        <w:rPr>
          <w:rFonts w:ascii="Angsana New" w:eastAsia="Calibri" w:hAnsi="Angsana New" w:hint="cs"/>
          <w:sz w:val="30"/>
          <w:szCs w:val="30"/>
          <w:cs/>
          <w:lang w:eastAsia="x-none"/>
        </w:rPr>
        <w:t>และอสังหาริมทรัพย์เพื่อการลงทุน</w:t>
      </w:r>
      <w:r w:rsidR="00571CAD" w:rsidRPr="000E73AD">
        <w:rPr>
          <w:rFonts w:ascii="Angsana New" w:eastAsia="Calibri" w:hAnsi="Angsana New" w:hint="cs"/>
          <w:sz w:val="30"/>
          <w:szCs w:val="30"/>
          <w:cs/>
          <w:lang w:eastAsia="x-none"/>
        </w:rPr>
        <w:t>)</w:t>
      </w:r>
      <w:r w:rsidR="00304080" w:rsidRPr="000E73AD">
        <w:rPr>
          <w:rFonts w:ascii="Angsana New" w:eastAsia="Calibri" w:hAnsi="Angsana New" w:hint="cs"/>
          <w:sz w:val="30"/>
          <w:szCs w:val="30"/>
          <w:cs/>
          <w:lang w:eastAsia="x-none"/>
        </w:rPr>
        <w:t xml:space="preserve"> </w:t>
      </w:r>
      <w:r w:rsidRPr="000E73AD">
        <w:rPr>
          <w:rFonts w:ascii="Angsana New" w:eastAsia="Calibri" w:hAnsi="Angsana New" w:hint="cs"/>
          <w:sz w:val="30"/>
          <w:szCs w:val="30"/>
          <w:cs/>
          <w:lang w:val="x-none" w:eastAsia="x-none"/>
        </w:rPr>
        <w:t xml:space="preserve">จากวิธีราคาทุนเป็นวิธีการตีราคาใหม่ ตั้งแต่วันที่ </w:t>
      </w:r>
      <w:r w:rsidRPr="000E73AD">
        <w:rPr>
          <w:rFonts w:ascii="Angsana New" w:eastAsia="Calibri" w:hAnsi="Angsana New"/>
          <w:sz w:val="30"/>
          <w:szCs w:val="30"/>
          <w:lang w:val="x-none" w:eastAsia="x-none"/>
        </w:rPr>
        <w:t>1</w:t>
      </w:r>
      <w:r w:rsidRPr="000E73AD">
        <w:rPr>
          <w:rFonts w:ascii="Angsana New" w:eastAsia="Calibri" w:hAnsi="Angsana New" w:hint="cs"/>
          <w:sz w:val="30"/>
          <w:szCs w:val="30"/>
          <w:cs/>
          <w:lang w:val="x-none" w:eastAsia="x-none"/>
        </w:rPr>
        <w:t xml:space="preserve"> มกราคม </w:t>
      </w:r>
      <w:r w:rsidRPr="000E73AD">
        <w:rPr>
          <w:rFonts w:ascii="Angsana New" w:eastAsia="Calibri" w:hAnsi="Angsana New"/>
          <w:sz w:val="30"/>
          <w:szCs w:val="30"/>
          <w:lang w:val="x-none" w:eastAsia="x-none"/>
        </w:rPr>
        <w:t>256</w:t>
      </w:r>
      <w:r w:rsidRPr="000E73AD">
        <w:rPr>
          <w:rFonts w:ascii="Angsana New" w:eastAsia="Calibri" w:hAnsi="Angsana New"/>
          <w:sz w:val="30"/>
          <w:szCs w:val="30"/>
          <w:lang w:eastAsia="x-none"/>
        </w:rPr>
        <w:t>3</w:t>
      </w:r>
      <w:r w:rsidRPr="000E73AD">
        <w:rPr>
          <w:rFonts w:ascii="Angsana New" w:eastAsia="Calibri" w:hAnsi="Angsana New"/>
          <w:sz w:val="30"/>
          <w:szCs w:val="30"/>
          <w:lang w:val="x-none" w:eastAsia="x-none"/>
        </w:rPr>
        <w:t xml:space="preserve"> </w:t>
      </w:r>
      <w:r w:rsidRPr="000E73AD">
        <w:rPr>
          <w:rFonts w:ascii="Angsana New" w:eastAsia="Calibri" w:hAnsi="Angsana New" w:hint="cs"/>
          <w:spacing w:val="-2"/>
          <w:sz w:val="30"/>
          <w:szCs w:val="30"/>
          <w:cs/>
          <w:lang w:val="x-none" w:eastAsia="x-none"/>
        </w:rPr>
        <w:t>เพื่อสะท้อนมูลค่าที่แท้จริงของที่ดิน</w:t>
      </w:r>
      <w:r w:rsidR="00002BCA" w:rsidRPr="000E73AD">
        <w:rPr>
          <w:rFonts w:ascii="Angsana New" w:eastAsia="Calibri" w:hAnsi="Angsana New" w:hint="cs"/>
          <w:spacing w:val="-2"/>
          <w:sz w:val="30"/>
          <w:szCs w:val="30"/>
          <w:cs/>
          <w:lang w:val="x-none" w:eastAsia="x-none"/>
        </w:rPr>
        <w:t xml:space="preserve"> </w:t>
      </w:r>
      <w:r w:rsidR="00141B55" w:rsidRPr="000E73AD">
        <w:rPr>
          <w:rFonts w:ascii="Angsana New" w:eastAsia="Calibri" w:hAnsi="Angsana New" w:hint="cs"/>
          <w:spacing w:val="-2"/>
          <w:sz w:val="30"/>
          <w:szCs w:val="30"/>
          <w:cs/>
          <w:lang w:val="x-none" w:eastAsia="x-none"/>
        </w:rPr>
        <w:t>ผลกระทบต่อ</w:t>
      </w:r>
      <w:r w:rsidR="00002BCA" w:rsidRPr="000E73AD">
        <w:rPr>
          <w:rFonts w:ascii="Angsana New" w:eastAsia="Calibri" w:hAnsi="Angsana New" w:hint="cs"/>
          <w:spacing w:val="-2"/>
          <w:sz w:val="30"/>
          <w:szCs w:val="30"/>
          <w:cs/>
          <w:lang w:val="x-none" w:eastAsia="x-none"/>
        </w:rPr>
        <w:t>งบ</w:t>
      </w:r>
      <w:r w:rsidR="00141B55" w:rsidRPr="000E73AD">
        <w:rPr>
          <w:rFonts w:ascii="Angsana New" w:eastAsia="Calibri" w:hAnsi="Angsana New" w:hint="cs"/>
          <w:spacing w:val="-2"/>
          <w:sz w:val="30"/>
          <w:szCs w:val="30"/>
          <w:cs/>
          <w:lang w:val="x-none" w:eastAsia="x-none"/>
        </w:rPr>
        <w:t>การเงิน</w:t>
      </w:r>
      <w:r w:rsidR="00002BCA" w:rsidRPr="000E73AD">
        <w:rPr>
          <w:rFonts w:ascii="Angsana New" w:eastAsia="Calibri" w:hAnsi="Angsana New" w:hint="cs"/>
          <w:spacing w:val="-2"/>
          <w:sz w:val="30"/>
          <w:szCs w:val="30"/>
          <w:cs/>
          <w:lang w:val="x-none" w:eastAsia="x-none"/>
        </w:rPr>
        <w:t>มี</w:t>
      </w:r>
      <w:r w:rsidR="00141B55" w:rsidRPr="000E73AD">
        <w:rPr>
          <w:rFonts w:ascii="Angsana New" w:eastAsia="Calibri" w:hAnsi="Angsana New" w:hint="cs"/>
          <w:spacing w:val="-2"/>
          <w:sz w:val="30"/>
          <w:szCs w:val="30"/>
          <w:cs/>
          <w:lang w:val="x-none" w:eastAsia="x-none"/>
        </w:rPr>
        <w:t>ดังนี้</w:t>
      </w:r>
    </w:p>
    <w:tbl>
      <w:tblPr>
        <w:tblW w:w="855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260"/>
        <w:gridCol w:w="178"/>
        <w:gridCol w:w="1352"/>
      </w:tblGrid>
      <w:tr w:rsidR="00141B55" w:rsidRPr="000E73AD" w14:paraId="7FE897CF" w14:textId="77777777" w:rsidTr="00A060E2">
        <w:trPr>
          <w:cantSplit/>
          <w:tblHeader/>
        </w:trPr>
        <w:tc>
          <w:tcPr>
            <w:tcW w:w="5760" w:type="dxa"/>
            <w:vAlign w:val="bottom"/>
            <w:hideMark/>
          </w:tcPr>
          <w:p w14:paraId="0B841109" w14:textId="77777777" w:rsidR="00141B55" w:rsidRPr="000E73AD" w:rsidRDefault="00141B55" w:rsidP="00A9166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8E328D" w14:textId="77777777" w:rsidR="00141B55" w:rsidRPr="000E73AD" w:rsidRDefault="00141B55" w:rsidP="00A9166C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3E363279" w14:textId="77777777" w:rsidR="00141B55" w:rsidRPr="000E73AD" w:rsidRDefault="00141B55" w:rsidP="00A9166C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403B3156" w14:textId="77777777" w:rsidR="00141B55" w:rsidRPr="000E73AD" w:rsidRDefault="00141B55" w:rsidP="00A9166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hideMark/>
          </w:tcPr>
          <w:p w14:paraId="39E080DE" w14:textId="77777777" w:rsidR="00141B55" w:rsidRPr="000E73AD" w:rsidRDefault="00141B55" w:rsidP="00A9166C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E73A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4BC8934" w14:textId="77777777" w:rsidR="00141B55" w:rsidRPr="000E73AD" w:rsidRDefault="00141B55" w:rsidP="00A9166C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0E73A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141B55" w:rsidRPr="000E73AD" w14:paraId="1A56C49C" w14:textId="77777777" w:rsidTr="00A060E2">
        <w:trPr>
          <w:cantSplit/>
          <w:tblHeader/>
        </w:trPr>
        <w:tc>
          <w:tcPr>
            <w:tcW w:w="5760" w:type="dxa"/>
          </w:tcPr>
          <w:p w14:paraId="1914CD39" w14:textId="77777777" w:rsidR="00141B55" w:rsidRPr="000E73AD" w:rsidRDefault="00141B55" w:rsidP="00A9166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hideMark/>
          </w:tcPr>
          <w:p w14:paraId="4E11C246" w14:textId="77777777" w:rsidR="00141B55" w:rsidRPr="000E73AD" w:rsidRDefault="00141B55" w:rsidP="00A916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41B55" w:rsidRPr="000E73AD" w14:paraId="4FE304AC" w14:textId="77777777" w:rsidTr="00A060E2">
        <w:trPr>
          <w:cantSplit/>
          <w:trHeight w:val="191"/>
        </w:trPr>
        <w:tc>
          <w:tcPr>
            <w:tcW w:w="5760" w:type="dxa"/>
            <w:hideMark/>
          </w:tcPr>
          <w:p w14:paraId="3C7BADF5" w14:textId="11A5E761" w:rsidR="00141B55" w:rsidRPr="000E73AD" w:rsidRDefault="00141B55" w:rsidP="00A9166C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ตีราคาที่ดินเพิ่มขึ้น</w:t>
            </w:r>
          </w:p>
        </w:tc>
        <w:tc>
          <w:tcPr>
            <w:tcW w:w="1260" w:type="dxa"/>
          </w:tcPr>
          <w:p w14:paraId="6FCD5B01" w14:textId="3CB86197" w:rsidR="00141B55" w:rsidRPr="000E73AD" w:rsidRDefault="00141B55" w:rsidP="00A9166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246,061</w:t>
            </w:r>
          </w:p>
        </w:tc>
        <w:tc>
          <w:tcPr>
            <w:tcW w:w="178" w:type="dxa"/>
          </w:tcPr>
          <w:p w14:paraId="34292EC0" w14:textId="77777777" w:rsidR="00141B55" w:rsidRPr="000E73AD" w:rsidRDefault="00141B55" w:rsidP="00A916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AF3391E" w14:textId="0884BFA4" w:rsidR="00141B55" w:rsidRPr="000E73AD" w:rsidRDefault="00141B55" w:rsidP="00A9166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244,870</w:t>
            </w:r>
          </w:p>
        </w:tc>
      </w:tr>
      <w:tr w:rsidR="00141B55" w:rsidRPr="000E73AD" w14:paraId="0436F82E" w14:textId="77777777" w:rsidTr="00A060E2">
        <w:trPr>
          <w:cantSplit/>
          <w:trHeight w:val="191"/>
        </w:trPr>
        <w:tc>
          <w:tcPr>
            <w:tcW w:w="5760" w:type="dxa"/>
          </w:tcPr>
          <w:p w14:paraId="686BFD14" w14:textId="0C2198BE" w:rsidR="00141B55" w:rsidRPr="000E73AD" w:rsidRDefault="00141B55" w:rsidP="00A9166C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ผลกำไรจากการตีราคาสินทรัพย์ใหม่ก่อนภาษี</w:t>
            </w:r>
          </w:p>
        </w:tc>
        <w:tc>
          <w:tcPr>
            <w:tcW w:w="1260" w:type="dxa"/>
          </w:tcPr>
          <w:p w14:paraId="11D8E94C" w14:textId="4A271B3B" w:rsidR="00141B55" w:rsidRPr="000E73AD" w:rsidRDefault="00141B55" w:rsidP="00A9166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246,061</w:t>
            </w:r>
          </w:p>
        </w:tc>
        <w:tc>
          <w:tcPr>
            <w:tcW w:w="178" w:type="dxa"/>
          </w:tcPr>
          <w:p w14:paraId="497AB3D8" w14:textId="77777777" w:rsidR="00141B55" w:rsidRPr="000E73AD" w:rsidRDefault="00141B55" w:rsidP="00A916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35237E5" w14:textId="43194B37" w:rsidR="00141B55" w:rsidRPr="000E73AD" w:rsidRDefault="00141B55" w:rsidP="00A9166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244,870</w:t>
            </w:r>
          </w:p>
        </w:tc>
      </w:tr>
      <w:tr w:rsidR="00141B55" w:rsidRPr="000E73AD" w14:paraId="2F2F723F" w14:textId="77777777" w:rsidTr="00A060E2">
        <w:trPr>
          <w:cantSplit/>
          <w:trHeight w:val="191"/>
        </w:trPr>
        <w:tc>
          <w:tcPr>
            <w:tcW w:w="5760" w:type="dxa"/>
          </w:tcPr>
          <w:p w14:paraId="275BAF5C" w14:textId="13C8178C" w:rsidR="00141B55" w:rsidRPr="000E73AD" w:rsidRDefault="00141B55" w:rsidP="00A9166C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หนี้สินภาษีเงินได้รอตัดบัญชีเพิ่มขึ้น</w:t>
            </w:r>
          </w:p>
        </w:tc>
        <w:tc>
          <w:tcPr>
            <w:tcW w:w="1260" w:type="dxa"/>
          </w:tcPr>
          <w:p w14:paraId="03632448" w14:textId="48364F73" w:rsidR="00141B55" w:rsidRPr="000E73AD" w:rsidRDefault="00141B55" w:rsidP="00A9166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49,212</w:t>
            </w:r>
          </w:p>
        </w:tc>
        <w:tc>
          <w:tcPr>
            <w:tcW w:w="178" w:type="dxa"/>
          </w:tcPr>
          <w:p w14:paraId="0D73990E" w14:textId="77777777" w:rsidR="00141B55" w:rsidRPr="000E73AD" w:rsidRDefault="00141B55" w:rsidP="00A916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6C358B9" w14:textId="17419470" w:rsidR="00141B55" w:rsidRPr="000E73AD" w:rsidRDefault="00141B55" w:rsidP="00A9166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48,974</w:t>
            </w:r>
          </w:p>
        </w:tc>
      </w:tr>
      <w:bookmarkEnd w:id="3"/>
    </w:tbl>
    <w:p w14:paraId="7B7CD527" w14:textId="77777777" w:rsidR="0058506F" w:rsidRPr="000E73AD" w:rsidRDefault="0058506F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p w14:paraId="4D4E6032" w14:textId="383F9D28" w:rsidR="00562CEB" w:rsidRPr="000E73AD" w:rsidRDefault="00562CEB" w:rsidP="00A9166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0E73A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2CD4D48" w14:textId="77777777" w:rsidR="00562CEB" w:rsidRPr="000E73AD" w:rsidRDefault="00562CEB" w:rsidP="00A9166C">
      <w:pPr>
        <w:pStyle w:val="a"/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  <w:lang w:val="en-US"/>
        </w:rPr>
      </w:pPr>
    </w:p>
    <w:p w14:paraId="291AAB4F" w14:textId="4920D441" w:rsidR="00562CEB" w:rsidRDefault="00562CEB" w:rsidP="00A9166C">
      <w:pPr>
        <w:ind w:left="540" w:right="-108"/>
        <w:jc w:val="thaiDistribute"/>
        <w:rPr>
          <w:rFonts w:asciiTheme="majorBidi" w:hAnsiTheme="majorBidi" w:cstheme="majorBidi"/>
          <w:b/>
          <w:color w:val="000000"/>
          <w:sz w:val="30"/>
          <w:szCs w:val="30"/>
        </w:rPr>
      </w:pPr>
      <w:r w:rsidRPr="000E73AD">
        <w:rPr>
          <w:rFonts w:asciiTheme="majorBidi" w:hAnsiTheme="majorBidi" w:cstheme="majorBidi"/>
          <w:b/>
          <w:sz w:val="30"/>
          <w:szCs w:val="30"/>
          <w:cs/>
        </w:rPr>
        <w:t>เพื่อวัต</w:t>
      </w:r>
      <w:r w:rsidRPr="000E73AD">
        <w:rPr>
          <w:rFonts w:asciiTheme="majorBidi" w:hAnsiTheme="majorBidi" w:cstheme="majorBidi"/>
          <w:b/>
          <w:color w:val="000000"/>
          <w:sz w:val="30"/>
          <w:szCs w:val="30"/>
          <w:cs/>
        </w:rPr>
        <w:t>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0B7BA0C7" w14:textId="77777777" w:rsidR="006D7416" w:rsidRPr="000E73AD" w:rsidRDefault="006D7416" w:rsidP="00A9166C">
      <w:pPr>
        <w:ind w:left="540" w:right="-108"/>
        <w:jc w:val="thaiDistribute"/>
        <w:rPr>
          <w:rFonts w:asciiTheme="majorBidi" w:hAnsiTheme="majorBidi" w:cstheme="majorBidi"/>
          <w:b/>
          <w:color w:val="000000"/>
          <w:sz w:val="30"/>
          <w:szCs w:val="30"/>
        </w:rPr>
      </w:pPr>
    </w:p>
    <w:p w14:paraId="256C1535" w14:textId="1373E97A" w:rsidR="00562CEB" w:rsidRPr="000E73AD" w:rsidRDefault="00110F6D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6"/>
          <w:sz w:val="30"/>
          <w:szCs w:val="30"/>
          <w:lang w:eastAsia="x-none"/>
        </w:rPr>
      </w:pPr>
      <w:r w:rsidRPr="000E73AD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>ความสัมพันธ์ที่มีกับบริษัทย่อย บริษัทร่วมและการร่วมค้า ผู้บริหารสำคัญและบุคคลหรือกิจการที่เกี่ยวข้องกัน รวมถึงนโยบายการกำหนดราคาไม่ได้มีการเปลี่ยนแปลงอย่างเป็นสาระสำคัญใน</w:t>
      </w:r>
      <w:r w:rsidR="00002BCA" w:rsidRPr="000E73AD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>ระหว่างงวด</w:t>
      </w:r>
      <w:r w:rsidR="00407600" w:rsidRPr="000E73AD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>สาม</w:t>
      </w:r>
      <w:r w:rsidR="00002BCA" w:rsidRPr="000E73AD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>เดือน</w:t>
      </w:r>
      <w:r w:rsidR="00002511" w:rsidRPr="000E73AD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>และ</w:t>
      </w:r>
      <w:r w:rsidR="005F4C57" w:rsidRPr="000E73AD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>เก้า</w:t>
      </w:r>
      <w:r w:rsidR="00002511" w:rsidRPr="000E73AD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>เดือน</w:t>
      </w:r>
      <w:r w:rsidR="00002BCA" w:rsidRPr="000E73AD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 xml:space="preserve">สิ้นสุดวันที่ </w:t>
      </w:r>
      <w:r w:rsidR="00002511" w:rsidRPr="000E73AD">
        <w:rPr>
          <w:rFonts w:ascii="Angsana New" w:eastAsia="Calibri" w:hAnsi="Angsana New"/>
          <w:spacing w:val="-6"/>
          <w:sz w:val="30"/>
          <w:szCs w:val="30"/>
          <w:lang w:eastAsia="x-none"/>
        </w:rPr>
        <w:t xml:space="preserve">30 </w:t>
      </w:r>
      <w:r w:rsidR="005F4C57" w:rsidRPr="000E73AD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>กันยายน</w:t>
      </w:r>
      <w:r w:rsidR="00002511" w:rsidRPr="000E73AD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 xml:space="preserve"> </w:t>
      </w:r>
      <w:r w:rsidR="00002511" w:rsidRPr="000E73AD">
        <w:rPr>
          <w:rFonts w:ascii="Angsana New" w:eastAsia="Calibri" w:hAnsi="Angsana New"/>
          <w:spacing w:val="-6"/>
          <w:sz w:val="30"/>
          <w:szCs w:val="30"/>
          <w:lang w:eastAsia="x-none"/>
        </w:rPr>
        <w:t>2563</w:t>
      </w:r>
    </w:p>
    <w:p w14:paraId="3E765B4F" w14:textId="1BD02344" w:rsidR="00110F6D" w:rsidRDefault="00110F6D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6"/>
          <w:sz w:val="22"/>
          <w:szCs w:val="22"/>
          <w:lang w:eastAsia="x-none"/>
        </w:rPr>
      </w:pPr>
    </w:p>
    <w:p w14:paraId="1AE59FAD" w14:textId="762B7D9F" w:rsidR="006D7416" w:rsidRDefault="006D7416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6"/>
          <w:sz w:val="22"/>
          <w:szCs w:val="22"/>
          <w:lang w:eastAsia="x-none"/>
        </w:rPr>
      </w:pPr>
    </w:p>
    <w:p w14:paraId="7D7F2B6D" w14:textId="12B1FFBE" w:rsidR="006D7416" w:rsidRDefault="006D7416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6"/>
          <w:sz w:val="22"/>
          <w:szCs w:val="22"/>
          <w:lang w:eastAsia="x-none"/>
        </w:rPr>
      </w:pPr>
    </w:p>
    <w:p w14:paraId="51ACDB56" w14:textId="6F675EBC" w:rsidR="006D7416" w:rsidRDefault="006D7416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6"/>
          <w:sz w:val="22"/>
          <w:szCs w:val="22"/>
          <w:lang w:eastAsia="x-none"/>
        </w:rPr>
      </w:pPr>
    </w:p>
    <w:p w14:paraId="6BAA5319" w14:textId="0042C937" w:rsidR="006D7416" w:rsidRDefault="006D7416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6"/>
          <w:sz w:val="22"/>
          <w:szCs w:val="22"/>
          <w:lang w:eastAsia="x-none"/>
        </w:rPr>
      </w:pPr>
    </w:p>
    <w:p w14:paraId="1D2E0272" w14:textId="0920A37D" w:rsidR="006D7416" w:rsidRDefault="006D7416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6"/>
          <w:sz w:val="22"/>
          <w:szCs w:val="22"/>
          <w:lang w:eastAsia="x-none"/>
        </w:rPr>
      </w:pPr>
    </w:p>
    <w:p w14:paraId="442CACA1" w14:textId="00E77B80" w:rsidR="006D7416" w:rsidRDefault="006D7416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6"/>
          <w:sz w:val="22"/>
          <w:szCs w:val="22"/>
          <w:lang w:eastAsia="x-none"/>
        </w:rPr>
      </w:pPr>
    </w:p>
    <w:p w14:paraId="4B799D43" w14:textId="13930349" w:rsidR="006D7416" w:rsidRDefault="006D7416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6"/>
          <w:sz w:val="22"/>
          <w:szCs w:val="22"/>
          <w:lang w:eastAsia="x-none"/>
        </w:rPr>
      </w:pPr>
    </w:p>
    <w:p w14:paraId="09F1D4B3" w14:textId="1D798DF4" w:rsidR="006D7416" w:rsidRDefault="006D7416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6"/>
          <w:sz w:val="22"/>
          <w:szCs w:val="22"/>
          <w:lang w:eastAsia="x-none"/>
        </w:rPr>
      </w:pPr>
    </w:p>
    <w:p w14:paraId="5B478296" w14:textId="61699021" w:rsidR="006D7416" w:rsidRDefault="006D7416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6"/>
          <w:sz w:val="22"/>
          <w:szCs w:val="22"/>
          <w:lang w:eastAsia="x-none"/>
        </w:rPr>
      </w:pPr>
    </w:p>
    <w:p w14:paraId="29CB2173" w14:textId="70CEFBFC" w:rsidR="006D7416" w:rsidRDefault="006D7416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6"/>
          <w:sz w:val="22"/>
          <w:szCs w:val="22"/>
          <w:lang w:eastAsia="x-none"/>
        </w:rPr>
      </w:pPr>
    </w:p>
    <w:p w14:paraId="2CF76B74" w14:textId="77777777" w:rsidR="006D7416" w:rsidRPr="000E73AD" w:rsidRDefault="006D7416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6"/>
          <w:sz w:val="22"/>
          <w:szCs w:val="22"/>
          <w:lang w:eastAsia="x-none"/>
        </w:rPr>
      </w:pPr>
    </w:p>
    <w:p w14:paraId="5D99C35C" w14:textId="17869A81" w:rsidR="00562CEB" w:rsidRPr="000E73AD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6"/>
          <w:sz w:val="30"/>
          <w:szCs w:val="30"/>
          <w:lang w:eastAsia="x-none"/>
        </w:rPr>
      </w:pPr>
      <w:r w:rsidRPr="000E73AD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lastRenderedPageBreak/>
        <w:t>รายการที่สำคัญกับบุคคลหรือกิจการที่เกี่ยวข้องกันสำหรับงวดสามเดือน</w:t>
      </w:r>
      <w:r w:rsidR="00002511" w:rsidRPr="000E73AD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>และ</w:t>
      </w:r>
      <w:r w:rsidR="00C409CA" w:rsidRPr="000E73AD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>เก้า</w:t>
      </w:r>
      <w:r w:rsidR="00002511" w:rsidRPr="000E73AD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>เดือน</w:t>
      </w:r>
      <w:r w:rsidRPr="000E73AD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 xml:space="preserve">สิ้นสุดวันที่ </w:t>
      </w:r>
      <w:r w:rsidR="00002511" w:rsidRPr="000E73AD">
        <w:rPr>
          <w:rFonts w:ascii="Angsana New" w:eastAsia="Calibri" w:hAnsi="Angsana New"/>
          <w:spacing w:val="-6"/>
          <w:sz w:val="30"/>
          <w:szCs w:val="30"/>
          <w:lang w:eastAsia="x-none"/>
        </w:rPr>
        <w:t xml:space="preserve">30 </w:t>
      </w:r>
      <w:r w:rsidR="00C409CA" w:rsidRPr="000E73AD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>กันยายน</w:t>
      </w:r>
      <w:r w:rsidR="00002511" w:rsidRPr="000E73AD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 xml:space="preserve"> </w:t>
      </w:r>
      <w:r w:rsidR="00002511" w:rsidRPr="000E73AD">
        <w:rPr>
          <w:rFonts w:ascii="Angsana New" w:eastAsia="Calibri" w:hAnsi="Angsana New"/>
          <w:spacing w:val="-6"/>
          <w:sz w:val="30"/>
          <w:szCs w:val="30"/>
          <w:lang w:eastAsia="x-none"/>
        </w:rPr>
        <w:t>2563</w:t>
      </w:r>
      <w:r w:rsidRPr="000E73AD">
        <w:rPr>
          <w:rFonts w:ascii="Angsana New" w:eastAsia="Calibri" w:hAnsi="Angsana New"/>
          <w:spacing w:val="-6"/>
          <w:sz w:val="30"/>
          <w:szCs w:val="30"/>
          <w:lang w:eastAsia="x-none"/>
        </w:rPr>
        <w:t xml:space="preserve"> </w:t>
      </w:r>
      <w:r w:rsidRPr="000E73AD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 xml:space="preserve">และ </w:t>
      </w:r>
      <w:r w:rsidR="000D0FB7" w:rsidRPr="000E73AD">
        <w:rPr>
          <w:rFonts w:ascii="Angsana New" w:eastAsia="Calibri" w:hAnsi="Angsana New"/>
          <w:spacing w:val="-6"/>
          <w:sz w:val="30"/>
          <w:szCs w:val="30"/>
          <w:lang w:eastAsia="x-none"/>
        </w:rPr>
        <w:t>2562</w:t>
      </w:r>
      <w:r w:rsidRPr="000E73AD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 xml:space="preserve"> สรุปได้ดังนี้</w:t>
      </w:r>
    </w:p>
    <w:p w14:paraId="3058190A" w14:textId="77777777" w:rsidR="00856851" w:rsidRPr="000E73AD" w:rsidRDefault="00856851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1260"/>
        <w:gridCol w:w="270"/>
        <w:gridCol w:w="1260"/>
        <w:gridCol w:w="270"/>
        <w:gridCol w:w="1260"/>
        <w:gridCol w:w="270"/>
        <w:gridCol w:w="1260"/>
      </w:tblGrid>
      <w:tr w:rsidR="00562CEB" w:rsidRPr="000E73AD" w14:paraId="3B4B249A" w14:textId="77777777" w:rsidTr="002D781D">
        <w:tc>
          <w:tcPr>
            <w:tcW w:w="3222" w:type="dxa"/>
            <w:shd w:val="clear" w:color="auto" w:fill="auto"/>
          </w:tcPr>
          <w:p w14:paraId="67F1EAA6" w14:textId="77777777" w:rsidR="00562CEB" w:rsidRPr="000E73AD" w:rsidRDefault="00562C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</w:p>
        </w:tc>
        <w:tc>
          <w:tcPr>
            <w:tcW w:w="2790" w:type="dxa"/>
            <w:gridSpan w:val="3"/>
            <w:shd w:val="clear" w:color="auto" w:fill="auto"/>
          </w:tcPr>
          <w:p w14:paraId="46C3C3A3" w14:textId="77777777" w:rsidR="00562CEB" w:rsidRPr="000E73AD" w:rsidRDefault="00562CEB" w:rsidP="00A9166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F351C2E" w14:textId="77777777" w:rsidR="00562CEB" w:rsidRPr="000E73AD" w:rsidRDefault="00562CEB" w:rsidP="00A9166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1386F3FE" w14:textId="77777777" w:rsidR="00562CEB" w:rsidRPr="000E73AD" w:rsidRDefault="00562CEB" w:rsidP="00A9166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2CEB" w:rsidRPr="000E73AD" w14:paraId="2627F83A" w14:textId="77777777" w:rsidTr="002D781D">
        <w:tc>
          <w:tcPr>
            <w:tcW w:w="3222" w:type="dxa"/>
            <w:shd w:val="clear" w:color="auto" w:fill="auto"/>
          </w:tcPr>
          <w:p w14:paraId="4CC7ECCE" w14:textId="529ECBD8" w:rsidR="00562CEB" w:rsidRPr="000E73AD" w:rsidRDefault="002D781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409CA" w:rsidRPr="000E73A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  <w:shd w:val="clear" w:color="auto" w:fill="auto"/>
          </w:tcPr>
          <w:p w14:paraId="2CD471E7" w14:textId="77777777" w:rsidR="00562CEB" w:rsidRPr="000E73AD" w:rsidRDefault="000D0FB7" w:rsidP="00A9166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D22874D" w14:textId="77777777" w:rsidR="00562CEB" w:rsidRPr="000E73AD" w:rsidRDefault="00562CEB" w:rsidP="00A9166C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0AD93C0" w14:textId="77777777" w:rsidR="00562CEB" w:rsidRPr="000E73AD" w:rsidRDefault="000D0FB7" w:rsidP="00A9166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7E0A1379" w14:textId="77777777" w:rsidR="00562CEB" w:rsidRPr="000E73AD" w:rsidRDefault="00562CEB" w:rsidP="00A9166C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39A0A48" w14:textId="77777777" w:rsidR="00562CEB" w:rsidRPr="000E73AD" w:rsidRDefault="000D0FB7" w:rsidP="00A9166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78959C7" w14:textId="77777777" w:rsidR="00562CEB" w:rsidRPr="000E73AD" w:rsidRDefault="00562CEB" w:rsidP="00A9166C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B45F72A" w14:textId="77777777" w:rsidR="00562CEB" w:rsidRPr="000E73AD" w:rsidRDefault="000D0FB7" w:rsidP="00A9166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562CEB" w:rsidRPr="000E73AD" w14:paraId="42A00561" w14:textId="77777777" w:rsidTr="002D781D">
        <w:trPr>
          <w:trHeight w:val="344"/>
        </w:trPr>
        <w:tc>
          <w:tcPr>
            <w:tcW w:w="3222" w:type="dxa"/>
            <w:shd w:val="clear" w:color="auto" w:fill="auto"/>
          </w:tcPr>
          <w:p w14:paraId="666A871C" w14:textId="77777777" w:rsidR="00562CEB" w:rsidRPr="000E73AD" w:rsidRDefault="00562CEB" w:rsidP="00A9166C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1FCE264C" w14:textId="77777777" w:rsidR="00562CEB" w:rsidRPr="000E73AD" w:rsidRDefault="00A95283" w:rsidP="00A9166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="007E1AC5"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="00562CEB"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62CEB" w:rsidRPr="000E73AD" w14:paraId="20F7300F" w14:textId="77777777" w:rsidTr="002D781D">
        <w:tc>
          <w:tcPr>
            <w:tcW w:w="3222" w:type="dxa"/>
            <w:shd w:val="clear" w:color="auto" w:fill="auto"/>
          </w:tcPr>
          <w:p w14:paraId="0FFB36EE" w14:textId="77777777" w:rsidR="00562CEB" w:rsidRPr="000E73AD" w:rsidRDefault="00562CEB" w:rsidP="00A9166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3376F006" w14:textId="77777777" w:rsidR="00562CEB" w:rsidRPr="000E73AD" w:rsidRDefault="00562CEB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4E2EC6B" w14:textId="77777777" w:rsidR="00562CEB" w:rsidRPr="000E73AD" w:rsidRDefault="00562CEB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094C7B2" w14:textId="77777777" w:rsidR="00562CEB" w:rsidRPr="000E73AD" w:rsidRDefault="00562CEB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6BDD733" w14:textId="77777777" w:rsidR="00562CEB" w:rsidRPr="000E73AD" w:rsidRDefault="00562CEB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BF589B4" w14:textId="77777777" w:rsidR="00562CEB" w:rsidRPr="000E73AD" w:rsidRDefault="00562CEB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5B0B7D9" w14:textId="77777777" w:rsidR="00562CEB" w:rsidRPr="000E73AD" w:rsidRDefault="00562CEB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789EA88" w14:textId="77777777" w:rsidR="00562CEB" w:rsidRPr="000E73AD" w:rsidRDefault="00562CEB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B7809" w:rsidRPr="000E73AD" w14:paraId="5D5B66D2" w14:textId="77777777" w:rsidTr="002D781D">
        <w:tc>
          <w:tcPr>
            <w:tcW w:w="3222" w:type="dxa"/>
            <w:shd w:val="clear" w:color="auto" w:fill="auto"/>
          </w:tcPr>
          <w:p w14:paraId="044BE58C" w14:textId="77777777" w:rsidR="008B7809" w:rsidRPr="000E73AD" w:rsidRDefault="008B7809" w:rsidP="00A9166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6EB1CC60" w14:textId="095EFDC3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FA78A2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F2BF22" w14:textId="77777777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9B64DA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778CF72" w14:textId="088DB761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14:paraId="10BB1080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374A7EF" w14:textId="285E0ED3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660</w:t>
            </w:r>
          </w:p>
        </w:tc>
      </w:tr>
      <w:tr w:rsidR="008B7809" w:rsidRPr="000E73AD" w14:paraId="22664FED" w14:textId="77777777" w:rsidTr="002D781D">
        <w:tc>
          <w:tcPr>
            <w:tcW w:w="3222" w:type="dxa"/>
            <w:shd w:val="clear" w:color="auto" w:fill="auto"/>
          </w:tcPr>
          <w:p w14:paraId="16846ED1" w14:textId="77777777" w:rsidR="008B7809" w:rsidRPr="000E73AD" w:rsidRDefault="008B7809" w:rsidP="00A9166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260" w:type="dxa"/>
            <w:shd w:val="clear" w:color="auto" w:fill="auto"/>
          </w:tcPr>
          <w:p w14:paraId="719C0A4F" w14:textId="70776494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44765C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F7D4C0F" w14:textId="77777777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DBD4D6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080D31D" w14:textId="4C821E6E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426</w:t>
            </w:r>
          </w:p>
        </w:tc>
        <w:tc>
          <w:tcPr>
            <w:tcW w:w="270" w:type="dxa"/>
            <w:shd w:val="clear" w:color="auto" w:fill="auto"/>
          </w:tcPr>
          <w:p w14:paraId="692FA9F1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977B69" w14:textId="3B6B6FD9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425</w:t>
            </w:r>
          </w:p>
        </w:tc>
      </w:tr>
      <w:tr w:rsidR="008B7809" w:rsidRPr="000E73AD" w14:paraId="7CD5F85E" w14:textId="77777777" w:rsidTr="003A5CC9">
        <w:tc>
          <w:tcPr>
            <w:tcW w:w="3222" w:type="dxa"/>
            <w:shd w:val="clear" w:color="auto" w:fill="auto"/>
          </w:tcPr>
          <w:p w14:paraId="4A14F656" w14:textId="77777777" w:rsidR="008B7809" w:rsidRPr="000E73AD" w:rsidRDefault="008B7809" w:rsidP="00A9166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</w:tcPr>
          <w:p w14:paraId="213B26C6" w14:textId="3E55978C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4B321F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0CED84E" w14:textId="77777777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4D0AB7" w14:textId="77777777" w:rsidR="008B7809" w:rsidRPr="000E73AD" w:rsidRDefault="008B7809" w:rsidP="00A9166C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8A0FB46" w14:textId="624F9C28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432</w:t>
            </w:r>
          </w:p>
        </w:tc>
        <w:tc>
          <w:tcPr>
            <w:tcW w:w="270" w:type="dxa"/>
            <w:shd w:val="clear" w:color="auto" w:fill="auto"/>
          </w:tcPr>
          <w:p w14:paraId="52D4A2BE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7425AB" w14:textId="23AE9E5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432</w:t>
            </w:r>
          </w:p>
        </w:tc>
      </w:tr>
      <w:tr w:rsidR="008B7809" w:rsidRPr="000E73AD" w14:paraId="1AE5C4D1" w14:textId="77777777" w:rsidTr="00EF7611">
        <w:tc>
          <w:tcPr>
            <w:tcW w:w="3222" w:type="dxa"/>
            <w:shd w:val="clear" w:color="auto" w:fill="auto"/>
          </w:tcPr>
          <w:p w14:paraId="37A639E4" w14:textId="77777777" w:rsidR="008B7809" w:rsidRPr="000E73AD" w:rsidRDefault="008B7809" w:rsidP="00A9166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7F07B086" w14:textId="4725115D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0BF692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6FF1C7A" w14:textId="77777777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F43B34" w14:textId="77777777" w:rsidR="008B7809" w:rsidRPr="000E73AD" w:rsidRDefault="008B7809" w:rsidP="00A9166C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B900D49" w14:textId="50485174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2,774</w:t>
            </w:r>
          </w:p>
        </w:tc>
        <w:tc>
          <w:tcPr>
            <w:tcW w:w="270" w:type="dxa"/>
            <w:shd w:val="clear" w:color="auto" w:fill="auto"/>
          </w:tcPr>
          <w:p w14:paraId="405A89BA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C628719" w14:textId="7CFD4685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3,001</w:t>
            </w:r>
          </w:p>
        </w:tc>
      </w:tr>
      <w:tr w:rsidR="008B7809" w:rsidRPr="000E73AD" w14:paraId="5355DD5F" w14:textId="77777777" w:rsidTr="002D781D">
        <w:tc>
          <w:tcPr>
            <w:tcW w:w="3222" w:type="dxa"/>
            <w:shd w:val="clear" w:color="auto" w:fill="auto"/>
          </w:tcPr>
          <w:p w14:paraId="7BBC4DC7" w14:textId="77777777" w:rsidR="008B7809" w:rsidRPr="000E73AD" w:rsidRDefault="008B7809" w:rsidP="00A9166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</w:tcPr>
          <w:p w14:paraId="0200D2EB" w14:textId="54CABBE7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A82C27" w14:textId="77777777" w:rsidR="008B7809" w:rsidRPr="000E73AD" w:rsidRDefault="008B7809" w:rsidP="00A9166C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2B2C981" w14:textId="77777777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E95C03" w14:textId="77777777" w:rsidR="008B7809" w:rsidRPr="000E73AD" w:rsidRDefault="008B7809" w:rsidP="00A9166C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67BCC8F" w14:textId="4C635DE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154</w:t>
            </w:r>
          </w:p>
        </w:tc>
        <w:tc>
          <w:tcPr>
            <w:tcW w:w="270" w:type="dxa"/>
            <w:shd w:val="clear" w:color="auto" w:fill="auto"/>
          </w:tcPr>
          <w:p w14:paraId="16637241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022D519" w14:textId="1B875122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645</w:t>
            </w:r>
          </w:p>
        </w:tc>
      </w:tr>
      <w:tr w:rsidR="008B7809" w:rsidRPr="000E73AD" w14:paraId="16902D38" w14:textId="77777777" w:rsidTr="002D781D">
        <w:tc>
          <w:tcPr>
            <w:tcW w:w="3222" w:type="dxa"/>
            <w:shd w:val="clear" w:color="auto" w:fill="auto"/>
          </w:tcPr>
          <w:p w14:paraId="201A75AF" w14:textId="77777777" w:rsidR="008B7809" w:rsidRPr="000E73AD" w:rsidRDefault="008B7809" w:rsidP="00A9166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  <w:shd w:val="clear" w:color="auto" w:fill="auto"/>
          </w:tcPr>
          <w:p w14:paraId="32217937" w14:textId="4B7BF014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340720" w14:textId="77777777" w:rsidR="008B7809" w:rsidRPr="000E73AD" w:rsidRDefault="008B7809" w:rsidP="00A9166C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C022FCA" w14:textId="77777777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F03811" w14:textId="77777777" w:rsidR="008B7809" w:rsidRPr="000E73AD" w:rsidRDefault="008B7809" w:rsidP="00A9166C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CA3BC5D" w14:textId="4EB9F98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5,047</w:t>
            </w:r>
          </w:p>
        </w:tc>
        <w:tc>
          <w:tcPr>
            <w:tcW w:w="270" w:type="dxa"/>
            <w:shd w:val="clear" w:color="auto" w:fill="auto"/>
          </w:tcPr>
          <w:p w14:paraId="107E33F9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49C986B" w14:textId="31403FB9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3,473</w:t>
            </w:r>
          </w:p>
        </w:tc>
      </w:tr>
      <w:tr w:rsidR="008B7809" w:rsidRPr="000E73AD" w14:paraId="0FBBB8F9" w14:textId="77777777" w:rsidTr="002D781D">
        <w:tc>
          <w:tcPr>
            <w:tcW w:w="3222" w:type="dxa"/>
            <w:shd w:val="clear" w:color="auto" w:fill="auto"/>
          </w:tcPr>
          <w:p w14:paraId="342389D9" w14:textId="77777777" w:rsidR="008B7809" w:rsidRPr="000E73AD" w:rsidRDefault="008B7809" w:rsidP="00A9166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26C0EC4" w14:textId="77777777" w:rsidR="008B7809" w:rsidRPr="000E73AD" w:rsidRDefault="008B7809" w:rsidP="00A9166C">
            <w:pPr>
              <w:pStyle w:val="a3"/>
              <w:tabs>
                <w:tab w:val="left" w:pos="420"/>
                <w:tab w:val="center" w:pos="486"/>
                <w:tab w:val="decimal" w:pos="522"/>
              </w:tabs>
              <w:ind w:righ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67F533E" w14:textId="77777777" w:rsidR="008B7809" w:rsidRPr="000E73AD" w:rsidRDefault="008B7809" w:rsidP="00A9166C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DA9236D" w14:textId="77777777" w:rsidR="008B7809" w:rsidRPr="000E73AD" w:rsidRDefault="008B7809" w:rsidP="00A9166C">
            <w:pPr>
              <w:pStyle w:val="a3"/>
              <w:tabs>
                <w:tab w:val="left" w:pos="420"/>
                <w:tab w:val="center" w:pos="486"/>
                <w:tab w:val="decimal" w:pos="522"/>
              </w:tabs>
              <w:ind w:righ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CC0E563" w14:textId="77777777" w:rsidR="008B7809" w:rsidRPr="000E73AD" w:rsidRDefault="008B7809" w:rsidP="00A9166C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F2CEA2C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9206058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A1CD8F4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B7809" w:rsidRPr="000E73AD" w14:paraId="4C35735B" w14:textId="77777777" w:rsidTr="002D781D">
        <w:tc>
          <w:tcPr>
            <w:tcW w:w="3222" w:type="dxa"/>
            <w:shd w:val="clear" w:color="auto" w:fill="auto"/>
          </w:tcPr>
          <w:p w14:paraId="2FB3E201" w14:textId="77777777" w:rsidR="008B7809" w:rsidRPr="000E73AD" w:rsidRDefault="008B7809" w:rsidP="00A9166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22F20706" w14:textId="77777777" w:rsidR="008B7809" w:rsidRPr="000E73AD" w:rsidRDefault="008B7809" w:rsidP="00A9166C">
            <w:pPr>
              <w:pStyle w:val="a1"/>
              <w:tabs>
                <w:tab w:val="decimal" w:pos="70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A042FAC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DA59FB1" w14:textId="77777777" w:rsidR="008B7809" w:rsidRPr="000E73AD" w:rsidRDefault="008B7809" w:rsidP="00A9166C">
            <w:pPr>
              <w:pStyle w:val="a1"/>
              <w:tabs>
                <w:tab w:val="decimal" w:pos="70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5EC2AB5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02F40B0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FD17F19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305AFC8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B7809" w:rsidRPr="000E73AD" w14:paraId="4E726DEE" w14:textId="77777777" w:rsidTr="003A5CC9">
        <w:tc>
          <w:tcPr>
            <w:tcW w:w="3222" w:type="dxa"/>
            <w:shd w:val="clear" w:color="auto" w:fill="auto"/>
          </w:tcPr>
          <w:p w14:paraId="297C6B17" w14:textId="77777777" w:rsidR="008B7809" w:rsidRPr="000E73AD" w:rsidRDefault="008B7809" w:rsidP="00A9166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5251637" w14:textId="42EF313C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16,187</w:t>
            </w:r>
          </w:p>
        </w:tc>
        <w:tc>
          <w:tcPr>
            <w:tcW w:w="270" w:type="dxa"/>
            <w:shd w:val="clear" w:color="auto" w:fill="auto"/>
          </w:tcPr>
          <w:p w14:paraId="1AD2130D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8318FC0" w14:textId="1EA72DF0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12,421</w:t>
            </w:r>
          </w:p>
        </w:tc>
        <w:tc>
          <w:tcPr>
            <w:tcW w:w="270" w:type="dxa"/>
            <w:shd w:val="clear" w:color="auto" w:fill="auto"/>
          </w:tcPr>
          <w:p w14:paraId="70646ACD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7622133" w14:textId="7B19C118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16,187</w:t>
            </w:r>
          </w:p>
        </w:tc>
        <w:tc>
          <w:tcPr>
            <w:tcW w:w="270" w:type="dxa"/>
            <w:shd w:val="clear" w:color="auto" w:fill="auto"/>
          </w:tcPr>
          <w:p w14:paraId="6AA07C90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9D794C1" w14:textId="1FFD9113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12,421</w:t>
            </w:r>
          </w:p>
        </w:tc>
      </w:tr>
      <w:tr w:rsidR="008B7809" w:rsidRPr="000E73AD" w14:paraId="5353D703" w14:textId="77777777" w:rsidTr="003A5CC9">
        <w:trPr>
          <w:trHeight w:val="80"/>
        </w:trPr>
        <w:tc>
          <w:tcPr>
            <w:tcW w:w="3222" w:type="dxa"/>
            <w:shd w:val="clear" w:color="auto" w:fill="auto"/>
          </w:tcPr>
          <w:p w14:paraId="16F017AF" w14:textId="77777777" w:rsidR="008B7809" w:rsidRPr="000E73AD" w:rsidRDefault="008B7809" w:rsidP="00A9166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3C94E59" w14:textId="6D409606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CF6188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ADD76E6" w14:textId="0E9A0E3B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558</w:t>
            </w:r>
          </w:p>
        </w:tc>
        <w:tc>
          <w:tcPr>
            <w:tcW w:w="270" w:type="dxa"/>
            <w:shd w:val="clear" w:color="auto" w:fill="auto"/>
          </w:tcPr>
          <w:p w14:paraId="0D271CE4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08C074F" w14:textId="2611BA1E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01292F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95AE7D" w14:textId="5DB357DF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558</w:t>
            </w:r>
          </w:p>
        </w:tc>
      </w:tr>
      <w:tr w:rsidR="008B7809" w:rsidRPr="000E73AD" w14:paraId="0B950996" w14:textId="77777777" w:rsidTr="002D781D">
        <w:tc>
          <w:tcPr>
            <w:tcW w:w="3222" w:type="dxa"/>
            <w:shd w:val="clear" w:color="auto" w:fill="auto"/>
          </w:tcPr>
          <w:p w14:paraId="526C739E" w14:textId="77777777" w:rsidR="008B7809" w:rsidRPr="000E73AD" w:rsidRDefault="008B7809" w:rsidP="00A9166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</w:tcPr>
          <w:p w14:paraId="259C52F6" w14:textId="5C1C7F40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792763AE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72812E1" w14:textId="4720B032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</w:p>
        </w:tc>
        <w:tc>
          <w:tcPr>
            <w:tcW w:w="270" w:type="dxa"/>
            <w:shd w:val="clear" w:color="auto" w:fill="auto"/>
          </w:tcPr>
          <w:p w14:paraId="57692791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81FB9D1" w14:textId="4389A8EB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74288673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1BAEFF9" w14:textId="443EFB46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</w:p>
        </w:tc>
      </w:tr>
      <w:tr w:rsidR="008B7809" w:rsidRPr="000E73AD" w14:paraId="076AE0E9" w14:textId="77777777" w:rsidTr="003A5CC9">
        <w:tc>
          <w:tcPr>
            <w:tcW w:w="3222" w:type="dxa"/>
            <w:shd w:val="clear" w:color="auto" w:fill="auto"/>
          </w:tcPr>
          <w:p w14:paraId="6F9D8912" w14:textId="77777777" w:rsidR="008B7809" w:rsidRPr="000E73AD" w:rsidRDefault="008B7809" w:rsidP="00A9166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9A05F9E" w14:textId="4B0186AE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3,785</w:t>
            </w:r>
          </w:p>
        </w:tc>
        <w:tc>
          <w:tcPr>
            <w:tcW w:w="270" w:type="dxa"/>
            <w:shd w:val="clear" w:color="auto" w:fill="auto"/>
          </w:tcPr>
          <w:p w14:paraId="6880EF69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56D8622" w14:textId="6E33A59A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3,820</w:t>
            </w:r>
          </w:p>
        </w:tc>
        <w:tc>
          <w:tcPr>
            <w:tcW w:w="270" w:type="dxa"/>
            <w:shd w:val="clear" w:color="auto" w:fill="auto"/>
          </w:tcPr>
          <w:p w14:paraId="45BF8AE9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040EE33" w14:textId="190A819E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2,806</w:t>
            </w:r>
          </w:p>
        </w:tc>
        <w:tc>
          <w:tcPr>
            <w:tcW w:w="270" w:type="dxa"/>
            <w:shd w:val="clear" w:color="auto" w:fill="auto"/>
          </w:tcPr>
          <w:p w14:paraId="35FF0766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3CBAAF9" w14:textId="5B7B1620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2,640</w:t>
            </w:r>
          </w:p>
        </w:tc>
      </w:tr>
      <w:tr w:rsidR="008B7809" w:rsidRPr="000E73AD" w14:paraId="4B636D86" w14:textId="77777777" w:rsidTr="003A5CC9">
        <w:tc>
          <w:tcPr>
            <w:tcW w:w="3222" w:type="dxa"/>
            <w:shd w:val="clear" w:color="auto" w:fill="auto"/>
          </w:tcPr>
          <w:p w14:paraId="2A4304F1" w14:textId="77777777" w:rsidR="008B7809" w:rsidRPr="000E73AD" w:rsidRDefault="008B7809" w:rsidP="00A9166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821512A" w14:textId="7189E9B9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3,116</w:t>
            </w:r>
          </w:p>
        </w:tc>
        <w:tc>
          <w:tcPr>
            <w:tcW w:w="270" w:type="dxa"/>
            <w:shd w:val="clear" w:color="auto" w:fill="auto"/>
          </w:tcPr>
          <w:p w14:paraId="61339A43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3B1ECA9" w14:textId="4E64E9CC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2,804</w:t>
            </w:r>
          </w:p>
        </w:tc>
        <w:tc>
          <w:tcPr>
            <w:tcW w:w="270" w:type="dxa"/>
            <w:shd w:val="clear" w:color="auto" w:fill="auto"/>
          </w:tcPr>
          <w:p w14:paraId="2BD0CD96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46BC432" w14:textId="16A89D53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3,116</w:t>
            </w:r>
          </w:p>
        </w:tc>
        <w:tc>
          <w:tcPr>
            <w:tcW w:w="270" w:type="dxa"/>
            <w:shd w:val="clear" w:color="auto" w:fill="auto"/>
          </w:tcPr>
          <w:p w14:paraId="35525754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2ED0EF4" w14:textId="1C0CB261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2,804</w:t>
            </w:r>
          </w:p>
        </w:tc>
      </w:tr>
      <w:tr w:rsidR="008B7809" w:rsidRPr="000E73AD" w14:paraId="76DB0EDB" w14:textId="77777777" w:rsidTr="003A5CC9">
        <w:tc>
          <w:tcPr>
            <w:tcW w:w="3222" w:type="dxa"/>
            <w:shd w:val="clear" w:color="auto" w:fill="auto"/>
          </w:tcPr>
          <w:p w14:paraId="406D8113" w14:textId="77777777" w:rsidR="008B7809" w:rsidRPr="000E73AD" w:rsidRDefault="008B7809" w:rsidP="00A9166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3FD961C" w14:textId="0672A709" w:rsidR="008B7809" w:rsidRPr="000E73AD" w:rsidRDefault="0040071F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453</w:t>
            </w:r>
          </w:p>
        </w:tc>
        <w:tc>
          <w:tcPr>
            <w:tcW w:w="270" w:type="dxa"/>
            <w:shd w:val="clear" w:color="auto" w:fill="auto"/>
          </w:tcPr>
          <w:p w14:paraId="727492B3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D2CD7C2" w14:textId="106A23D5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390</w:t>
            </w:r>
          </w:p>
        </w:tc>
        <w:tc>
          <w:tcPr>
            <w:tcW w:w="270" w:type="dxa"/>
            <w:shd w:val="clear" w:color="auto" w:fill="auto"/>
          </w:tcPr>
          <w:p w14:paraId="3C5E1BB2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595D00" w14:textId="641C995A" w:rsidR="008B7809" w:rsidRPr="000E73AD" w:rsidRDefault="0040071F" w:rsidP="00A9166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390</w:t>
            </w:r>
          </w:p>
        </w:tc>
        <w:tc>
          <w:tcPr>
            <w:tcW w:w="270" w:type="dxa"/>
            <w:shd w:val="clear" w:color="auto" w:fill="auto"/>
          </w:tcPr>
          <w:p w14:paraId="5C517A9A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CD9493A" w14:textId="2E23E42B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390</w:t>
            </w:r>
          </w:p>
        </w:tc>
      </w:tr>
      <w:tr w:rsidR="008B7809" w:rsidRPr="000E73AD" w14:paraId="44214122" w14:textId="77777777" w:rsidTr="003A5CC9">
        <w:tc>
          <w:tcPr>
            <w:tcW w:w="3222" w:type="dxa"/>
            <w:shd w:val="clear" w:color="auto" w:fill="auto"/>
          </w:tcPr>
          <w:p w14:paraId="45ACF240" w14:textId="77777777" w:rsidR="008B7809" w:rsidRPr="000E73AD" w:rsidRDefault="008B7809" w:rsidP="00A9166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6D648BC" w14:textId="561DEDC2" w:rsidR="008B7809" w:rsidRPr="000E73AD" w:rsidRDefault="0040071F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953</w:t>
            </w:r>
          </w:p>
        </w:tc>
        <w:tc>
          <w:tcPr>
            <w:tcW w:w="270" w:type="dxa"/>
            <w:shd w:val="clear" w:color="auto" w:fill="auto"/>
          </w:tcPr>
          <w:p w14:paraId="35B112B7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527B5B8" w14:textId="52ED6B5C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1,060</w:t>
            </w:r>
          </w:p>
        </w:tc>
        <w:tc>
          <w:tcPr>
            <w:tcW w:w="270" w:type="dxa"/>
            <w:shd w:val="clear" w:color="auto" w:fill="auto"/>
          </w:tcPr>
          <w:p w14:paraId="3F73395F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26CD012" w14:textId="3DCC1FBF" w:rsidR="008B7809" w:rsidRPr="000E73AD" w:rsidRDefault="0040071F" w:rsidP="00A9166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953</w:t>
            </w:r>
          </w:p>
        </w:tc>
        <w:tc>
          <w:tcPr>
            <w:tcW w:w="270" w:type="dxa"/>
            <w:shd w:val="clear" w:color="auto" w:fill="auto"/>
          </w:tcPr>
          <w:p w14:paraId="63772538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CDBB7A6" w14:textId="31F5108D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1,060</w:t>
            </w:r>
          </w:p>
        </w:tc>
      </w:tr>
      <w:tr w:rsidR="008B7809" w:rsidRPr="000E73AD" w14:paraId="104341D0" w14:textId="77777777" w:rsidTr="002D781D">
        <w:tc>
          <w:tcPr>
            <w:tcW w:w="3222" w:type="dxa"/>
            <w:shd w:val="clear" w:color="auto" w:fill="auto"/>
          </w:tcPr>
          <w:p w14:paraId="4ACC897F" w14:textId="77777777" w:rsidR="008B7809" w:rsidRPr="000E73AD" w:rsidRDefault="008B7809" w:rsidP="00A9166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23C3A64E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3CFB7A8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2C58025" w14:textId="77777777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DD1FCA9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BD6A48E" w14:textId="77777777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473A82A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4071F29" w14:textId="77777777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B7809" w:rsidRPr="000E73AD" w14:paraId="24165A42" w14:textId="77777777" w:rsidTr="002D781D">
        <w:tc>
          <w:tcPr>
            <w:tcW w:w="3222" w:type="dxa"/>
            <w:shd w:val="clear" w:color="auto" w:fill="auto"/>
          </w:tcPr>
          <w:p w14:paraId="7F407AD6" w14:textId="77777777" w:rsidR="008B7809" w:rsidRPr="000E73AD" w:rsidRDefault="008B7809" w:rsidP="00A9166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14:paraId="67B55F5F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418B4A0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2D6344B" w14:textId="77777777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EA0F6BD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026942A" w14:textId="77777777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30EF17D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F532745" w14:textId="77777777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8B7809" w:rsidRPr="000E73AD" w14:paraId="07AF6280" w14:textId="77777777" w:rsidTr="002D781D">
        <w:tc>
          <w:tcPr>
            <w:tcW w:w="3222" w:type="dxa"/>
            <w:shd w:val="clear" w:color="auto" w:fill="auto"/>
          </w:tcPr>
          <w:p w14:paraId="089167CD" w14:textId="77777777" w:rsidR="008B7809" w:rsidRPr="000E73AD" w:rsidRDefault="008B7809" w:rsidP="00A9166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14:paraId="4D47E46F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A1362AB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4BD2CFD" w14:textId="3FB994A9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73AAD8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86DFE80" w14:textId="77777777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EC97321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15291C7" w14:textId="3C61A221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8B7809" w:rsidRPr="000E73AD" w14:paraId="441B6203" w14:textId="77777777" w:rsidTr="002D781D">
        <w:tc>
          <w:tcPr>
            <w:tcW w:w="3222" w:type="dxa"/>
            <w:shd w:val="clear" w:color="auto" w:fill="auto"/>
          </w:tcPr>
          <w:p w14:paraId="6E628EDB" w14:textId="77777777" w:rsidR="008B7809" w:rsidRPr="000E73AD" w:rsidRDefault="008B7809" w:rsidP="00A9166C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1260" w:type="dxa"/>
            <w:shd w:val="clear" w:color="auto" w:fill="auto"/>
          </w:tcPr>
          <w:p w14:paraId="560F56E7" w14:textId="2516540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2,506</w:t>
            </w:r>
          </w:p>
        </w:tc>
        <w:tc>
          <w:tcPr>
            <w:tcW w:w="270" w:type="dxa"/>
            <w:shd w:val="clear" w:color="auto" w:fill="auto"/>
          </w:tcPr>
          <w:p w14:paraId="2585B2C3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527AA53" w14:textId="4B19AB3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5,239</w:t>
            </w:r>
          </w:p>
        </w:tc>
        <w:tc>
          <w:tcPr>
            <w:tcW w:w="270" w:type="dxa"/>
            <w:shd w:val="clear" w:color="auto" w:fill="auto"/>
          </w:tcPr>
          <w:p w14:paraId="2DBDF092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AC2D047" w14:textId="645A730C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2,506</w:t>
            </w:r>
          </w:p>
        </w:tc>
        <w:tc>
          <w:tcPr>
            <w:tcW w:w="270" w:type="dxa"/>
            <w:shd w:val="clear" w:color="auto" w:fill="auto"/>
          </w:tcPr>
          <w:p w14:paraId="4EBD1952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813D59" w14:textId="4F55B2AC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5,239</w:t>
            </w:r>
          </w:p>
        </w:tc>
      </w:tr>
      <w:tr w:rsidR="008B7809" w:rsidRPr="000E73AD" w14:paraId="359F3F42" w14:textId="77777777" w:rsidTr="002D781D">
        <w:tc>
          <w:tcPr>
            <w:tcW w:w="3222" w:type="dxa"/>
            <w:shd w:val="clear" w:color="auto" w:fill="auto"/>
          </w:tcPr>
          <w:p w14:paraId="698BEF65" w14:textId="77777777" w:rsidR="008B7809" w:rsidRPr="000E73AD" w:rsidRDefault="008B7809" w:rsidP="00A9166C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ผลประโยชน์ระยะยาวของผู้บริหาร</w:t>
            </w:r>
          </w:p>
        </w:tc>
        <w:tc>
          <w:tcPr>
            <w:tcW w:w="1260" w:type="dxa"/>
            <w:shd w:val="clear" w:color="auto" w:fill="auto"/>
          </w:tcPr>
          <w:p w14:paraId="386BDB85" w14:textId="3AD7DB4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323</w:t>
            </w:r>
          </w:p>
        </w:tc>
        <w:tc>
          <w:tcPr>
            <w:tcW w:w="270" w:type="dxa"/>
            <w:shd w:val="clear" w:color="auto" w:fill="auto"/>
          </w:tcPr>
          <w:p w14:paraId="1CD15163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52C152A" w14:textId="32CA340C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326</w:t>
            </w:r>
          </w:p>
        </w:tc>
        <w:tc>
          <w:tcPr>
            <w:tcW w:w="270" w:type="dxa"/>
            <w:shd w:val="clear" w:color="auto" w:fill="auto"/>
          </w:tcPr>
          <w:p w14:paraId="2734A9B3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A5F0FC5" w14:textId="2E57DF6E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323</w:t>
            </w:r>
          </w:p>
        </w:tc>
        <w:tc>
          <w:tcPr>
            <w:tcW w:w="270" w:type="dxa"/>
            <w:shd w:val="clear" w:color="auto" w:fill="auto"/>
          </w:tcPr>
          <w:p w14:paraId="1BECC6F2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598E53D" w14:textId="25B44DFF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326</w:t>
            </w:r>
          </w:p>
        </w:tc>
      </w:tr>
      <w:tr w:rsidR="00391E38" w:rsidRPr="000E73AD" w14:paraId="107BCD93" w14:textId="77777777" w:rsidTr="002D781D">
        <w:tc>
          <w:tcPr>
            <w:tcW w:w="3222" w:type="dxa"/>
            <w:shd w:val="clear" w:color="auto" w:fill="auto"/>
          </w:tcPr>
          <w:p w14:paraId="6B95B225" w14:textId="77777777" w:rsidR="00391E38" w:rsidRPr="000E73AD" w:rsidRDefault="00391E38" w:rsidP="00A9166C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7D4B89" w14:textId="77777777" w:rsidR="00391E38" w:rsidRDefault="00391E38" w:rsidP="00A9166C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2D7798" w14:textId="77777777" w:rsidR="006D7416" w:rsidRDefault="006D7416" w:rsidP="00A9166C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470440" w14:textId="77777777" w:rsidR="006D7416" w:rsidRDefault="006D7416" w:rsidP="00A9166C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1AF060" w14:textId="77777777" w:rsidR="006D7416" w:rsidRDefault="006D7416" w:rsidP="00A9166C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480253" w14:textId="717AE7C9" w:rsidR="006D7416" w:rsidRPr="000E73AD" w:rsidRDefault="006D7416" w:rsidP="00A9166C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C8DFEAD" w14:textId="77777777" w:rsidR="00391E38" w:rsidRPr="000E73AD" w:rsidRDefault="00391E38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E6FE221" w14:textId="77777777" w:rsidR="00391E38" w:rsidRPr="000E73AD" w:rsidRDefault="00391E38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542D711" w14:textId="77777777" w:rsidR="00391E38" w:rsidRPr="000E73AD" w:rsidRDefault="00391E38" w:rsidP="00A9166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041812A" w14:textId="77777777" w:rsidR="00391E38" w:rsidRPr="000E73AD" w:rsidRDefault="00391E38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C0507DD" w14:textId="77777777" w:rsidR="00391E38" w:rsidRPr="000E73AD" w:rsidRDefault="00391E38" w:rsidP="00A9166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80BA0CB" w14:textId="77777777" w:rsidR="00391E38" w:rsidRPr="000E73AD" w:rsidRDefault="00391E38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1248129" w14:textId="77777777" w:rsidR="00391E38" w:rsidRPr="000E73AD" w:rsidRDefault="00391E38" w:rsidP="00A9166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B7809" w:rsidRPr="000E73AD" w14:paraId="33677423" w14:textId="77777777" w:rsidTr="002D781D">
        <w:tc>
          <w:tcPr>
            <w:tcW w:w="3222" w:type="dxa"/>
            <w:shd w:val="clear" w:color="auto" w:fill="auto"/>
          </w:tcPr>
          <w:p w14:paraId="1B203D44" w14:textId="26E981FF" w:rsidR="008B7809" w:rsidRPr="000E73AD" w:rsidRDefault="008B7809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 w:rsidRPr="000E73A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790" w:type="dxa"/>
            <w:gridSpan w:val="3"/>
            <w:shd w:val="clear" w:color="auto" w:fill="auto"/>
          </w:tcPr>
          <w:p w14:paraId="3EDB2741" w14:textId="77777777" w:rsidR="008B7809" w:rsidRPr="000E73AD" w:rsidRDefault="008B7809" w:rsidP="00A9166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87DC260" w14:textId="77777777" w:rsidR="008B7809" w:rsidRPr="000E73AD" w:rsidRDefault="008B7809" w:rsidP="00A9166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0B96CDF2" w14:textId="77777777" w:rsidR="008B7809" w:rsidRPr="000E73AD" w:rsidRDefault="008B7809" w:rsidP="00A9166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7809" w:rsidRPr="000E73AD" w14:paraId="16958547" w14:textId="77777777" w:rsidTr="002D781D">
        <w:tc>
          <w:tcPr>
            <w:tcW w:w="3222" w:type="dxa"/>
            <w:shd w:val="clear" w:color="auto" w:fill="auto"/>
          </w:tcPr>
          <w:p w14:paraId="22DF3789" w14:textId="6BC8B224" w:rsidR="008B7809" w:rsidRPr="000E73AD" w:rsidRDefault="008B7809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E73A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  <w:shd w:val="clear" w:color="auto" w:fill="auto"/>
          </w:tcPr>
          <w:p w14:paraId="68624DEC" w14:textId="77777777" w:rsidR="008B7809" w:rsidRPr="000E73AD" w:rsidRDefault="008B7809" w:rsidP="00A9166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E5437B2" w14:textId="77777777" w:rsidR="008B7809" w:rsidRPr="000E73AD" w:rsidRDefault="008B7809" w:rsidP="00A9166C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FE95CCA" w14:textId="77777777" w:rsidR="008B7809" w:rsidRPr="000E73AD" w:rsidRDefault="008B7809" w:rsidP="00A9166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69982E7" w14:textId="77777777" w:rsidR="008B7809" w:rsidRPr="000E73AD" w:rsidRDefault="008B7809" w:rsidP="00A9166C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A3FC9BC" w14:textId="77777777" w:rsidR="008B7809" w:rsidRPr="000E73AD" w:rsidRDefault="008B7809" w:rsidP="00A9166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C2B07C3" w14:textId="77777777" w:rsidR="008B7809" w:rsidRPr="000E73AD" w:rsidRDefault="008B7809" w:rsidP="00A9166C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9D5B534" w14:textId="77777777" w:rsidR="008B7809" w:rsidRPr="000E73AD" w:rsidRDefault="008B7809" w:rsidP="00A9166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8B7809" w:rsidRPr="000E73AD" w14:paraId="0833359F" w14:textId="77777777" w:rsidTr="002D781D">
        <w:trPr>
          <w:trHeight w:val="344"/>
        </w:trPr>
        <w:tc>
          <w:tcPr>
            <w:tcW w:w="3222" w:type="dxa"/>
            <w:shd w:val="clear" w:color="auto" w:fill="auto"/>
          </w:tcPr>
          <w:p w14:paraId="0126B22A" w14:textId="77777777" w:rsidR="008B7809" w:rsidRPr="000E73AD" w:rsidRDefault="008B7809" w:rsidP="00A9166C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448D9FAB" w14:textId="77777777" w:rsidR="008B7809" w:rsidRPr="000E73AD" w:rsidRDefault="008B7809" w:rsidP="00A9166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8B7809" w:rsidRPr="000E73AD" w14:paraId="1B0CC7E2" w14:textId="77777777" w:rsidTr="002D781D">
        <w:tc>
          <w:tcPr>
            <w:tcW w:w="3222" w:type="dxa"/>
            <w:shd w:val="clear" w:color="auto" w:fill="auto"/>
          </w:tcPr>
          <w:p w14:paraId="2F9CD32E" w14:textId="77777777" w:rsidR="008B7809" w:rsidRPr="000E73AD" w:rsidRDefault="008B7809" w:rsidP="00A9166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2E5E4AF4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26E31CD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8798A66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9BF2786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55C098E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6E79088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CA0ACA9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B7809" w:rsidRPr="000E73AD" w14:paraId="18D447E0" w14:textId="77777777" w:rsidTr="002D781D">
        <w:tc>
          <w:tcPr>
            <w:tcW w:w="3222" w:type="dxa"/>
            <w:shd w:val="clear" w:color="auto" w:fill="auto"/>
          </w:tcPr>
          <w:p w14:paraId="46BCB654" w14:textId="746B095D" w:rsidR="008B7809" w:rsidRPr="000E73AD" w:rsidRDefault="008B7809" w:rsidP="00A9166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hint="cs"/>
                <w:sz w:val="30"/>
                <w:szCs w:val="30"/>
                <w:cs/>
              </w:rPr>
              <w:t>รายได้ตามสัญญา</w:t>
            </w:r>
          </w:p>
        </w:tc>
        <w:tc>
          <w:tcPr>
            <w:tcW w:w="1260" w:type="dxa"/>
            <w:shd w:val="clear" w:color="auto" w:fill="auto"/>
          </w:tcPr>
          <w:p w14:paraId="50AB9147" w14:textId="3C794FC0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F125AF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E3FA310" w14:textId="5E95A148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5F534A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60AF363" w14:textId="07BDF156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27C499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9AE2528" w14:textId="17D5208F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1,509</w:t>
            </w:r>
          </w:p>
        </w:tc>
      </w:tr>
      <w:tr w:rsidR="008B7809" w:rsidRPr="000E73AD" w14:paraId="40892549" w14:textId="77777777" w:rsidTr="002D781D">
        <w:tc>
          <w:tcPr>
            <w:tcW w:w="3222" w:type="dxa"/>
            <w:shd w:val="clear" w:color="auto" w:fill="auto"/>
          </w:tcPr>
          <w:p w14:paraId="545CDF93" w14:textId="77777777" w:rsidR="008B7809" w:rsidRPr="000E73AD" w:rsidRDefault="008B7809" w:rsidP="00A9166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09F9E645" w14:textId="206E938D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038CB4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A39B29A" w14:textId="77777777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85964A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9E34E46" w14:textId="682C72F6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1,307</w:t>
            </w:r>
          </w:p>
        </w:tc>
        <w:tc>
          <w:tcPr>
            <w:tcW w:w="270" w:type="dxa"/>
            <w:shd w:val="clear" w:color="auto" w:fill="auto"/>
          </w:tcPr>
          <w:p w14:paraId="203ED8E1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612F68C" w14:textId="664ECB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7,081</w:t>
            </w:r>
          </w:p>
        </w:tc>
      </w:tr>
      <w:tr w:rsidR="008B7809" w:rsidRPr="000E73AD" w14:paraId="1659AB44" w14:textId="77777777" w:rsidTr="002D781D">
        <w:tc>
          <w:tcPr>
            <w:tcW w:w="3222" w:type="dxa"/>
            <w:shd w:val="clear" w:color="auto" w:fill="auto"/>
          </w:tcPr>
          <w:p w14:paraId="686845D9" w14:textId="77777777" w:rsidR="008B7809" w:rsidRPr="000E73AD" w:rsidRDefault="008B7809" w:rsidP="00A9166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260" w:type="dxa"/>
            <w:shd w:val="clear" w:color="auto" w:fill="auto"/>
          </w:tcPr>
          <w:p w14:paraId="034C77FE" w14:textId="42E30C75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A3FCCE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92620C9" w14:textId="77777777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C4A779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1598860" w14:textId="574044D0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1,277</w:t>
            </w:r>
          </w:p>
        </w:tc>
        <w:tc>
          <w:tcPr>
            <w:tcW w:w="270" w:type="dxa"/>
            <w:shd w:val="clear" w:color="auto" w:fill="auto"/>
          </w:tcPr>
          <w:p w14:paraId="42D1A64A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FE52F6F" w14:textId="77E072F0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899</w:t>
            </w:r>
          </w:p>
        </w:tc>
      </w:tr>
      <w:tr w:rsidR="008B7809" w:rsidRPr="000E73AD" w14:paraId="5CDA7E0F" w14:textId="77777777" w:rsidTr="003A5CC9">
        <w:tc>
          <w:tcPr>
            <w:tcW w:w="3222" w:type="dxa"/>
            <w:shd w:val="clear" w:color="auto" w:fill="auto"/>
          </w:tcPr>
          <w:p w14:paraId="090BFF96" w14:textId="77777777" w:rsidR="008B7809" w:rsidRPr="000E73AD" w:rsidRDefault="008B7809" w:rsidP="00A9166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</w:tcPr>
          <w:p w14:paraId="2C58D398" w14:textId="0FA7C974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BA273D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E8031C5" w14:textId="77777777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02078A" w14:textId="77777777" w:rsidR="008B7809" w:rsidRPr="000E73AD" w:rsidRDefault="008B7809" w:rsidP="00A9166C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3E82315" w14:textId="0D7D5EE9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1,297</w:t>
            </w:r>
          </w:p>
        </w:tc>
        <w:tc>
          <w:tcPr>
            <w:tcW w:w="270" w:type="dxa"/>
            <w:shd w:val="clear" w:color="auto" w:fill="auto"/>
          </w:tcPr>
          <w:p w14:paraId="0B96B054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F735DF" w14:textId="78A651CD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1,752</w:t>
            </w:r>
          </w:p>
        </w:tc>
      </w:tr>
      <w:tr w:rsidR="008B7809" w:rsidRPr="000E73AD" w14:paraId="60DE0EAD" w14:textId="77777777" w:rsidTr="002D781D">
        <w:tc>
          <w:tcPr>
            <w:tcW w:w="3222" w:type="dxa"/>
            <w:shd w:val="clear" w:color="auto" w:fill="auto"/>
          </w:tcPr>
          <w:p w14:paraId="4522DB51" w14:textId="77777777" w:rsidR="008B7809" w:rsidRPr="000E73AD" w:rsidRDefault="008B7809" w:rsidP="00A9166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65449268" w14:textId="1026507C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B193C6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17ECD4D" w14:textId="77777777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96C98E" w14:textId="77777777" w:rsidR="008B7809" w:rsidRPr="000E73AD" w:rsidRDefault="008B7809" w:rsidP="00A9166C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BBF2A79" w14:textId="06E54BDB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10,341</w:t>
            </w:r>
          </w:p>
        </w:tc>
        <w:tc>
          <w:tcPr>
            <w:tcW w:w="270" w:type="dxa"/>
            <w:shd w:val="clear" w:color="auto" w:fill="auto"/>
          </w:tcPr>
          <w:p w14:paraId="3FCD2E49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D75878D" w14:textId="1F9D25FA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7,790</w:t>
            </w:r>
          </w:p>
        </w:tc>
      </w:tr>
      <w:tr w:rsidR="008B7809" w:rsidRPr="000E73AD" w14:paraId="488DA529" w14:textId="77777777" w:rsidTr="002D781D">
        <w:tc>
          <w:tcPr>
            <w:tcW w:w="3222" w:type="dxa"/>
            <w:shd w:val="clear" w:color="auto" w:fill="auto"/>
          </w:tcPr>
          <w:p w14:paraId="41E5F69D" w14:textId="77777777" w:rsidR="008B7809" w:rsidRPr="000E73AD" w:rsidRDefault="008B7809" w:rsidP="00A9166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</w:tcPr>
          <w:p w14:paraId="2E32B0DD" w14:textId="40DA23C9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B7E13B" w14:textId="77777777" w:rsidR="008B7809" w:rsidRPr="000E73AD" w:rsidRDefault="008B7809" w:rsidP="00A9166C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E487132" w14:textId="77777777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2B600F" w14:textId="77777777" w:rsidR="008B7809" w:rsidRPr="000E73AD" w:rsidRDefault="008B7809" w:rsidP="00A9166C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710F192" w14:textId="4E5AE3E6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744</w:t>
            </w:r>
          </w:p>
        </w:tc>
        <w:tc>
          <w:tcPr>
            <w:tcW w:w="270" w:type="dxa"/>
            <w:shd w:val="clear" w:color="auto" w:fill="auto"/>
          </w:tcPr>
          <w:p w14:paraId="20104AE1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C154F3D" w14:textId="6AC6AF13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2,381</w:t>
            </w:r>
          </w:p>
        </w:tc>
      </w:tr>
      <w:tr w:rsidR="008B7809" w:rsidRPr="000E73AD" w14:paraId="70D24EB6" w14:textId="77777777" w:rsidTr="002D781D">
        <w:tc>
          <w:tcPr>
            <w:tcW w:w="3222" w:type="dxa"/>
            <w:shd w:val="clear" w:color="auto" w:fill="auto"/>
          </w:tcPr>
          <w:p w14:paraId="7D05F31A" w14:textId="77777777" w:rsidR="008B7809" w:rsidRPr="000E73AD" w:rsidRDefault="008B7809" w:rsidP="00A9166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  <w:shd w:val="clear" w:color="auto" w:fill="auto"/>
          </w:tcPr>
          <w:p w14:paraId="684C2B26" w14:textId="6BD67DB3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2030A3" w14:textId="77777777" w:rsidR="008B7809" w:rsidRPr="000E73AD" w:rsidRDefault="008B7809" w:rsidP="00A9166C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6F6C344" w14:textId="77777777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ADF0AE" w14:textId="77777777" w:rsidR="008B7809" w:rsidRPr="000E73AD" w:rsidRDefault="008B7809" w:rsidP="00A9166C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2F7090B" w14:textId="13E82240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5,273</w:t>
            </w:r>
          </w:p>
        </w:tc>
        <w:tc>
          <w:tcPr>
            <w:tcW w:w="270" w:type="dxa"/>
            <w:shd w:val="clear" w:color="auto" w:fill="auto"/>
          </w:tcPr>
          <w:p w14:paraId="3A22CFED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48F8446" w14:textId="63376223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12,978</w:t>
            </w:r>
          </w:p>
        </w:tc>
      </w:tr>
      <w:tr w:rsidR="008B7809" w:rsidRPr="000E73AD" w14:paraId="1EC6BAF1" w14:textId="77777777" w:rsidTr="002D781D">
        <w:tc>
          <w:tcPr>
            <w:tcW w:w="3222" w:type="dxa"/>
            <w:shd w:val="clear" w:color="auto" w:fill="auto"/>
          </w:tcPr>
          <w:p w14:paraId="4F22A1CA" w14:textId="77777777" w:rsidR="008B7809" w:rsidRPr="000E73AD" w:rsidRDefault="008B7809" w:rsidP="00A9166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EA59E04" w14:textId="77777777" w:rsidR="008B7809" w:rsidRPr="000E73AD" w:rsidRDefault="008B7809" w:rsidP="00A9166C">
            <w:pPr>
              <w:pStyle w:val="a3"/>
              <w:tabs>
                <w:tab w:val="left" w:pos="420"/>
                <w:tab w:val="center" w:pos="486"/>
                <w:tab w:val="decimal" w:pos="522"/>
              </w:tabs>
              <w:ind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2AC0547" w14:textId="77777777" w:rsidR="008B7809" w:rsidRPr="000E73AD" w:rsidRDefault="008B7809" w:rsidP="00A9166C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C533828" w14:textId="77777777" w:rsidR="008B7809" w:rsidRPr="000E73AD" w:rsidRDefault="008B7809" w:rsidP="00A9166C">
            <w:pPr>
              <w:pStyle w:val="a3"/>
              <w:tabs>
                <w:tab w:val="left" w:pos="420"/>
                <w:tab w:val="center" w:pos="486"/>
                <w:tab w:val="decimal" w:pos="522"/>
              </w:tabs>
              <w:ind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9E1552" w14:textId="77777777" w:rsidR="008B7809" w:rsidRPr="000E73AD" w:rsidRDefault="008B7809" w:rsidP="00A9166C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EA4CCDF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3545803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5C12C21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B7809" w:rsidRPr="000E73AD" w14:paraId="4D42656C" w14:textId="77777777" w:rsidTr="002D781D">
        <w:tc>
          <w:tcPr>
            <w:tcW w:w="3222" w:type="dxa"/>
            <w:shd w:val="clear" w:color="auto" w:fill="auto"/>
          </w:tcPr>
          <w:p w14:paraId="48FE77EE" w14:textId="77777777" w:rsidR="008B7809" w:rsidRPr="000E73AD" w:rsidRDefault="008B7809" w:rsidP="00A9166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654BD122" w14:textId="77777777" w:rsidR="008B7809" w:rsidRPr="000E73AD" w:rsidRDefault="008B7809" w:rsidP="00A9166C">
            <w:pPr>
              <w:pStyle w:val="a1"/>
              <w:tabs>
                <w:tab w:val="decimal" w:pos="70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8A2DFDE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B730B50" w14:textId="77777777" w:rsidR="008B7809" w:rsidRPr="000E73AD" w:rsidRDefault="008B7809" w:rsidP="00A9166C">
            <w:pPr>
              <w:pStyle w:val="a1"/>
              <w:tabs>
                <w:tab w:val="decimal" w:pos="70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785B05D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ECBB162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760CF06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F2EB87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B7809" w:rsidRPr="000E73AD" w14:paraId="09DFF247" w14:textId="77777777" w:rsidTr="002D781D">
        <w:tc>
          <w:tcPr>
            <w:tcW w:w="3222" w:type="dxa"/>
            <w:shd w:val="clear" w:color="auto" w:fill="auto"/>
          </w:tcPr>
          <w:p w14:paraId="0739AFBD" w14:textId="77777777" w:rsidR="008B7809" w:rsidRPr="000E73AD" w:rsidRDefault="008B7809" w:rsidP="00A9166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รายได้ตามสัญญา</w:t>
            </w:r>
          </w:p>
        </w:tc>
        <w:tc>
          <w:tcPr>
            <w:tcW w:w="1260" w:type="dxa"/>
            <w:shd w:val="clear" w:color="auto" w:fill="auto"/>
          </w:tcPr>
          <w:p w14:paraId="4B178E6C" w14:textId="4B76B9B5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BF97E1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E3279FE" w14:textId="539B8C4F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341,067</w:t>
            </w:r>
          </w:p>
        </w:tc>
        <w:tc>
          <w:tcPr>
            <w:tcW w:w="270" w:type="dxa"/>
            <w:shd w:val="clear" w:color="auto" w:fill="auto"/>
          </w:tcPr>
          <w:p w14:paraId="417EC44A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73D1B82" w14:textId="0CF7D882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550EC9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0251693" w14:textId="1C575FBA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326,459</w:t>
            </w:r>
          </w:p>
        </w:tc>
      </w:tr>
      <w:tr w:rsidR="008B7809" w:rsidRPr="000E73AD" w14:paraId="504EC6DB" w14:textId="77777777" w:rsidTr="002D781D">
        <w:tc>
          <w:tcPr>
            <w:tcW w:w="3222" w:type="dxa"/>
            <w:shd w:val="clear" w:color="auto" w:fill="auto"/>
          </w:tcPr>
          <w:p w14:paraId="6F5E3E58" w14:textId="77777777" w:rsidR="008B7809" w:rsidRPr="000E73AD" w:rsidRDefault="008B7809" w:rsidP="00A9166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0D8AAAC9" w14:textId="5B9469A8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47,800</w:t>
            </w:r>
          </w:p>
        </w:tc>
        <w:tc>
          <w:tcPr>
            <w:tcW w:w="270" w:type="dxa"/>
            <w:shd w:val="clear" w:color="auto" w:fill="auto"/>
          </w:tcPr>
          <w:p w14:paraId="1BC69B64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D4411E9" w14:textId="1162965B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41,675</w:t>
            </w:r>
          </w:p>
        </w:tc>
        <w:tc>
          <w:tcPr>
            <w:tcW w:w="270" w:type="dxa"/>
            <w:shd w:val="clear" w:color="auto" w:fill="auto"/>
          </w:tcPr>
          <w:p w14:paraId="276FF588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D2B2CBD" w14:textId="0983974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47,800</w:t>
            </w:r>
          </w:p>
        </w:tc>
        <w:tc>
          <w:tcPr>
            <w:tcW w:w="270" w:type="dxa"/>
            <w:shd w:val="clear" w:color="auto" w:fill="auto"/>
          </w:tcPr>
          <w:p w14:paraId="4C600954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B52BDF9" w14:textId="5F0024CE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41,675</w:t>
            </w:r>
          </w:p>
        </w:tc>
      </w:tr>
      <w:tr w:rsidR="008B7809" w:rsidRPr="000E73AD" w14:paraId="65E2CA2B" w14:textId="77777777" w:rsidTr="003A5CC9">
        <w:trPr>
          <w:trHeight w:val="80"/>
        </w:trPr>
        <w:tc>
          <w:tcPr>
            <w:tcW w:w="3222" w:type="dxa"/>
            <w:shd w:val="clear" w:color="auto" w:fill="auto"/>
          </w:tcPr>
          <w:p w14:paraId="792FB1BF" w14:textId="77777777" w:rsidR="008B7809" w:rsidRPr="000E73AD" w:rsidRDefault="008B7809" w:rsidP="00A9166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260" w:type="dxa"/>
            <w:shd w:val="clear" w:color="auto" w:fill="auto"/>
          </w:tcPr>
          <w:p w14:paraId="35C2E5B2" w14:textId="67A63921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F2BA81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AE99C5D" w14:textId="0E2EEADE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2,980</w:t>
            </w:r>
          </w:p>
        </w:tc>
        <w:tc>
          <w:tcPr>
            <w:tcW w:w="270" w:type="dxa"/>
            <w:shd w:val="clear" w:color="auto" w:fill="auto"/>
          </w:tcPr>
          <w:p w14:paraId="7F2069C8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987213C" w14:textId="184F2B74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12ACC5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7B07B1" w14:textId="2390E28E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2,980</w:t>
            </w:r>
          </w:p>
        </w:tc>
      </w:tr>
      <w:tr w:rsidR="008B7809" w:rsidRPr="000E73AD" w14:paraId="07EDEB72" w14:textId="77777777" w:rsidTr="002D781D">
        <w:tc>
          <w:tcPr>
            <w:tcW w:w="3222" w:type="dxa"/>
            <w:shd w:val="clear" w:color="auto" w:fill="auto"/>
          </w:tcPr>
          <w:p w14:paraId="4872CEA7" w14:textId="77777777" w:rsidR="008B7809" w:rsidRPr="000E73AD" w:rsidRDefault="008B7809" w:rsidP="00A9166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</w:tcPr>
          <w:p w14:paraId="776EC03F" w14:textId="1342C300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</w:p>
        </w:tc>
        <w:tc>
          <w:tcPr>
            <w:tcW w:w="270" w:type="dxa"/>
            <w:shd w:val="clear" w:color="auto" w:fill="auto"/>
          </w:tcPr>
          <w:p w14:paraId="6ED21A15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D3F98BC" w14:textId="38F4F6E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378</w:t>
            </w:r>
          </w:p>
        </w:tc>
        <w:tc>
          <w:tcPr>
            <w:tcW w:w="270" w:type="dxa"/>
            <w:shd w:val="clear" w:color="auto" w:fill="auto"/>
          </w:tcPr>
          <w:p w14:paraId="5BD31693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C15DAAC" w14:textId="3042BE82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</w:p>
        </w:tc>
        <w:tc>
          <w:tcPr>
            <w:tcW w:w="270" w:type="dxa"/>
            <w:shd w:val="clear" w:color="auto" w:fill="auto"/>
          </w:tcPr>
          <w:p w14:paraId="7D72C715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74C5F39" w14:textId="085034C3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378</w:t>
            </w:r>
          </w:p>
        </w:tc>
      </w:tr>
      <w:tr w:rsidR="008B7809" w:rsidRPr="000E73AD" w14:paraId="16B66F46" w14:textId="77777777" w:rsidTr="002D781D">
        <w:tc>
          <w:tcPr>
            <w:tcW w:w="3222" w:type="dxa"/>
            <w:shd w:val="clear" w:color="auto" w:fill="auto"/>
          </w:tcPr>
          <w:p w14:paraId="4D6E30CE" w14:textId="77777777" w:rsidR="008B7809" w:rsidRPr="000E73AD" w:rsidRDefault="008B7809" w:rsidP="00A9166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1753381D" w14:textId="131EB072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14,918</w:t>
            </w:r>
          </w:p>
        </w:tc>
        <w:tc>
          <w:tcPr>
            <w:tcW w:w="270" w:type="dxa"/>
            <w:shd w:val="clear" w:color="auto" w:fill="auto"/>
          </w:tcPr>
          <w:p w14:paraId="6E9C6BE0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E36B30" w14:textId="3036BDCC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8,796</w:t>
            </w:r>
          </w:p>
        </w:tc>
        <w:tc>
          <w:tcPr>
            <w:tcW w:w="270" w:type="dxa"/>
            <w:shd w:val="clear" w:color="auto" w:fill="auto"/>
          </w:tcPr>
          <w:p w14:paraId="0C93B8D4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A264CD3" w14:textId="3DDFB2EE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9,285</w:t>
            </w:r>
          </w:p>
        </w:tc>
        <w:tc>
          <w:tcPr>
            <w:tcW w:w="270" w:type="dxa"/>
            <w:shd w:val="clear" w:color="auto" w:fill="auto"/>
          </w:tcPr>
          <w:p w14:paraId="4A5E00C7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3509D7D" w14:textId="1DCB4BE8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5,376</w:t>
            </w:r>
          </w:p>
        </w:tc>
      </w:tr>
      <w:tr w:rsidR="008B7809" w:rsidRPr="000E73AD" w14:paraId="12D34C28" w14:textId="77777777" w:rsidTr="002D781D">
        <w:tc>
          <w:tcPr>
            <w:tcW w:w="3222" w:type="dxa"/>
            <w:shd w:val="clear" w:color="auto" w:fill="auto"/>
          </w:tcPr>
          <w:p w14:paraId="6FD78002" w14:textId="77777777" w:rsidR="008B7809" w:rsidRPr="000E73AD" w:rsidRDefault="008B7809" w:rsidP="00A9166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  <w:shd w:val="clear" w:color="auto" w:fill="auto"/>
          </w:tcPr>
          <w:p w14:paraId="3956B3AE" w14:textId="696B95AD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10,875</w:t>
            </w:r>
          </w:p>
        </w:tc>
        <w:tc>
          <w:tcPr>
            <w:tcW w:w="270" w:type="dxa"/>
            <w:shd w:val="clear" w:color="auto" w:fill="auto"/>
          </w:tcPr>
          <w:p w14:paraId="4E37E3DD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12D8454" w14:textId="3F1BFE3F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18,391</w:t>
            </w:r>
          </w:p>
        </w:tc>
        <w:tc>
          <w:tcPr>
            <w:tcW w:w="270" w:type="dxa"/>
            <w:shd w:val="clear" w:color="auto" w:fill="auto"/>
          </w:tcPr>
          <w:p w14:paraId="5A3A6BB2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E427C0F" w14:textId="3E243BE1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10,875</w:t>
            </w:r>
          </w:p>
        </w:tc>
        <w:tc>
          <w:tcPr>
            <w:tcW w:w="270" w:type="dxa"/>
            <w:shd w:val="clear" w:color="auto" w:fill="auto"/>
          </w:tcPr>
          <w:p w14:paraId="279E109C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5EFFD3F" w14:textId="1B2BC4FF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18,391</w:t>
            </w:r>
          </w:p>
        </w:tc>
      </w:tr>
      <w:tr w:rsidR="008B7809" w:rsidRPr="000E73AD" w14:paraId="78DE3672" w14:textId="77777777" w:rsidTr="002D781D">
        <w:tc>
          <w:tcPr>
            <w:tcW w:w="3222" w:type="dxa"/>
            <w:shd w:val="clear" w:color="auto" w:fill="auto"/>
          </w:tcPr>
          <w:p w14:paraId="4F1D4E28" w14:textId="77777777" w:rsidR="008B7809" w:rsidRPr="000E73AD" w:rsidRDefault="008B7809" w:rsidP="00A9166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260" w:type="dxa"/>
            <w:shd w:val="clear" w:color="auto" w:fill="auto"/>
          </w:tcPr>
          <w:p w14:paraId="324C3424" w14:textId="090046F8" w:rsidR="008B7809" w:rsidRPr="000E73AD" w:rsidRDefault="0040071F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1,359</w:t>
            </w:r>
          </w:p>
        </w:tc>
        <w:tc>
          <w:tcPr>
            <w:tcW w:w="270" w:type="dxa"/>
            <w:shd w:val="clear" w:color="auto" w:fill="auto"/>
          </w:tcPr>
          <w:p w14:paraId="30791A3A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0EFF20C" w14:textId="2FF58723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1,230</w:t>
            </w:r>
          </w:p>
        </w:tc>
        <w:tc>
          <w:tcPr>
            <w:tcW w:w="270" w:type="dxa"/>
            <w:shd w:val="clear" w:color="auto" w:fill="auto"/>
          </w:tcPr>
          <w:p w14:paraId="00257B13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8EF2AAB" w14:textId="73A345C4" w:rsidR="008B7809" w:rsidRPr="000E73AD" w:rsidRDefault="0040071F" w:rsidP="00A9166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1,170</w:t>
            </w:r>
          </w:p>
        </w:tc>
        <w:tc>
          <w:tcPr>
            <w:tcW w:w="270" w:type="dxa"/>
            <w:shd w:val="clear" w:color="auto" w:fill="auto"/>
          </w:tcPr>
          <w:p w14:paraId="4A44C6C0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B8999CD" w14:textId="79312993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1,230</w:t>
            </w:r>
          </w:p>
        </w:tc>
      </w:tr>
      <w:tr w:rsidR="008B7809" w:rsidRPr="000E73AD" w14:paraId="3FADB711" w14:textId="77777777" w:rsidTr="002D781D">
        <w:tc>
          <w:tcPr>
            <w:tcW w:w="3222" w:type="dxa"/>
            <w:shd w:val="clear" w:color="auto" w:fill="auto"/>
          </w:tcPr>
          <w:p w14:paraId="7FDB9F9B" w14:textId="77777777" w:rsidR="008B7809" w:rsidRPr="000E73AD" w:rsidRDefault="008B7809" w:rsidP="00A9166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2787089A" w14:textId="11365D89" w:rsidR="008B7809" w:rsidRPr="000E73AD" w:rsidRDefault="0040071F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9,420</w:t>
            </w:r>
          </w:p>
        </w:tc>
        <w:tc>
          <w:tcPr>
            <w:tcW w:w="270" w:type="dxa"/>
            <w:shd w:val="clear" w:color="auto" w:fill="auto"/>
          </w:tcPr>
          <w:p w14:paraId="0261C933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C70676A" w14:textId="794E11CB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3,080</w:t>
            </w:r>
          </w:p>
        </w:tc>
        <w:tc>
          <w:tcPr>
            <w:tcW w:w="270" w:type="dxa"/>
            <w:shd w:val="clear" w:color="auto" w:fill="auto"/>
          </w:tcPr>
          <w:p w14:paraId="7F3C4F0F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B1E577" w14:textId="2868570C" w:rsidR="008B7809" w:rsidRPr="000E73AD" w:rsidRDefault="0040071F" w:rsidP="00A9166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9,402</w:t>
            </w:r>
          </w:p>
        </w:tc>
        <w:tc>
          <w:tcPr>
            <w:tcW w:w="270" w:type="dxa"/>
            <w:shd w:val="clear" w:color="auto" w:fill="auto"/>
          </w:tcPr>
          <w:p w14:paraId="0EBCD92E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DE4701B" w14:textId="6E14DC6B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3,080</w:t>
            </w:r>
          </w:p>
        </w:tc>
      </w:tr>
      <w:tr w:rsidR="008B7809" w:rsidRPr="000E73AD" w14:paraId="01499F6A" w14:textId="77777777" w:rsidTr="002D781D">
        <w:tc>
          <w:tcPr>
            <w:tcW w:w="3222" w:type="dxa"/>
            <w:shd w:val="clear" w:color="auto" w:fill="auto"/>
          </w:tcPr>
          <w:p w14:paraId="0654D960" w14:textId="77777777" w:rsidR="008B7809" w:rsidRPr="000E73AD" w:rsidRDefault="008B7809" w:rsidP="00A9166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023F552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E86FC2A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B84CC00" w14:textId="77777777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092DDB6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D50746C" w14:textId="77777777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8F1CE5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541F82" w14:textId="77777777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B7809" w:rsidRPr="000E73AD" w14:paraId="58EB1643" w14:textId="77777777" w:rsidTr="002D781D">
        <w:tc>
          <w:tcPr>
            <w:tcW w:w="3222" w:type="dxa"/>
            <w:shd w:val="clear" w:color="auto" w:fill="auto"/>
          </w:tcPr>
          <w:p w14:paraId="0075602E" w14:textId="77777777" w:rsidR="008B7809" w:rsidRPr="000E73AD" w:rsidRDefault="008B7809" w:rsidP="00A9166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14:paraId="31F780CE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F1537BC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C081121" w14:textId="77777777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C8621E4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0CEE7E5" w14:textId="77777777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CA2FB47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38ED0BF" w14:textId="77777777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8B7809" w:rsidRPr="000E73AD" w14:paraId="2F088A7B" w14:textId="77777777" w:rsidTr="002D781D">
        <w:tc>
          <w:tcPr>
            <w:tcW w:w="3222" w:type="dxa"/>
            <w:shd w:val="clear" w:color="auto" w:fill="auto"/>
          </w:tcPr>
          <w:p w14:paraId="4DC1F13D" w14:textId="77777777" w:rsidR="008B7809" w:rsidRPr="000E73AD" w:rsidRDefault="008B7809" w:rsidP="00A9166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14:paraId="24509664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2A63D04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E7F8F40" w14:textId="77777777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EA7916B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D82A9C8" w14:textId="77777777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8B85DDC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3F592AA" w14:textId="77777777" w:rsidR="008B7809" w:rsidRPr="000E73AD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8B7809" w:rsidRPr="000E73AD" w14:paraId="74489D0E" w14:textId="77777777" w:rsidTr="002D781D">
        <w:tc>
          <w:tcPr>
            <w:tcW w:w="3222" w:type="dxa"/>
            <w:shd w:val="clear" w:color="auto" w:fill="auto"/>
          </w:tcPr>
          <w:p w14:paraId="75B55AEF" w14:textId="77777777" w:rsidR="008B7809" w:rsidRPr="000E73AD" w:rsidRDefault="008B7809" w:rsidP="00A9166C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1260" w:type="dxa"/>
            <w:shd w:val="clear" w:color="auto" w:fill="auto"/>
          </w:tcPr>
          <w:p w14:paraId="496E8340" w14:textId="32CAC271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10,778</w:t>
            </w:r>
          </w:p>
        </w:tc>
        <w:tc>
          <w:tcPr>
            <w:tcW w:w="270" w:type="dxa"/>
            <w:shd w:val="clear" w:color="auto" w:fill="auto"/>
          </w:tcPr>
          <w:p w14:paraId="2FAE14FA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46795C9" w14:textId="174964C5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15,968</w:t>
            </w:r>
          </w:p>
        </w:tc>
        <w:tc>
          <w:tcPr>
            <w:tcW w:w="270" w:type="dxa"/>
            <w:shd w:val="clear" w:color="auto" w:fill="auto"/>
          </w:tcPr>
          <w:p w14:paraId="54EA0720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1203EED" w14:textId="131CBDB8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10,778</w:t>
            </w:r>
          </w:p>
        </w:tc>
        <w:tc>
          <w:tcPr>
            <w:tcW w:w="270" w:type="dxa"/>
            <w:shd w:val="clear" w:color="auto" w:fill="auto"/>
          </w:tcPr>
          <w:p w14:paraId="3D1ADDF1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AC14A34" w14:textId="5D5C25D2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15,968</w:t>
            </w:r>
          </w:p>
        </w:tc>
      </w:tr>
      <w:tr w:rsidR="008B7809" w:rsidRPr="000E73AD" w14:paraId="434D0307" w14:textId="77777777" w:rsidTr="002D781D">
        <w:tc>
          <w:tcPr>
            <w:tcW w:w="3222" w:type="dxa"/>
            <w:shd w:val="clear" w:color="auto" w:fill="auto"/>
          </w:tcPr>
          <w:p w14:paraId="20BE1F12" w14:textId="77777777" w:rsidR="008B7809" w:rsidRPr="000E73AD" w:rsidRDefault="008B7809" w:rsidP="00A9166C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ผลประโยชน์ระยะยาวของผู้บริหาร</w:t>
            </w:r>
          </w:p>
        </w:tc>
        <w:tc>
          <w:tcPr>
            <w:tcW w:w="1260" w:type="dxa"/>
            <w:shd w:val="clear" w:color="auto" w:fill="auto"/>
          </w:tcPr>
          <w:p w14:paraId="38BAA81E" w14:textId="60F3E842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861</w:t>
            </w:r>
          </w:p>
        </w:tc>
        <w:tc>
          <w:tcPr>
            <w:tcW w:w="270" w:type="dxa"/>
            <w:shd w:val="clear" w:color="auto" w:fill="auto"/>
          </w:tcPr>
          <w:p w14:paraId="6BD051AD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1DA3E54" w14:textId="51740EFC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993</w:t>
            </w:r>
          </w:p>
        </w:tc>
        <w:tc>
          <w:tcPr>
            <w:tcW w:w="270" w:type="dxa"/>
            <w:shd w:val="clear" w:color="auto" w:fill="auto"/>
          </w:tcPr>
          <w:p w14:paraId="1C95E653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DB1AE68" w14:textId="52601A23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861</w:t>
            </w:r>
          </w:p>
        </w:tc>
        <w:tc>
          <w:tcPr>
            <w:tcW w:w="270" w:type="dxa"/>
            <w:shd w:val="clear" w:color="auto" w:fill="auto"/>
          </w:tcPr>
          <w:p w14:paraId="647CA4B8" w14:textId="77777777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CC817FD" w14:textId="7F7FE975" w:rsidR="008B7809" w:rsidRPr="000E73AD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="Angsana New" w:hAnsi="Angsana New"/>
                <w:sz w:val="30"/>
                <w:szCs w:val="30"/>
                <w:lang w:val="en-US"/>
              </w:rPr>
              <w:t>993</w:t>
            </w:r>
          </w:p>
        </w:tc>
      </w:tr>
    </w:tbl>
    <w:p w14:paraId="7B2D7CF8" w14:textId="1B4517B3" w:rsidR="00225D51" w:rsidRPr="000E73AD" w:rsidRDefault="00225D51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4AB011F" w14:textId="77777777" w:rsidR="00225D51" w:rsidRPr="000E73AD" w:rsidRDefault="00225D51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0E73A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0333627" w14:textId="7190B39A" w:rsidR="00562CEB" w:rsidRPr="000E73AD" w:rsidRDefault="00833DDA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E73AD">
        <w:rPr>
          <w:rFonts w:asciiTheme="majorBidi" w:hAnsiTheme="majorBidi" w:cstheme="majorBidi"/>
          <w:sz w:val="30"/>
          <w:szCs w:val="30"/>
        </w:rPr>
        <w:lastRenderedPageBreak/>
        <w:tab/>
      </w:r>
      <w:r w:rsidR="006F7791" w:rsidRPr="000E73AD">
        <w:rPr>
          <w:rFonts w:asciiTheme="majorBidi" w:hAnsiTheme="majorBidi" w:cstheme="majorBidi"/>
          <w:sz w:val="30"/>
          <w:szCs w:val="30"/>
        </w:rPr>
        <w:t xml:space="preserve">  </w:t>
      </w:r>
      <w:r w:rsidR="00562CEB" w:rsidRPr="000E73AD">
        <w:rPr>
          <w:rFonts w:asciiTheme="majorBidi" w:hAnsiTheme="majorBidi" w:cstheme="majorBidi"/>
          <w:sz w:val="30"/>
          <w:szCs w:val="30"/>
          <w:cs/>
        </w:rPr>
        <w:t>ยอดคงเหลือกับ</w:t>
      </w:r>
      <w:r w:rsidR="00034FD7" w:rsidRPr="000E73AD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="00562CEB" w:rsidRPr="000E73AD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="00562CEB" w:rsidRPr="000E73AD">
        <w:rPr>
          <w:rFonts w:asciiTheme="majorBidi" w:hAnsiTheme="majorBidi" w:cstheme="majorBidi"/>
          <w:sz w:val="30"/>
          <w:szCs w:val="30"/>
        </w:rPr>
        <w:t xml:space="preserve"> </w:t>
      </w:r>
      <w:r w:rsidR="00562CEB" w:rsidRPr="000E73AD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562CEB" w:rsidRPr="000E73AD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002511" w:rsidRPr="000E73AD">
        <w:rPr>
          <w:rFonts w:asciiTheme="majorBidi" w:hAnsiTheme="majorBidi" w:cstheme="majorBidi"/>
          <w:sz w:val="30"/>
          <w:szCs w:val="30"/>
        </w:rPr>
        <w:t>30</w:t>
      </w:r>
      <w:r w:rsidR="00002511" w:rsidRPr="000E73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32C8B" w:rsidRPr="000E73AD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002511" w:rsidRPr="000E73AD">
        <w:rPr>
          <w:rFonts w:asciiTheme="majorBidi" w:hAnsiTheme="majorBidi" w:cstheme="majorBidi"/>
          <w:sz w:val="30"/>
          <w:szCs w:val="30"/>
        </w:rPr>
        <w:t>2563</w:t>
      </w:r>
      <w:r w:rsidR="00562CEB" w:rsidRPr="000E73AD">
        <w:rPr>
          <w:rFonts w:asciiTheme="majorBidi" w:hAnsiTheme="majorBidi" w:cstheme="majorBidi"/>
          <w:sz w:val="30"/>
          <w:szCs w:val="30"/>
        </w:rPr>
        <w:t xml:space="preserve"> </w:t>
      </w:r>
      <w:r w:rsidR="00562CEB" w:rsidRPr="000E73A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562CEB" w:rsidRPr="000E73AD">
        <w:rPr>
          <w:rFonts w:asciiTheme="majorBidi" w:hAnsiTheme="majorBidi" w:cstheme="majorBidi"/>
          <w:sz w:val="30"/>
          <w:szCs w:val="30"/>
        </w:rPr>
        <w:t xml:space="preserve">31 </w:t>
      </w:r>
      <w:r w:rsidR="00562CEB" w:rsidRPr="000E73A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D0FB7" w:rsidRPr="000E73AD">
        <w:rPr>
          <w:rFonts w:asciiTheme="majorBidi" w:hAnsiTheme="majorBidi" w:cstheme="majorBidi"/>
          <w:sz w:val="30"/>
          <w:szCs w:val="30"/>
        </w:rPr>
        <w:t>2562</w:t>
      </w:r>
      <w:r w:rsidR="00562CEB" w:rsidRPr="000E73AD">
        <w:rPr>
          <w:rFonts w:asciiTheme="majorBidi" w:hAnsiTheme="majorBidi" w:cstheme="majorBidi"/>
          <w:sz w:val="30"/>
          <w:szCs w:val="30"/>
        </w:rPr>
        <w:t xml:space="preserve"> </w:t>
      </w:r>
      <w:r w:rsidR="00562CEB" w:rsidRPr="000E73A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B41CF44" w14:textId="77777777" w:rsidR="00026BA0" w:rsidRPr="000E73AD" w:rsidRDefault="00026BA0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9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2431"/>
        <w:gridCol w:w="550"/>
        <w:gridCol w:w="349"/>
        <w:gridCol w:w="354"/>
        <w:gridCol w:w="906"/>
        <w:gridCol w:w="84"/>
        <w:gridCol w:w="152"/>
        <w:gridCol w:w="118"/>
        <w:gridCol w:w="1089"/>
        <w:gridCol w:w="273"/>
        <w:gridCol w:w="1250"/>
        <w:gridCol w:w="10"/>
        <w:gridCol w:w="274"/>
        <w:gridCol w:w="1249"/>
        <w:gridCol w:w="10"/>
      </w:tblGrid>
      <w:tr w:rsidR="00562CEB" w:rsidRPr="000E73AD" w14:paraId="004D6803" w14:textId="77777777" w:rsidTr="0004309F">
        <w:trPr>
          <w:gridAfter w:val="1"/>
          <w:wAfter w:w="10" w:type="dxa"/>
          <w:cantSplit/>
        </w:trPr>
        <w:tc>
          <w:tcPr>
            <w:tcW w:w="6033" w:type="dxa"/>
            <w:gridSpan w:val="9"/>
          </w:tcPr>
          <w:p w14:paraId="47B1229A" w14:textId="77777777" w:rsidR="00562CEB" w:rsidRPr="000E73AD" w:rsidRDefault="00562CEB" w:rsidP="00A9166C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3" w:type="dxa"/>
          </w:tcPr>
          <w:p w14:paraId="71893CC5" w14:textId="77777777" w:rsidR="00562CEB" w:rsidRPr="000E73AD" w:rsidRDefault="00562CEB" w:rsidP="00A9166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3" w:type="dxa"/>
            <w:gridSpan w:val="4"/>
          </w:tcPr>
          <w:p w14:paraId="38ED3D17" w14:textId="77777777" w:rsidR="00562CEB" w:rsidRPr="000E73AD" w:rsidRDefault="00562CEB" w:rsidP="00A9166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62CEB" w:rsidRPr="000E73AD" w14:paraId="33271264" w14:textId="77777777" w:rsidTr="0004309F">
        <w:trPr>
          <w:gridAfter w:val="1"/>
          <w:wAfter w:w="10" w:type="dxa"/>
          <w:cantSplit/>
        </w:trPr>
        <w:tc>
          <w:tcPr>
            <w:tcW w:w="2981" w:type="dxa"/>
            <w:gridSpan w:val="2"/>
          </w:tcPr>
          <w:p w14:paraId="40559CA1" w14:textId="77777777" w:rsidR="00562CEB" w:rsidRPr="000E73AD" w:rsidRDefault="00562C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349" w:type="dxa"/>
          </w:tcPr>
          <w:p w14:paraId="2F66AE45" w14:textId="77777777" w:rsidR="00562CEB" w:rsidRPr="000E73AD" w:rsidRDefault="00562C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3" w:type="dxa"/>
            <w:gridSpan w:val="6"/>
          </w:tcPr>
          <w:p w14:paraId="1138687B" w14:textId="77777777" w:rsidR="00562CEB" w:rsidRPr="000E73AD" w:rsidRDefault="00562CEB" w:rsidP="00A9166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3C0D013D" w14:textId="77777777" w:rsidR="00562CEB" w:rsidRPr="000E73AD" w:rsidRDefault="00562CEB" w:rsidP="00A9166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3" w:type="dxa"/>
            <w:gridSpan w:val="4"/>
          </w:tcPr>
          <w:p w14:paraId="59F550BC" w14:textId="77777777" w:rsidR="00562CEB" w:rsidRPr="000E73AD" w:rsidRDefault="00562CEB" w:rsidP="00A9166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2CEB" w:rsidRPr="000E73AD" w14:paraId="451FBA54" w14:textId="77777777" w:rsidTr="0004309F">
        <w:trPr>
          <w:gridAfter w:val="1"/>
          <w:wAfter w:w="10" w:type="dxa"/>
          <w:cantSplit/>
        </w:trPr>
        <w:tc>
          <w:tcPr>
            <w:tcW w:w="2981" w:type="dxa"/>
            <w:gridSpan w:val="2"/>
          </w:tcPr>
          <w:p w14:paraId="7CF954D9" w14:textId="77777777" w:rsidR="00562CEB" w:rsidRPr="000E73AD" w:rsidRDefault="00562C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043916D3" w14:textId="77777777" w:rsidR="00562CEB" w:rsidRPr="000E73AD" w:rsidRDefault="00562C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1D2D5839" w14:textId="49765294" w:rsidR="00562CEB" w:rsidRPr="000E73AD" w:rsidRDefault="00332C8B" w:rsidP="00A9166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E73A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gridSpan w:val="2"/>
          </w:tcPr>
          <w:p w14:paraId="6F9E45B1" w14:textId="77777777" w:rsidR="00562CEB" w:rsidRPr="000E73AD" w:rsidRDefault="00562CEB" w:rsidP="00A9166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25E47FFA" w14:textId="77777777" w:rsidR="00562CEB" w:rsidRPr="000E73AD" w:rsidRDefault="00562CEB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3" w:type="dxa"/>
          </w:tcPr>
          <w:p w14:paraId="4A0E6A38" w14:textId="77777777" w:rsidR="00562CEB" w:rsidRPr="000E73AD" w:rsidRDefault="00562CEB" w:rsidP="00A9166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0" w:type="dxa"/>
          </w:tcPr>
          <w:p w14:paraId="260DBC5D" w14:textId="60243B4F" w:rsidR="00562CEB" w:rsidRPr="000E73AD" w:rsidRDefault="00332C8B" w:rsidP="00A9166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E73A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  <w:gridSpan w:val="2"/>
          </w:tcPr>
          <w:p w14:paraId="78000357" w14:textId="77777777" w:rsidR="00562CEB" w:rsidRPr="000E73AD" w:rsidRDefault="00562CEB" w:rsidP="00A9166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9" w:type="dxa"/>
          </w:tcPr>
          <w:p w14:paraId="338D0C5A" w14:textId="77777777" w:rsidR="00562CEB" w:rsidRPr="000E73AD" w:rsidRDefault="00562CEB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562CEB" w:rsidRPr="000E73AD" w14:paraId="7C003CF5" w14:textId="77777777" w:rsidTr="0004309F">
        <w:trPr>
          <w:gridAfter w:val="1"/>
          <w:wAfter w:w="10" w:type="dxa"/>
          <w:cantSplit/>
        </w:trPr>
        <w:tc>
          <w:tcPr>
            <w:tcW w:w="2981" w:type="dxa"/>
            <w:gridSpan w:val="2"/>
          </w:tcPr>
          <w:p w14:paraId="6D3BF5FD" w14:textId="77777777" w:rsidR="00562CEB" w:rsidRPr="000E73AD" w:rsidRDefault="00562C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3058E412" w14:textId="77777777" w:rsidR="00562CEB" w:rsidRPr="000E73AD" w:rsidRDefault="00562C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5D325570" w14:textId="77777777" w:rsidR="00562CEB" w:rsidRPr="000E73AD" w:rsidRDefault="000D0FB7" w:rsidP="00A9166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gridSpan w:val="2"/>
          </w:tcPr>
          <w:p w14:paraId="6F048DCA" w14:textId="77777777" w:rsidR="00562CEB" w:rsidRPr="000E73AD" w:rsidRDefault="00562CEB" w:rsidP="00A9166C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07" w:type="dxa"/>
            <w:gridSpan w:val="2"/>
          </w:tcPr>
          <w:p w14:paraId="1CC07200" w14:textId="77777777" w:rsidR="00562CEB" w:rsidRPr="000E73AD" w:rsidRDefault="000D0FB7" w:rsidP="00A9166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3" w:type="dxa"/>
          </w:tcPr>
          <w:p w14:paraId="1DE227F8" w14:textId="77777777" w:rsidR="00562CEB" w:rsidRPr="000E73AD" w:rsidRDefault="00562CEB" w:rsidP="00A9166C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50" w:type="dxa"/>
          </w:tcPr>
          <w:p w14:paraId="082410E4" w14:textId="77777777" w:rsidR="00562CEB" w:rsidRPr="000E73AD" w:rsidRDefault="000D0FB7" w:rsidP="00A9166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4" w:type="dxa"/>
            <w:gridSpan w:val="2"/>
          </w:tcPr>
          <w:p w14:paraId="6AA8AC5A" w14:textId="77777777" w:rsidR="00562CEB" w:rsidRPr="000E73AD" w:rsidRDefault="00562CEB" w:rsidP="00A9166C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49" w:type="dxa"/>
          </w:tcPr>
          <w:p w14:paraId="63E8FB5E" w14:textId="77777777" w:rsidR="00562CEB" w:rsidRPr="000E73AD" w:rsidRDefault="000D0FB7" w:rsidP="00A9166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562CEB" w:rsidRPr="000E73AD" w14:paraId="682D8F63" w14:textId="77777777" w:rsidTr="0004309F">
        <w:trPr>
          <w:gridAfter w:val="1"/>
          <w:wAfter w:w="10" w:type="dxa"/>
          <w:cantSplit/>
        </w:trPr>
        <w:tc>
          <w:tcPr>
            <w:tcW w:w="3330" w:type="dxa"/>
            <w:gridSpan w:val="3"/>
          </w:tcPr>
          <w:p w14:paraId="302F6DDA" w14:textId="77777777" w:rsidR="00562CEB" w:rsidRPr="000E73AD" w:rsidRDefault="00562C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9" w:type="dxa"/>
            <w:gridSpan w:val="11"/>
          </w:tcPr>
          <w:p w14:paraId="26961EEF" w14:textId="77777777" w:rsidR="00562CEB" w:rsidRPr="000E73AD" w:rsidRDefault="00380CF1" w:rsidP="00A9166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874359"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="00562CEB"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83650" w:rsidRPr="000E73AD" w14:paraId="484CBC6F" w14:textId="77777777" w:rsidTr="0004309F">
        <w:trPr>
          <w:gridAfter w:val="1"/>
          <w:wAfter w:w="10" w:type="dxa"/>
          <w:cantSplit/>
        </w:trPr>
        <w:tc>
          <w:tcPr>
            <w:tcW w:w="3330" w:type="dxa"/>
            <w:gridSpan w:val="3"/>
          </w:tcPr>
          <w:p w14:paraId="36E2BDA1" w14:textId="77777777" w:rsidR="00283650" w:rsidRPr="000E73AD" w:rsidRDefault="00283650" w:rsidP="00A9166C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33919C36" w14:textId="0FD463D4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74228B78" w14:textId="77777777" w:rsidR="00283650" w:rsidRPr="000E73AD" w:rsidRDefault="00283650" w:rsidP="00A91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6C4D8236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907"/>
                <w:tab w:val="left" w:pos="380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74894920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</w:tcPr>
          <w:p w14:paraId="51C74609" w14:textId="1FA5663D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3,352</w:t>
            </w:r>
          </w:p>
        </w:tc>
        <w:tc>
          <w:tcPr>
            <w:tcW w:w="284" w:type="dxa"/>
            <w:gridSpan w:val="2"/>
          </w:tcPr>
          <w:p w14:paraId="64D6B962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1C92D6F2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3,597</w:t>
            </w:r>
          </w:p>
        </w:tc>
      </w:tr>
      <w:tr w:rsidR="00283650" w:rsidRPr="000E73AD" w14:paraId="4C475B31" w14:textId="77777777" w:rsidTr="0004309F">
        <w:trPr>
          <w:gridAfter w:val="1"/>
          <w:wAfter w:w="10" w:type="dxa"/>
          <w:cantSplit/>
        </w:trPr>
        <w:tc>
          <w:tcPr>
            <w:tcW w:w="3330" w:type="dxa"/>
            <w:gridSpan w:val="3"/>
          </w:tcPr>
          <w:p w14:paraId="42E5C2D8" w14:textId="77777777" w:rsidR="00283650" w:rsidRPr="000E73AD" w:rsidRDefault="00283650" w:rsidP="00A9166C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gridSpan w:val="2"/>
          </w:tcPr>
          <w:p w14:paraId="0370AE1E" w14:textId="6206641A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223,946</w:t>
            </w:r>
          </w:p>
        </w:tc>
        <w:tc>
          <w:tcPr>
            <w:tcW w:w="236" w:type="dxa"/>
            <w:gridSpan w:val="2"/>
          </w:tcPr>
          <w:p w14:paraId="14D4599E" w14:textId="77777777" w:rsidR="00283650" w:rsidRPr="000E73AD" w:rsidRDefault="00283650" w:rsidP="00A91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317EB606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253,836</w:t>
            </w:r>
          </w:p>
        </w:tc>
        <w:tc>
          <w:tcPr>
            <w:tcW w:w="273" w:type="dxa"/>
          </w:tcPr>
          <w:p w14:paraId="6519E3C9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</w:tcPr>
          <w:p w14:paraId="2D448D88" w14:textId="275007BB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153,399</w:t>
            </w:r>
          </w:p>
        </w:tc>
        <w:tc>
          <w:tcPr>
            <w:tcW w:w="284" w:type="dxa"/>
            <w:gridSpan w:val="2"/>
          </w:tcPr>
          <w:p w14:paraId="39F66962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3D359950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173,094</w:t>
            </w:r>
          </w:p>
        </w:tc>
      </w:tr>
      <w:tr w:rsidR="00283650" w:rsidRPr="000E73AD" w14:paraId="1B115EA8" w14:textId="77777777" w:rsidTr="0004309F">
        <w:trPr>
          <w:gridAfter w:val="1"/>
          <w:wAfter w:w="10" w:type="dxa"/>
          <w:cantSplit/>
        </w:trPr>
        <w:tc>
          <w:tcPr>
            <w:tcW w:w="3330" w:type="dxa"/>
            <w:gridSpan w:val="3"/>
          </w:tcPr>
          <w:p w14:paraId="68824B6D" w14:textId="77777777" w:rsidR="00283650" w:rsidRPr="000E73AD" w:rsidRDefault="00283650" w:rsidP="00A9166C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9492A0" w14:textId="1DE3772D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223,946</w:t>
            </w:r>
          </w:p>
        </w:tc>
        <w:tc>
          <w:tcPr>
            <w:tcW w:w="236" w:type="dxa"/>
            <w:gridSpan w:val="2"/>
          </w:tcPr>
          <w:p w14:paraId="03C9F1E6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51BC00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253,836</w:t>
            </w:r>
          </w:p>
        </w:tc>
        <w:tc>
          <w:tcPr>
            <w:tcW w:w="273" w:type="dxa"/>
          </w:tcPr>
          <w:p w14:paraId="5BA635B9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14:paraId="1267DF70" w14:textId="4445550B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156,751</w:t>
            </w:r>
          </w:p>
        </w:tc>
        <w:tc>
          <w:tcPr>
            <w:tcW w:w="284" w:type="dxa"/>
            <w:gridSpan w:val="2"/>
          </w:tcPr>
          <w:p w14:paraId="35F38E60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5BA9C5AD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176,691</w:t>
            </w:r>
          </w:p>
        </w:tc>
      </w:tr>
      <w:tr w:rsidR="00283650" w:rsidRPr="000E73AD" w14:paraId="3F95B13E" w14:textId="77777777" w:rsidTr="0004309F">
        <w:trPr>
          <w:cantSplit/>
        </w:trPr>
        <w:tc>
          <w:tcPr>
            <w:tcW w:w="6033" w:type="dxa"/>
            <w:gridSpan w:val="9"/>
          </w:tcPr>
          <w:p w14:paraId="5A74C2FC" w14:textId="77777777" w:rsidR="00283650" w:rsidRPr="000E73AD" w:rsidRDefault="00283650" w:rsidP="00A9166C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013CDE4" w14:textId="4C39A4D1" w:rsidR="00283650" w:rsidRPr="000E73AD" w:rsidRDefault="00283650" w:rsidP="00A9166C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3" w:type="dxa"/>
          </w:tcPr>
          <w:p w14:paraId="22CE94E6" w14:textId="77777777" w:rsidR="00283650" w:rsidRPr="000E73AD" w:rsidRDefault="00283650" w:rsidP="00A9166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3" w:type="dxa"/>
            <w:gridSpan w:val="5"/>
          </w:tcPr>
          <w:p w14:paraId="6A32F2B3" w14:textId="77777777" w:rsidR="00283650" w:rsidRPr="000E73AD" w:rsidRDefault="00283650" w:rsidP="00A9166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83650" w:rsidRPr="000E73AD" w14:paraId="1B153A2B" w14:textId="77777777" w:rsidTr="0004309F">
        <w:trPr>
          <w:cantSplit/>
        </w:trPr>
        <w:tc>
          <w:tcPr>
            <w:tcW w:w="2981" w:type="dxa"/>
            <w:gridSpan w:val="2"/>
          </w:tcPr>
          <w:p w14:paraId="73F58BDC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349" w:type="dxa"/>
          </w:tcPr>
          <w:p w14:paraId="2E037B9F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3" w:type="dxa"/>
            <w:gridSpan w:val="6"/>
          </w:tcPr>
          <w:p w14:paraId="56AA509C" w14:textId="77777777" w:rsidR="00283650" w:rsidRPr="000E73AD" w:rsidRDefault="00283650" w:rsidP="00A9166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5EE3664F" w14:textId="77777777" w:rsidR="00283650" w:rsidRPr="000E73AD" w:rsidRDefault="00283650" w:rsidP="00A9166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3" w:type="dxa"/>
            <w:gridSpan w:val="5"/>
          </w:tcPr>
          <w:p w14:paraId="54D8C548" w14:textId="77777777" w:rsidR="00283650" w:rsidRPr="000E73AD" w:rsidRDefault="00283650" w:rsidP="00A9166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3650" w:rsidRPr="000E73AD" w14:paraId="2E5E14EA" w14:textId="77777777" w:rsidTr="0004309F">
        <w:trPr>
          <w:cantSplit/>
        </w:trPr>
        <w:tc>
          <w:tcPr>
            <w:tcW w:w="2981" w:type="dxa"/>
            <w:gridSpan w:val="2"/>
          </w:tcPr>
          <w:p w14:paraId="18654363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7FD6F68A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74BD1A92" w14:textId="185689D4" w:rsidR="00283650" w:rsidRPr="000E73AD" w:rsidRDefault="00283650" w:rsidP="00A9166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E73A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gridSpan w:val="2"/>
          </w:tcPr>
          <w:p w14:paraId="15B1386C" w14:textId="77777777" w:rsidR="00283650" w:rsidRPr="000E73AD" w:rsidRDefault="00283650" w:rsidP="00A9166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4ACE3192" w14:textId="4DD4296B" w:rsidR="00283650" w:rsidRPr="000E73AD" w:rsidRDefault="00283650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3" w:type="dxa"/>
          </w:tcPr>
          <w:p w14:paraId="63507991" w14:textId="77777777" w:rsidR="00283650" w:rsidRPr="000E73AD" w:rsidRDefault="00283650" w:rsidP="00A9166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1548D1D" w14:textId="121FAD66" w:rsidR="00283650" w:rsidRPr="000E73AD" w:rsidRDefault="00283650" w:rsidP="00A9166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E73A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4" w:type="dxa"/>
          </w:tcPr>
          <w:p w14:paraId="43B6586B" w14:textId="77777777" w:rsidR="00283650" w:rsidRPr="000E73AD" w:rsidRDefault="00283650" w:rsidP="00A9166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gridSpan w:val="2"/>
          </w:tcPr>
          <w:p w14:paraId="456AD444" w14:textId="4B20A187" w:rsidR="00283650" w:rsidRPr="000E73AD" w:rsidRDefault="00283650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283650" w:rsidRPr="000E73AD" w14:paraId="2C99C072" w14:textId="77777777" w:rsidTr="0004309F">
        <w:trPr>
          <w:cantSplit/>
        </w:trPr>
        <w:tc>
          <w:tcPr>
            <w:tcW w:w="2981" w:type="dxa"/>
            <w:gridSpan w:val="2"/>
          </w:tcPr>
          <w:p w14:paraId="6A55112C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5C80BFB7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5247BD8D" w14:textId="1292122C" w:rsidR="00283650" w:rsidRPr="000E73AD" w:rsidRDefault="00283650" w:rsidP="00A9166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gridSpan w:val="2"/>
          </w:tcPr>
          <w:p w14:paraId="253F9D8B" w14:textId="77777777" w:rsidR="00283650" w:rsidRPr="000E73AD" w:rsidRDefault="00283650" w:rsidP="00A9166C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07" w:type="dxa"/>
            <w:gridSpan w:val="2"/>
          </w:tcPr>
          <w:p w14:paraId="148BB6BD" w14:textId="294555A5" w:rsidR="00283650" w:rsidRPr="000E73AD" w:rsidRDefault="00283650" w:rsidP="00A9166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3" w:type="dxa"/>
          </w:tcPr>
          <w:p w14:paraId="4EEE30F3" w14:textId="77777777" w:rsidR="00283650" w:rsidRPr="000E73AD" w:rsidRDefault="00283650" w:rsidP="00A9166C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22D8AE46" w14:textId="08AF6990" w:rsidR="00283650" w:rsidRPr="000E73AD" w:rsidRDefault="00283650" w:rsidP="00A9166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4" w:type="dxa"/>
          </w:tcPr>
          <w:p w14:paraId="6DA27EA8" w14:textId="77777777" w:rsidR="00283650" w:rsidRPr="000E73AD" w:rsidRDefault="00283650" w:rsidP="00A9166C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59" w:type="dxa"/>
            <w:gridSpan w:val="2"/>
          </w:tcPr>
          <w:p w14:paraId="0DE1DAF6" w14:textId="377B46A4" w:rsidR="00283650" w:rsidRPr="000E73AD" w:rsidRDefault="00283650" w:rsidP="00A9166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283650" w:rsidRPr="000E73AD" w14:paraId="23E4C355" w14:textId="77777777" w:rsidTr="0004309F">
        <w:trPr>
          <w:cantSplit/>
        </w:trPr>
        <w:tc>
          <w:tcPr>
            <w:tcW w:w="3330" w:type="dxa"/>
            <w:gridSpan w:val="3"/>
          </w:tcPr>
          <w:p w14:paraId="2178AE48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9" w:type="dxa"/>
            <w:gridSpan w:val="12"/>
          </w:tcPr>
          <w:p w14:paraId="2DC2C3F8" w14:textId="77777777" w:rsidR="00283650" w:rsidRPr="000E73AD" w:rsidRDefault="00283650" w:rsidP="00A9166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0E73A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83650" w:rsidRPr="000E73AD" w14:paraId="49EB899F" w14:textId="77777777" w:rsidTr="0004309F">
        <w:trPr>
          <w:cantSplit/>
        </w:trPr>
        <w:tc>
          <w:tcPr>
            <w:tcW w:w="3330" w:type="dxa"/>
            <w:gridSpan w:val="3"/>
          </w:tcPr>
          <w:p w14:paraId="1A265D3D" w14:textId="77777777" w:rsidR="00283650" w:rsidRPr="000E73AD" w:rsidRDefault="00283650" w:rsidP="00A9166C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4CD399F8" w14:textId="74A6C34C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6CC68A65" w14:textId="77777777" w:rsidR="00283650" w:rsidRPr="000E73AD" w:rsidRDefault="00283650" w:rsidP="00A9166C">
            <w:pPr>
              <w:spacing w:line="240" w:lineRule="auto"/>
              <w:ind w:right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17B83397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109FD4BE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EB128EE" w14:textId="304F2462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34,347</w:t>
            </w:r>
          </w:p>
        </w:tc>
        <w:tc>
          <w:tcPr>
            <w:tcW w:w="274" w:type="dxa"/>
          </w:tcPr>
          <w:p w14:paraId="4D7C1D3C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gridSpan w:val="2"/>
          </w:tcPr>
          <w:p w14:paraId="2D7A5A6B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20,279</w:t>
            </w:r>
          </w:p>
        </w:tc>
      </w:tr>
      <w:tr w:rsidR="00283650" w:rsidRPr="000E73AD" w14:paraId="5C189B48" w14:textId="77777777" w:rsidTr="0004309F">
        <w:trPr>
          <w:cantSplit/>
        </w:trPr>
        <w:tc>
          <w:tcPr>
            <w:tcW w:w="3330" w:type="dxa"/>
            <w:gridSpan w:val="3"/>
          </w:tcPr>
          <w:p w14:paraId="6C0B6EED" w14:textId="77777777" w:rsidR="00283650" w:rsidRPr="000E73AD" w:rsidRDefault="00283650" w:rsidP="00A9166C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gridSpan w:val="2"/>
          </w:tcPr>
          <w:p w14:paraId="0DAB75F5" w14:textId="3C9F28AE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45,468</w:t>
            </w:r>
          </w:p>
        </w:tc>
        <w:tc>
          <w:tcPr>
            <w:tcW w:w="236" w:type="dxa"/>
            <w:gridSpan w:val="2"/>
          </w:tcPr>
          <w:p w14:paraId="05D8F539" w14:textId="77777777" w:rsidR="00283650" w:rsidRPr="000E73AD" w:rsidRDefault="00283650" w:rsidP="00A91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6F444E8A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39,182</w:t>
            </w:r>
          </w:p>
        </w:tc>
        <w:tc>
          <w:tcPr>
            <w:tcW w:w="273" w:type="dxa"/>
          </w:tcPr>
          <w:p w14:paraId="2A86053C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283A76F" w14:textId="6733A070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34,553</w:t>
            </w:r>
          </w:p>
        </w:tc>
        <w:tc>
          <w:tcPr>
            <w:tcW w:w="274" w:type="dxa"/>
          </w:tcPr>
          <w:p w14:paraId="3FBB48F5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gridSpan w:val="2"/>
          </w:tcPr>
          <w:p w14:paraId="0EEAADC2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26,967</w:t>
            </w:r>
          </w:p>
        </w:tc>
      </w:tr>
      <w:tr w:rsidR="00283650" w:rsidRPr="000E73AD" w14:paraId="46EEAE85" w14:textId="77777777" w:rsidTr="0004309F">
        <w:trPr>
          <w:cantSplit/>
        </w:trPr>
        <w:tc>
          <w:tcPr>
            <w:tcW w:w="3330" w:type="dxa"/>
            <w:gridSpan w:val="3"/>
          </w:tcPr>
          <w:p w14:paraId="3709EEA6" w14:textId="77777777" w:rsidR="00283650" w:rsidRPr="000E73AD" w:rsidRDefault="00283650" w:rsidP="00A9166C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1539D0" w14:textId="0F2D6DCB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45,468</w:t>
            </w:r>
          </w:p>
        </w:tc>
        <w:tc>
          <w:tcPr>
            <w:tcW w:w="236" w:type="dxa"/>
            <w:gridSpan w:val="2"/>
          </w:tcPr>
          <w:p w14:paraId="30579C6E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1906D2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39,182</w:t>
            </w:r>
          </w:p>
        </w:tc>
        <w:tc>
          <w:tcPr>
            <w:tcW w:w="273" w:type="dxa"/>
          </w:tcPr>
          <w:p w14:paraId="57277E7B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2C0682" w14:textId="429EC48D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68,900</w:t>
            </w:r>
          </w:p>
        </w:tc>
        <w:tc>
          <w:tcPr>
            <w:tcW w:w="274" w:type="dxa"/>
          </w:tcPr>
          <w:p w14:paraId="31026A31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B09FC9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47,246</w:t>
            </w:r>
          </w:p>
        </w:tc>
      </w:tr>
      <w:tr w:rsidR="00283650" w:rsidRPr="000E73AD" w14:paraId="0EC2EA55" w14:textId="77777777" w:rsidTr="0004309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6033" w:type="dxa"/>
            <w:gridSpan w:val="9"/>
            <w:hideMark/>
          </w:tcPr>
          <w:p w14:paraId="119B49C4" w14:textId="77777777" w:rsidR="00283650" w:rsidRPr="000E73AD" w:rsidRDefault="00283650" w:rsidP="00A9166C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  <w:p w14:paraId="1025D813" w14:textId="5211D814" w:rsidR="00283650" w:rsidRPr="000E73AD" w:rsidRDefault="00283650" w:rsidP="00A9166C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เงินให้กู้ยืมระยะสั้นแก่บุคคลและกิจการที่เกี่ยวข้องกัน</w:t>
            </w:r>
          </w:p>
        </w:tc>
        <w:tc>
          <w:tcPr>
            <w:tcW w:w="273" w:type="dxa"/>
          </w:tcPr>
          <w:p w14:paraId="16DF02CF" w14:textId="77777777" w:rsidR="00283650" w:rsidRPr="000E73AD" w:rsidRDefault="00283650" w:rsidP="00A9166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3" w:type="dxa"/>
            <w:gridSpan w:val="5"/>
          </w:tcPr>
          <w:p w14:paraId="047B71A1" w14:textId="77777777" w:rsidR="00283650" w:rsidRPr="000E73AD" w:rsidRDefault="00283650" w:rsidP="00A9166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83650" w:rsidRPr="000E73AD" w14:paraId="71FD3731" w14:textId="77777777" w:rsidTr="0004309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431" w:type="dxa"/>
          </w:tcPr>
          <w:p w14:paraId="64804A0E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253" w:type="dxa"/>
            <w:gridSpan w:val="3"/>
          </w:tcPr>
          <w:p w14:paraId="28A5DC7F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49" w:type="dxa"/>
            <w:gridSpan w:val="5"/>
            <w:hideMark/>
          </w:tcPr>
          <w:p w14:paraId="7E08ACB4" w14:textId="77777777" w:rsidR="00283650" w:rsidRPr="000E73AD" w:rsidRDefault="00283650" w:rsidP="00A9166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2DD67AEA" w14:textId="77777777" w:rsidR="00283650" w:rsidRPr="000E73AD" w:rsidRDefault="00283650" w:rsidP="00A9166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3" w:type="dxa"/>
            <w:gridSpan w:val="5"/>
            <w:hideMark/>
          </w:tcPr>
          <w:p w14:paraId="183630DC" w14:textId="77777777" w:rsidR="00283650" w:rsidRPr="000E73AD" w:rsidRDefault="00283650" w:rsidP="00A9166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3650" w:rsidRPr="000E73AD" w14:paraId="3D327FA8" w14:textId="77777777" w:rsidTr="0004309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431" w:type="dxa"/>
          </w:tcPr>
          <w:p w14:paraId="1A3B59C0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gridSpan w:val="3"/>
            <w:vMerge w:val="restart"/>
          </w:tcPr>
          <w:p w14:paraId="71EED378" w14:textId="3DBADA6D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73AD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อัตราดอกเบี้ย</w:t>
            </w:r>
            <w:r w:rsidRPr="000E73A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0E73A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3A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0E73A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  <w:gridSpan w:val="2"/>
            <w:hideMark/>
          </w:tcPr>
          <w:p w14:paraId="72338FB0" w14:textId="4BC1518F" w:rsidR="00283650" w:rsidRPr="000E73AD" w:rsidRDefault="00283650" w:rsidP="00A9166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30 </w:t>
            </w:r>
            <w:r w:rsidRPr="000E73A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กันยายน</w:t>
            </w: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gridSpan w:val="2"/>
          </w:tcPr>
          <w:p w14:paraId="3F1C3EC2" w14:textId="77777777" w:rsidR="00283650" w:rsidRPr="000E73AD" w:rsidRDefault="00283650" w:rsidP="00A9166C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hideMark/>
          </w:tcPr>
          <w:p w14:paraId="39A08101" w14:textId="19606C38" w:rsidR="00283650" w:rsidRPr="000E73AD" w:rsidRDefault="00283650" w:rsidP="00A9166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0E73A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3" w:type="dxa"/>
          </w:tcPr>
          <w:p w14:paraId="5D81C5C0" w14:textId="77777777" w:rsidR="00283650" w:rsidRPr="000E73AD" w:rsidRDefault="00283650" w:rsidP="00A9166C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gridSpan w:val="2"/>
            <w:hideMark/>
          </w:tcPr>
          <w:p w14:paraId="568C2E0A" w14:textId="1B86E73D" w:rsidR="00283650" w:rsidRPr="000E73AD" w:rsidRDefault="00283650" w:rsidP="00A9166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30 </w:t>
            </w:r>
            <w:r w:rsidRPr="000E73A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กันยายน</w:t>
            </w: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4" w:type="dxa"/>
          </w:tcPr>
          <w:p w14:paraId="5ACF26EC" w14:textId="77777777" w:rsidR="00283650" w:rsidRPr="000E73AD" w:rsidRDefault="00283650" w:rsidP="00A9166C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259" w:type="dxa"/>
            <w:gridSpan w:val="2"/>
            <w:hideMark/>
          </w:tcPr>
          <w:p w14:paraId="58151E26" w14:textId="7495B803" w:rsidR="00283650" w:rsidRPr="000E73AD" w:rsidRDefault="00283650" w:rsidP="00A9166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0E73A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283650" w:rsidRPr="000E73AD" w14:paraId="38D9CB68" w14:textId="77777777" w:rsidTr="0004309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431" w:type="dxa"/>
          </w:tcPr>
          <w:p w14:paraId="5558206E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gridSpan w:val="3"/>
            <w:vMerge/>
          </w:tcPr>
          <w:p w14:paraId="30E0F1FB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5415" w:type="dxa"/>
            <w:gridSpan w:val="11"/>
            <w:hideMark/>
          </w:tcPr>
          <w:p w14:paraId="40AFF1BE" w14:textId="77777777" w:rsidR="00283650" w:rsidRPr="000E73AD" w:rsidRDefault="00283650" w:rsidP="00A9166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650" w:rsidRPr="000E73AD" w14:paraId="7E7A4E57" w14:textId="77777777" w:rsidTr="0004309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431" w:type="dxa"/>
          </w:tcPr>
          <w:p w14:paraId="52BD2B6B" w14:textId="27D61F3E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253" w:type="dxa"/>
            <w:gridSpan w:val="3"/>
          </w:tcPr>
          <w:p w14:paraId="3E379531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5415" w:type="dxa"/>
            <w:gridSpan w:val="11"/>
          </w:tcPr>
          <w:p w14:paraId="75635329" w14:textId="77777777" w:rsidR="00283650" w:rsidRPr="000E73AD" w:rsidRDefault="00283650" w:rsidP="00A9166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83650" w:rsidRPr="000E73AD" w14:paraId="15F4F8CF" w14:textId="77777777" w:rsidTr="0004309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431" w:type="dxa"/>
            <w:hideMark/>
          </w:tcPr>
          <w:p w14:paraId="165D3644" w14:textId="64D42C45" w:rsidR="00283650" w:rsidRPr="000E73AD" w:rsidRDefault="00283650" w:rsidP="00A9166C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นายสุรเดช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ทวีแสงสกุ</w:t>
            </w:r>
            <w:r w:rsidRPr="000E73AD">
              <w:rPr>
                <w:rFonts w:asciiTheme="majorBidi" w:hAnsiTheme="majorBidi" w:cstheme="majorBidi" w:hint="cs"/>
                <w:sz w:val="30"/>
                <w:szCs w:val="30"/>
                <w:cs/>
              </w:rPr>
              <w:t>ล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253" w:type="dxa"/>
            <w:gridSpan w:val="3"/>
          </w:tcPr>
          <w:p w14:paraId="10F78E3F" w14:textId="375567EA" w:rsidR="00283650" w:rsidRPr="000E73AD" w:rsidRDefault="00283650" w:rsidP="00A9166C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gridSpan w:val="2"/>
            <w:vAlign w:val="bottom"/>
          </w:tcPr>
          <w:p w14:paraId="0418BB91" w14:textId="34DB7133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2"/>
              </w:tabs>
              <w:spacing w:line="240" w:lineRule="auto"/>
              <w:ind w:left="-108" w:right="8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3E05163" w14:textId="77777777" w:rsidR="00283650" w:rsidRPr="000E73AD" w:rsidRDefault="00283650" w:rsidP="00A91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  <w:hideMark/>
          </w:tcPr>
          <w:p w14:paraId="0F9F2726" w14:textId="35C8CD4C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2"/>
              </w:tabs>
              <w:spacing w:line="240" w:lineRule="auto"/>
              <w:ind w:left="-108" w:right="8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111,067</w:t>
            </w:r>
          </w:p>
        </w:tc>
        <w:tc>
          <w:tcPr>
            <w:tcW w:w="273" w:type="dxa"/>
          </w:tcPr>
          <w:p w14:paraId="67AD8AA9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7AD5588" w14:textId="61927A95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22"/>
                <w:tab w:val="left" w:pos="70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1FB6F79C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hideMark/>
          </w:tcPr>
          <w:p w14:paraId="4945CDCC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34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3650" w:rsidRPr="000E73AD" w14:paraId="6928579F" w14:textId="77777777" w:rsidTr="0004309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431" w:type="dxa"/>
          </w:tcPr>
          <w:p w14:paraId="351D5C8D" w14:textId="6FA1FD6D" w:rsidR="00283650" w:rsidRPr="000E73AD" w:rsidRDefault="00283650" w:rsidP="00A9166C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3" w:type="dxa"/>
            <w:gridSpan w:val="3"/>
          </w:tcPr>
          <w:p w14:paraId="42744AF7" w14:textId="77777777" w:rsidR="00283650" w:rsidRPr="000E73AD" w:rsidRDefault="00283650" w:rsidP="00A9166C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26CB2FC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2"/>
              </w:tabs>
              <w:spacing w:line="240" w:lineRule="auto"/>
              <w:ind w:left="-108" w:right="8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F1B2B71" w14:textId="77777777" w:rsidR="00283650" w:rsidRPr="000E73AD" w:rsidRDefault="00283650" w:rsidP="00A91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705E42E0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2"/>
              </w:tabs>
              <w:spacing w:line="240" w:lineRule="auto"/>
              <w:ind w:left="-108" w:right="8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6B387E63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1559545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22"/>
                <w:tab w:val="left" w:pos="70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B4C7B43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gridSpan w:val="2"/>
          </w:tcPr>
          <w:p w14:paraId="4021BBA4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34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3650" w:rsidRPr="000E73AD" w14:paraId="22F657FB" w14:textId="77777777" w:rsidTr="0004309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431" w:type="dxa"/>
            <w:hideMark/>
          </w:tcPr>
          <w:p w14:paraId="71F9CDAD" w14:textId="2FE90CB9" w:rsidR="00283650" w:rsidRPr="000E73AD" w:rsidRDefault="00283650" w:rsidP="00A9166C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บริษัท ช. ทวี</w:t>
            </w:r>
            <w:r w:rsidRPr="000E73AD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 </w:t>
            </w:r>
            <w:r w:rsidRPr="000E73AD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เทอร์โมเทค</w:t>
            </w:r>
          </w:p>
        </w:tc>
        <w:tc>
          <w:tcPr>
            <w:tcW w:w="1253" w:type="dxa"/>
            <w:gridSpan w:val="3"/>
          </w:tcPr>
          <w:p w14:paraId="175453B2" w14:textId="628044E9" w:rsidR="00283650" w:rsidRPr="000E73AD" w:rsidRDefault="00283650" w:rsidP="00A9166C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191B923B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1C5AE9C" w14:textId="77777777" w:rsidR="00283650" w:rsidRPr="000E73AD" w:rsidRDefault="00283650" w:rsidP="00A91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7C873F6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240" w:lineRule="auto"/>
              <w:ind w:left="-108" w:right="159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50155D50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EA9A1B3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CAD2F7D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gridSpan w:val="2"/>
          </w:tcPr>
          <w:p w14:paraId="0B0391A0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3650" w:rsidRPr="000E73AD" w14:paraId="1B0C5E1A" w14:textId="77777777" w:rsidTr="0004309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431" w:type="dxa"/>
            <w:hideMark/>
          </w:tcPr>
          <w:p w14:paraId="5F99FC24" w14:textId="361071C3" w:rsidR="00283650" w:rsidRPr="000E73AD" w:rsidRDefault="00283650" w:rsidP="00A9166C">
            <w:pPr>
              <w:tabs>
                <w:tab w:val="left" w:pos="342"/>
              </w:tabs>
              <w:spacing w:line="240" w:lineRule="auto"/>
              <w:ind w:left="2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จำกัด</w:t>
            </w:r>
            <w:r w:rsidRPr="000E73AD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 - </w:t>
            </w:r>
            <w:r w:rsidRPr="000E73AD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สุทธิ</w:t>
            </w:r>
          </w:p>
        </w:tc>
        <w:tc>
          <w:tcPr>
            <w:tcW w:w="1253" w:type="dxa"/>
            <w:gridSpan w:val="3"/>
          </w:tcPr>
          <w:p w14:paraId="316AE79E" w14:textId="2540EF36" w:rsidR="00283650" w:rsidRPr="000E73AD" w:rsidRDefault="00283650" w:rsidP="00A9166C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90" w:type="dxa"/>
            <w:gridSpan w:val="2"/>
          </w:tcPr>
          <w:p w14:paraId="6D445982" w14:textId="6F17012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2"/>
              </w:tabs>
              <w:spacing w:line="240" w:lineRule="auto"/>
              <w:ind w:left="-108" w:right="8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22ACA82" w14:textId="77777777" w:rsidR="00283650" w:rsidRPr="000E73AD" w:rsidRDefault="00283650" w:rsidP="00A9166C">
            <w:pPr>
              <w:tabs>
                <w:tab w:val="clear" w:pos="907"/>
                <w:tab w:val="left" w:pos="642"/>
              </w:tabs>
              <w:spacing w:line="240" w:lineRule="auto"/>
              <w:ind w:right="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hideMark/>
          </w:tcPr>
          <w:p w14:paraId="6EA7C7D9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240" w:lineRule="auto"/>
              <w:ind w:left="-108" w:right="15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35AABBF4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1F95DAC" w14:textId="106297FF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40071F" w:rsidRPr="000E73A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0071F" w:rsidRPr="000E73A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02BA1" w:rsidRPr="000E73AD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74" w:type="dxa"/>
          </w:tcPr>
          <w:p w14:paraId="068B8E1E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hideMark/>
          </w:tcPr>
          <w:p w14:paraId="32D7C77A" w14:textId="77777777" w:rsidR="00283650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267,718</w:t>
            </w:r>
          </w:p>
        </w:tc>
      </w:tr>
    </w:tbl>
    <w:p w14:paraId="4482C990" w14:textId="4C692E50" w:rsidR="00874359" w:rsidRPr="000E73AD" w:rsidRDefault="0087435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7A229B0F" w14:textId="1CA39326" w:rsidR="00530FB9" w:rsidRPr="000E73AD" w:rsidRDefault="00530FB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4A50E6A8" w14:textId="1CAD8A4F" w:rsidR="00530FB9" w:rsidRPr="000E73AD" w:rsidRDefault="00530FB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60936CA5" w14:textId="1726D9ED" w:rsidR="00562CEB" w:rsidRPr="000E73AD" w:rsidRDefault="00562CEB" w:rsidP="00A916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E73AD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รายการเคลื่อนไหวของเงินให้กู้ยืมแก่บุคคล</w:t>
      </w:r>
      <w:r w:rsidR="004608BD" w:rsidRPr="000E73AD">
        <w:rPr>
          <w:rFonts w:asciiTheme="majorBidi" w:hAnsiTheme="majorBidi" w:cstheme="majorBidi" w:hint="cs"/>
          <w:sz w:val="30"/>
          <w:szCs w:val="30"/>
          <w:cs/>
        </w:rPr>
        <w:t>และกิ</w:t>
      </w:r>
      <w:r w:rsidRPr="000E73AD">
        <w:rPr>
          <w:rFonts w:asciiTheme="majorBidi" w:hAnsiTheme="majorBidi" w:cstheme="majorBidi"/>
          <w:sz w:val="30"/>
          <w:szCs w:val="30"/>
          <w:cs/>
        </w:rPr>
        <w:t>จการที่เกี่ยวข้องกันสำหรับงวด</w:t>
      </w:r>
      <w:r w:rsidR="005F718B" w:rsidRPr="000E73AD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002511" w:rsidRPr="000E73AD">
        <w:rPr>
          <w:rFonts w:asciiTheme="majorBidi" w:hAnsiTheme="majorBidi" w:cstheme="majorBidi"/>
          <w:sz w:val="30"/>
          <w:szCs w:val="30"/>
        </w:rPr>
        <w:t xml:space="preserve">30 </w:t>
      </w:r>
      <w:r w:rsidR="005F718B" w:rsidRPr="000E73A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002511" w:rsidRPr="000E73AD">
        <w:rPr>
          <w:rFonts w:asciiTheme="majorBidi" w:hAnsiTheme="majorBidi" w:cstheme="majorBidi"/>
          <w:sz w:val="30"/>
          <w:szCs w:val="30"/>
        </w:rPr>
        <w:t>2563</w:t>
      </w:r>
      <w:r w:rsidRPr="000E73AD">
        <w:rPr>
          <w:rFonts w:asciiTheme="majorBidi" w:hAnsiTheme="majorBidi" w:cstheme="majorBidi"/>
          <w:sz w:val="30"/>
          <w:szCs w:val="30"/>
        </w:rPr>
        <w:t xml:space="preserve"> 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D0FB7" w:rsidRPr="000E73AD">
        <w:rPr>
          <w:rFonts w:asciiTheme="majorBidi" w:hAnsiTheme="majorBidi" w:cstheme="majorBidi"/>
          <w:sz w:val="30"/>
          <w:szCs w:val="30"/>
        </w:rPr>
        <w:t>2562</w:t>
      </w:r>
      <w:r w:rsidRPr="000E73AD">
        <w:rPr>
          <w:rFonts w:asciiTheme="majorBidi" w:hAnsiTheme="majorBidi" w:cstheme="majorBidi"/>
          <w:sz w:val="30"/>
          <w:szCs w:val="30"/>
        </w:rPr>
        <w:t xml:space="preserve"> </w:t>
      </w:r>
      <w:r w:rsidR="003B4DFA" w:rsidRPr="000E73A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2BBD301" w14:textId="77777777" w:rsidR="00562CEB" w:rsidRPr="000E73AD" w:rsidRDefault="00562CEB" w:rsidP="00A916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5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84"/>
        <w:gridCol w:w="552"/>
        <w:gridCol w:w="1186"/>
        <w:gridCol w:w="274"/>
        <w:gridCol w:w="1190"/>
        <w:gridCol w:w="274"/>
        <w:gridCol w:w="1279"/>
        <w:gridCol w:w="274"/>
        <w:gridCol w:w="1350"/>
      </w:tblGrid>
      <w:tr w:rsidR="004A2F47" w:rsidRPr="000E73AD" w14:paraId="3E464F22" w14:textId="77777777" w:rsidTr="00B13E6C">
        <w:trPr>
          <w:trHeight w:val="429"/>
          <w:tblHeader/>
        </w:trPr>
        <w:tc>
          <w:tcPr>
            <w:tcW w:w="3736" w:type="dxa"/>
            <w:gridSpan w:val="2"/>
            <w:shd w:val="clear" w:color="auto" w:fill="auto"/>
          </w:tcPr>
          <w:p w14:paraId="1861196C" w14:textId="77777777" w:rsidR="004A2F47" w:rsidRPr="000E73AD" w:rsidRDefault="004A2F47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0" w:type="dxa"/>
            <w:gridSpan w:val="3"/>
            <w:shd w:val="clear" w:color="auto" w:fill="auto"/>
          </w:tcPr>
          <w:p w14:paraId="6018FC81" w14:textId="77777777" w:rsidR="004A2F47" w:rsidRPr="000E73AD" w:rsidRDefault="004A2F47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  <w:shd w:val="clear" w:color="auto" w:fill="auto"/>
          </w:tcPr>
          <w:p w14:paraId="399BCA83" w14:textId="77777777" w:rsidR="004A2F47" w:rsidRPr="000E73AD" w:rsidRDefault="004A2F47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14:paraId="28B4E1C7" w14:textId="77777777" w:rsidR="004A2F47" w:rsidRPr="000E73AD" w:rsidRDefault="004A2F47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A2F47" w:rsidRPr="000E73AD" w14:paraId="54E60AA6" w14:textId="77777777" w:rsidTr="00B13E6C">
        <w:trPr>
          <w:trHeight w:val="441"/>
          <w:tblHeader/>
        </w:trPr>
        <w:tc>
          <w:tcPr>
            <w:tcW w:w="3184" w:type="dxa"/>
            <w:shd w:val="clear" w:color="auto" w:fill="auto"/>
          </w:tcPr>
          <w:p w14:paraId="2A569BE7" w14:textId="77777777" w:rsidR="004A2F47" w:rsidRPr="000E73AD" w:rsidRDefault="004A2F47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2" w:type="dxa"/>
            <w:shd w:val="clear" w:color="auto" w:fill="auto"/>
          </w:tcPr>
          <w:p w14:paraId="57A7AA82" w14:textId="77777777" w:rsidR="004A2F47" w:rsidRPr="000E73AD" w:rsidRDefault="004A2F47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564522E7" w14:textId="77777777" w:rsidR="004A2F47" w:rsidRPr="000E73AD" w:rsidRDefault="000D0FB7" w:rsidP="00A9166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4" w:type="dxa"/>
            <w:shd w:val="clear" w:color="auto" w:fill="auto"/>
          </w:tcPr>
          <w:p w14:paraId="3558E46A" w14:textId="77777777" w:rsidR="004A2F47" w:rsidRPr="000E73AD" w:rsidRDefault="004A2F47" w:rsidP="00A9166C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2E3F90F3" w14:textId="77777777" w:rsidR="004A2F47" w:rsidRPr="000E73AD" w:rsidRDefault="000D0FB7" w:rsidP="00A9166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4" w:type="dxa"/>
            <w:shd w:val="clear" w:color="auto" w:fill="auto"/>
          </w:tcPr>
          <w:p w14:paraId="57A876F8" w14:textId="77777777" w:rsidR="004A2F47" w:rsidRPr="000E73AD" w:rsidRDefault="004A2F47" w:rsidP="00A9166C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74E8E6E0" w14:textId="77777777" w:rsidR="004A2F47" w:rsidRPr="000E73AD" w:rsidRDefault="000D0FB7" w:rsidP="00A9166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4" w:type="dxa"/>
            <w:shd w:val="clear" w:color="auto" w:fill="auto"/>
          </w:tcPr>
          <w:p w14:paraId="25EE16F6" w14:textId="77777777" w:rsidR="004A2F47" w:rsidRPr="000E73AD" w:rsidRDefault="004A2F47" w:rsidP="00A9166C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9F3B150" w14:textId="77777777" w:rsidR="004A2F47" w:rsidRPr="000E73AD" w:rsidRDefault="000D0FB7" w:rsidP="00A9166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4A2F47" w:rsidRPr="000E73AD" w14:paraId="674E0BEF" w14:textId="77777777" w:rsidTr="00E36F74">
        <w:trPr>
          <w:trHeight w:val="342"/>
          <w:tblHeader/>
        </w:trPr>
        <w:tc>
          <w:tcPr>
            <w:tcW w:w="3184" w:type="dxa"/>
            <w:shd w:val="clear" w:color="auto" w:fill="auto"/>
          </w:tcPr>
          <w:p w14:paraId="1833722D" w14:textId="77777777" w:rsidR="004A2F47" w:rsidRPr="000E73AD" w:rsidRDefault="004A2F47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2" w:type="dxa"/>
            <w:shd w:val="clear" w:color="auto" w:fill="auto"/>
          </w:tcPr>
          <w:p w14:paraId="08AFE318" w14:textId="77777777" w:rsidR="004A2F47" w:rsidRPr="000E73AD" w:rsidRDefault="004A2F47" w:rsidP="00A9166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7" w:type="dxa"/>
            <w:gridSpan w:val="7"/>
            <w:shd w:val="clear" w:color="auto" w:fill="auto"/>
          </w:tcPr>
          <w:p w14:paraId="5EA7D2C7" w14:textId="77777777" w:rsidR="004A2F47" w:rsidRPr="000E73AD" w:rsidRDefault="004A2F47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FF5C45"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A2F47" w:rsidRPr="000E73AD" w14:paraId="35DF244C" w14:textId="77777777" w:rsidTr="00B13E6C">
        <w:trPr>
          <w:trHeight w:val="429"/>
        </w:trPr>
        <w:tc>
          <w:tcPr>
            <w:tcW w:w="3184" w:type="dxa"/>
            <w:shd w:val="clear" w:color="auto" w:fill="auto"/>
          </w:tcPr>
          <w:p w14:paraId="1DD97AD8" w14:textId="0E809755" w:rsidR="004A2F47" w:rsidRPr="000E73AD" w:rsidRDefault="0016060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กรรมการ</w:t>
            </w:r>
          </w:p>
        </w:tc>
        <w:tc>
          <w:tcPr>
            <w:tcW w:w="552" w:type="dxa"/>
            <w:shd w:val="clear" w:color="auto" w:fill="auto"/>
          </w:tcPr>
          <w:p w14:paraId="3B4A60A6" w14:textId="77777777" w:rsidR="004A2F47" w:rsidRPr="000E73AD" w:rsidRDefault="004A2F47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2F6A9247" w14:textId="77777777" w:rsidR="004A2F47" w:rsidRPr="000E73AD" w:rsidRDefault="004A2F47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  <w:shd w:val="clear" w:color="auto" w:fill="auto"/>
          </w:tcPr>
          <w:p w14:paraId="267A7CB2" w14:textId="77777777" w:rsidR="004A2F47" w:rsidRPr="000E73AD" w:rsidRDefault="004A2F47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440E7668" w14:textId="77777777" w:rsidR="004A2F47" w:rsidRPr="000E73AD" w:rsidRDefault="004A2F47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  <w:shd w:val="clear" w:color="auto" w:fill="auto"/>
          </w:tcPr>
          <w:p w14:paraId="79E14107" w14:textId="77777777" w:rsidR="004A2F47" w:rsidRPr="000E73AD" w:rsidRDefault="004A2F47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auto"/>
          </w:tcPr>
          <w:p w14:paraId="5188B429" w14:textId="77777777" w:rsidR="004A2F47" w:rsidRPr="000E73AD" w:rsidRDefault="004A2F47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  <w:shd w:val="clear" w:color="auto" w:fill="auto"/>
          </w:tcPr>
          <w:p w14:paraId="0474643C" w14:textId="77777777" w:rsidR="004A2F47" w:rsidRPr="000E73AD" w:rsidRDefault="004A2F47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0361563" w14:textId="77777777" w:rsidR="004A2F47" w:rsidRPr="000E73AD" w:rsidRDefault="004A2F47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608BD" w:rsidRPr="000E73AD" w14:paraId="4F31555F" w14:textId="77777777" w:rsidTr="00B13E6C">
        <w:trPr>
          <w:trHeight w:val="417"/>
        </w:trPr>
        <w:tc>
          <w:tcPr>
            <w:tcW w:w="3184" w:type="dxa"/>
            <w:shd w:val="clear" w:color="auto" w:fill="auto"/>
          </w:tcPr>
          <w:p w14:paraId="0B9DD0F4" w14:textId="505FEBD8" w:rsidR="004608BD" w:rsidRPr="000E73AD" w:rsidRDefault="004608B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52" w:type="dxa"/>
            <w:shd w:val="clear" w:color="auto" w:fill="auto"/>
          </w:tcPr>
          <w:p w14:paraId="4065DF35" w14:textId="77777777" w:rsidR="004608BD" w:rsidRPr="000E73AD" w:rsidRDefault="004608BD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1F30C16F" w14:textId="2BA5C9DB" w:rsidR="004608BD" w:rsidRPr="000E73AD" w:rsidRDefault="00BE5B5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111,067</w:t>
            </w:r>
          </w:p>
        </w:tc>
        <w:tc>
          <w:tcPr>
            <w:tcW w:w="274" w:type="dxa"/>
            <w:shd w:val="clear" w:color="auto" w:fill="auto"/>
          </w:tcPr>
          <w:p w14:paraId="2C797640" w14:textId="77777777" w:rsidR="004608BD" w:rsidRPr="000E73AD" w:rsidRDefault="004608BD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4ABA2E32" w14:textId="6BB31EDF" w:rsidR="004608BD" w:rsidRPr="00EB3EEC" w:rsidRDefault="00386417" w:rsidP="005F1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3E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638B0FCD" w14:textId="77777777" w:rsidR="004608BD" w:rsidRPr="000E73AD" w:rsidRDefault="004608BD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68EA0AEE" w14:textId="7C3FBD3F" w:rsidR="004608BD" w:rsidRPr="000E73AD" w:rsidRDefault="004608BD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5B23608" w14:textId="77777777" w:rsidR="004608BD" w:rsidRPr="000E73AD" w:rsidRDefault="004608BD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CFCE7C" w14:textId="344C1FC9" w:rsidR="004608BD" w:rsidRPr="000E73AD" w:rsidRDefault="004608BD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40BE0" w:rsidRPr="000E73AD" w14:paraId="491765FD" w14:textId="77777777" w:rsidTr="00B13E6C">
        <w:trPr>
          <w:trHeight w:val="404"/>
        </w:trPr>
        <w:tc>
          <w:tcPr>
            <w:tcW w:w="3184" w:type="dxa"/>
            <w:shd w:val="clear" w:color="auto" w:fill="auto"/>
          </w:tcPr>
          <w:p w14:paraId="021D0554" w14:textId="0AE79EE1" w:rsidR="00540BE0" w:rsidRPr="000E73AD" w:rsidRDefault="00540BE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52" w:type="dxa"/>
            <w:shd w:val="clear" w:color="auto" w:fill="auto"/>
          </w:tcPr>
          <w:p w14:paraId="2E620EEE" w14:textId="77777777" w:rsidR="00540BE0" w:rsidRPr="000E73AD" w:rsidRDefault="00540BE0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02E388C6" w14:textId="5384DE4F" w:rsidR="00540BE0" w:rsidRPr="000E73AD" w:rsidRDefault="00540BE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6E02C2E8" w14:textId="77777777" w:rsidR="00540BE0" w:rsidRPr="000E73AD" w:rsidRDefault="00540BE0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7AFC3A36" w14:textId="33FFED89" w:rsidR="00540BE0" w:rsidRPr="005F1C6A" w:rsidRDefault="004B38A5" w:rsidP="005F1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C6A">
              <w:rPr>
                <w:rFonts w:asciiTheme="majorBidi" w:hAnsiTheme="majorBidi" w:cstheme="majorBidi"/>
                <w:sz w:val="30"/>
                <w:szCs w:val="30"/>
              </w:rPr>
              <w:t>84,305</w:t>
            </w:r>
          </w:p>
        </w:tc>
        <w:tc>
          <w:tcPr>
            <w:tcW w:w="274" w:type="dxa"/>
            <w:shd w:val="clear" w:color="auto" w:fill="auto"/>
          </w:tcPr>
          <w:p w14:paraId="39522B2B" w14:textId="77777777" w:rsidR="00540BE0" w:rsidRPr="000E73AD" w:rsidRDefault="00540BE0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04EECB6" w14:textId="676C2C45" w:rsidR="00540BE0" w:rsidRPr="000E73AD" w:rsidRDefault="00540BE0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0EDBBEAA" w14:textId="77777777" w:rsidR="00540BE0" w:rsidRPr="000E73AD" w:rsidRDefault="00540BE0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2E2A3F" w14:textId="3BEB537E" w:rsidR="00540BE0" w:rsidRPr="000E73AD" w:rsidRDefault="00540BE0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40BE0" w:rsidRPr="000E73AD" w14:paraId="22316511" w14:textId="77777777" w:rsidTr="00B13E6C">
        <w:trPr>
          <w:trHeight w:val="417"/>
        </w:trPr>
        <w:tc>
          <w:tcPr>
            <w:tcW w:w="3184" w:type="dxa"/>
            <w:shd w:val="clear" w:color="auto" w:fill="auto"/>
          </w:tcPr>
          <w:p w14:paraId="468A4C9F" w14:textId="72C6D64E" w:rsidR="00540BE0" w:rsidRPr="000E73AD" w:rsidRDefault="00540BE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552" w:type="dxa"/>
            <w:shd w:val="clear" w:color="auto" w:fill="auto"/>
          </w:tcPr>
          <w:p w14:paraId="42AA458E" w14:textId="77777777" w:rsidR="00540BE0" w:rsidRPr="000E73AD" w:rsidRDefault="00540BE0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193B319A" w14:textId="2B516DD8" w:rsidR="00540BE0" w:rsidRPr="000E73AD" w:rsidRDefault="00540BE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36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>111,067</w:t>
            </w:r>
            <w:r w:rsidRPr="000E73AD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4" w:type="dxa"/>
            <w:shd w:val="clear" w:color="auto" w:fill="auto"/>
          </w:tcPr>
          <w:p w14:paraId="0EEAB2B2" w14:textId="77777777" w:rsidR="00540BE0" w:rsidRPr="000E73AD" w:rsidRDefault="00540BE0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14:paraId="5CD610A8" w14:textId="2588FD03" w:rsidR="00540BE0" w:rsidRPr="005F1C6A" w:rsidRDefault="004B38A5" w:rsidP="005F1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1C6A">
              <w:rPr>
                <w:rFonts w:asciiTheme="majorBidi" w:hAnsiTheme="majorBidi" w:cstheme="majorBidi"/>
                <w:sz w:val="30"/>
                <w:szCs w:val="30"/>
              </w:rPr>
              <w:t>(39,351)</w:t>
            </w:r>
          </w:p>
        </w:tc>
        <w:tc>
          <w:tcPr>
            <w:tcW w:w="274" w:type="dxa"/>
            <w:shd w:val="clear" w:color="auto" w:fill="auto"/>
          </w:tcPr>
          <w:p w14:paraId="1B49ED80" w14:textId="77777777" w:rsidR="00540BE0" w:rsidRPr="000E73AD" w:rsidRDefault="00540BE0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913A0" w14:textId="4DEEEF5A" w:rsidR="00540BE0" w:rsidRPr="000E73AD" w:rsidRDefault="00540BE0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08E2CFF3" w14:textId="77777777" w:rsidR="00540BE0" w:rsidRPr="000E73AD" w:rsidRDefault="00540BE0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04345" w14:textId="62611CB8" w:rsidR="00540BE0" w:rsidRPr="000E73AD" w:rsidRDefault="00540BE0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40BE0" w:rsidRPr="000E73AD" w14:paraId="071FDF00" w14:textId="77777777" w:rsidTr="00B13E6C">
        <w:trPr>
          <w:trHeight w:val="429"/>
        </w:trPr>
        <w:tc>
          <w:tcPr>
            <w:tcW w:w="3184" w:type="dxa"/>
            <w:shd w:val="clear" w:color="auto" w:fill="auto"/>
          </w:tcPr>
          <w:p w14:paraId="5AA53431" w14:textId="7F4CE0C8" w:rsidR="00540BE0" w:rsidRPr="000E73AD" w:rsidRDefault="00540BE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0E73A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52" w:type="dxa"/>
            <w:shd w:val="clear" w:color="auto" w:fill="auto"/>
          </w:tcPr>
          <w:p w14:paraId="0ED01B6A" w14:textId="77777777" w:rsidR="00540BE0" w:rsidRPr="000E73AD" w:rsidRDefault="00540BE0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B85C4A" w14:textId="6DEFB595" w:rsidR="00540BE0" w:rsidRPr="000E73AD" w:rsidRDefault="00540BE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1BB97839" w14:textId="77777777" w:rsidR="00540BE0" w:rsidRPr="000E73AD" w:rsidRDefault="00540BE0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5E76B" w14:textId="23E3AB38" w:rsidR="00540BE0" w:rsidRPr="000E73AD" w:rsidRDefault="00540BE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44,954</w:t>
            </w:r>
          </w:p>
        </w:tc>
        <w:tc>
          <w:tcPr>
            <w:tcW w:w="274" w:type="dxa"/>
            <w:shd w:val="clear" w:color="auto" w:fill="auto"/>
          </w:tcPr>
          <w:p w14:paraId="55CBBD00" w14:textId="77777777" w:rsidR="00540BE0" w:rsidRPr="000E73AD" w:rsidRDefault="00540BE0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1E8DA2" w14:textId="4297B48E" w:rsidR="00540BE0" w:rsidRPr="000E73AD" w:rsidRDefault="00540BE0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232C3128" w14:textId="77777777" w:rsidR="00540BE0" w:rsidRPr="000E73AD" w:rsidRDefault="00540BE0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6692EF" w14:textId="50F69323" w:rsidR="00540BE0" w:rsidRPr="000E73AD" w:rsidRDefault="00540BE0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902E5" w:rsidRPr="000E73AD" w14:paraId="313DF727" w14:textId="77777777" w:rsidTr="00B13E6C">
        <w:trPr>
          <w:trHeight w:val="417"/>
        </w:trPr>
        <w:tc>
          <w:tcPr>
            <w:tcW w:w="3184" w:type="dxa"/>
            <w:shd w:val="clear" w:color="auto" w:fill="auto"/>
          </w:tcPr>
          <w:p w14:paraId="0C094AD6" w14:textId="30DD6034" w:rsidR="002902E5" w:rsidRPr="000E73AD" w:rsidRDefault="002902E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E73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52" w:type="dxa"/>
            <w:shd w:val="clear" w:color="auto" w:fill="auto"/>
          </w:tcPr>
          <w:p w14:paraId="5B88BD3F" w14:textId="77777777" w:rsidR="002902E5" w:rsidRPr="000E73AD" w:rsidRDefault="002902E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14:paraId="27D0FAFF" w14:textId="77777777" w:rsidR="002902E5" w:rsidRPr="000E73AD" w:rsidRDefault="002902E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1739CBB3" w14:textId="77777777" w:rsidR="002902E5" w:rsidRPr="000E73AD" w:rsidRDefault="002902E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85B4F" w14:textId="6FFA3796" w:rsidR="002902E5" w:rsidRPr="000E73AD" w:rsidRDefault="002902E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111,067</w:t>
            </w:r>
          </w:p>
        </w:tc>
        <w:tc>
          <w:tcPr>
            <w:tcW w:w="274" w:type="dxa"/>
            <w:shd w:val="clear" w:color="auto" w:fill="auto"/>
          </w:tcPr>
          <w:p w14:paraId="35E3B1E7" w14:textId="77777777" w:rsidR="002902E5" w:rsidRPr="000E73AD" w:rsidRDefault="002902E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2CBA57" w14:textId="77777777" w:rsidR="002902E5" w:rsidRPr="000E73AD" w:rsidRDefault="002902E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  <w:vAlign w:val="center"/>
          </w:tcPr>
          <w:p w14:paraId="7DF58A1F" w14:textId="77777777" w:rsidR="002902E5" w:rsidRPr="000E73AD" w:rsidRDefault="002902E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C0C477" w14:textId="5F461186" w:rsidR="002902E5" w:rsidRPr="000E73AD" w:rsidRDefault="002902E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902E5" w:rsidRPr="000E73AD" w14:paraId="78988A0B" w14:textId="77777777" w:rsidTr="00B13E6C">
        <w:trPr>
          <w:trHeight w:val="846"/>
        </w:trPr>
        <w:tc>
          <w:tcPr>
            <w:tcW w:w="3184" w:type="dxa"/>
            <w:shd w:val="clear" w:color="auto" w:fill="auto"/>
          </w:tcPr>
          <w:p w14:paraId="5B38DD54" w14:textId="77777777" w:rsidR="002902E5" w:rsidRPr="000E73AD" w:rsidRDefault="002902E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648A8E0" w14:textId="3A586F43" w:rsidR="002902E5" w:rsidRPr="000E73AD" w:rsidRDefault="002902E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2" w:type="dxa"/>
            <w:shd w:val="clear" w:color="auto" w:fill="auto"/>
          </w:tcPr>
          <w:p w14:paraId="3C836BA6" w14:textId="77777777" w:rsidR="002902E5" w:rsidRPr="000E73AD" w:rsidRDefault="002902E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18C583B8" w14:textId="77777777" w:rsidR="002902E5" w:rsidRPr="000E73AD" w:rsidRDefault="002902E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  <w:shd w:val="clear" w:color="auto" w:fill="auto"/>
          </w:tcPr>
          <w:p w14:paraId="6C5AD719" w14:textId="77777777" w:rsidR="002902E5" w:rsidRPr="000E73AD" w:rsidRDefault="002902E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73FACF31" w14:textId="77777777" w:rsidR="002902E5" w:rsidRPr="000E73AD" w:rsidRDefault="002902E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  <w:shd w:val="clear" w:color="auto" w:fill="auto"/>
          </w:tcPr>
          <w:p w14:paraId="77EB8767" w14:textId="77777777" w:rsidR="002902E5" w:rsidRPr="000E73AD" w:rsidRDefault="002902E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auto"/>
          </w:tcPr>
          <w:p w14:paraId="21B67D52" w14:textId="77777777" w:rsidR="002902E5" w:rsidRPr="000E73AD" w:rsidRDefault="002902E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  <w:shd w:val="clear" w:color="auto" w:fill="auto"/>
          </w:tcPr>
          <w:p w14:paraId="70F272DA" w14:textId="77777777" w:rsidR="002902E5" w:rsidRPr="000E73AD" w:rsidRDefault="002902E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02CFAA7" w14:textId="77777777" w:rsidR="002902E5" w:rsidRPr="000E73AD" w:rsidRDefault="002902E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902E5" w:rsidRPr="000E73AD" w14:paraId="40EF307C" w14:textId="77777777" w:rsidTr="00B13E6C">
        <w:trPr>
          <w:trHeight w:val="452"/>
        </w:trPr>
        <w:tc>
          <w:tcPr>
            <w:tcW w:w="3184" w:type="dxa"/>
            <w:shd w:val="clear" w:color="auto" w:fill="auto"/>
          </w:tcPr>
          <w:p w14:paraId="4C804D54" w14:textId="77777777" w:rsidR="002902E5" w:rsidRPr="000E73AD" w:rsidRDefault="002902E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52" w:type="dxa"/>
            <w:shd w:val="clear" w:color="auto" w:fill="auto"/>
          </w:tcPr>
          <w:p w14:paraId="71236FF2" w14:textId="77777777" w:rsidR="002902E5" w:rsidRPr="000E73AD" w:rsidRDefault="002902E5" w:rsidP="00A9166C">
            <w:pPr>
              <w:pStyle w:val="acctfourfigures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78A8E59" w14:textId="77777777" w:rsidR="002902E5" w:rsidRPr="000E73AD" w:rsidRDefault="002902E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983DADB" w14:textId="77777777" w:rsidR="002902E5" w:rsidRPr="000E73AD" w:rsidRDefault="002902E5" w:rsidP="00A9166C">
            <w:pPr>
              <w:pStyle w:val="acctfourfigures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26FB409" w14:textId="77777777" w:rsidR="002902E5" w:rsidRPr="000E73AD" w:rsidRDefault="002902E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425AAB1D" w14:textId="77777777" w:rsidR="002902E5" w:rsidRPr="000E73AD" w:rsidRDefault="002902E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B635C77" w14:textId="77777777" w:rsidR="002902E5" w:rsidRPr="000E73AD" w:rsidRDefault="002902E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267,718</w:t>
            </w:r>
          </w:p>
        </w:tc>
        <w:tc>
          <w:tcPr>
            <w:tcW w:w="274" w:type="dxa"/>
            <w:shd w:val="clear" w:color="auto" w:fill="auto"/>
          </w:tcPr>
          <w:p w14:paraId="1DDF0E69" w14:textId="77777777" w:rsidR="002902E5" w:rsidRPr="000E73AD" w:rsidRDefault="002902E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388912" w14:textId="77777777" w:rsidR="002902E5" w:rsidRPr="000E73AD" w:rsidRDefault="002902E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82,870</w:t>
            </w:r>
          </w:p>
        </w:tc>
      </w:tr>
      <w:tr w:rsidR="00B13E6C" w:rsidRPr="000E73AD" w14:paraId="07169306" w14:textId="77777777" w:rsidTr="0070343D">
        <w:trPr>
          <w:trHeight w:val="404"/>
        </w:trPr>
        <w:tc>
          <w:tcPr>
            <w:tcW w:w="3184" w:type="dxa"/>
            <w:shd w:val="clear" w:color="auto" w:fill="auto"/>
          </w:tcPr>
          <w:p w14:paraId="3323E0AF" w14:textId="77777777" w:rsidR="00B13E6C" w:rsidRPr="000E73AD" w:rsidRDefault="00B13E6C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52" w:type="dxa"/>
            <w:shd w:val="clear" w:color="auto" w:fill="auto"/>
          </w:tcPr>
          <w:p w14:paraId="026F7909" w14:textId="77777777" w:rsidR="00B13E6C" w:rsidRPr="000E73AD" w:rsidRDefault="00B13E6C" w:rsidP="00A9166C">
            <w:pPr>
              <w:pStyle w:val="acctfourfigures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983117C" w14:textId="77777777" w:rsidR="00B13E6C" w:rsidRPr="000E73AD" w:rsidRDefault="00B13E6C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044272E8" w14:textId="77777777" w:rsidR="00B13E6C" w:rsidRPr="000E73AD" w:rsidRDefault="00B13E6C" w:rsidP="00A9166C">
            <w:pPr>
              <w:pStyle w:val="acctfourfigures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043EE2E0" w14:textId="77777777" w:rsidR="00B13E6C" w:rsidRPr="000E73AD" w:rsidRDefault="00B13E6C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B926339" w14:textId="77777777" w:rsidR="00B13E6C" w:rsidRPr="000E73AD" w:rsidRDefault="00B13E6C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9F56F52" w14:textId="40AD1188" w:rsidR="00B13E6C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63,241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7BC5D74" w14:textId="77777777" w:rsidR="00B13E6C" w:rsidRPr="000E73AD" w:rsidRDefault="00B13E6C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59FB9D" w14:textId="3082C9B6" w:rsidR="00B13E6C" w:rsidRPr="000E73AD" w:rsidRDefault="00B13E6C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="Angsana New" w:hAnsi="Angsana New"/>
                <w:sz w:val="30"/>
                <w:szCs w:val="30"/>
              </w:rPr>
              <w:t>204,784</w:t>
            </w:r>
          </w:p>
        </w:tc>
      </w:tr>
      <w:tr w:rsidR="00B13E6C" w:rsidRPr="000E73AD" w14:paraId="08650674" w14:textId="77777777" w:rsidTr="0070343D">
        <w:trPr>
          <w:trHeight w:val="417"/>
        </w:trPr>
        <w:tc>
          <w:tcPr>
            <w:tcW w:w="3184" w:type="dxa"/>
            <w:shd w:val="clear" w:color="auto" w:fill="auto"/>
          </w:tcPr>
          <w:p w14:paraId="0813109E" w14:textId="77777777" w:rsidR="00B13E6C" w:rsidRPr="000E73AD" w:rsidRDefault="00B13E6C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552" w:type="dxa"/>
            <w:shd w:val="clear" w:color="auto" w:fill="auto"/>
          </w:tcPr>
          <w:p w14:paraId="5E714328" w14:textId="77777777" w:rsidR="00B13E6C" w:rsidRPr="000E73AD" w:rsidRDefault="00B13E6C" w:rsidP="00A9166C">
            <w:pPr>
              <w:pStyle w:val="acctfourfigures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A337E" w14:textId="77777777" w:rsidR="00B13E6C" w:rsidRPr="000E73AD" w:rsidRDefault="00B13E6C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00063A13" w14:textId="77777777" w:rsidR="00B13E6C" w:rsidRPr="000E73AD" w:rsidRDefault="00B13E6C" w:rsidP="00A9166C">
            <w:pPr>
              <w:pStyle w:val="acctfourfigures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EA174" w14:textId="77777777" w:rsidR="00B13E6C" w:rsidRPr="000E73AD" w:rsidRDefault="00B13E6C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22B49B9C" w14:textId="77777777" w:rsidR="00B13E6C" w:rsidRPr="000E73AD" w:rsidRDefault="00B13E6C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28736" w14:textId="30BD32E8" w:rsidR="00B13E6C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9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(172,925)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2C9D439" w14:textId="77777777" w:rsidR="00B13E6C" w:rsidRPr="000E73AD" w:rsidRDefault="00B13E6C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F4B9F" w14:textId="07B8F098" w:rsidR="00B13E6C" w:rsidRPr="000E73AD" w:rsidRDefault="00B13E6C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66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0E73A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E73AD">
              <w:rPr>
                <w:rFonts w:ascii="Angsana New" w:hAnsi="Angsana New"/>
                <w:sz w:val="30"/>
                <w:szCs w:val="30"/>
              </w:rPr>
              <w:t>106,160</w:t>
            </w:r>
            <w:r w:rsidRPr="000E73A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902E5" w:rsidRPr="000E73AD" w14:paraId="01F94356" w14:textId="77777777" w:rsidTr="00B13E6C">
        <w:trPr>
          <w:trHeight w:val="429"/>
        </w:trPr>
        <w:tc>
          <w:tcPr>
            <w:tcW w:w="3184" w:type="dxa"/>
            <w:shd w:val="clear" w:color="auto" w:fill="auto"/>
          </w:tcPr>
          <w:p w14:paraId="26B55500" w14:textId="0B09E08A" w:rsidR="002902E5" w:rsidRPr="000E73AD" w:rsidRDefault="002902E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F718B"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5F718B" w:rsidRPr="000E73A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52" w:type="dxa"/>
            <w:shd w:val="clear" w:color="auto" w:fill="auto"/>
          </w:tcPr>
          <w:p w14:paraId="158AB812" w14:textId="77777777" w:rsidR="002902E5" w:rsidRPr="000E73AD" w:rsidRDefault="002902E5" w:rsidP="00A9166C">
            <w:pPr>
              <w:pStyle w:val="acctfourfigures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44091" w14:textId="77777777" w:rsidR="002902E5" w:rsidRPr="000E73AD" w:rsidRDefault="002902E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54EDACBA" w14:textId="77777777" w:rsidR="002902E5" w:rsidRPr="000E73AD" w:rsidRDefault="002902E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8424C" w14:textId="77777777" w:rsidR="002902E5" w:rsidRPr="000E73AD" w:rsidRDefault="002902E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00E43894" w14:textId="77777777" w:rsidR="002902E5" w:rsidRPr="000E73AD" w:rsidRDefault="002902E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B2682" w14:textId="4037CB4E" w:rsidR="002902E5" w:rsidRPr="000E73AD" w:rsidRDefault="002836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158,034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19E13188" w14:textId="77777777" w:rsidR="002902E5" w:rsidRPr="000E73AD" w:rsidRDefault="002902E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5E759" w14:textId="67991D28" w:rsidR="002902E5" w:rsidRPr="000E73AD" w:rsidRDefault="00B13E6C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="Angsana New" w:hAnsi="Angsana New"/>
                <w:b/>
                <w:bCs/>
                <w:sz w:val="30"/>
                <w:szCs w:val="30"/>
              </w:rPr>
              <w:t>181,494</w:t>
            </w:r>
          </w:p>
        </w:tc>
      </w:tr>
      <w:tr w:rsidR="002902E5" w:rsidRPr="000E73AD" w14:paraId="220983AD" w14:textId="77777777" w:rsidTr="00B13E6C">
        <w:trPr>
          <w:trHeight w:val="417"/>
        </w:trPr>
        <w:tc>
          <w:tcPr>
            <w:tcW w:w="3184" w:type="dxa"/>
            <w:shd w:val="clear" w:color="auto" w:fill="auto"/>
          </w:tcPr>
          <w:p w14:paraId="47C90C98" w14:textId="79E4751F" w:rsidR="002902E5" w:rsidRPr="000E73AD" w:rsidRDefault="002902E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E73AD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552" w:type="dxa"/>
            <w:shd w:val="clear" w:color="auto" w:fill="auto"/>
          </w:tcPr>
          <w:p w14:paraId="06F50FB8" w14:textId="77777777" w:rsidR="002902E5" w:rsidRPr="000E73AD" w:rsidRDefault="002902E5" w:rsidP="00A9166C">
            <w:pPr>
              <w:pStyle w:val="acctfourfigures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8B9EC" w14:textId="4C08ACE0" w:rsidR="002902E5" w:rsidRPr="000E73AD" w:rsidRDefault="002902E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06B14F6E" w14:textId="77777777" w:rsidR="002902E5" w:rsidRPr="000E73AD" w:rsidRDefault="002902E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0E762" w14:textId="142E302F" w:rsidR="002902E5" w:rsidRPr="000E73AD" w:rsidRDefault="002902E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63F982D1" w14:textId="77777777" w:rsidR="002902E5" w:rsidRPr="000E73AD" w:rsidRDefault="002902E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C6FE1" w14:textId="2639E19C" w:rsidR="002902E5" w:rsidRPr="000E73AD" w:rsidRDefault="000F64D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84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2BA1" w:rsidRPr="000E73AD">
              <w:rPr>
                <w:rFonts w:asciiTheme="majorBidi" w:hAnsiTheme="majorBidi" w:cstheme="majorBidi"/>
                <w:sz w:val="30"/>
                <w:szCs w:val="30"/>
              </w:rPr>
              <w:t>389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3BFCF06B" w14:textId="77777777" w:rsidR="002902E5" w:rsidRPr="000E73AD" w:rsidRDefault="002902E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FFF14" w14:textId="36BC7DA4" w:rsidR="002902E5" w:rsidRPr="000E73AD" w:rsidRDefault="00B13E6C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02E5" w:rsidRPr="000E73AD" w14:paraId="73AEE1C9" w14:textId="77777777" w:rsidTr="00B13E6C">
        <w:trPr>
          <w:trHeight w:val="429"/>
        </w:trPr>
        <w:tc>
          <w:tcPr>
            <w:tcW w:w="3184" w:type="dxa"/>
            <w:shd w:val="clear" w:color="auto" w:fill="auto"/>
          </w:tcPr>
          <w:p w14:paraId="58CC4AD6" w14:textId="51684EB4" w:rsidR="002902E5" w:rsidRPr="000E73AD" w:rsidRDefault="002902E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52" w:type="dxa"/>
            <w:shd w:val="clear" w:color="auto" w:fill="auto"/>
          </w:tcPr>
          <w:p w14:paraId="305FE75C" w14:textId="77777777" w:rsidR="002902E5" w:rsidRPr="000E73AD" w:rsidRDefault="002902E5" w:rsidP="00A9166C">
            <w:pPr>
              <w:pStyle w:val="acctfourfigures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3B724F" w14:textId="626500C6" w:rsidR="002902E5" w:rsidRPr="000E73AD" w:rsidRDefault="002902E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059D4241" w14:textId="77777777" w:rsidR="002902E5" w:rsidRPr="000E73AD" w:rsidRDefault="002902E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036D42" w14:textId="5BE3BBCF" w:rsidR="002902E5" w:rsidRPr="000E73AD" w:rsidRDefault="002902E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07837F48" w14:textId="77777777" w:rsidR="002902E5" w:rsidRPr="000E73AD" w:rsidRDefault="002902E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B69BD6" w14:textId="4C250F46" w:rsidR="002902E5" w:rsidRPr="000E73AD" w:rsidRDefault="000F64D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157,6</w:t>
            </w:r>
            <w:r w:rsidR="00C02BA1"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2A8540CD" w14:textId="77777777" w:rsidR="002902E5" w:rsidRPr="000E73AD" w:rsidRDefault="002902E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3CD11" w14:textId="3CA49EFA" w:rsidR="002902E5" w:rsidRPr="000E73AD" w:rsidRDefault="00B13E6C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="Angsana New" w:hAnsi="Angsana New"/>
                <w:b/>
                <w:bCs/>
                <w:sz w:val="30"/>
                <w:szCs w:val="30"/>
              </w:rPr>
              <w:t>181,494</w:t>
            </w:r>
          </w:p>
        </w:tc>
      </w:tr>
      <w:tr w:rsidR="00E36F74" w:rsidRPr="000E73AD" w14:paraId="4DDDD7C7" w14:textId="77777777" w:rsidTr="00B13E6C">
        <w:trPr>
          <w:trHeight w:val="417"/>
        </w:trPr>
        <w:tc>
          <w:tcPr>
            <w:tcW w:w="3184" w:type="dxa"/>
            <w:shd w:val="clear" w:color="auto" w:fill="auto"/>
          </w:tcPr>
          <w:p w14:paraId="7B01ACE0" w14:textId="0CFC29C6" w:rsidR="00E36F74" w:rsidRPr="000E73AD" w:rsidRDefault="00E36F7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E73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52" w:type="dxa"/>
            <w:shd w:val="clear" w:color="auto" w:fill="auto"/>
          </w:tcPr>
          <w:p w14:paraId="0A51F501" w14:textId="77777777" w:rsidR="00E36F74" w:rsidRPr="000E73AD" w:rsidRDefault="00E36F74" w:rsidP="00A9166C">
            <w:pPr>
              <w:pStyle w:val="acctfourfigures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0530E2EF" w14:textId="77777777" w:rsidR="00E36F74" w:rsidRPr="000E73AD" w:rsidRDefault="00E36F7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3F7EADCF" w14:textId="77777777" w:rsidR="00E36F74" w:rsidRPr="000E73AD" w:rsidRDefault="00E36F7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DEC6DF" w14:textId="0C5B770C" w:rsidR="00E36F74" w:rsidRPr="000E73AD" w:rsidRDefault="00E36F7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72804FB2" w14:textId="77777777" w:rsidR="00E36F74" w:rsidRPr="000E73AD" w:rsidRDefault="00E36F7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7E5514" w14:textId="77777777" w:rsidR="00E36F74" w:rsidRPr="000E73AD" w:rsidRDefault="00E36F7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  <w:vAlign w:val="center"/>
          </w:tcPr>
          <w:p w14:paraId="6C92AC04" w14:textId="77777777" w:rsidR="00E36F74" w:rsidRPr="000E73AD" w:rsidRDefault="00E36F7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DE07CB" w14:textId="4913817D" w:rsidR="00E36F74" w:rsidRPr="000E73AD" w:rsidRDefault="00E36F7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267,718</w:t>
            </w:r>
          </w:p>
        </w:tc>
      </w:tr>
    </w:tbl>
    <w:p w14:paraId="5298F369" w14:textId="7AD3DC71" w:rsidR="004929AD" w:rsidRPr="000E73AD" w:rsidRDefault="004929AD" w:rsidP="00A9166C">
      <w:pPr>
        <w:rPr>
          <w:rFonts w:asciiTheme="majorBidi" w:hAnsiTheme="majorBidi" w:cstheme="majorBidi"/>
          <w:sz w:val="30"/>
          <w:szCs w:val="30"/>
        </w:rPr>
      </w:pPr>
    </w:p>
    <w:p w14:paraId="54C37875" w14:textId="00A04E4E" w:rsidR="00282F27" w:rsidRPr="000E73AD" w:rsidRDefault="00282F27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73AD">
        <w:rPr>
          <w:rFonts w:asciiTheme="majorBidi" w:hAnsiTheme="majorBidi" w:cstheme="majorBidi" w:hint="cs"/>
          <w:sz w:val="30"/>
          <w:szCs w:val="30"/>
          <w:cs/>
        </w:rPr>
        <w:t>ยอดคงเหลือ</w:t>
      </w:r>
      <w:r w:rsidRPr="000E73AD">
        <w:rPr>
          <w:rFonts w:asciiTheme="majorBidi" w:hAnsiTheme="majorBidi" w:cstheme="majorBidi"/>
          <w:sz w:val="30"/>
          <w:szCs w:val="30"/>
          <w:cs/>
        </w:rPr>
        <w:t>เงินให้กู้ยืม</w:t>
      </w:r>
      <w:r w:rsidRPr="000E73AD">
        <w:rPr>
          <w:rFonts w:asciiTheme="majorBidi" w:hAnsiTheme="majorBidi" w:cstheme="majorBidi" w:hint="cs"/>
          <w:sz w:val="30"/>
          <w:szCs w:val="30"/>
          <w:cs/>
        </w:rPr>
        <w:t>แก่</w:t>
      </w:r>
      <w:r w:rsidRPr="000E73AD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Pr="000E73AD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Pr="000E73AD">
        <w:rPr>
          <w:rFonts w:asciiTheme="majorBidi" w:hAnsiTheme="majorBidi" w:cstheme="majorBidi"/>
          <w:sz w:val="30"/>
          <w:szCs w:val="30"/>
        </w:rPr>
        <w:t xml:space="preserve">31 </w:t>
      </w:r>
      <w:r w:rsidRPr="000E73AD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0E73AD">
        <w:rPr>
          <w:rFonts w:asciiTheme="majorBidi" w:hAnsiTheme="majorBidi" w:cstheme="majorBidi"/>
          <w:sz w:val="30"/>
          <w:szCs w:val="30"/>
        </w:rPr>
        <w:t xml:space="preserve">2562 </w:t>
      </w:r>
      <w:r w:rsidRPr="000E73AD">
        <w:rPr>
          <w:rFonts w:asciiTheme="majorBidi" w:hAnsiTheme="majorBidi" w:cstheme="majorBidi" w:hint="cs"/>
          <w:sz w:val="30"/>
          <w:szCs w:val="30"/>
          <w:cs/>
        </w:rPr>
        <w:t xml:space="preserve">จำนวนเงิน </w:t>
      </w:r>
      <w:r w:rsidRPr="000E73AD">
        <w:rPr>
          <w:rFonts w:asciiTheme="majorBidi" w:hAnsiTheme="majorBidi" w:cstheme="majorBidi"/>
          <w:sz w:val="30"/>
          <w:szCs w:val="30"/>
        </w:rPr>
        <w:t xml:space="preserve">111 </w:t>
      </w:r>
      <w:r w:rsidRPr="000E73AD">
        <w:rPr>
          <w:rFonts w:asciiTheme="majorBidi" w:hAnsiTheme="majorBidi" w:cstheme="majorBidi" w:hint="cs"/>
          <w:sz w:val="30"/>
          <w:szCs w:val="30"/>
          <w:cs/>
        </w:rPr>
        <w:t>ล้านบาทได้รับชำระคืนทั้งจำนวนแล้วในระหว่างงวด</w:t>
      </w:r>
      <w:r w:rsidR="00A24288" w:rsidRPr="000E73AD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0E73AD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002511" w:rsidRPr="000E73AD">
        <w:rPr>
          <w:rFonts w:asciiTheme="majorBidi" w:hAnsiTheme="majorBidi" w:cstheme="majorBidi"/>
          <w:sz w:val="30"/>
          <w:szCs w:val="30"/>
        </w:rPr>
        <w:t>3</w:t>
      </w:r>
      <w:r w:rsidR="00A55182" w:rsidRPr="000E73AD">
        <w:rPr>
          <w:rFonts w:asciiTheme="majorBidi" w:hAnsiTheme="majorBidi" w:cstheme="majorBidi"/>
          <w:sz w:val="30"/>
          <w:szCs w:val="30"/>
        </w:rPr>
        <w:t>0</w:t>
      </w:r>
      <w:r w:rsidR="00002511" w:rsidRPr="000E73AD">
        <w:rPr>
          <w:rFonts w:asciiTheme="majorBidi" w:hAnsiTheme="majorBidi" w:cstheme="majorBidi"/>
          <w:sz w:val="30"/>
          <w:szCs w:val="30"/>
        </w:rPr>
        <w:t xml:space="preserve"> </w:t>
      </w:r>
      <w:r w:rsidR="00A24288" w:rsidRPr="000E73A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002511" w:rsidRPr="000E73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02511" w:rsidRPr="000E73AD">
        <w:rPr>
          <w:rFonts w:asciiTheme="majorBidi" w:hAnsiTheme="majorBidi" w:cstheme="majorBidi"/>
          <w:sz w:val="30"/>
          <w:szCs w:val="30"/>
        </w:rPr>
        <w:t>2563</w:t>
      </w:r>
    </w:p>
    <w:p w14:paraId="7B43027D" w14:textId="3D30C8DA" w:rsidR="00282F27" w:rsidRPr="000E73AD" w:rsidRDefault="00282F27" w:rsidP="00A9166C">
      <w:pPr>
        <w:rPr>
          <w:rFonts w:asciiTheme="majorBidi" w:hAnsiTheme="majorBidi" w:cstheme="majorBidi"/>
          <w:sz w:val="24"/>
          <w:szCs w:val="24"/>
        </w:rPr>
      </w:pPr>
    </w:p>
    <w:p w14:paraId="13961BE1" w14:textId="00B84190" w:rsidR="001D1567" w:rsidRPr="000E73AD" w:rsidRDefault="001D1567" w:rsidP="00A9166C">
      <w:pPr>
        <w:rPr>
          <w:rFonts w:asciiTheme="majorBidi" w:hAnsiTheme="majorBidi" w:cstheme="majorBidi"/>
          <w:sz w:val="24"/>
          <w:szCs w:val="24"/>
        </w:rPr>
      </w:pPr>
    </w:p>
    <w:p w14:paraId="37B7D4FB" w14:textId="77777777" w:rsidR="001D1567" w:rsidRPr="000E73AD" w:rsidRDefault="001D1567" w:rsidP="00A9166C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72"/>
        <w:gridCol w:w="1170"/>
        <w:gridCol w:w="270"/>
        <w:gridCol w:w="1170"/>
        <w:gridCol w:w="270"/>
        <w:gridCol w:w="1260"/>
        <w:gridCol w:w="270"/>
        <w:gridCol w:w="1350"/>
      </w:tblGrid>
      <w:tr w:rsidR="00562CEB" w:rsidRPr="000E73AD" w14:paraId="20045665" w14:textId="77777777" w:rsidTr="00D87DD2">
        <w:trPr>
          <w:cantSplit/>
          <w:tblHeader/>
        </w:trPr>
        <w:tc>
          <w:tcPr>
            <w:tcW w:w="6282" w:type="dxa"/>
            <w:gridSpan w:val="4"/>
          </w:tcPr>
          <w:p w14:paraId="50BEF3B0" w14:textId="77777777" w:rsidR="00562CEB" w:rsidRPr="000E73AD" w:rsidRDefault="00562C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</w:rPr>
              <w:lastRenderedPageBreak/>
              <w:br w:type="column"/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="00774D80"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270" w:type="dxa"/>
          </w:tcPr>
          <w:p w14:paraId="48979109" w14:textId="77777777" w:rsidR="00562CEB" w:rsidRPr="000E73AD" w:rsidRDefault="00562CEB" w:rsidP="00A9166C">
            <w:pPr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79A3E7E6" w14:textId="77777777" w:rsidR="00562CEB" w:rsidRPr="000E73AD" w:rsidRDefault="00562CEB" w:rsidP="00A9166C">
            <w:pPr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62CEB" w:rsidRPr="000E73AD" w14:paraId="7F2669C7" w14:textId="77777777" w:rsidTr="00D87DD2">
        <w:trPr>
          <w:cantSplit/>
          <w:tblHeader/>
        </w:trPr>
        <w:tc>
          <w:tcPr>
            <w:tcW w:w="3672" w:type="dxa"/>
          </w:tcPr>
          <w:p w14:paraId="617333A3" w14:textId="77777777" w:rsidR="00562CEB" w:rsidRPr="000E73AD" w:rsidRDefault="00562CEB" w:rsidP="00A9166C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1B90D0FB" w14:textId="77777777" w:rsidR="00562CEB" w:rsidRPr="000E73AD" w:rsidRDefault="00562CEB" w:rsidP="00A9166C">
            <w:pPr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DADDBB7" w14:textId="77777777" w:rsidR="00562CEB" w:rsidRPr="000E73AD" w:rsidRDefault="00562CEB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31D2CD9A" w14:textId="77777777" w:rsidR="00562CEB" w:rsidRPr="000E73AD" w:rsidRDefault="00562CEB" w:rsidP="00A9166C">
            <w:pPr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254A" w:rsidRPr="000E73AD" w14:paraId="68A36C5B" w14:textId="77777777" w:rsidTr="00D87DD2">
        <w:trPr>
          <w:cantSplit/>
          <w:tblHeader/>
        </w:trPr>
        <w:tc>
          <w:tcPr>
            <w:tcW w:w="3672" w:type="dxa"/>
          </w:tcPr>
          <w:p w14:paraId="7FB4F984" w14:textId="77777777" w:rsidR="00D2254A" w:rsidRPr="000E73AD" w:rsidRDefault="00D2254A" w:rsidP="00A9166C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5CD53177" w14:textId="47F07E15" w:rsidR="00D2254A" w:rsidRPr="000E73AD" w:rsidRDefault="00D2254A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0E73AD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9D78D73" w14:textId="77777777" w:rsidR="00D2254A" w:rsidRPr="000E73AD" w:rsidRDefault="00D2254A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5A7235" w14:textId="322CF97C" w:rsidR="00D2254A" w:rsidRPr="000E73AD" w:rsidRDefault="00D2254A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1DC37CA" w14:textId="77777777" w:rsidR="00D2254A" w:rsidRPr="000E73AD" w:rsidRDefault="00D2254A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5526BD" w14:textId="7E13B01C" w:rsidR="00D2254A" w:rsidRPr="000E73AD" w:rsidRDefault="00D2254A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0E73AD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5BBD8EE" w14:textId="77777777" w:rsidR="00D2254A" w:rsidRPr="000E73AD" w:rsidRDefault="00D2254A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7E0C1B" w14:textId="5BDC3993" w:rsidR="00D2254A" w:rsidRPr="000E73AD" w:rsidRDefault="00D2254A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D2254A" w:rsidRPr="000E73AD" w14:paraId="29341F84" w14:textId="77777777" w:rsidTr="00D87DD2">
        <w:trPr>
          <w:cantSplit/>
          <w:tblHeader/>
        </w:trPr>
        <w:tc>
          <w:tcPr>
            <w:tcW w:w="3672" w:type="dxa"/>
          </w:tcPr>
          <w:p w14:paraId="6080C556" w14:textId="77777777" w:rsidR="00D2254A" w:rsidRPr="000E73AD" w:rsidRDefault="00D2254A" w:rsidP="00A9166C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71F4BC2" w14:textId="77777777" w:rsidR="00D2254A" w:rsidRPr="000E73AD" w:rsidRDefault="00D2254A" w:rsidP="00A9166C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16AA3150" w14:textId="77777777" w:rsidR="00D2254A" w:rsidRPr="000E73AD" w:rsidRDefault="00D2254A" w:rsidP="00A9166C">
            <w:pPr>
              <w:pStyle w:val="a1"/>
              <w:ind w:left="-18"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</w:tcPr>
          <w:p w14:paraId="1A3289C1" w14:textId="77777777" w:rsidR="00D2254A" w:rsidRPr="000E73AD" w:rsidRDefault="00D2254A" w:rsidP="00A9166C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1FDB73BA" w14:textId="77777777" w:rsidR="00D2254A" w:rsidRPr="000E73AD" w:rsidRDefault="00D2254A" w:rsidP="00A9166C">
            <w:pPr>
              <w:pStyle w:val="a1"/>
              <w:ind w:left="-18"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40F36C67" w14:textId="558D1ECA" w:rsidR="00D2254A" w:rsidRPr="000E73AD" w:rsidRDefault="00D2254A" w:rsidP="00A9166C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55929058" w14:textId="77777777" w:rsidR="00D2254A" w:rsidRPr="000E73AD" w:rsidRDefault="00D2254A" w:rsidP="00A9166C">
            <w:pPr>
              <w:pStyle w:val="a1"/>
              <w:ind w:left="-18"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</w:tcPr>
          <w:p w14:paraId="72B87381" w14:textId="77777777" w:rsidR="00D2254A" w:rsidRPr="000E73AD" w:rsidRDefault="00D2254A" w:rsidP="00A9166C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562CEB" w:rsidRPr="000E73AD" w14:paraId="4E1EE326" w14:textId="77777777" w:rsidTr="00D87DD2">
        <w:trPr>
          <w:cantSplit/>
          <w:tblHeader/>
        </w:trPr>
        <w:tc>
          <w:tcPr>
            <w:tcW w:w="3672" w:type="dxa"/>
          </w:tcPr>
          <w:p w14:paraId="4FA9C3F9" w14:textId="77777777" w:rsidR="00562CEB" w:rsidRPr="000E73AD" w:rsidRDefault="00562C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3ED00A10" w14:textId="77777777" w:rsidR="00562CEB" w:rsidRPr="000E73AD" w:rsidRDefault="00E02666" w:rsidP="00A9166C">
            <w:pPr>
              <w:ind w:left="-18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7354" w:rsidRPr="000E73AD" w14:paraId="14C6A4BB" w14:textId="77777777" w:rsidTr="00D87DD2">
        <w:trPr>
          <w:cantSplit/>
        </w:trPr>
        <w:tc>
          <w:tcPr>
            <w:tcW w:w="3672" w:type="dxa"/>
          </w:tcPr>
          <w:p w14:paraId="11FD12C2" w14:textId="77777777" w:rsidR="00EA7354" w:rsidRPr="000E73AD" w:rsidRDefault="00EA7354" w:rsidP="00A9166C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4C549CF" w14:textId="7E737065" w:rsidR="00EA7354" w:rsidRPr="000E73AD" w:rsidRDefault="00656A3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3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AD5FEC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458C6C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decimal" w:pos="624"/>
              </w:tabs>
              <w:spacing w:line="240" w:lineRule="auto"/>
              <w:ind w:left="-18" w:right="-2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14:paraId="4C28BABD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90C4A4" w14:textId="325D61E2" w:rsidR="00EA7354" w:rsidRPr="000E73AD" w:rsidRDefault="00656A3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6,635</w:t>
            </w:r>
          </w:p>
        </w:tc>
        <w:tc>
          <w:tcPr>
            <w:tcW w:w="270" w:type="dxa"/>
          </w:tcPr>
          <w:p w14:paraId="39D4BB91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2C8A69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3,584</w:t>
            </w:r>
          </w:p>
        </w:tc>
      </w:tr>
      <w:tr w:rsidR="00EA7354" w:rsidRPr="000E73AD" w14:paraId="39A4CDD0" w14:textId="77777777" w:rsidTr="00D87DD2">
        <w:trPr>
          <w:cantSplit/>
          <w:trHeight w:val="389"/>
        </w:trPr>
        <w:tc>
          <w:tcPr>
            <w:tcW w:w="3672" w:type="dxa"/>
          </w:tcPr>
          <w:p w14:paraId="23AA5175" w14:textId="77777777" w:rsidR="00EA7354" w:rsidRPr="000E73AD" w:rsidRDefault="00EA7354" w:rsidP="00A9166C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5803BFD5" w14:textId="771402BA" w:rsidR="00EA7354" w:rsidRPr="000E73AD" w:rsidRDefault="00656A3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3,855</w:t>
            </w:r>
          </w:p>
        </w:tc>
        <w:tc>
          <w:tcPr>
            <w:tcW w:w="270" w:type="dxa"/>
          </w:tcPr>
          <w:p w14:paraId="22E32F6A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9EB19B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  9,087</w:t>
            </w:r>
          </w:p>
        </w:tc>
        <w:tc>
          <w:tcPr>
            <w:tcW w:w="270" w:type="dxa"/>
          </w:tcPr>
          <w:p w14:paraId="63102E58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CED828" w14:textId="47753D77" w:rsidR="00EA7354" w:rsidRPr="000E73AD" w:rsidRDefault="00656A3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3,855</w:t>
            </w:r>
          </w:p>
        </w:tc>
        <w:tc>
          <w:tcPr>
            <w:tcW w:w="270" w:type="dxa"/>
          </w:tcPr>
          <w:p w14:paraId="60477B4D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523415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9,087</w:t>
            </w:r>
          </w:p>
        </w:tc>
      </w:tr>
      <w:tr w:rsidR="00EA7354" w:rsidRPr="000E73AD" w14:paraId="2A590D28" w14:textId="77777777" w:rsidTr="00D87DD2">
        <w:trPr>
          <w:cantSplit/>
          <w:trHeight w:val="389"/>
        </w:trPr>
        <w:tc>
          <w:tcPr>
            <w:tcW w:w="3672" w:type="dxa"/>
          </w:tcPr>
          <w:p w14:paraId="027889A5" w14:textId="77777777" w:rsidR="00EA7354" w:rsidRPr="000E73AD" w:rsidRDefault="00EA7354" w:rsidP="00A9166C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4533B0" w14:textId="5F1C28FC" w:rsidR="00EA7354" w:rsidRPr="000E73AD" w:rsidRDefault="00656A3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3,855</w:t>
            </w:r>
          </w:p>
        </w:tc>
        <w:tc>
          <w:tcPr>
            <w:tcW w:w="270" w:type="dxa"/>
          </w:tcPr>
          <w:p w14:paraId="2ADCE259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E44107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decimal" w:pos="705"/>
              </w:tabs>
              <w:spacing w:line="240" w:lineRule="auto"/>
              <w:ind w:left="-18" w:right="-2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9,087</w:t>
            </w:r>
          </w:p>
        </w:tc>
        <w:tc>
          <w:tcPr>
            <w:tcW w:w="270" w:type="dxa"/>
          </w:tcPr>
          <w:p w14:paraId="2D9F9B6F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F1ACEC2" w14:textId="17E13758" w:rsidR="00EA7354" w:rsidRPr="000E73AD" w:rsidRDefault="00656A3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10,490</w:t>
            </w:r>
          </w:p>
        </w:tc>
        <w:tc>
          <w:tcPr>
            <w:tcW w:w="270" w:type="dxa"/>
          </w:tcPr>
          <w:p w14:paraId="227AD5B9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D65ED9A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12,671</w:t>
            </w:r>
          </w:p>
        </w:tc>
      </w:tr>
    </w:tbl>
    <w:p w14:paraId="47A37295" w14:textId="77777777" w:rsidR="00810768" w:rsidRPr="000E73AD" w:rsidRDefault="00810768" w:rsidP="00A9166C">
      <w:pPr>
        <w:ind w:left="720" w:hanging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82FCA6B" w14:textId="6D935151" w:rsidR="006F0149" w:rsidRPr="000E73AD" w:rsidRDefault="006F0149" w:rsidP="00A9166C">
      <w:pPr>
        <w:ind w:left="720" w:hanging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73A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สัญญาสำคัญที่ทำกับบุคคลและกิจการที่เกี่ยวข้องกัน</w:t>
      </w:r>
    </w:p>
    <w:p w14:paraId="0C754F81" w14:textId="77777777" w:rsidR="006F0149" w:rsidRPr="000E73AD" w:rsidRDefault="006F0149" w:rsidP="00A9166C">
      <w:pPr>
        <w:ind w:left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07E728" w14:textId="6F7C101B" w:rsidR="006F0149" w:rsidRPr="000E73AD" w:rsidRDefault="006F0149" w:rsidP="00A9166C">
      <w:pPr>
        <w:tabs>
          <w:tab w:val="clear" w:pos="680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73A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02511" w:rsidRPr="000E73AD">
        <w:rPr>
          <w:rFonts w:asciiTheme="majorBidi" w:hAnsiTheme="majorBidi"/>
          <w:sz w:val="30"/>
          <w:szCs w:val="30"/>
        </w:rPr>
        <w:t>30</w:t>
      </w:r>
      <w:r w:rsidR="00002511" w:rsidRPr="000E73AD">
        <w:rPr>
          <w:rFonts w:asciiTheme="majorBidi" w:hAnsiTheme="majorBidi" w:cstheme="majorBidi"/>
          <w:sz w:val="30"/>
          <w:szCs w:val="30"/>
        </w:rPr>
        <w:t xml:space="preserve"> </w:t>
      </w:r>
      <w:r w:rsidR="000D121E" w:rsidRPr="000E73A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002511" w:rsidRPr="000E73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02511" w:rsidRPr="000E73AD">
        <w:rPr>
          <w:rFonts w:asciiTheme="majorBidi" w:hAnsiTheme="majorBidi" w:cstheme="majorBidi"/>
          <w:sz w:val="30"/>
          <w:szCs w:val="30"/>
        </w:rPr>
        <w:t>2563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7E83" w:rsidRPr="000E73AD">
        <w:rPr>
          <w:rFonts w:asciiTheme="majorBidi" w:hAnsiTheme="majorBidi" w:cstheme="majorBidi" w:hint="cs"/>
          <w:sz w:val="30"/>
          <w:szCs w:val="30"/>
          <w:cs/>
        </w:rPr>
        <w:t>สัญญาสำคัญที่ทำกับบุคคลและกิจการที่เกี่ยวข้อง</w:t>
      </w:r>
      <w:r w:rsidR="000C118D" w:rsidRPr="000E73AD">
        <w:rPr>
          <w:rFonts w:asciiTheme="majorBidi" w:hAnsiTheme="majorBidi" w:cstheme="majorBidi" w:hint="cs"/>
          <w:sz w:val="30"/>
          <w:szCs w:val="30"/>
          <w:cs/>
        </w:rPr>
        <w:t>กัน</w:t>
      </w:r>
      <w:r w:rsidR="00391E38" w:rsidRPr="000E73AD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  <w:r w:rsidR="007248DD" w:rsidRPr="000E73A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8E226E0" w14:textId="77777777" w:rsidR="007248DD" w:rsidRPr="000E73AD" w:rsidRDefault="007248DD" w:rsidP="00A9166C">
      <w:pPr>
        <w:tabs>
          <w:tab w:val="clear" w:pos="680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584A71" w14:textId="1C5A7DE8" w:rsidR="007248DD" w:rsidRPr="000E73AD" w:rsidRDefault="007248DD" w:rsidP="00A9166C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E73AD">
        <w:rPr>
          <w:rFonts w:asciiTheme="majorBidi" w:hAnsiTheme="majorBidi" w:cstheme="majorBidi" w:hint="cs"/>
          <w:sz w:val="30"/>
          <w:szCs w:val="30"/>
          <w:cs/>
        </w:rPr>
        <w:t>บริษัทมี</w:t>
      </w:r>
      <w:r w:rsidRPr="000E73AD">
        <w:rPr>
          <w:rFonts w:asciiTheme="majorBidi" w:hAnsiTheme="majorBidi" w:cstheme="majorBidi"/>
          <w:sz w:val="30"/>
          <w:szCs w:val="30"/>
          <w:cs/>
        </w:rPr>
        <w:t>สัญญาการ</w:t>
      </w:r>
      <w:r w:rsidRPr="000E73AD">
        <w:rPr>
          <w:rFonts w:asciiTheme="majorBidi" w:hAnsiTheme="majorBidi" w:cstheme="majorBidi" w:hint="cs"/>
          <w:sz w:val="30"/>
          <w:szCs w:val="30"/>
          <w:cs/>
        </w:rPr>
        <w:t xml:space="preserve">เช่าพื้นที่สำหรับจอดรถขนส่งมวลชนกับ </w:t>
      </w:r>
      <w:r w:rsidRPr="000E73AD">
        <w:rPr>
          <w:rFonts w:asciiTheme="majorBidi" w:hAnsiTheme="majorBidi" w:hint="cs"/>
          <w:sz w:val="30"/>
          <w:szCs w:val="30"/>
          <w:cs/>
        </w:rPr>
        <w:t>บริษัท</w:t>
      </w:r>
      <w:r w:rsidRPr="000E73AD">
        <w:rPr>
          <w:rFonts w:asciiTheme="majorBidi" w:hAnsiTheme="majorBidi"/>
          <w:sz w:val="30"/>
          <w:szCs w:val="30"/>
          <w:cs/>
        </w:rPr>
        <w:t xml:space="preserve"> </w:t>
      </w:r>
      <w:r w:rsidRPr="000E73AD">
        <w:rPr>
          <w:rFonts w:asciiTheme="majorBidi" w:hAnsiTheme="majorBidi" w:hint="cs"/>
          <w:sz w:val="30"/>
          <w:szCs w:val="30"/>
          <w:cs/>
        </w:rPr>
        <w:t>ขอนแก่น</w:t>
      </w:r>
      <w:r w:rsidRPr="000E73AD">
        <w:rPr>
          <w:rFonts w:asciiTheme="majorBidi" w:hAnsiTheme="majorBidi"/>
          <w:sz w:val="30"/>
          <w:szCs w:val="30"/>
          <w:cs/>
        </w:rPr>
        <w:t xml:space="preserve"> </w:t>
      </w:r>
      <w:r w:rsidRPr="000E73AD">
        <w:rPr>
          <w:rFonts w:asciiTheme="majorBidi" w:hAnsiTheme="majorBidi" w:hint="cs"/>
          <w:sz w:val="30"/>
          <w:szCs w:val="30"/>
          <w:cs/>
        </w:rPr>
        <w:t>ช</w:t>
      </w:r>
      <w:r w:rsidRPr="000E73AD">
        <w:rPr>
          <w:rFonts w:asciiTheme="majorBidi" w:hAnsiTheme="majorBidi"/>
          <w:sz w:val="30"/>
          <w:szCs w:val="30"/>
          <w:cs/>
        </w:rPr>
        <w:t xml:space="preserve">. </w:t>
      </w:r>
      <w:r w:rsidRPr="000E73AD">
        <w:rPr>
          <w:rFonts w:asciiTheme="majorBidi" w:hAnsiTheme="majorBidi" w:hint="cs"/>
          <w:sz w:val="30"/>
          <w:szCs w:val="30"/>
          <w:cs/>
        </w:rPr>
        <w:t>ทวี</w:t>
      </w:r>
      <w:r w:rsidRPr="000E73AD">
        <w:rPr>
          <w:rFonts w:asciiTheme="majorBidi" w:hAnsiTheme="majorBidi"/>
          <w:sz w:val="30"/>
          <w:szCs w:val="30"/>
          <w:cs/>
        </w:rPr>
        <w:t xml:space="preserve"> (</w:t>
      </w:r>
      <w:r w:rsidR="00100562" w:rsidRPr="000E73AD">
        <w:rPr>
          <w:rFonts w:asciiTheme="majorBidi" w:hAnsiTheme="majorBidi" w:cstheme="majorBidi"/>
          <w:sz w:val="30"/>
          <w:szCs w:val="30"/>
        </w:rPr>
        <w:t>1993</w:t>
      </w:r>
      <w:r w:rsidRPr="000E73AD">
        <w:rPr>
          <w:rFonts w:asciiTheme="majorBidi" w:hAnsiTheme="majorBidi"/>
          <w:sz w:val="30"/>
          <w:szCs w:val="30"/>
          <w:cs/>
        </w:rPr>
        <w:t xml:space="preserve">) </w:t>
      </w:r>
      <w:r w:rsidRPr="000E73AD">
        <w:rPr>
          <w:rFonts w:asciiTheme="majorBidi" w:hAnsiTheme="majorBidi" w:hint="cs"/>
          <w:sz w:val="30"/>
          <w:szCs w:val="30"/>
          <w:cs/>
        </w:rPr>
        <w:t>จำกัด เพื่อใช้ในการดำเนินงาน โดยมีอัตราค่าเช่าตามที่ตกลงกัน มีกำหนดระยะเวลา</w:t>
      </w:r>
      <w:r w:rsidRPr="000E73AD">
        <w:rPr>
          <w:rFonts w:asciiTheme="majorBidi" w:hAnsiTheme="majorBidi"/>
          <w:sz w:val="30"/>
          <w:szCs w:val="30"/>
          <w:cs/>
        </w:rPr>
        <w:t xml:space="preserve"> </w:t>
      </w:r>
      <w:r w:rsidRPr="000E73AD">
        <w:rPr>
          <w:rFonts w:asciiTheme="majorBidi" w:hAnsiTheme="majorBidi"/>
          <w:sz w:val="30"/>
          <w:szCs w:val="30"/>
        </w:rPr>
        <w:t xml:space="preserve">3 </w:t>
      </w:r>
      <w:r w:rsidRPr="000E73AD">
        <w:rPr>
          <w:rFonts w:asciiTheme="majorBidi" w:hAnsiTheme="majorBidi" w:hint="cs"/>
          <w:sz w:val="30"/>
          <w:szCs w:val="30"/>
          <w:cs/>
        </w:rPr>
        <w:t>ปี</w:t>
      </w:r>
      <w:r w:rsidRPr="000E73AD">
        <w:rPr>
          <w:rFonts w:asciiTheme="majorBidi" w:hAnsiTheme="majorBidi"/>
          <w:sz w:val="30"/>
          <w:szCs w:val="30"/>
          <w:cs/>
        </w:rPr>
        <w:t xml:space="preserve"> </w:t>
      </w:r>
      <w:r w:rsidRPr="000E73AD">
        <w:rPr>
          <w:rFonts w:asciiTheme="majorBidi" w:hAnsiTheme="majorBidi" w:hint="cs"/>
          <w:sz w:val="30"/>
          <w:szCs w:val="30"/>
          <w:cs/>
        </w:rPr>
        <w:t>ซึ่งจะครบกำหนดภายในเดือนพฤศจิกายน</w:t>
      </w:r>
      <w:r w:rsidRPr="000E73AD">
        <w:rPr>
          <w:rFonts w:asciiTheme="majorBidi" w:hAnsiTheme="majorBidi"/>
          <w:sz w:val="30"/>
          <w:szCs w:val="30"/>
        </w:rPr>
        <w:t xml:space="preserve"> </w:t>
      </w:r>
      <w:r w:rsidRPr="000E73AD">
        <w:rPr>
          <w:rFonts w:asciiTheme="majorBidi" w:hAnsiTheme="majorBidi" w:hint="cs"/>
          <w:sz w:val="30"/>
          <w:szCs w:val="30"/>
          <w:cs/>
        </w:rPr>
        <w:t>ปี</w:t>
      </w:r>
      <w:r w:rsidRPr="000E73AD">
        <w:rPr>
          <w:rFonts w:asciiTheme="majorBidi" w:hAnsiTheme="majorBidi"/>
          <w:sz w:val="30"/>
          <w:szCs w:val="30"/>
        </w:rPr>
        <w:t xml:space="preserve"> 2564 </w:t>
      </w:r>
    </w:p>
    <w:p w14:paraId="702CC2CA" w14:textId="77777777" w:rsidR="007248DD" w:rsidRPr="000E73AD" w:rsidRDefault="007248DD" w:rsidP="00A9166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39B540" w14:textId="77777777" w:rsidR="007248DD" w:rsidRPr="000E73AD" w:rsidRDefault="007248DD" w:rsidP="00A9166C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E73AD">
        <w:rPr>
          <w:rFonts w:asciiTheme="majorBidi" w:hAnsiTheme="majorBidi" w:hint="cs"/>
          <w:sz w:val="30"/>
          <w:szCs w:val="30"/>
          <w:cs/>
        </w:rPr>
        <w:t>บริษัทมีสัญญาเช่าอาคารสำนักงานกับกรรมการของบริษัท สัญญาสามารถต่ออายุได้เป็นรายปี</w:t>
      </w:r>
      <w:r w:rsidRPr="000E73AD">
        <w:rPr>
          <w:rFonts w:asciiTheme="majorBidi" w:hAnsiTheme="majorBidi"/>
          <w:sz w:val="30"/>
          <w:szCs w:val="30"/>
          <w:cs/>
        </w:rPr>
        <w:t xml:space="preserve"> </w:t>
      </w:r>
      <w:r w:rsidRPr="000E73AD">
        <w:rPr>
          <w:rFonts w:asciiTheme="majorBidi" w:hAnsiTheme="majorBidi" w:hint="cs"/>
          <w:sz w:val="30"/>
          <w:szCs w:val="30"/>
          <w:cs/>
        </w:rPr>
        <w:t>จนกว่าฝ่ายหนึ่งฝ่ายใดจะบอกเลิกเป็นลายลักษณ์อักษร</w:t>
      </w:r>
    </w:p>
    <w:p w14:paraId="40EB0116" w14:textId="77777777" w:rsidR="007248DD" w:rsidRPr="000E73AD" w:rsidRDefault="007248DD" w:rsidP="00A9166C">
      <w:pPr>
        <w:pStyle w:val="ListParagraph"/>
        <w:ind w:left="900"/>
        <w:rPr>
          <w:rFonts w:asciiTheme="majorBidi" w:hAnsiTheme="majorBidi" w:cstheme="majorBidi"/>
          <w:sz w:val="30"/>
          <w:szCs w:val="30"/>
          <w:cs/>
        </w:rPr>
      </w:pPr>
    </w:p>
    <w:p w14:paraId="1295829C" w14:textId="77777777" w:rsidR="007248DD" w:rsidRPr="000E73AD" w:rsidRDefault="007248DD" w:rsidP="00A9166C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E73AD">
        <w:rPr>
          <w:rFonts w:asciiTheme="majorBidi" w:hAnsiTheme="majorBidi" w:cstheme="majorBidi" w:hint="cs"/>
          <w:sz w:val="30"/>
          <w:szCs w:val="30"/>
          <w:cs/>
        </w:rPr>
        <w:t>บริษัทมี</w:t>
      </w:r>
      <w:r w:rsidRPr="000E73AD">
        <w:rPr>
          <w:rFonts w:asciiTheme="majorBidi" w:hAnsiTheme="majorBidi" w:hint="cs"/>
          <w:sz w:val="30"/>
          <w:szCs w:val="30"/>
          <w:cs/>
        </w:rPr>
        <w:t>สัญญาเช่าอาคารสำนักงานกับบริษัทย่อยแห่งหนึ่ง โดยมีกำหนดระยะเวลา</w:t>
      </w:r>
      <w:r w:rsidRPr="000E73AD">
        <w:rPr>
          <w:rFonts w:asciiTheme="majorBidi" w:hAnsiTheme="majorBidi"/>
          <w:sz w:val="30"/>
          <w:szCs w:val="30"/>
          <w:cs/>
        </w:rPr>
        <w:t xml:space="preserve"> </w:t>
      </w:r>
      <w:r w:rsidRPr="000E73AD">
        <w:rPr>
          <w:rFonts w:asciiTheme="majorBidi" w:hAnsiTheme="majorBidi"/>
          <w:sz w:val="30"/>
          <w:szCs w:val="30"/>
        </w:rPr>
        <w:t xml:space="preserve">4 </w:t>
      </w:r>
      <w:r w:rsidRPr="000E73AD">
        <w:rPr>
          <w:rFonts w:asciiTheme="majorBidi" w:hAnsiTheme="majorBidi" w:hint="cs"/>
          <w:sz w:val="30"/>
          <w:szCs w:val="30"/>
          <w:cs/>
        </w:rPr>
        <w:t>ปี</w:t>
      </w:r>
      <w:r w:rsidRPr="000E73AD">
        <w:rPr>
          <w:rFonts w:asciiTheme="majorBidi" w:hAnsiTheme="majorBidi"/>
          <w:sz w:val="30"/>
          <w:szCs w:val="30"/>
          <w:cs/>
        </w:rPr>
        <w:t xml:space="preserve"> </w:t>
      </w:r>
      <w:r w:rsidRPr="000E73AD">
        <w:rPr>
          <w:rFonts w:asciiTheme="majorBidi" w:hAnsiTheme="majorBidi" w:hint="cs"/>
          <w:sz w:val="30"/>
          <w:szCs w:val="30"/>
          <w:cs/>
        </w:rPr>
        <w:t>ซึ่งจะครบกำหนดภายในเดือนกรกฎาคม</w:t>
      </w:r>
      <w:r w:rsidRPr="000E73AD">
        <w:rPr>
          <w:rFonts w:asciiTheme="majorBidi" w:hAnsiTheme="majorBidi"/>
          <w:sz w:val="30"/>
          <w:szCs w:val="30"/>
        </w:rPr>
        <w:t xml:space="preserve"> </w:t>
      </w:r>
      <w:r w:rsidRPr="000E73AD">
        <w:rPr>
          <w:rFonts w:asciiTheme="majorBidi" w:hAnsiTheme="majorBidi" w:hint="cs"/>
          <w:sz w:val="30"/>
          <w:szCs w:val="30"/>
          <w:cs/>
        </w:rPr>
        <w:t>ปี</w:t>
      </w:r>
      <w:r w:rsidRPr="000E73AD">
        <w:rPr>
          <w:rFonts w:asciiTheme="majorBidi" w:hAnsiTheme="majorBidi"/>
          <w:sz w:val="30"/>
          <w:szCs w:val="30"/>
        </w:rPr>
        <w:t xml:space="preserve"> 2565</w:t>
      </w:r>
    </w:p>
    <w:p w14:paraId="0CC065D4" w14:textId="77777777" w:rsidR="007248DD" w:rsidRPr="000E73AD" w:rsidRDefault="007248DD" w:rsidP="00A9166C">
      <w:pPr>
        <w:pStyle w:val="ListParagraph"/>
        <w:ind w:left="900"/>
        <w:rPr>
          <w:rFonts w:asciiTheme="majorBidi" w:hAnsiTheme="majorBidi" w:cstheme="majorBidi"/>
          <w:sz w:val="30"/>
          <w:szCs w:val="30"/>
        </w:rPr>
      </w:pPr>
    </w:p>
    <w:p w14:paraId="4C0F309C" w14:textId="77777777" w:rsidR="007248DD" w:rsidRPr="000E73AD" w:rsidRDefault="007248DD" w:rsidP="00A9166C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E73AD">
        <w:rPr>
          <w:rFonts w:asciiTheme="majorBidi" w:hAnsiTheme="majorBidi" w:cstheme="majorBidi" w:hint="cs"/>
          <w:sz w:val="30"/>
          <w:szCs w:val="30"/>
          <w:cs/>
        </w:rPr>
        <w:t>บริษัทมี</w:t>
      </w:r>
      <w:r w:rsidRPr="000E73AD">
        <w:rPr>
          <w:rFonts w:asciiTheme="majorBidi" w:hAnsiTheme="majorBidi" w:hint="cs"/>
          <w:sz w:val="30"/>
          <w:szCs w:val="30"/>
          <w:cs/>
        </w:rPr>
        <w:t>สัญญาเช่าอาคารสำนักงานกับบริษัทย่อยแห่งหนึ่ง โดยมีกำหนดระยะเวลา</w:t>
      </w:r>
      <w:r w:rsidRPr="000E73AD">
        <w:rPr>
          <w:rFonts w:asciiTheme="majorBidi" w:hAnsiTheme="majorBidi"/>
          <w:sz w:val="30"/>
          <w:szCs w:val="30"/>
          <w:cs/>
        </w:rPr>
        <w:t xml:space="preserve"> </w:t>
      </w:r>
      <w:r w:rsidRPr="000E73AD">
        <w:rPr>
          <w:rFonts w:asciiTheme="majorBidi" w:hAnsiTheme="majorBidi"/>
          <w:sz w:val="30"/>
          <w:szCs w:val="30"/>
        </w:rPr>
        <w:t xml:space="preserve">3 </w:t>
      </w:r>
      <w:r w:rsidRPr="000E73AD">
        <w:rPr>
          <w:rFonts w:asciiTheme="majorBidi" w:hAnsiTheme="majorBidi" w:hint="cs"/>
          <w:sz w:val="30"/>
          <w:szCs w:val="30"/>
          <w:cs/>
        </w:rPr>
        <w:t>ปี</w:t>
      </w:r>
      <w:r w:rsidRPr="000E73AD">
        <w:rPr>
          <w:rFonts w:asciiTheme="majorBidi" w:hAnsiTheme="majorBidi"/>
          <w:sz w:val="30"/>
          <w:szCs w:val="30"/>
          <w:cs/>
        </w:rPr>
        <w:t xml:space="preserve"> </w:t>
      </w:r>
      <w:r w:rsidRPr="000E73AD">
        <w:rPr>
          <w:rFonts w:asciiTheme="majorBidi" w:hAnsiTheme="majorBidi" w:hint="cs"/>
          <w:sz w:val="30"/>
          <w:szCs w:val="30"/>
          <w:cs/>
        </w:rPr>
        <w:t>ซึ่งจะครบกำหนดภายในเดือนธันวาคม</w:t>
      </w:r>
      <w:r w:rsidRPr="000E73AD">
        <w:rPr>
          <w:rFonts w:asciiTheme="majorBidi" w:hAnsiTheme="majorBidi"/>
          <w:sz w:val="30"/>
          <w:szCs w:val="30"/>
        </w:rPr>
        <w:t xml:space="preserve"> </w:t>
      </w:r>
      <w:r w:rsidRPr="000E73AD">
        <w:rPr>
          <w:rFonts w:asciiTheme="majorBidi" w:hAnsiTheme="majorBidi" w:hint="cs"/>
          <w:sz w:val="30"/>
          <w:szCs w:val="30"/>
          <w:cs/>
        </w:rPr>
        <w:t>ปี</w:t>
      </w:r>
      <w:r w:rsidRPr="000E73AD">
        <w:rPr>
          <w:rFonts w:asciiTheme="majorBidi" w:hAnsiTheme="majorBidi"/>
          <w:sz w:val="30"/>
          <w:szCs w:val="30"/>
        </w:rPr>
        <w:t xml:space="preserve"> 2564</w:t>
      </w:r>
    </w:p>
    <w:p w14:paraId="7DC8AC28" w14:textId="77777777" w:rsidR="007248DD" w:rsidRPr="000E73AD" w:rsidRDefault="007248DD" w:rsidP="00A9166C">
      <w:pPr>
        <w:pStyle w:val="ListParagraph"/>
        <w:ind w:left="900"/>
        <w:rPr>
          <w:rFonts w:asciiTheme="majorBidi" w:hAnsiTheme="majorBidi" w:cstheme="majorBidi"/>
          <w:sz w:val="30"/>
          <w:szCs w:val="30"/>
        </w:rPr>
      </w:pPr>
    </w:p>
    <w:p w14:paraId="1681726B" w14:textId="22D12C54" w:rsidR="007248DD" w:rsidRPr="000E73AD" w:rsidRDefault="007248DD" w:rsidP="00A9166C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E73AD">
        <w:rPr>
          <w:rFonts w:asciiTheme="majorBidi" w:hAnsiTheme="majorBidi" w:cstheme="majorBidi" w:hint="cs"/>
          <w:sz w:val="30"/>
          <w:szCs w:val="30"/>
          <w:cs/>
        </w:rPr>
        <w:t>บริษัทมี</w:t>
      </w:r>
      <w:r w:rsidRPr="000E73AD">
        <w:rPr>
          <w:rFonts w:asciiTheme="majorBidi" w:hAnsiTheme="majorBidi" w:hint="cs"/>
          <w:sz w:val="30"/>
          <w:szCs w:val="30"/>
          <w:cs/>
        </w:rPr>
        <w:t>สัญญาจ้างบริหารจัดการกับบริษัทย่อย โดยจะให้บริการในการแก้ไขปัญหาการดำเนินงาน</w:t>
      </w:r>
      <w:r w:rsidRPr="000E73AD">
        <w:rPr>
          <w:rFonts w:asciiTheme="majorBidi" w:hAnsiTheme="majorBidi"/>
          <w:sz w:val="30"/>
          <w:szCs w:val="30"/>
          <w:cs/>
        </w:rPr>
        <w:t xml:space="preserve"> </w:t>
      </w:r>
      <w:r w:rsidRPr="000E73AD">
        <w:rPr>
          <w:rFonts w:asciiTheme="majorBidi" w:hAnsiTheme="majorBidi" w:hint="cs"/>
          <w:sz w:val="30"/>
          <w:szCs w:val="30"/>
          <w:cs/>
        </w:rPr>
        <w:t>รวมทั้งให้ความช่วยเหลือตลอดจนให้คำแนะนำ</w:t>
      </w:r>
      <w:r w:rsidR="00890F55">
        <w:rPr>
          <w:rFonts w:asciiTheme="majorBidi" w:hAnsiTheme="majorBidi" w:hint="cs"/>
          <w:sz w:val="30"/>
          <w:szCs w:val="30"/>
          <w:cs/>
        </w:rPr>
        <w:t>ใน</w:t>
      </w:r>
      <w:r w:rsidRPr="000E73AD">
        <w:rPr>
          <w:rFonts w:asciiTheme="majorBidi" w:hAnsiTheme="majorBidi" w:hint="cs"/>
          <w:sz w:val="30"/>
          <w:szCs w:val="30"/>
          <w:cs/>
        </w:rPr>
        <w:t>การประกอบธุรกิจ</w:t>
      </w:r>
    </w:p>
    <w:p w14:paraId="7F0F3E52" w14:textId="77777777" w:rsidR="007248DD" w:rsidRPr="000E73AD" w:rsidRDefault="007248DD" w:rsidP="00A9166C">
      <w:pPr>
        <w:pStyle w:val="ListParagraph"/>
        <w:ind w:left="900"/>
        <w:rPr>
          <w:rFonts w:asciiTheme="majorBidi" w:hAnsiTheme="majorBidi" w:cstheme="majorBidi"/>
          <w:sz w:val="30"/>
          <w:szCs w:val="30"/>
          <w:cs/>
        </w:rPr>
      </w:pPr>
    </w:p>
    <w:p w14:paraId="06D6CCA0" w14:textId="3BB3B56E" w:rsidR="007248DD" w:rsidRPr="000E73AD" w:rsidRDefault="007248DD" w:rsidP="00A9166C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24"/>
          <w:szCs w:val="24"/>
        </w:rPr>
      </w:pPr>
      <w:r w:rsidRPr="000E73AD">
        <w:rPr>
          <w:rFonts w:asciiTheme="majorBidi" w:hAnsiTheme="majorBidi" w:hint="cs"/>
          <w:sz w:val="30"/>
          <w:szCs w:val="30"/>
          <w:cs/>
        </w:rPr>
        <w:t>บริษัทมีสัญญากับบริษัท</w:t>
      </w:r>
      <w:r w:rsidRPr="000E73AD">
        <w:rPr>
          <w:rFonts w:asciiTheme="majorBidi" w:hAnsiTheme="majorBidi"/>
          <w:sz w:val="30"/>
          <w:szCs w:val="30"/>
          <w:cs/>
        </w:rPr>
        <w:t xml:space="preserve"> </w:t>
      </w:r>
      <w:r w:rsidRPr="000E73AD">
        <w:rPr>
          <w:rFonts w:asciiTheme="majorBidi" w:hAnsiTheme="majorBidi" w:hint="cs"/>
          <w:sz w:val="30"/>
          <w:szCs w:val="30"/>
          <w:cs/>
        </w:rPr>
        <w:t>ขอนแก่น</w:t>
      </w:r>
      <w:r w:rsidRPr="000E73AD">
        <w:rPr>
          <w:rFonts w:asciiTheme="majorBidi" w:hAnsiTheme="majorBidi"/>
          <w:sz w:val="30"/>
          <w:szCs w:val="30"/>
          <w:cs/>
        </w:rPr>
        <w:t xml:space="preserve"> </w:t>
      </w:r>
      <w:r w:rsidRPr="000E73AD">
        <w:rPr>
          <w:rFonts w:asciiTheme="majorBidi" w:hAnsiTheme="majorBidi" w:hint="cs"/>
          <w:sz w:val="30"/>
          <w:szCs w:val="30"/>
          <w:cs/>
        </w:rPr>
        <w:t>ช</w:t>
      </w:r>
      <w:r w:rsidRPr="000E73AD">
        <w:rPr>
          <w:rFonts w:asciiTheme="majorBidi" w:hAnsiTheme="majorBidi"/>
          <w:sz w:val="30"/>
          <w:szCs w:val="30"/>
          <w:cs/>
        </w:rPr>
        <w:t xml:space="preserve">. </w:t>
      </w:r>
      <w:r w:rsidRPr="000E73AD">
        <w:rPr>
          <w:rFonts w:asciiTheme="majorBidi" w:hAnsiTheme="majorBidi" w:hint="cs"/>
          <w:sz w:val="30"/>
          <w:szCs w:val="30"/>
          <w:cs/>
        </w:rPr>
        <w:t>ทวี</w:t>
      </w:r>
      <w:r w:rsidRPr="000E73AD">
        <w:rPr>
          <w:rFonts w:asciiTheme="majorBidi" w:hAnsiTheme="majorBidi"/>
          <w:sz w:val="30"/>
          <w:szCs w:val="30"/>
          <w:cs/>
        </w:rPr>
        <w:t xml:space="preserve"> </w:t>
      </w:r>
      <w:r w:rsidRPr="000E73AD">
        <w:rPr>
          <w:rFonts w:asciiTheme="majorBidi" w:hAnsiTheme="majorBidi" w:cstheme="majorBidi"/>
          <w:sz w:val="30"/>
          <w:szCs w:val="30"/>
          <w:cs/>
        </w:rPr>
        <w:t>(</w:t>
      </w:r>
      <w:r w:rsidR="00100562" w:rsidRPr="000E73AD">
        <w:rPr>
          <w:rFonts w:asciiTheme="majorBidi" w:hAnsiTheme="majorBidi" w:cstheme="majorBidi"/>
          <w:sz w:val="30"/>
          <w:szCs w:val="30"/>
        </w:rPr>
        <w:t>1993</w:t>
      </w:r>
      <w:r w:rsidRPr="000E73AD">
        <w:rPr>
          <w:rFonts w:asciiTheme="majorBidi" w:hAnsiTheme="majorBidi" w:cstheme="majorBidi"/>
          <w:sz w:val="30"/>
          <w:szCs w:val="30"/>
          <w:cs/>
        </w:rPr>
        <w:t>)</w:t>
      </w:r>
      <w:r w:rsidRPr="000E73AD">
        <w:rPr>
          <w:rFonts w:asciiTheme="majorBidi" w:hAnsiTheme="majorBidi"/>
          <w:sz w:val="30"/>
          <w:szCs w:val="30"/>
          <w:cs/>
        </w:rPr>
        <w:t xml:space="preserve"> </w:t>
      </w:r>
      <w:r w:rsidRPr="000E73AD">
        <w:rPr>
          <w:rFonts w:asciiTheme="majorBidi" w:hAnsiTheme="majorBidi" w:hint="cs"/>
          <w:sz w:val="30"/>
          <w:szCs w:val="30"/>
          <w:cs/>
        </w:rPr>
        <w:t>จำกัด เพื่อ</w:t>
      </w:r>
      <w:r w:rsidRPr="000E73AD">
        <w:rPr>
          <w:rFonts w:asciiTheme="majorBidi" w:hAnsiTheme="majorBidi" w:cstheme="majorBidi" w:hint="cs"/>
          <w:sz w:val="30"/>
          <w:szCs w:val="30"/>
          <w:cs/>
        </w:rPr>
        <w:t xml:space="preserve">ขอวงเงินสินเชื่อร่วมกันกับสถาบันการเงินแห่งหนึ่ง </w:t>
      </w:r>
      <w:r w:rsidRPr="000E73A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เป็นจำนวนเงินรวม </w:t>
      </w:r>
      <w:r w:rsidRPr="000E73AD">
        <w:rPr>
          <w:rFonts w:asciiTheme="majorBidi" w:hAnsiTheme="majorBidi" w:cstheme="majorBidi"/>
          <w:spacing w:val="-6"/>
          <w:sz w:val="30"/>
          <w:szCs w:val="30"/>
        </w:rPr>
        <w:t xml:space="preserve">70 </w:t>
      </w:r>
      <w:r w:rsidRPr="000E73AD">
        <w:rPr>
          <w:rFonts w:asciiTheme="majorBidi" w:hAnsiTheme="majorBidi" w:cstheme="majorBidi" w:hint="cs"/>
          <w:spacing w:val="-6"/>
          <w:sz w:val="30"/>
          <w:szCs w:val="30"/>
          <w:cs/>
        </w:rPr>
        <w:t>ล้านบาท โดยนำที่ดินของ</w:t>
      </w:r>
      <w:r w:rsidRPr="000E73AD">
        <w:rPr>
          <w:rFonts w:asciiTheme="majorBidi" w:hAnsiTheme="majorBidi" w:hint="cs"/>
          <w:spacing w:val="-6"/>
          <w:sz w:val="30"/>
          <w:szCs w:val="30"/>
          <w:cs/>
        </w:rPr>
        <w:t>บริษัท</w:t>
      </w:r>
      <w:r w:rsidRPr="000E73A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0E73AD">
        <w:rPr>
          <w:rFonts w:asciiTheme="majorBidi" w:hAnsiTheme="majorBidi" w:hint="cs"/>
          <w:spacing w:val="-6"/>
          <w:sz w:val="30"/>
          <w:szCs w:val="30"/>
          <w:cs/>
        </w:rPr>
        <w:t>ขอนแก่น</w:t>
      </w:r>
      <w:r w:rsidRPr="000E73A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0E73AD">
        <w:rPr>
          <w:rFonts w:asciiTheme="majorBidi" w:hAnsiTheme="majorBidi" w:hint="cs"/>
          <w:spacing w:val="-6"/>
          <w:sz w:val="30"/>
          <w:szCs w:val="30"/>
          <w:cs/>
        </w:rPr>
        <w:t>ช</w:t>
      </w:r>
      <w:r w:rsidRPr="000E73AD">
        <w:rPr>
          <w:rFonts w:asciiTheme="majorBidi" w:hAnsiTheme="majorBidi"/>
          <w:spacing w:val="-6"/>
          <w:sz w:val="30"/>
          <w:szCs w:val="30"/>
          <w:cs/>
        </w:rPr>
        <w:t xml:space="preserve">. </w:t>
      </w:r>
      <w:r w:rsidRPr="000E73AD">
        <w:rPr>
          <w:rFonts w:asciiTheme="majorBidi" w:hAnsiTheme="majorBidi" w:hint="cs"/>
          <w:spacing w:val="-6"/>
          <w:sz w:val="30"/>
          <w:szCs w:val="30"/>
          <w:cs/>
        </w:rPr>
        <w:t>ทวี</w:t>
      </w:r>
      <w:r w:rsidRPr="000E73A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0E73AD">
        <w:rPr>
          <w:rFonts w:asciiTheme="majorBidi" w:hAnsiTheme="majorBidi" w:cstheme="majorBidi"/>
          <w:sz w:val="30"/>
          <w:szCs w:val="30"/>
          <w:cs/>
        </w:rPr>
        <w:t>(</w:t>
      </w:r>
      <w:r w:rsidR="00100562" w:rsidRPr="000E73AD">
        <w:rPr>
          <w:rFonts w:asciiTheme="majorBidi" w:hAnsiTheme="majorBidi" w:cstheme="majorBidi"/>
          <w:sz w:val="30"/>
          <w:szCs w:val="30"/>
        </w:rPr>
        <w:t>1993</w:t>
      </w:r>
      <w:r w:rsidRPr="000E73AD">
        <w:rPr>
          <w:rFonts w:asciiTheme="majorBidi" w:hAnsiTheme="majorBidi" w:cstheme="majorBidi"/>
          <w:sz w:val="30"/>
          <w:szCs w:val="30"/>
          <w:cs/>
        </w:rPr>
        <w:t>)</w:t>
      </w:r>
      <w:r w:rsidRPr="000E73A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0E73AD">
        <w:rPr>
          <w:rFonts w:asciiTheme="majorBidi" w:hAnsiTheme="majorBidi" w:hint="cs"/>
          <w:spacing w:val="-6"/>
          <w:sz w:val="30"/>
          <w:szCs w:val="30"/>
          <w:cs/>
        </w:rPr>
        <w:t>จำกัด มูลค่าตามบัญชี</w:t>
      </w:r>
      <w:r w:rsidR="002C56A3">
        <w:rPr>
          <w:rFonts w:asciiTheme="majorBidi" w:hAnsiTheme="majorBidi" w:hint="cs"/>
          <w:spacing w:val="-6"/>
          <w:sz w:val="30"/>
          <w:szCs w:val="30"/>
          <w:cs/>
        </w:rPr>
        <w:t>จำนวนเงิน</w:t>
      </w:r>
      <w:r w:rsidRPr="000E73A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100562" w:rsidRPr="002C56A3">
        <w:rPr>
          <w:rFonts w:asciiTheme="majorBidi" w:hAnsiTheme="majorBidi" w:cstheme="majorBidi"/>
          <w:sz w:val="30"/>
          <w:szCs w:val="30"/>
        </w:rPr>
        <w:lastRenderedPageBreak/>
        <w:t>101</w:t>
      </w:r>
      <w:r w:rsidRPr="002C56A3">
        <w:rPr>
          <w:rFonts w:asciiTheme="majorBidi" w:hAnsiTheme="majorBidi" w:hint="cs"/>
          <w:sz w:val="30"/>
          <w:szCs w:val="30"/>
          <w:cs/>
        </w:rPr>
        <w:t xml:space="preserve"> ล้านบาทไปค้ำประกันกับสถาบันทางการเงิน และบริษัทตกลงจ่ายค่าธรรมเนียมจำนวน</w:t>
      </w:r>
      <w:r w:rsidR="002C56A3" w:rsidRPr="002C56A3">
        <w:rPr>
          <w:rFonts w:asciiTheme="majorBidi" w:hAnsiTheme="majorBidi" w:hint="cs"/>
          <w:sz w:val="30"/>
          <w:szCs w:val="30"/>
          <w:cs/>
        </w:rPr>
        <w:t>เงิน</w:t>
      </w:r>
      <w:r w:rsidRPr="002C56A3">
        <w:rPr>
          <w:rFonts w:asciiTheme="majorBidi" w:hAnsiTheme="majorBidi" w:hint="cs"/>
          <w:sz w:val="30"/>
          <w:szCs w:val="30"/>
          <w:cs/>
        </w:rPr>
        <w:t xml:space="preserve"> </w:t>
      </w:r>
      <w:r w:rsidR="002C56A3" w:rsidRPr="002C56A3">
        <w:rPr>
          <w:rFonts w:asciiTheme="majorBidi" w:hAnsiTheme="majorBidi"/>
          <w:sz w:val="30"/>
          <w:szCs w:val="30"/>
        </w:rPr>
        <w:t xml:space="preserve">0.6 </w:t>
      </w:r>
      <w:r w:rsidR="002C56A3" w:rsidRPr="002C56A3">
        <w:rPr>
          <w:rFonts w:asciiTheme="majorBidi" w:hAnsiTheme="majorBidi" w:hint="cs"/>
          <w:sz w:val="30"/>
          <w:szCs w:val="30"/>
          <w:cs/>
        </w:rPr>
        <w:t>ล้าน</w:t>
      </w:r>
      <w:r w:rsidRPr="002C56A3">
        <w:rPr>
          <w:rFonts w:asciiTheme="majorBidi" w:hAnsiTheme="majorBidi" w:hint="cs"/>
          <w:sz w:val="30"/>
          <w:szCs w:val="30"/>
          <w:cs/>
        </w:rPr>
        <w:t>บาท</w:t>
      </w:r>
      <w:r w:rsidRPr="000E73AD">
        <w:rPr>
          <w:rFonts w:asciiTheme="majorBidi" w:hAnsiTheme="majorBidi" w:hint="cs"/>
          <w:spacing w:val="6"/>
          <w:sz w:val="30"/>
          <w:szCs w:val="30"/>
          <w:cs/>
        </w:rPr>
        <w:t>ต่อปี</w:t>
      </w:r>
      <w:r w:rsidRPr="000E73AD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0E73AD">
        <w:rPr>
          <w:rFonts w:asciiTheme="majorBidi" w:hAnsiTheme="majorBidi" w:hint="cs"/>
          <w:spacing w:val="6"/>
          <w:sz w:val="30"/>
          <w:szCs w:val="30"/>
          <w:cs/>
        </w:rPr>
        <w:t>ให้กับ</w:t>
      </w:r>
      <w:r w:rsidRPr="000E73AD">
        <w:rPr>
          <w:rFonts w:asciiTheme="majorBidi" w:hAnsiTheme="majorBidi"/>
          <w:sz w:val="30"/>
          <w:szCs w:val="30"/>
          <w:cs/>
        </w:rPr>
        <w:t xml:space="preserve"> </w:t>
      </w:r>
      <w:r w:rsidRPr="000E73AD">
        <w:rPr>
          <w:rFonts w:asciiTheme="majorBidi" w:hAnsiTheme="majorBidi" w:hint="cs"/>
          <w:sz w:val="30"/>
          <w:szCs w:val="30"/>
          <w:cs/>
        </w:rPr>
        <w:t>บริษัท</w:t>
      </w:r>
      <w:r w:rsidRPr="000E73AD">
        <w:rPr>
          <w:rFonts w:asciiTheme="majorBidi" w:hAnsiTheme="majorBidi"/>
          <w:sz w:val="30"/>
          <w:szCs w:val="30"/>
          <w:cs/>
        </w:rPr>
        <w:t xml:space="preserve"> </w:t>
      </w:r>
      <w:r w:rsidRPr="000E73AD">
        <w:rPr>
          <w:rFonts w:asciiTheme="majorBidi" w:hAnsiTheme="majorBidi" w:hint="cs"/>
          <w:sz w:val="30"/>
          <w:szCs w:val="30"/>
          <w:cs/>
        </w:rPr>
        <w:t>ขอนแก่น</w:t>
      </w:r>
      <w:r w:rsidRPr="000E73AD">
        <w:rPr>
          <w:rFonts w:asciiTheme="majorBidi" w:hAnsiTheme="majorBidi"/>
          <w:sz w:val="30"/>
          <w:szCs w:val="30"/>
          <w:cs/>
        </w:rPr>
        <w:t xml:space="preserve"> </w:t>
      </w:r>
      <w:r w:rsidRPr="000E73AD">
        <w:rPr>
          <w:rFonts w:asciiTheme="majorBidi" w:hAnsiTheme="majorBidi" w:hint="cs"/>
          <w:sz w:val="30"/>
          <w:szCs w:val="30"/>
          <w:cs/>
        </w:rPr>
        <w:t>ช</w:t>
      </w:r>
      <w:r w:rsidRPr="000E73AD">
        <w:rPr>
          <w:rFonts w:asciiTheme="majorBidi" w:hAnsiTheme="majorBidi"/>
          <w:sz w:val="30"/>
          <w:szCs w:val="30"/>
          <w:cs/>
        </w:rPr>
        <w:t xml:space="preserve">. </w:t>
      </w:r>
      <w:r w:rsidRPr="000E73AD">
        <w:rPr>
          <w:rFonts w:asciiTheme="majorBidi" w:hAnsiTheme="majorBidi" w:hint="cs"/>
          <w:sz w:val="30"/>
          <w:szCs w:val="30"/>
          <w:cs/>
        </w:rPr>
        <w:t>ทวี</w:t>
      </w:r>
      <w:r w:rsidRPr="000E73AD">
        <w:rPr>
          <w:rFonts w:asciiTheme="majorBidi" w:hAnsiTheme="majorBidi"/>
          <w:sz w:val="30"/>
          <w:szCs w:val="30"/>
          <w:cs/>
        </w:rPr>
        <w:t xml:space="preserve"> </w:t>
      </w:r>
      <w:r w:rsidRPr="000E73AD">
        <w:rPr>
          <w:rFonts w:asciiTheme="majorBidi" w:hAnsiTheme="majorBidi" w:cstheme="majorBidi"/>
          <w:sz w:val="30"/>
          <w:szCs w:val="30"/>
          <w:cs/>
        </w:rPr>
        <w:t>(</w:t>
      </w:r>
      <w:r w:rsidR="00100562" w:rsidRPr="000E73AD">
        <w:rPr>
          <w:rFonts w:asciiTheme="majorBidi" w:hAnsiTheme="majorBidi" w:cstheme="majorBidi"/>
          <w:sz w:val="30"/>
          <w:szCs w:val="30"/>
        </w:rPr>
        <w:t>1993</w:t>
      </w:r>
      <w:r w:rsidRPr="000E73AD">
        <w:rPr>
          <w:rFonts w:asciiTheme="majorBidi" w:hAnsiTheme="majorBidi" w:cstheme="majorBidi"/>
          <w:sz w:val="30"/>
          <w:szCs w:val="30"/>
          <w:cs/>
        </w:rPr>
        <w:t>)</w:t>
      </w:r>
      <w:r w:rsidRPr="000E73AD">
        <w:rPr>
          <w:rFonts w:asciiTheme="majorBidi" w:hAnsiTheme="majorBidi"/>
          <w:sz w:val="30"/>
          <w:szCs w:val="30"/>
          <w:cs/>
        </w:rPr>
        <w:t xml:space="preserve"> </w:t>
      </w:r>
      <w:r w:rsidRPr="000E73AD">
        <w:rPr>
          <w:rFonts w:asciiTheme="majorBidi" w:hAnsiTheme="majorBidi" w:hint="cs"/>
          <w:sz w:val="30"/>
          <w:szCs w:val="30"/>
          <w:cs/>
        </w:rPr>
        <w:t>จำกัด</w:t>
      </w:r>
    </w:p>
    <w:p w14:paraId="7974BAE9" w14:textId="77777777" w:rsidR="007248DD" w:rsidRPr="000E73AD" w:rsidRDefault="007248DD" w:rsidP="00A9166C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14:paraId="0E3383F8" w14:textId="77777777" w:rsidR="007248DD" w:rsidRPr="000E73AD" w:rsidRDefault="007248DD" w:rsidP="00B90853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/>
          <w:sz w:val="30"/>
          <w:szCs w:val="30"/>
        </w:rPr>
      </w:pPr>
      <w:r w:rsidRPr="000E73AD">
        <w:rPr>
          <w:rFonts w:asciiTheme="majorBidi" w:hAnsiTheme="majorBidi" w:hint="cs"/>
          <w:sz w:val="30"/>
          <w:szCs w:val="30"/>
          <w:cs/>
        </w:rPr>
        <w:t xml:space="preserve">บริษัทมีสัญญาให้เงินกู้ยืมระยะสั้นแก่บริษัทย่อยแห่งหนึ่งในวงเงิน </w:t>
      </w:r>
      <w:r w:rsidRPr="000E73AD">
        <w:rPr>
          <w:rFonts w:asciiTheme="majorBidi" w:hAnsiTheme="majorBidi"/>
          <w:sz w:val="30"/>
          <w:szCs w:val="30"/>
        </w:rPr>
        <w:t xml:space="preserve">270 </w:t>
      </w:r>
      <w:r w:rsidRPr="000E73AD">
        <w:rPr>
          <w:rFonts w:asciiTheme="majorBidi" w:hAnsiTheme="majorBidi" w:hint="cs"/>
          <w:sz w:val="30"/>
          <w:szCs w:val="30"/>
          <w:cs/>
        </w:rPr>
        <w:t xml:space="preserve">ล้านบาท มีอัตราดอกเบี้ยร้อยละ </w:t>
      </w:r>
      <w:r w:rsidRPr="000E73AD">
        <w:rPr>
          <w:rFonts w:asciiTheme="majorBidi" w:hAnsiTheme="majorBidi"/>
          <w:sz w:val="30"/>
          <w:szCs w:val="30"/>
        </w:rPr>
        <w:t xml:space="preserve">7 </w:t>
      </w:r>
      <w:r w:rsidRPr="000E73AD">
        <w:rPr>
          <w:rFonts w:asciiTheme="majorBidi" w:hAnsiTheme="majorBidi" w:hint="cs"/>
          <w:sz w:val="30"/>
          <w:szCs w:val="30"/>
          <w:cs/>
        </w:rPr>
        <w:t>ต่อปี กำหนดชำระคืนเมื่อทวงถาม</w:t>
      </w:r>
    </w:p>
    <w:p w14:paraId="3A403280" w14:textId="77777777" w:rsidR="003A5CC9" w:rsidRPr="000E73AD" w:rsidRDefault="003A5CC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36F8BA8" w14:textId="1694F00B" w:rsidR="00CE420F" w:rsidRPr="000E73AD" w:rsidRDefault="00200D66" w:rsidP="00A9166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0E73AD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สินทรัพย์ไม่หมุนเวียนที่จัดประเภทเป็นสินทรัพย์ที่ถือไว้เพื่อขาย</w:t>
      </w:r>
    </w:p>
    <w:p w14:paraId="6AC99DDA" w14:textId="77777777" w:rsidR="00F2727B" w:rsidRPr="000E73AD" w:rsidRDefault="00F2727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A427C18" w14:textId="1832FCD7" w:rsidR="00875063" w:rsidRPr="000E73AD" w:rsidRDefault="00875063" w:rsidP="00B9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73AD">
        <w:rPr>
          <w:rFonts w:asciiTheme="majorBidi" w:hAnsiTheme="majorBidi" w:hint="cs"/>
          <w:sz w:val="30"/>
          <w:szCs w:val="30"/>
          <w:cs/>
          <w:lang w:val="th-TH"/>
        </w:rPr>
        <w:t>ณ</w:t>
      </w:r>
      <w:r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E73AD">
        <w:rPr>
          <w:rFonts w:asciiTheme="majorBidi" w:hAnsiTheme="majorBidi" w:hint="cs"/>
          <w:sz w:val="30"/>
          <w:szCs w:val="30"/>
          <w:cs/>
          <w:lang w:val="th-TH"/>
        </w:rPr>
        <w:t>วันที่</w:t>
      </w:r>
      <w:r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100562" w:rsidRPr="000E73AD">
        <w:rPr>
          <w:rFonts w:asciiTheme="majorBidi" w:hAnsiTheme="majorBidi" w:cstheme="majorBidi"/>
          <w:sz w:val="30"/>
          <w:szCs w:val="30"/>
        </w:rPr>
        <w:t>30</w:t>
      </w:r>
      <w:r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E73AD">
        <w:rPr>
          <w:rFonts w:asciiTheme="majorBidi" w:hAnsiTheme="majorBidi" w:hint="cs"/>
          <w:sz w:val="30"/>
          <w:szCs w:val="30"/>
          <w:cs/>
          <w:lang w:val="th-TH"/>
        </w:rPr>
        <w:t>กันยายน</w:t>
      </w:r>
      <w:r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100562" w:rsidRPr="000E73AD">
        <w:rPr>
          <w:rFonts w:asciiTheme="majorBidi" w:hAnsiTheme="majorBidi" w:cstheme="majorBidi"/>
          <w:sz w:val="30"/>
          <w:szCs w:val="30"/>
        </w:rPr>
        <w:t>2563</w:t>
      </w:r>
      <w:r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E73AD">
        <w:rPr>
          <w:rFonts w:asciiTheme="majorBidi" w:hAnsiTheme="majorBidi" w:hint="cs"/>
          <w:sz w:val="30"/>
          <w:szCs w:val="30"/>
          <w:cs/>
          <w:lang w:val="th-TH"/>
        </w:rPr>
        <w:t>กลุ่มบริษัทได้จัดประเภทอสังหาริมทรัพย์เพื่อการลงทุน</w:t>
      </w:r>
      <w:r w:rsidR="00FD0C23" w:rsidRPr="000E73AD">
        <w:rPr>
          <w:rFonts w:asciiTheme="majorBidi" w:hAnsiTheme="majorBidi" w:hint="cs"/>
          <w:sz w:val="30"/>
          <w:szCs w:val="30"/>
          <w:cs/>
          <w:lang w:val="th-TH"/>
        </w:rPr>
        <w:t>ซึ่งเป็นที่ดินมูลค่าตามบัญชีจำนวน</w:t>
      </w:r>
      <w:r w:rsidR="00FD0C23" w:rsidRPr="000E73AD">
        <w:rPr>
          <w:rFonts w:asciiTheme="majorBidi" w:hAnsiTheme="majorBidi"/>
          <w:sz w:val="30"/>
          <w:szCs w:val="30"/>
        </w:rPr>
        <w:t xml:space="preserve"> </w:t>
      </w:r>
      <w:r w:rsidR="008F75E7" w:rsidRPr="000E73AD">
        <w:rPr>
          <w:rFonts w:asciiTheme="majorBidi" w:hAnsiTheme="majorBidi"/>
          <w:sz w:val="30"/>
          <w:szCs w:val="30"/>
        </w:rPr>
        <w:t>200</w:t>
      </w:r>
      <w:r w:rsidR="00FD0C23" w:rsidRPr="000E73AD">
        <w:rPr>
          <w:rFonts w:asciiTheme="majorBidi" w:hAnsiTheme="majorBidi" w:hint="cs"/>
          <w:sz w:val="30"/>
          <w:szCs w:val="30"/>
          <w:cs/>
        </w:rPr>
        <w:t xml:space="preserve"> ล้านบาท</w:t>
      </w:r>
      <w:r w:rsidRPr="000E73AD">
        <w:rPr>
          <w:rFonts w:asciiTheme="majorBidi" w:hAnsiTheme="majorBidi" w:hint="cs"/>
          <w:sz w:val="30"/>
          <w:szCs w:val="30"/>
          <w:cs/>
          <w:lang w:val="th-TH"/>
        </w:rPr>
        <w:t>เป็นสินทรัพย์ไม่หมุนเวียนที่จัดประเภทเป็นสินทรัพย์ที่ถือไว้เพื่อขาย</w:t>
      </w:r>
      <w:r w:rsidR="006041B3" w:rsidRPr="000E73AD">
        <w:rPr>
          <w:rFonts w:asciiTheme="majorBidi" w:hAnsiTheme="majorBidi"/>
          <w:sz w:val="30"/>
          <w:szCs w:val="30"/>
        </w:rPr>
        <w:t xml:space="preserve"> </w:t>
      </w:r>
      <w:r w:rsidRPr="000E73AD">
        <w:rPr>
          <w:rFonts w:asciiTheme="majorBidi" w:hAnsiTheme="majorBidi" w:hint="cs"/>
          <w:sz w:val="30"/>
          <w:szCs w:val="30"/>
          <w:cs/>
          <w:lang w:val="th-TH"/>
        </w:rPr>
        <w:t>ซึ่งกลุ่มบริษัทมีแผนการขายสินทรัพย์</w:t>
      </w:r>
      <w:r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E73AD">
        <w:rPr>
          <w:rFonts w:asciiTheme="majorBidi" w:hAnsiTheme="majorBidi" w:hint="cs"/>
          <w:sz w:val="30"/>
          <w:szCs w:val="30"/>
          <w:cs/>
          <w:lang w:val="th-TH"/>
        </w:rPr>
        <w:t>โดยคาดว่าการขายจะเสร็จสมบูรณ์ภายใน</w:t>
      </w:r>
      <w:r w:rsidR="00FD0C23" w:rsidRPr="000E73AD">
        <w:rPr>
          <w:rFonts w:asciiTheme="majorBidi" w:hAnsiTheme="majorBidi" w:hint="cs"/>
          <w:sz w:val="30"/>
          <w:szCs w:val="30"/>
          <w:cs/>
          <w:lang w:val="th-TH"/>
        </w:rPr>
        <w:t>ปี</w:t>
      </w:r>
      <w:r w:rsidR="0023613F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23613F" w:rsidRPr="001D66EF">
        <w:rPr>
          <w:rFonts w:asciiTheme="majorBidi" w:hAnsiTheme="majorBidi"/>
          <w:sz w:val="30"/>
          <w:szCs w:val="30"/>
        </w:rPr>
        <w:t>2563</w:t>
      </w:r>
      <w:r w:rsidR="006041B3" w:rsidRPr="000E73AD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FD0C23" w:rsidRPr="000E73AD">
        <w:rPr>
          <w:rFonts w:asciiTheme="majorBidi" w:hAnsiTheme="majorBidi" w:hint="cs"/>
          <w:sz w:val="30"/>
          <w:szCs w:val="30"/>
          <w:cs/>
          <w:lang w:val="th-TH"/>
        </w:rPr>
        <w:t>ทั้งนี้</w:t>
      </w:r>
      <w:r w:rsidR="00F467A0" w:rsidRPr="000E73AD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FD0C23" w:rsidRPr="001D66EF">
        <w:rPr>
          <w:rFonts w:asciiTheme="majorBidi" w:hAnsiTheme="majorBidi" w:hint="cs"/>
          <w:sz w:val="30"/>
          <w:szCs w:val="30"/>
          <w:cs/>
          <w:lang w:val="th-TH"/>
        </w:rPr>
        <w:t>กลุ่มบริษัทได้</w:t>
      </w:r>
      <w:r w:rsidR="00857F25">
        <w:rPr>
          <w:rFonts w:asciiTheme="majorBidi" w:hAnsiTheme="majorBidi" w:hint="cs"/>
          <w:sz w:val="30"/>
          <w:szCs w:val="30"/>
          <w:cs/>
          <w:lang w:val="th-TH"/>
        </w:rPr>
        <w:t>ทำสัญญาจะซื้อจะขายกับผู้ซื้อและ</w:t>
      </w:r>
      <w:r w:rsidR="00FD0C23" w:rsidRPr="001D66EF">
        <w:rPr>
          <w:rFonts w:asciiTheme="majorBidi" w:hAnsiTheme="majorBidi" w:hint="cs"/>
          <w:sz w:val="30"/>
          <w:szCs w:val="30"/>
          <w:cs/>
          <w:lang w:val="th-TH"/>
        </w:rPr>
        <w:t>รับเงิน</w:t>
      </w:r>
      <w:r w:rsidR="001D66EF">
        <w:rPr>
          <w:rFonts w:asciiTheme="majorBidi" w:hAnsiTheme="majorBidi" w:hint="cs"/>
          <w:sz w:val="30"/>
          <w:szCs w:val="30"/>
          <w:cs/>
          <w:lang w:val="th-TH"/>
        </w:rPr>
        <w:t>มัดจำตาม</w:t>
      </w:r>
      <w:r w:rsidR="00857F25">
        <w:rPr>
          <w:rFonts w:asciiTheme="majorBidi" w:hAnsiTheme="majorBidi" w:hint="cs"/>
          <w:sz w:val="30"/>
          <w:szCs w:val="30"/>
          <w:cs/>
          <w:lang w:val="th-TH"/>
        </w:rPr>
        <w:t>สัญญา</w:t>
      </w:r>
      <w:r w:rsidR="00FD0C23" w:rsidRPr="001D66EF">
        <w:rPr>
          <w:rFonts w:asciiTheme="majorBidi" w:hAnsiTheme="majorBidi" w:hint="cs"/>
          <w:sz w:val="30"/>
          <w:szCs w:val="30"/>
          <w:cs/>
          <w:lang w:val="th-TH"/>
        </w:rPr>
        <w:t>จำนวน</w:t>
      </w:r>
      <w:r w:rsidR="00D62126">
        <w:rPr>
          <w:rFonts w:asciiTheme="majorBidi" w:hAnsiTheme="majorBidi" w:hint="cs"/>
          <w:sz w:val="30"/>
          <w:szCs w:val="30"/>
          <w:cs/>
          <w:lang w:val="th-TH"/>
        </w:rPr>
        <w:t>เงิน</w:t>
      </w:r>
      <w:r w:rsidR="00FD0C23" w:rsidRPr="001D66EF">
        <w:rPr>
          <w:rFonts w:asciiTheme="majorBidi" w:hAnsiTheme="majorBidi"/>
          <w:sz w:val="30"/>
          <w:szCs w:val="30"/>
        </w:rPr>
        <w:t xml:space="preserve"> </w:t>
      </w:r>
      <w:r w:rsidR="001D66EF" w:rsidRPr="001D66EF">
        <w:rPr>
          <w:rFonts w:asciiTheme="majorBidi" w:hAnsiTheme="majorBidi"/>
          <w:sz w:val="30"/>
          <w:szCs w:val="30"/>
        </w:rPr>
        <w:t>10</w:t>
      </w:r>
      <w:r w:rsidR="00FD0C23" w:rsidRPr="001D66EF">
        <w:rPr>
          <w:rFonts w:asciiTheme="majorBidi" w:hAnsiTheme="majorBidi" w:hint="cs"/>
          <w:sz w:val="30"/>
          <w:szCs w:val="30"/>
          <w:cs/>
        </w:rPr>
        <w:t xml:space="preserve"> </w:t>
      </w:r>
      <w:r w:rsidR="006041B3" w:rsidRPr="001D66EF">
        <w:rPr>
          <w:rFonts w:asciiTheme="majorBidi" w:hAnsiTheme="majorBidi" w:hint="cs"/>
          <w:sz w:val="30"/>
          <w:szCs w:val="30"/>
          <w:cs/>
        </w:rPr>
        <w:t>ล้าน</w:t>
      </w:r>
      <w:r w:rsidR="00FD0C23" w:rsidRPr="001D66EF">
        <w:rPr>
          <w:rFonts w:asciiTheme="majorBidi" w:hAnsiTheme="majorBidi" w:hint="cs"/>
          <w:sz w:val="30"/>
          <w:szCs w:val="30"/>
          <w:cs/>
        </w:rPr>
        <w:t xml:space="preserve">บาทแล้วในเดือนพฤศจิกายน </w:t>
      </w:r>
      <w:r w:rsidR="00FD0C23" w:rsidRPr="001D66EF">
        <w:rPr>
          <w:rFonts w:asciiTheme="majorBidi" w:hAnsiTheme="majorBidi"/>
          <w:sz w:val="30"/>
          <w:szCs w:val="30"/>
        </w:rPr>
        <w:t>2563</w:t>
      </w:r>
    </w:p>
    <w:p w14:paraId="3AE67AFB" w14:textId="1D1BC4F6" w:rsidR="00657B02" w:rsidRPr="000E73AD" w:rsidRDefault="00657B02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564E98A" w14:textId="77777777" w:rsidR="00562CEB" w:rsidRPr="000E73AD" w:rsidRDefault="00562CEB" w:rsidP="00A9166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0E73A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เงินลงทุนในบริษัทร่วม</w:t>
      </w:r>
    </w:p>
    <w:p w14:paraId="6B604732" w14:textId="77777777" w:rsidR="00562CEB" w:rsidRPr="000E73AD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z w:val="26"/>
          <w:szCs w:val="26"/>
        </w:rPr>
      </w:pPr>
    </w:p>
    <w:tbl>
      <w:tblPr>
        <w:tblW w:w="921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9"/>
        <w:gridCol w:w="1260"/>
        <w:gridCol w:w="270"/>
        <w:gridCol w:w="1170"/>
        <w:gridCol w:w="270"/>
        <w:gridCol w:w="1102"/>
        <w:gridCol w:w="236"/>
        <w:gridCol w:w="1106"/>
        <w:gridCol w:w="8"/>
      </w:tblGrid>
      <w:tr w:rsidR="00562CEB" w:rsidRPr="000E73AD" w14:paraId="2C79ECC8" w14:textId="77777777" w:rsidTr="003D79FA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14:paraId="679830DD" w14:textId="77777777" w:rsidR="00562CEB" w:rsidRPr="000E73AD" w:rsidRDefault="00562CEB" w:rsidP="00A9166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5497771C" w14:textId="77777777" w:rsidR="00562CEB" w:rsidRPr="000E73AD" w:rsidRDefault="00562CEB" w:rsidP="00A9166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1C14B6E" w14:textId="77777777" w:rsidR="00562CEB" w:rsidRPr="000E73AD" w:rsidRDefault="00562CEB" w:rsidP="00A9166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4" w:type="dxa"/>
            <w:gridSpan w:val="3"/>
            <w:shd w:val="clear" w:color="auto" w:fill="auto"/>
          </w:tcPr>
          <w:p w14:paraId="7F77A821" w14:textId="77777777" w:rsidR="00562CEB" w:rsidRPr="000E73AD" w:rsidRDefault="00562CEB" w:rsidP="00A9166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3646" w:rsidRPr="000E73AD" w14:paraId="69F27148" w14:textId="77777777" w:rsidTr="003D79FA">
        <w:tc>
          <w:tcPr>
            <w:tcW w:w="3789" w:type="dxa"/>
            <w:shd w:val="clear" w:color="auto" w:fill="auto"/>
          </w:tcPr>
          <w:p w14:paraId="5C7D729F" w14:textId="05F516EF" w:rsidR="00BE3646" w:rsidRPr="000E73AD" w:rsidRDefault="00F2366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D121E" w:rsidRPr="000E73AD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E73A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0D121E" w:rsidRPr="000E73A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="000D121E" w:rsidRPr="000E73A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="000D121E" w:rsidRPr="000E73AD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  <w:shd w:val="clear" w:color="auto" w:fill="auto"/>
          </w:tcPr>
          <w:p w14:paraId="53A31FEB" w14:textId="77777777" w:rsidR="00BE3646" w:rsidRPr="000E73AD" w:rsidRDefault="000D0FB7" w:rsidP="00A9166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40C5243" w14:textId="77777777" w:rsidR="00BE3646" w:rsidRPr="000E73AD" w:rsidRDefault="00BE3646" w:rsidP="00A9166C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7BCB0A6" w14:textId="77777777" w:rsidR="00BE3646" w:rsidRPr="000E73AD" w:rsidRDefault="000D0FB7" w:rsidP="00A9166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7CD1C81D" w14:textId="77777777" w:rsidR="00BE3646" w:rsidRPr="000E73AD" w:rsidRDefault="00BE3646" w:rsidP="00A9166C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14:paraId="16F6EB63" w14:textId="77777777" w:rsidR="00BE3646" w:rsidRPr="000E73AD" w:rsidRDefault="000D0FB7" w:rsidP="00A9166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19B0E958" w14:textId="77777777" w:rsidR="00BE3646" w:rsidRPr="000E73AD" w:rsidRDefault="00BE3646" w:rsidP="00A9166C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32F4872C" w14:textId="77777777" w:rsidR="00BE3646" w:rsidRPr="000E73AD" w:rsidRDefault="000D0FB7" w:rsidP="00A9166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562CEB" w:rsidRPr="000E73AD" w14:paraId="236F447F" w14:textId="77777777" w:rsidTr="003D79FA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14:paraId="14F0D03E" w14:textId="77777777" w:rsidR="00562CEB" w:rsidRPr="000E73AD" w:rsidRDefault="00562C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14" w:type="dxa"/>
            <w:gridSpan w:val="7"/>
            <w:shd w:val="clear" w:color="auto" w:fill="auto"/>
          </w:tcPr>
          <w:p w14:paraId="7571A260" w14:textId="77777777" w:rsidR="00562CEB" w:rsidRPr="000E73AD" w:rsidRDefault="00BE3646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6D6254" w:rsidRPr="000E73A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A7354" w:rsidRPr="000E73AD" w14:paraId="72BEB69D" w14:textId="77777777" w:rsidTr="003D79FA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14:paraId="7EA38D48" w14:textId="77777777" w:rsidR="00EA7354" w:rsidRPr="000E73AD" w:rsidRDefault="00EA7354" w:rsidP="00A9166C">
            <w:pPr>
              <w:ind w:right="-468"/>
              <w:rPr>
                <w:rStyle w:val="Emphasis"/>
                <w:rFonts w:asciiTheme="majorBidi" w:hAnsiTheme="majorBidi" w:cstheme="majorBidi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shd w:val="clear" w:color="auto" w:fill="auto"/>
          </w:tcPr>
          <w:p w14:paraId="636FF87E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2,459</w:t>
            </w:r>
          </w:p>
        </w:tc>
        <w:tc>
          <w:tcPr>
            <w:tcW w:w="270" w:type="dxa"/>
            <w:shd w:val="clear" w:color="auto" w:fill="auto"/>
          </w:tcPr>
          <w:p w14:paraId="599CE4FF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09E1B3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2,552</w:t>
            </w:r>
          </w:p>
        </w:tc>
        <w:tc>
          <w:tcPr>
            <w:tcW w:w="270" w:type="dxa"/>
            <w:shd w:val="clear" w:color="auto" w:fill="auto"/>
          </w:tcPr>
          <w:p w14:paraId="5D2492C7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5F1FB4C8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2,818</w:t>
            </w:r>
          </w:p>
        </w:tc>
        <w:tc>
          <w:tcPr>
            <w:tcW w:w="236" w:type="dxa"/>
            <w:shd w:val="clear" w:color="auto" w:fill="auto"/>
          </w:tcPr>
          <w:p w14:paraId="5E674A5A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3B9C358A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2,818</w:t>
            </w:r>
          </w:p>
        </w:tc>
      </w:tr>
      <w:tr w:rsidR="00EA7354" w:rsidRPr="000E73AD" w14:paraId="44C24AC8" w14:textId="77777777" w:rsidTr="003D79FA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14:paraId="197089D1" w14:textId="77777777" w:rsidR="00EA7354" w:rsidRPr="000E73AD" w:rsidRDefault="00EA7354" w:rsidP="00A9166C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ส่วนแบ่งขาดทุนสุทธิ</w:t>
            </w:r>
          </w:p>
        </w:tc>
        <w:tc>
          <w:tcPr>
            <w:tcW w:w="1260" w:type="dxa"/>
            <w:shd w:val="clear" w:color="auto" w:fill="auto"/>
          </w:tcPr>
          <w:p w14:paraId="0D63D63E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1ECEA8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EADD79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3F27A6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4E0EA16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3814593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15714B5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7B02" w:rsidRPr="000E73AD" w14:paraId="2FA83EA1" w14:textId="77777777" w:rsidTr="003D79FA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14:paraId="6CBBAB20" w14:textId="77777777" w:rsidR="00657B02" w:rsidRPr="000E73AD" w:rsidRDefault="00657B02" w:rsidP="00A9166C">
            <w:pPr>
              <w:ind w:left="189"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6A0EDF9" w14:textId="335E1A27" w:rsidR="00657B02" w:rsidRPr="000E73AD" w:rsidRDefault="00BB74C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(67)</w:t>
            </w:r>
          </w:p>
        </w:tc>
        <w:tc>
          <w:tcPr>
            <w:tcW w:w="270" w:type="dxa"/>
            <w:shd w:val="clear" w:color="auto" w:fill="auto"/>
          </w:tcPr>
          <w:p w14:paraId="16D65355" w14:textId="77777777" w:rsidR="00657B02" w:rsidRPr="000E73AD" w:rsidRDefault="00657B02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747B0AE" w14:textId="1EA5E542" w:rsidR="00657B02" w:rsidRPr="000E73AD" w:rsidRDefault="00540BE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E73AD">
              <w:rPr>
                <w:rFonts w:ascii="Angsana New" w:hAnsi="Angsana New"/>
                <w:sz w:val="30"/>
                <w:szCs w:val="30"/>
              </w:rPr>
              <w:t>72</w:t>
            </w:r>
            <w:r w:rsidRPr="000E73A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451E404" w14:textId="77777777" w:rsidR="00657B02" w:rsidRPr="000E73AD" w:rsidRDefault="00657B02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64A5615E" w14:textId="77777777" w:rsidR="00657B02" w:rsidRPr="000E73AD" w:rsidRDefault="00657B02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952CEA" w14:textId="77777777" w:rsidR="00657B02" w:rsidRPr="000E73AD" w:rsidRDefault="00657B02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14:paraId="70E8D7B5" w14:textId="77777777" w:rsidR="00657B02" w:rsidRPr="000E73AD" w:rsidRDefault="00657B02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57B02" w:rsidRPr="000E73AD" w14:paraId="00A0997A" w14:textId="77777777" w:rsidTr="003D79FA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14:paraId="64777456" w14:textId="04992247" w:rsidR="00657B02" w:rsidRPr="000E73AD" w:rsidRDefault="00657B02" w:rsidP="00A9166C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D121E"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0D121E" w:rsidRPr="000E73A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B6FCE1" w14:textId="14CF2AC3" w:rsidR="00657B02" w:rsidRPr="000E73AD" w:rsidRDefault="00BB74C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2,392</w:t>
            </w:r>
          </w:p>
        </w:tc>
        <w:tc>
          <w:tcPr>
            <w:tcW w:w="270" w:type="dxa"/>
            <w:shd w:val="clear" w:color="auto" w:fill="auto"/>
          </w:tcPr>
          <w:p w14:paraId="68102452" w14:textId="77777777" w:rsidR="00657B02" w:rsidRPr="000E73AD" w:rsidRDefault="00657B02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E3CCC" w14:textId="336B59EC" w:rsidR="00657B02" w:rsidRPr="000E73AD" w:rsidRDefault="00540BE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="Angsana New" w:hAnsi="Angsana New"/>
                <w:b/>
                <w:bCs/>
                <w:sz w:val="30"/>
                <w:szCs w:val="30"/>
              </w:rPr>
              <w:t>2,480</w:t>
            </w:r>
          </w:p>
        </w:tc>
        <w:tc>
          <w:tcPr>
            <w:tcW w:w="270" w:type="dxa"/>
            <w:shd w:val="clear" w:color="auto" w:fill="auto"/>
          </w:tcPr>
          <w:p w14:paraId="2A7F443D" w14:textId="77777777" w:rsidR="00657B02" w:rsidRPr="000E73AD" w:rsidRDefault="00657B02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69A1BD" w14:textId="77777777" w:rsidR="00657B02" w:rsidRPr="000E73AD" w:rsidRDefault="00657B02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2,818</w:t>
            </w:r>
          </w:p>
        </w:tc>
        <w:tc>
          <w:tcPr>
            <w:tcW w:w="236" w:type="dxa"/>
            <w:shd w:val="clear" w:color="auto" w:fill="auto"/>
          </w:tcPr>
          <w:p w14:paraId="426EB7BC" w14:textId="77777777" w:rsidR="00657B02" w:rsidRPr="000E73AD" w:rsidRDefault="00657B02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B8CAD" w14:textId="77777777" w:rsidR="00657B02" w:rsidRPr="000E73AD" w:rsidRDefault="00657B02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2,818</w:t>
            </w:r>
          </w:p>
        </w:tc>
      </w:tr>
      <w:tr w:rsidR="00EA7354" w:rsidRPr="000E73AD" w14:paraId="48B1D799" w14:textId="77777777" w:rsidTr="003D79FA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14:paraId="2C2C7B85" w14:textId="77777777" w:rsidR="00EA7354" w:rsidRPr="000E73AD" w:rsidRDefault="00EA7354" w:rsidP="00A9166C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18B5883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CF6B9A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55FB22F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2,459</w:t>
            </w:r>
          </w:p>
        </w:tc>
        <w:tc>
          <w:tcPr>
            <w:tcW w:w="270" w:type="dxa"/>
            <w:shd w:val="clear" w:color="auto" w:fill="auto"/>
          </w:tcPr>
          <w:p w14:paraId="03439A9B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38EE481" w14:textId="77777777" w:rsidR="00EA7354" w:rsidRPr="000E73AD" w:rsidRDefault="00EA7354" w:rsidP="00A9166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BE10B8C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384CCCD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2,818</w:t>
            </w:r>
          </w:p>
        </w:tc>
      </w:tr>
    </w:tbl>
    <w:p w14:paraId="334DFABC" w14:textId="77777777" w:rsidR="00A7476B" w:rsidRPr="000E73AD" w:rsidRDefault="00A7476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color w:val="000000"/>
          <w:sz w:val="30"/>
          <w:szCs w:val="30"/>
        </w:rPr>
        <w:sectPr w:rsidR="00A7476B" w:rsidRPr="000E73AD" w:rsidSect="00D936B3">
          <w:headerReference w:type="default" r:id="rId11"/>
          <w:footerReference w:type="default" r:id="rId12"/>
          <w:pgSz w:w="11909" w:h="16834" w:code="9"/>
          <w:pgMar w:top="691" w:right="1152" w:bottom="1080" w:left="1152" w:header="720" w:footer="720" w:gutter="0"/>
          <w:pgNumType w:start="16"/>
          <w:cols w:space="720"/>
          <w:docGrid w:linePitch="245"/>
        </w:sectPr>
      </w:pPr>
    </w:p>
    <w:p w14:paraId="5198C541" w14:textId="170614B9" w:rsidR="00562CEB" w:rsidRPr="000E73AD" w:rsidRDefault="00531857" w:rsidP="00A9166C">
      <w:pPr>
        <w:pStyle w:val="Heading6"/>
        <w:jc w:val="both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0E73AD">
        <w:rPr>
          <w:rFonts w:asciiTheme="majorBidi" w:hAnsiTheme="majorBidi" w:cstheme="majorBidi"/>
          <w:b w:val="0"/>
          <w:bCs w:val="0"/>
          <w:sz w:val="30"/>
          <w:szCs w:val="30"/>
          <w:cs/>
        </w:rPr>
        <w:lastRenderedPageBreak/>
        <w:t>เ</w:t>
      </w:r>
      <w:r w:rsidR="00562CEB" w:rsidRPr="000E73AD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งินลงทุนในบริษัทร่วม ณ วันที่ </w:t>
      </w:r>
      <w:r w:rsidR="00002511" w:rsidRPr="000E73AD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30 </w:t>
      </w:r>
      <w:r w:rsidR="00540BE0" w:rsidRPr="000E73AD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กันย</w:t>
      </w:r>
      <w:r w:rsidR="00002511" w:rsidRPr="000E73AD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ายน </w:t>
      </w:r>
      <w:r w:rsidR="00002511" w:rsidRPr="000E73AD">
        <w:rPr>
          <w:rFonts w:asciiTheme="majorBidi" w:hAnsiTheme="majorBidi" w:cstheme="majorBidi"/>
          <w:b w:val="0"/>
          <w:bCs w:val="0"/>
          <w:sz w:val="30"/>
          <w:szCs w:val="30"/>
        </w:rPr>
        <w:t>2563</w:t>
      </w:r>
      <w:r w:rsidR="00562CEB" w:rsidRPr="000E73AD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562CEB" w:rsidRPr="000E73AD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และ </w:t>
      </w:r>
      <w:r w:rsidR="00562CEB" w:rsidRPr="000E73AD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31 </w:t>
      </w:r>
      <w:r w:rsidR="00562CEB" w:rsidRPr="000E73AD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ธันวาคม </w:t>
      </w:r>
      <w:r w:rsidR="000D0FB7" w:rsidRPr="000E73AD">
        <w:rPr>
          <w:rFonts w:asciiTheme="majorBidi" w:hAnsiTheme="majorBidi" w:cstheme="majorBidi"/>
          <w:b w:val="0"/>
          <w:bCs w:val="0"/>
          <w:sz w:val="30"/>
          <w:szCs w:val="30"/>
        </w:rPr>
        <w:t>2562</w:t>
      </w:r>
      <w:r w:rsidR="00562CEB" w:rsidRPr="000E73AD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562CEB" w:rsidRPr="000E73AD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และเงินปันผลรับสำหรับงวด</w:t>
      </w:r>
      <w:r w:rsidR="00540BE0" w:rsidRPr="000E73AD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เก้า</w:t>
      </w:r>
      <w:r w:rsidR="00562CEB" w:rsidRPr="000E73AD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เดือนสิ้นสุดวันที่ </w:t>
      </w:r>
      <w:r w:rsidR="00540BE0" w:rsidRPr="000E73AD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30 </w:t>
      </w:r>
      <w:r w:rsidR="00540BE0" w:rsidRPr="000E73AD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กันย</w:t>
      </w:r>
      <w:r w:rsidR="00540BE0" w:rsidRPr="000E73AD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ายน </w:t>
      </w:r>
      <w:r w:rsidR="00002511" w:rsidRPr="000E73AD">
        <w:rPr>
          <w:rFonts w:asciiTheme="majorBidi" w:hAnsiTheme="majorBidi" w:cstheme="majorBidi"/>
          <w:b w:val="0"/>
          <w:bCs w:val="0"/>
          <w:sz w:val="30"/>
          <w:szCs w:val="30"/>
        </w:rPr>
        <w:t>2563</w:t>
      </w:r>
      <w:r w:rsidR="00562CEB" w:rsidRPr="000E73AD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562CEB" w:rsidRPr="000E73AD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และ </w:t>
      </w:r>
      <w:r w:rsidR="000D0FB7" w:rsidRPr="000E73AD">
        <w:rPr>
          <w:rFonts w:asciiTheme="majorBidi" w:hAnsiTheme="majorBidi" w:cstheme="majorBidi"/>
          <w:b w:val="0"/>
          <w:bCs w:val="0"/>
          <w:sz w:val="30"/>
          <w:szCs w:val="30"/>
        </w:rPr>
        <w:t>2562</w:t>
      </w:r>
      <w:r w:rsidR="00562CEB" w:rsidRPr="000E73AD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562CEB" w:rsidRPr="000E73AD">
        <w:rPr>
          <w:rFonts w:asciiTheme="majorBidi" w:hAnsiTheme="majorBidi" w:cstheme="majorBidi"/>
          <w:b w:val="0"/>
          <w:bCs w:val="0"/>
          <w:sz w:val="30"/>
          <w:szCs w:val="30"/>
          <w:cs/>
        </w:rPr>
        <w:t>มีดังนี้</w:t>
      </w:r>
    </w:p>
    <w:p w14:paraId="6CD428F9" w14:textId="77777777" w:rsidR="00562CEB" w:rsidRPr="000E73AD" w:rsidRDefault="00562CEB" w:rsidP="00A9166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405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51"/>
        <w:gridCol w:w="900"/>
        <w:gridCol w:w="184"/>
        <w:gridCol w:w="986"/>
        <w:gridCol w:w="180"/>
        <w:gridCol w:w="1080"/>
        <w:gridCol w:w="180"/>
        <w:gridCol w:w="1080"/>
        <w:gridCol w:w="180"/>
        <w:gridCol w:w="108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</w:tblGrid>
      <w:tr w:rsidR="00FC18AF" w:rsidRPr="000E73AD" w14:paraId="77C93990" w14:textId="77777777" w:rsidTr="00826BA8">
        <w:trPr>
          <w:cantSplit/>
        </w:trPr>
        <w:tc>
          <w:tcPr>
            <w:tcW w:w="2351" w:type="dxa"/>
            <w:shd w:val="clear" w:color="auto" w:fill="auto"/>
          </w:tcPr>
          <w:p w14:paraId="2234DAE9" w14:textId="77777777" w:rsidR="00FC18AF" w:rsidRPr="000E73AD" w:rsidRDefault="00FC18AF" w:rsidP="00A9166C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60BED943" w14:textId="77777777" w:rsidR="00FC18AF" w:rsidRPr="000E73AD" w:rsidRDefault="00FC18AF" w:rsidP="00A9166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4A1B729" w14:textId="77777777" w:rsidR="00FC18AF" w:rsidRPr="000E73AD" w:rsidRDefault="00FC18AF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AFC4EE1" w14:textId="77777777" w:rsidR="00FC18AF" w:rsidRPr="000E73AD" w:rsidRDefault="00FC18AF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5C6ABCF1" w14:textId="77777777" w:rsidR="00FC18AF" w:rsidRPr="000E73AD" w:rsidRDefault="00FC18AF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05DF5407" w14:textId="77777777" w:rsidR="00FC18AF" w:rsidRPr="000E73AD" w:rsidRDefault="00FC18AF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63A7484A" w14:textId="77777777" w:rsidR="00FC18AF" w:rsidRPr="000E73AD" w:rsidRDefault="00FC18AF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6930" w:type="dxa"/>
            <w:gridSpan w:val="11"/>
            <w:shd w:val="clear" w:color="auto" w:fill="auto"/>
          </w:tcPr>
          <w:p w14:paraId="238D1E1E" w14:textId="77777777" w:rsidR="00FC18AF" w:rsidRPr="000E73AD" w:rsidRDefault="00FC18AF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540777" w:rsidRPr="000E73AD" w14:paraId="52650895" w14:textId="77777777" w:rsidTr="00826BA8">
        <w:trPr>
          <w:cantSplit/>
        </w:trPr>
        <w:tc>
          <w:tcPr>
            <w:tcW w:w="2351" w:type="dxa"/>
            <w:shd w:val="clear" w:color="auto" w:fill="auto"/>
          </w:tcPr>
          <w:p w14:paraId="7DB25341" w14:textId="77777777" w:rsidR="00540777" w:rsidRPr="000E73AD" w:rsidRDefault="00540777" w:rsidP="00A9166C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3D30CDE3" w14:textId="77777777" w:rsidR="00540777" w:rsidRPr="000E73AD" w:rsidRDefault="00540777" w:rsidP="00A9166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180" w:type="dxa"/>
            <w:shd w:val="clear" w:color="auto" w:fill="auto"/>
          </w:tcPr>
          <w:p w14:paraId="14575F40" w14:textId="77777777" w:rsidR="00540777" w:rsidRPr="000E73AD" w:rsidRDefault="00540777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EDCF4C" w14:textId="77777777" w:rsidR="00540777" w:rsidRPr="000E73AD" w:rsidRDefault="00540777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1C368787" w14:textId="77777777" w:rsidR="00540777" w:rsidRPr="000E73AD" w:rsidRDefault="00540777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72FA15B0" w14:textId="77777777" w:rsidR="00540777" w:rsidRPr="000E73AD" w:rsidRDefault="00540777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7F1F045C" w14:textId="77777777" w:rsidR="00540777" w:rsidRPr="000E73AD" w:rsidRDefault="00540777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63F72E56" w14:textId="77777777" w:rsidR="00540777" w:rsidRPr="000E73AD" w:rsidRDefault="00540777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CB98F42" w14:textId="77777777" w:rsidR="00540777" w:rsidRPr="000E73AD" w:rsidRDefault="00540777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15B98DAD" w14:textId="77777777" w:rsidR="00540777" w:rsidRPr="000E73AD" w:rsidRDefault="00540777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มูลค่าตาม</w:t>
            </w:r>
          </w:p>
        </w:tc>
        <w:tc>
          <w:tcPr>
            <w:tcW w:w="180" w:type="dxa"/>
            <w:shd w:val="clear" w:color="auto" w:fill="auto"/>
          </w:tcPr>
          <w:p w14:paraId="0A7CF041" w14:textId="77777777" w:rsidR="00540777" w:rsidRPr="000E73AD" w:rsidRDefault="00540777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160" w:type="dxa"/>
            <w:gridSpan w:val="3"/>
          </w:tcPr>
          <w:p w14:paraId="7619AF3F" w14:textId="77777777" w:rsidR="00540777" w:rsidRPr="000E73AD" w:rsidRDefault="00540777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เงินปันผลรับ</w:t>
            </w:r>
            <w:r w:rsidR="00D81959" w:rsidRPr="000E73A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สำหรับ</w:t>
            </w:r>
          </w:p>
        </w:tc>
      </w:tr>
      <w:tr w:rsidR="00540777" w:rsidRPr="000E73AD" w14:paraId="55F09C02" w14:textId="77777777" w:rsidTr="00826BA8">
        <w:trPr>
          <w:cantSplit/>
        </w:trPr>
        <w:tc>
          <w:tcPr>
            <w:tcW w:w="2351" w:type="dxa"/>
            <w:shd w:val="clear" w:color="auto" w:fill="auto"/>
          </w:tcPr>
          <w:p w14:paraId="09073059" w14:textId="77777777" w:rsidR="00540777" w:rsidRPr="000E73AD" w:rsidRDefault="00540777" w:rsidP="00A9166C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73D66F3D" w14:textId="77777777" w:rsidR="00540777" w:rsidRPr="000E73AD" w:rsidDel="00685444" w:rsidRDefault="00540777" w:rsidP="00A9166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180" w:type="dxa"/>
            <w:shd w:val="clear" w:color="auto" w:fill="auto"/>
          </w:tcPr>
          <w:p w14:paraId="04767E1C" w14:textId="77777777" w:rsidR="00540777" w:rsidRPr="000E73AD" w:rsidRDefault="00540777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50D0B0E4" w14:textId="77777777" w:rsidR="00540777" w:rsidRPr="000E73AD" w:rsidRDefault="00540777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711F07EC" w14:textId="77777777" w:rsidR="00540777" w:rsidRPr="000E73AD" w:rsidRDefault="00540777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4E7FD48E" w14:textId="77777777" w:rsidR="00540777" w:rsidRPr="000E73AD" w:rsidRDefault="00540777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</w:tcPr>
          <w:p w14:paraId="190A341D" w14:textId="77777777" w:rsidR="00540777" w:rsidRPr="000E73AD" w:rsidRDefault="00540777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377DFEEC" w14:textId="77777777" w:rsidR="00540777" w:rsidRPr="000E73AD" w:rsidRDefault="00540777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</w:tcPr>
          <w:p w14:paraId="77A97B06" w14:textId="77777777" w:rsidR="00540777" w:rsidRPr="000E73AD" w:rsidRDefault="00540777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160" w:type="dxa"/>
            <w:gridSpan w:val="3"/>
          </w:tcPr>
          <w:p w14:paraId="3BE18679" w14:textId="62EAC3A8" w:rsidR="00540777" w:rsidRPr="000E73AD" w:rsidRDefault="00540777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งวด</w:t>
            </w:r>
            <w:r w:rsidR="00A50163" w:rsidRPr="000E73A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เก้า</w:t>
            </w:r>
            <w:r w:rsidRPr="000E73A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เดือนสิ้นสุดวันที่</w:t>
            </w:r>
          </w:p>
        </w:tc>
      </w:tr>
      <w:tr w:rsidR="00993DA2" w:rsidRPr="000E73AD" w14:paraId="119754DC" w14:textId="77777777" w:rsidTr="00826BA8">
        <w:trPr>
          <w:cantSplit/>
          <w:trHeight w:val="254"/>
        </w:trPr>
        <w:tc>
          <w:tcPr>
            <w:tcW w:w="2351" w:type="dxa"/>
            <w:shd w:val="clear" w:color="auto" w:fill="auto"/>
          </w:tcPr>
          <w:p w14:paraId="0A9DE095" w14:textId="77777777" w:rsidR="00993DA2" w:rsidRPr="000E73AD" w:rsidRDefault="00993DA2" w:rsidP="00A9166C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5BD5E29" w14:textId="68DB0952" w:rsidR="00993DA2" w:rsidRPr="000E73AD" w:rsidRDefault="00A5016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0E73AD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  <w:shd w:val="clear" w:color="auto" w:fill="auto"/>
          </w:tcPr>
          <w:p w14:paraId="2CD24747" w14:textId="77777777" w:rsidR="00993DA2" w:rsidRPr="000E73AD" w:rsidRDefault="00993DA2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1A05365A" w14:textId="77777777" w:rsidR="00993DA2" w:rsidRPr="000E73AD" w:rsidRDefault="00993DA2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0E73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5502E014" w14:textId="77777777" w:rsidR="00993DA2" w:rsidRPr="000E73AD" w:rsidRDefault="00993DA2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5B40BF" w14:textId="261EEBF7" w:rsidR="00993DA2" w:rsidRPr="000E73AD" w:rsidRDefault="00A5016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0E73AD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49CFC54A" w14:textId="77777777" w:rsidR="00993DA2" w:rsidRPr="000E73AD" w:rsidRDefault="00993DA2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2D082EC" w14:textId="5841EC25" w:rsidR="00993DA2" w:rsidRPr="000E73AD" w:rsidRDefault="00993DA2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0E73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543B65CF" w14:textId="77777777" w:rsidR="00993DA2" w:rsidRPr="000E73AD" w:rsidRDefault="00993DA2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5BD9A62" w14:textId="75025630" w:rsidR="00993DA2" w:rsidRPr="000E73AD" w:rsidRDefault="00A5016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0E73AD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55D84F75" w14:textId="77777777" w:rsidR="00993DA2" w:rsidRPr="000E73AD" w:rsidRDefault="00993DA2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66D1BA3" w14:textId="0093F293" w:rsidR="00993DA2" w:rsidRPr="000E73AD" w:rsidRDefault="00993DA2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0E73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02CA17C8" w14:textId="77777777" w:rsidR="00993DA2" w:rsidRPr="000E73AD" w:rsidRDefault="00993DA2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DFF05C9" w14:textId="337F1377" w:rsidR="00993DA2" w:rsidRPr="000E73AD" w:rsidRDefault="00A5016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0E73AD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5B8DB75A" w14:textId="77777777" w:rsidR="00993DA2" w:rsidRPr="000E73AD" w:rsidRDefault="00993DA2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6BFE58A" w14:textId="5EDC7478" w:rsidR="00993DA2" w:rsidRPr="000E73AD" w:rsidRDefault="00993DA2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0E73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6AD5C3E9" w14:textId="77777777" w:rsidR="00993DA2" w:rsidRPr="000E73AD" w:rsidRDefault="00993DA2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C9A740" w14:textId="7013012C" w:rsidR="00993DA2" w:rsidRPr="000E73AD" w:rsidRDefault="00A5016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0E73AD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4422016A" w14:textId="77777777" w:rsidR="00993DA2" w:rsidRPr="000E73AD" w:rsidRDefault="00993DA2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9D1E11" w14:textId="2028BBA7" w:rsidR="00993DA2" w:rsidRPr="000E73AD" w:rsidRDefault="00A5016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0E73AD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993DA2" w:rsidRPr="000E73AD" w14:paraId="204000C2" w14:textId="77777777" w:rsidTr="00826BA8">
        <w:trPr>
          <w:cantSplit/>
        </w:trPr>
        <w:tc>
          <w:tcPr>
            <w:tcW w:w="2351" w:type="dxa"/>
            <w:shd w:val="clear" w:color="auto" w:fill="auto"/>
          </w:tcPr>
          <w:p w14:paraId="759F37DD" w14:textId="77777777" w:rsidR="00993DA2" w:rsidRPr="000E73AD" w:rsidRDefault="00993DA2" w:rsidP="00A9166C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82EFF1C" w14:textId="77777777" w:rsidR="00993DA2" w:rsidRPr="000E73AD" w:rsidRDefault="00993DA2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4" w:type="dxa"/>
            <w:shd w:val="clear" w:color="auto" w:fill="auto"/>
          </w:tcPr>
          <w:p w14:paraId="3DFDCFAE" w14:textId="77777777" w:rsidR="00993DA2" w:rsidRPr="000E73AD" w:rsidRDefault="00993DA2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4D151F73" w14:textId="77777777" w:rsidR="00993DA2" w:rsidRPr="000E73AD" w:rsidRDefault="00993DA2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3E64656E" w14:textId="77777777" w:rsidR="00993DA2" w:rsidRPr="000E73AD" w:rsidRDefault="00993DA2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9400F5" w14:textId="388BA444" w:rsidR="00993DA2" w:rsidRPr="000E73AD" w:rsidRDefault="00993DA2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4F5823B" w14:textId="77777777" w:rsidR="00993DA2" w:rsidRPr="000E73AD" w:rsidRDefault="00993DA2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91F95D" w14:textId="372FD21E" w:rsidR="00993DA2" w:rsidRPr="000E73AD" w:rsidRDefault="00993DA2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101815CB" w14:textId="77777777" w:rsidR="00993DA2" w:rsidRPr="000E73AD" w:rsidRDefault="00993DA2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708B849" w14:textId="57D11937" w:rsidR="00993DA2" w:rsidRPr="000E73AD" w:rsidRDefault="00993DA2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74926A16" w14:textId="77777777" w:rsidR="00993DA2" w:rsidRPr="000E73AD" w:rsidRDefault="00993DA2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FFCB638" w14:textId="0F14AC9E" w:rsidR="00993DA2" w:rsidRPr="000E73AD" w:rsidRDefault="00993DA2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0CE74F4C" w14:textId="77777777" w:rsidR="00993DA2" w:rsidRPr="000E73AD" w:rsidRDefault="00993DA2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0D9DEFE" w14:textId="53DD4FA6" w:rsidR="00993DA2" w:rsidRPr="000E73AD" w:rsidRDefault="00993DA2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614C7B95" w14:textId="77777777" w:rsidR="00993DA2" w:rsidRPr="000E73AD" w:rsidRDefault="00993DA2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E2DDDA4" w14:textId="3E173A83" w:rsidR="00993DA2" w:rsidRPr="000E73AD" w:rsidRDefault="00993DA2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509CC69A" w14:textId="77777777" w:rsidR="00993DA2" w:rsidRPr="000E73AD" w:rsidRDefault="00993DA2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7BDC9C" w14:textId="77777777" w:rsidR="00993DA2" w:rsidRPr="000E73AD" w:rsidRDefault="00993DA2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FCB1E46" w14:textId="77777777" w:rsidR="00993DA2" w:rsidRPr="000E73AD" w:rsidRDefault="00993DA2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550F7C" w14:textId="77777777" w:rsidR="00993DA2" w:rsidRPr="000E73AD" w:rsidRDefault="00993DA2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540777" w:rsidRPr="000E73AD" w14:paraId="58E14CFA" w14:textId="77777777" w:rsidTr="00826BA8">
        <w:trPr>
          <w:cantSplit/>
        </w:trPr>
        <w:tc>
          <w:tcPr>
            <w:tcW w:w="2351" w:type="dxa"/>
            <w:shd w:val="clear" w:color="auto" w:fill="auto"/>
          </w:tcPr>
          <w:p w14:paraId="5269DDEE" w14:textId="77777777" w:rsidR="00540777" w:rsidRPr="000E73AD" w:rsidRDefault="00540777" w:rsidP="00A9166C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4273C9EE" w14:textId="77777777" w:rsidR="00540777" w:rsidRPr="000E73AD" w:rsidRDefault="00540777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0E73AD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0E73A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ร้อยละ)</w:t>
            </w:r>
          </w:p>
        </w:tc>
        <w:tc>
          <w:tcPr>
            <w:tcW w:w="180" w:type="dxa"/>
            <w:shd w:val="clear" w:color="auto" w:fill="auto"/>
          </w:tcPr>
          <w:p w14:paraId="6F167A76" w14:textId="77777777" w:rsidR="00540777" w:rsidRPr="000E73AD" w:rsidRDefault="00540777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450" w:type="dxa"/>
            <w:gridSpan w:val="15"/>
          </w:tcPr>
          <w:p w14:paraId="4C64FA40" w14:textId="77777777" w:rsidR="00540777" w:rsidRPr="000E73AD" w:rsidRDefault="00540777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="00EE4331" w:rsidRPr="000E73A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0E73A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540777" w:rsidRPr="000E73AD" w14:paraId="4830A702" w14:textId="77777777" w:rsidTr="0057220A">
        <w:trPr>
          <w:cantSplit/>
        </w:trPr>
        <w:tc>
          <w:tcPr>
            <w:tcW w:w="2351" w:type="dxa"/>
            <w:shd w:val="clear" w:color="auto" w:fill="auto"/>
          </w:tcPr>
          <w:p w14:paraId="565309F5" w14:textId="77777777" w:rsidR="00540777" w:rsidRPr="000E73AD" w:rsidRDefault="00540777" w:rsidP="00A9166C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00" w:type="dxa"/>
            <w:shd w:val="clear" w:color="auto" w:fill="auto"/>
          </w:tcPr>
          <w:p w14:paraId="4AB1CE80" w14:textId="77777777" w:rsidR="00540777" w:rsidRPr="000E73AD" w:rsidRDefault="00540777" w:rsidP="00A9166C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14:paraId="224BDDD1" w14:textId="77777777" w:rsidR="00540777" w:rsidRPr="000E73AD" w:rsidRDefault="00540777" w:rsidP="00A9166C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14:paraId="5389622F" w14:textId="77777777" w:rsidR="00540777" w:rsidRPr="000E73AD" w:rsidRDefault="00540777" w:rsidP="00A9166C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88874F2" w14:textId="77777777" w:rsidR="00540777" w:rsidRPr="000E73AD" w:rsidRDefault="00540777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FB59E2" w14:textId="77777777" w:rsidR="00540777" w:rsidRPr="000E73AD" w:rsidRDefault="00540777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6B3F125" w14:textId="77777777" w:rsidR="00540777" w:rsidRPr="000E73AD" w:rsidRDefault="00540777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36DB35" w14:textId="77777777" w:rsidR="00540777" w:rsidRPr="000E73AD" w:rsidRDefault="00540777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3842DAA" w14:textId="77777777" w:rsidR="00540777" w:rsidRPr="000E73AD" w:rsidRDefault="00540777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0D88915" w14:textId="77777777" w:rsidR="00540777" w:rsidRPr="000E73AD" w:rsidRDefault="00540777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E0FB88E" w14:textId="77777777" w:rsidR="00540777" w:rsidRPr="000E73AD" w:rsidRDefault="00540777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C27F5D4" w14:textId="77777777" w:rsidR="00540777" w:rsidRPr="000E73AD" w:rsidRDefault="00540777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40EA27B" w14:textId="77777777" w:rsidR="00540777" w:rsidRPr="000E73AD" w:rsidRDefault="00540777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07C01B5" w14:textId="77777777" w:rsidR="00540777" w:rsidRPr="000E73AD" w:rsidRDefault="00540777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005A3900" w14:textId="77777777" w:rsidR="00540777" w:rsidRPr="000E73AD" w:rsidRDefault="00540777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04969FA" w14:textId="77777777" w:rsidR="00540777" w:rsidRPr="000E73AD" w:rsidRDefault="00540777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B735F68" w14:textId="77777777" w:rsidR="00540777" w:rsidRPr="000E73AD" w:rsidRDefault="00540777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1FFADD" w14:textId="77777777" w:rsidR="00540777" w:rsidRPr="000E73AD" w:rsidRDefault="00540777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9E7C135" w14:textId="77777777" w:rsidR="00540777" w:rsidRPr="000E73AD" w:rsidRDefault="00540777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EBEEAF" w14:textId="77777777" w:rsidR="00540777" w:rsidRPr="000E73AD" w:rsidRDefault="00540777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7354" w:rsidRPr="000E73AD" w14:paraId="27728017" w14:textId="77777777" w:rsidTr="0057220A">
        <w:trPr>
          <w:cantSplit/>
        </w:trPr>
        <w:tc>
          <w:tcPr>
            <w:tcW w:w="2351" w:type="dxa"/>
            <w:shd w:val="clear" w:color="auto" w:fill="auto"/>
          </w:tcPr>
          <w:p w14:paraId="0D83E640" w14:textId="77777777" w:rsidR="00EA7354" w:rsidRPr="000E73AD" w:rsidRDefault="00EA7354" w:rsidP="00A9166C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เคแอลอาร์ที จำกัด</w:t>
            </w:r>
          </w:p>
        </w:tc>
        <w:tc>
          <w:tcPr>
            <w:tcW w:w="900" w:type="dxa"/>
            <w:shd w:val="clear" w:color="auto" w:fill="auto"/>
          </w:tcPr>
          <w:p w14:paraId="1824D5A8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184" w:type="dxa"/>
            <w:shd w:val="clear" w:color="auto" w:fill="auto"/>
          </w:tcPr>
          <w:p w14:paraId="58254E8B" w14:textId="77777777" w:rsidR="00EA7354" w:rsidRPr="000E73AD" w:rsidRDefault="00EA7354" w:rsidP="00A916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2A431366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49</w:t>
            </w:r>
          </w:p>
        </w:tc>
        <w:tc>
          <w:tcPr>
            <w:tcW w:w="180" w:type="dxa"/>
            <w:shd w:val="clear" w:color="auto" w:fill="auto"/>
          </w:tcPr>
          <w:p w14:paraId="6A4BEEEB" w14:textId="77777777" w:rsidR="00EA7354" w:rsidRPr="000E73AD" w:rsidRDefault="00EA7354" w:rsidP="00A9166C">
            <w:pPr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19966B" w14:textId="77777777" w:rsidR="00EA7354" w:rsidRPr="000E73AD" w:rsidRDefault="00EA7354" w:rsidP="00A9166C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5,750</w:t>
            </w:r>
          </w:p>
        </w:tc>
        <w:tc>
          <w:tcPr>
            <w:tcW w:w="180" w:type="dxa"/>
          </w:tcPr>
          <w:p w14:paraId="36AC7A09" w14:textId="77777777" w:rsidR="00EA7354" w:rsidRPr="000E73AD" w:rsidRDefault="00EA7354" w:rsidP="00A9166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11D28C28" w14:textId="77777777" w:rsidR="00EA7354" w:rsidRPr="000E73AD" w:rsidRDefault="00EA7354" w:rsidP="00A9166C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5,750</w:t>
            </w:r>
          </w:p>
        </w:tc>
        <w:tc>
          <w:tcPr>
            <w:tcW w:w="180" w:type="dxa"/>
          </w:tcPr>
          <w:p w14:paraId="555788B0" w14:textId="77777777" w:rsidR="00EA7354" w:rsidRPr="000E73AD" w:rsidRDefault="00EA7354" w:rsidP="00A9166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A239D95" w14:textId="77777777" w:rsidR="00EA7354" w:rsidRPr="000E73AD" w:rsidRDefault="00EA7354" w:rsidP="00A9166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80" w:type="dxa"/>
            <w:shd w:val="clear" w:color="auto" w:fill="auto"/>
          </w:tcPr>
          <w:p w14:paraId="63612835" w14:textId="77777777" w:rsidR="00EA7354" w:rsidRPr="000E73AD" w:rsidRDefault="00EA7354" w:rsidP="00A9166C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150533F" w14:textId="77777777" w:rsidR="00EA7354" w:rsidRPr="000E73AD" w:rsidRDefault="00EA7354" w:rsidP="00A9166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80" w:type="dxa"/>
            <w:shd w:val="clear" w:color="auto" w:fill="auto"/>
          </w:tcPr>
          <w:p w14:paraId="21965122" w14:textId="77777777" w:rsidR="00EA7354" w:rsidRPr="000E73AD" w:rsidRDefault="00EA7354" w:rsidP="00A9166C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EB35680" w14:textId="75A03C9F" w:rsidR="00EA7354" w:rsidRPr="000E73AD" w:rsidRDefault="00144F0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01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</w:rPr>
              <w:t>2,392</w:t>
            </w:r>
          </w:p>
        </w:tc>
        <w:tc>
          <w:tcPr>
            <w:tcW w:w="180" w:type="dxa"/>
            <w:shd w:val="clear" w:color="auto" w:fill="auto"/>
          </w:tcPr>
          <w:p w14:paraId="610A3B79" w14:textId="77777777" w:rsidR="00EA7354" w:rsidRPr="000E73AD" w:rsidRDefault="00EA7354" w:rsidP="00A9166C">
            <w:pPr>
              <w:pStyle w:val="acctfourfigures"/>
              <w:tabs>
                <w:tab w:val="clear" w:pos="765"/>
                <w:tab w:val="decimal" w:pos="551"/>
                <w:tab w:val="decimal" w:pos="753"/>
                <w:tab w:val="decimal" w:pos="91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0987C07" w14:textId="77777777" w:rsidR="00EA7354" w:rsidRPr="000E73AD" w:rsidRDefault="00EA7354" w:rsidP="00A9166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2,459</w:t>
            </w:r>
          </w:p>
        </w:tc>
        <w:tc>
          <w:tcPr>
            <w:tcW w:w="180" w:type="dxa"/>
            <w:shd w:val="clear" w:color="auto" w:fill="auto"/>
          </w:tcPr>
          <w:p w14:paraId="54DB0809" w14:textId="77777777" w:rsidR="00EA7354" w:rsidRPr="000E73AD" w:rsidRDefault="00EA7354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D025E5" w14:textId="77777777" w:rsidR="00EA7354" w:rsidRPr="000E73AD" w:rsidRDefault="00EA7354" w:rsidP="00A9166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4AC038" w14:textId="77777777" w:rsidR="00EA7354" w:rsidRPr="000E73AD" w:rsidRDefault="00EA7354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BD1244" w14:textId="77777777" w:rsidR="00EA7354" w:rsidRPr="000E73AD" w:rsidRDefault="00EA7354" w:rsidP="00A9166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6EA8AD79" w14:textId="77777777" w:rsidR="00562CEB" w:rsidRPr="000E73AD" w:rsidRDefault="00562CEB" w:rsidP="00A9166C">
      <w:pPr>
        <w:jc w:val="center"/>
        <w:rPr>
          <w:rFonts w:asciiTheme="majorBidi" w:hAnsiTheme="majorBidi" w:cstheme="majorBidi"/>
          <w:sz w:val="30"/>
          <w:szCs w:val="30"/>
        </w:rPr>
      </w:pPr>
    </w:p>
    <w:tbl>
      <w:tblPr>
        <w:tblW w:w="1495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50"/>
        <w:gridCol w:w="719"/>
        <w:gridCol w:w="184"/>
        <w:gridCol w:w="806"/>
        <w:gridCol w:w="180"/>
        <w:gridCol w:w="1001"/>
        <w:gridCol w:w="180"/>
        <w:gridCol w:w="1001"/>
        <w:gridCol w:w="180"/>
        <w:gridCol w:w="878"/>
        <w:gridCol w:w="180"/>
        <w:gridCol w:w="810"/>
        <w:gridCol w:w="180"/>
        <w:gridCol w:w="810"/>
        <w:gridCol w:w="180"/>
        <w:gridCol w:w="810"/>
        <w:gridCol w:w="180"/>
        <w:gridCol w:w="900"/>
        <w:gridCol w:w="180"/>
        <w:gridCol w:w="992"/>
        <w:gridCol w:w="178"/>
        <w:gridCol w:w="900"/>
        <w:gridCol w:w="180"/>
        <w:gridCol w:w="992"/>
      </w:tblGrid>
      <w:tr w:rsidR="00826BA8" w:rsidRPr="000E73AD" w14:paraId="0F6DFDEB" w14:textId="77777777" w:rsidTr="00F458AF">
        <w:trPr>
          <w:cantSplit/>
        </w:trPr>
        <w:tc>
          <w:tcPr>
            <w:tcW w:w="2350" w:type="dxa"/>
            <w:shd w:val="clear" w:color="auto" w:fill="auto"/>
          </w:tcPr>
          <w:p w14:paraId="5813E0DC" w14:textId="77777777" w:rsidR="00826BA8" w:rsidRPr="000E73AD" w:rsidRDefault="00826BA8" w:rsidP="00A9166C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9" w:type="dxa"/>
            <w:gridSpan w:val="3"/>
            <w:shd w:val="clear" w:color="auto" w:fill="auto"/>
          </w:tcPr>
          <w:p w14:paraId="0DA632F7" w14:textId="77777777" w:rsidR="00826BA8" w:rsidRPr="000E73AD" w:rsidRDefault="00826BA8" w:rsidP="00A9166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BFDD571" w14:textId="77777777" w:rsidR="00826BA8" w:rsidRPr="000E73AD" w:rsidRDefault="00826BA8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13F2343C" w14:textId="77777777" w:rsidR="00826BA8" w:rsidRPr="000E73AD" w:rsidRDefault="00826BA8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4DCA8FA7" w14:textId="77777777" w:rsidR="00826BA8" w:rsidRPr="000E73AD" w:rsidRDefault="00826BA8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01" w:type="dxa"/>
          </w:tcPr>
          <w:p w14:paraId="6EF5D9CC" w14:textId="77777777" w:rsidR="00826BA8" w:rsidRPr="000E73AD" w:rsidRDefault="00826BA8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68B16908" w14:textId="77777777" w:rsidR="00826BA8" w:rsidRPr="000E73AD" w:rsidRDefault="00826BA8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350" w:type="dxa"/>
            <w:gridSpan w:val="15"/>
          </w:tcPr>
          <w:p w14:paraId="791756E8" w14:textId="77777777" w:rsidR="00826BA8" w:rsidRPr="000E73AD" w:rsidRDefault="00826BA8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</w:t>
            </w:r>
            <w:r w:rsidR="00D81959" w:rsidRPr="000E73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กิจการ</w:t>
            </w:r>
          </w:p>
        </w:tc>
      </w:tr>
      <w:tr w:rsidR="002E66F5" w:rsidRPr="000E73AD" w14:paraId="3791EC59" w14:textId="77777777" w:rsidTr="00F458AF">
        <w:trPr>
          <w:cantSplit/>
        </w:trPr>
        <w:tc>
          <w:tcPr>
            <w:tcW w:w="2350" w:type="dxa"/>
            <w:shd w:val="clear" w:color="auto" w:fill="auto"/>
          </w:tcPr>
          <w:p w14:paraId="09B2C8C3" w14:textId="77777777" w:rsidR="002E66F5" w:rsidRPr="000E73AD" w:rsidRDefault="002E66F5" w:rsidP="00A9166C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9" w:type="dxa"/>
            <w:gridSpan w:val="3"/>
            <w:shd w:val="clear" w:color="auto" w:fill="auto"/>
          </w:tcPr>
          <w:p w14:paraId="2ACC90A5" w14:textId="77777777" w:rsidR="002E66F5" w:rsidRPr="000E73AD" w:rsidRDefault="002E66F5" w:rsidP="00A9166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180" w:type="dxa"/>
            <w:shd w:val="clear" w:color="auto" w:fill="auto"/>
          </w:tcPr>
          <w:p w14:paraId="04D5DF70" w14:textId="77777777" w:rsidR="002E66F5" w:rsidRPr="000E73AD" w:rsidRDefault="002E66F5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1BE988D5" w14:textId="77777777" w:rsidR="002E66F5" w:rsidRPr="000E73AD" w:rsidRDefault="002E66F5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69330F3F" w14:textId="77777777" w:rsidR="002E66F5" w:rsidRPr="000E73AD" w:rsidRDefault="002E66F5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01" w:type="dxa"/>
          </w:tcPr>
          <w:p w14:paraId="66DCC2BE" w14:textId="77777777" w:rsidR="002E66F5" w:rsidRPr="000E73AD" w:rsidRDefault="002E66F5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3E27F194" w14:textId="77777777" w:rsidR="002E66F5" w:rsidRPr="000E73AD" w:rsidRDefault="002E66F5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68" w:type="dxa"/>
            <w:gridSpan w:val="3"/>
            <w:shd w:val="clear" w:color="auto" w:fill="auto"/>
          </w:tcPr>
          <w:p w14:paraId="1D6B8C97" w14:textId="77777777" w:rsidR="002E66F5" w:rsidRPr="000E73AD" w:rsidRDefault="002E66F5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1FD3DD2" w14:textId="77777777" w:rsidR="002E66F5" w:rsidRPr="000E73AD" w:rsidRDefault="002E66F5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2B396746" w14:textId="77777777" w:rsidR="002E66F5" w:rsidRPr="000E73AD" w:rsidRDefault="002E66F5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43BB4EE" w14:textId="77777777" w:rsidR="002E66F5" w:rsidRPr="000E73AD" w:rsidRDefault="002E66F5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072" w:type="dxa"/>
            <w:gridSpan w:val="3"/>
          </w:tcPr>
          <w:p w14:paraId="1198F9C3" w14:textId="77777777" w:rsidR="002E66F5" w:rsidRPr="000E73AD" w:rsidRDefault="002E66F5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78" w:type="dxa"/>
          </w:tcPr>
          <w:p w14:paraId="34B26583" w14:textId="77777777" w:rsidR="002E66F5" w:rsidRPr="000E73AD" w:rsidRDefault="002E66F5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072" w:type="dxa"/>
            <w:gridSpan w:val="3"/>
          </w:tcPr>
          <w:p w14:paraId="3AED2ADB" w14:textId="77777777" w:rsidR="002E66F5" w:rsidRPr="000E73AD" w:rsidRDefault="002E66F5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เงินปันผลรับ</w:t>
            </w:r>
            <w:r w:rsidR="00D81959" w:rsidRPr="000E73A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สำหรับ</w:t>
            </w:r>
          </w:p>
        </w:tc>
      </w:tr>
      <w:tr w:rsidR="00094593" w:rsidRPr="000E73AD" w14:paraId="18934D02" w14:textId="77777777" w:rsidTr="00F458AF">
        <w:trPr>
          <w:cantSplit/>
        </w:trPr>
        <w:tc>
          <w:tcPr>
            <w:tcW w:w="2350" w:type="dxa"/>
            <w:shd w:val="clear" w:color="auto" w:fill="auto"/>
          </w:tcPr>
          <w:p w14:paraId="7424F589" w14:textId="77777777" w:rsidR="00094593" w:rsidRPr="000E73AD" w:rsidRDefault="00094593" w:rsidP="00A9166C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9" w:type="dxa"/>
            <w:gridSpan w:val="3"/>
            <w:shd w:val="clear" w:color="auto" w:fill="auto"/>
          </w:tcPr>
          <w:p w14:paraId="48EC757E" w14:textId="77777777" w:rsidR="00094593" w:rsidRPr="000E73AD" w:rsidDel="00685444" w:rsidRDefault="00094593" w:rsidP="00A9166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180" w:type="dxa"/>
            <w:shd w:val="clear" w:color="auto" w:fill="auto"/>
          </w:tcPr>
          <w:p w14:paraId="32642BD4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2" w:type="dxa"/>
            <w:gridSpan w:val="3"/>
          </w:tcPr>
          <w:p w14:paraId="47F241AD" w14:textId="77777777" w:rsidR="00094593" w:rsidRPr="000E73AD" w:rsidRDefault="0009459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3CE65A3" w14:textId="77777777" w:rsidR="00094593" w:rsidRPr="000E73AD" w:rsidRDefault="0009459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  <w:gridSpan w:val="3"/>
            <w:shd w:val="clear" w:color="auto" w:fill="auto"/>
          </w:tcPr>
          <w:p w14:paraId="101DE540" w14:textId="77777777" w:rsidR="00094593" w:rsidRPr="000E73AD" w:rsidRDefault="0009459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</w:tcPr>
          <w:p w14:paraId="65F08337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56E6D34F" w14:textId="77777777" w:rsidR="00094593" w:rsidRPr="000E73AD" w:rsidRDefault="00094593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การด้อยค่า</w:t>
            </w:r>
          </w:p>
        </w:tc>
        <w:tc>
          <w:tcPr>
            <w:tcW w:w="180" w:type="dxa"/>
            <w:shd w:val="clear" w:color="auto" w:fill="auto"/>
          </w:tcPr>
          <w:p w14:paraId="704560FA" w14:textId="77777777" w:rsidR="00094593" w:rsidRPr="000E73AD" w:rsidRDefault="00094593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072" w:type="dxa"/>
            <w:gridSpan w:val="3"/>
          </w:tcPr>
          <w:p w14:paraId="30A64A83" w14:textId="3B392308" w:rsidR="00094593" w:rsidRPr="000E73AD" w:rsidRDefault="00094593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ราคาทุน </w:t>
            </w:r>
            <w:r w:rsidR="005F2104" w:rsidRPr="000E73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0E73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0E73A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78" w:type="dxa"/>
          </w:tcPr>
          <w:p w14:paraId="76854872" w14:textId="77777777" w:rsidR="00094593" w:rsidRPr="000E73AD" w:rsidRDefault="00094593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072" w:type="dxa"/>
            <w:gridSpan w:val="3"/>
          </w:tcPr>
          <w:p w14:paraId="72393AD7" w14:textId="222A626F" w:rsidR="00094593" w:rsidRPr="000E73AD" w:rsidRDefault="00094593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งวด</w:t>
            </w:r>
            <w:r w:rsidR="0062626A" w:rsidRPr="000E73A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เก้า</w:t>
            </w:r>
            <w:r w:rsidRPr="000E73A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เดือนสิ้นสุดวันที่</w:t>
            </w:r>
          </w:p>
        </w:tc>
      </w:tr>
      <w:tr w:rsidR="00094593" w:rsidRPr="000E73AD" w14:paraId="18971606" w14:textId="77777777" w:rsidTr="00F458AF">
        <w:trPr>
          <w:cantSplit/>
          <w:trHeight w:val="254"/>
        </w:trPr>
        <w:tc>
          <w:tcPr>
            <w:tcW w:w="2350" w:type="dxa"/>
            <w:shd w:val="clear" w:color="auto" w:fill="auto"/>
          </w:tcPr>
          <w:p w14:paraId="65FE05CA" w14:textId="77777777" w:rsidR="00094593" w:rsidRPr="000E73AD" w:rsidRDefault="00094593" w:rsidP="00A9166C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5D30FBD6" w14:textId="5BBA6805" w:rsidR="00094593" w:rsidRPr="000E73AD" w:rsidRDefault="0009459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pacing w:val="-8"/>
                <w:sz w:val="24"/>
                <w:szCs w:val="24"/>
                <w:lang w:val="en-US" w:bidi="th-TH"/>
              </w:rPr>
              <w:t>30</w:t>
            </w:r>
            <w:r w:rsidRPr="000E73AD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val="en-US" w:bidi="th-TH"/>
              </w:rPr>
              <w:t xml:space="preserve"> </w:t>
            </w:r>
            <w:r w:rsidR="0062626A" w:rsidRPr="000E73AD">
              <w:rPr>
                <w:rFonts w:asciiTheme="majorBidi" w:hAnsiTheme="majorBidi" w:cstheme="majorBidi" w:hint="cs"/>
                <w:spacing w:val="-8"/>
                <w:sz w:val="24"/>
                <w:szCs w:val="24"/>
                <w:cs/>
                <w:lang w:bidi="th-TH"/>
              </w:rPr>
              <w:t>กันย</w:t>
            </w:r>
            <w:r w:rsidRPr="000E73AD">
              <w:rPr>
                <w:rFonts w:asciiTheme="majorBidi" w:hAnsiTheme="majorBidi" w:cstheme="majorBidi" w:hint="cs"/>
                <w:spacing w:val="-8"/>
                <w:sz w:val="24"/>
                <w:szCs w:val="24"/>
                <w:cs/>
                <w:lang w:bidi="th-TH"/>
              </w:rPr>
              <w:t>ายน</w:t>
            </w:r>
          </w:p>
        </w:tc>
        <w:tc>
          <w:tcPr>
            <w:tcW w:w="184" w:type="dxa"/>
            <w:shd w:val="clear" w:color="auto" w:fill="auto"/>
          </w:tcPr>
          <w:p w14:paraId="3B3A1855" w14:textId="77777777" w:rsidR="00094593" w:rsidRPr="000E73AD" w:rsidRDefault="0009459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3EC45BAE" w14:textId="77777777" w:rsidR="00094593" w:rsidRPr="000E73AD" w:rsidRDefault="0009459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0E73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0DFE0425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64F1C26D" w14:textId="78599C9E" w:rsidR="00094593" w:rsidRPr="000E73AD" w:rsidRDefault="0062626A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0E73AD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29BCB846" w14:textId="77777777" w:rsidR="00094593" w:rsidRPr="000E73AD" w:rsidRDefault="0009459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47F625C1" w14:textId="77777777" w:rsidR="00094593" w:rsidRPr="000E73AD" w:rsidRDefault="0009459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0E73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9132C2A" w14:textId="77777777" w:rsidR="00094593" w:rsidRPr="000E73AD" w:rsidRDefault="0009459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8" w:type="dxa"/>
            <w:shd w:val="clear" w:color="auto" w:fill="auto"/>
          </w:tcPr>
          <w:p w14:paraId="7F9212EF" w14:textId="706AA032" w:rsidR="00094593" w:rsidRPr="000E73AD" w:rsidRDefault="0062626A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0E73AD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21ED4633" w14:textId="77777777" w:rsidR="00094593" w:rsidRPr="000E73AD" w:rsidRDefault="0009459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6AAD13F" w14:textId="77777777" w:rsidR="00094593" w:rsidRPr="000E73AD" w:rsidRDefault="0009459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0E73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022A12A4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319CC43" w14:textId="5432DAB2" w:rsidR="00094593" w:rsidRPr="000E73AD" w:rsidRDefault="0062626A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0E73AD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2FBDE00A" w14:textId="77777777" w:rsidR="00094593" w:rsidRPr="000E73AD" w:rsidRDefault="0009459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248A4DE" w14:textId="77777777" w:rsidR="00094593" w:rsidRPr="000E73AD" w:rsidRDefault="0009459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0E73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57E9AC31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7FC1F2" w14:textId="24C30D14" w:rsidR="00094593" w:rsidRPr="000E73AD" w:rsidRDefault="0062626A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0E73AD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52403B34" w14:textId="77777777" w:rsidR="00094593" w:rsidRPr="000E73AD" w:rsidRDefault="0009459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52C0F03" w14:textId="77777777" w:rsidR="00094593" w:rsidRPr="000E73AD" w:rsidRDefault="0009459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0E73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0648A6C2" w14:textId="77777777" w:rsidR="00094593" w:rsidRPr="000E73AD" w:rsidRDefault="0009459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2C320A96" w14:textId="57D2E97E" w:rsidR="00094593" w:rsidRPr="000E73AD" w:rsidRDefault="0062626A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0E73AD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16CCF97B" w14:textId="77777777" w:rsidR="00094593" w:rsidRPr="000E73AD" w:rsidRDefault="0009459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08BA71E" w14:textId="2E6CC8CD" w:rsidR="00094593" w:rsidRPr="000E73AD" w:rsidRDefault="0062626A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0E73AD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094593" w:rsidRPr="000E73AD" w14:paraId="33D5B9BF" w14:textId="77777777" w:rsidTr="00F458AF">
        <w:trPr>
          <w:cantSplit/>
        </w:trPr>
        <w:tc>
          <w:tcPr>
            <w:tcW w:w="2350" w:type="dxa"/>
            <w:shd w:val="clear" w:color="auto" w:fill="auto"/>
          </w:tcPr>
          <w:p w14:paraId="77349BC6" w14:textId="77777777" w:rsidR="00094593" w:rsidRPr="000E73AD" w:rsidRDefault="00094593" w:rsidP="00A9166C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3848F297" w14:textId="77777777" w:rsidR="00094593" w:rsidRPr="000E73AD" w:rsidRDefault="0009459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4" w:type="dxa"/>
            <w:shd w:val="clear" w:color="auto" w:fill="auto"/>
          </w:tcPr>
          <w:p w14:paraId="618F67D7" w14:textId="77777777" w:rsidR="00094593" w:rsidRPr="000E73AD" w:rsidRDefault="0009459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558F8CE7" w14:textId="77777777" w:rsidR="00094593" w:rsidRPr="000E73AD" w:rsidRDefault="0009459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7F1D6609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25E06B98" w14:textId="77777777" w:rsidR="00094593" w:rsidRPr="000E73AD" w:rsidRDefault="0009459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D8C77AB" w14:textId="77777777" w:rsidR="00094593" w:rsidRPr="000E73AD" w:rsidRDefault="0009459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00D79F9C" w14:textId="77777777" w:rsidR="00094593" w:rsidRPr="000E73AD" w:rsidRDefault="0009459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B12D7E5" w14:textId="77777777" w:rsidR="00094593" w:rsidRPr="000E73AD" w:rsidRDefault="0009459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78" w:type="dxa"/>
            <w:shd w:val="clear" w:color="auto" w:fill="auto"/>
          </w:tcPr>
          <w:p w14:paraId="4CF15D2F" w14:textId="77777777" w:rsidR="00094593" w:rsidRPr="000E73AD" w:rsidRDefault="0009459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6290B627" w14:textId="77777777" w:rsidR="00094593" w:rsidRPr="000E73AD" w:rsidRDefault="0009459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4A8ED74" w14:textId="77777777" w:rsidR="00094593" w:rsidRPr="000E73AD" w:rsidRDefault="0009459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3FAA5B93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587E77B" w14:textId="77777777" w:rsidR="00094593" w:rsidRPr="000E73AD" w:rsidRDefault="0009459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49C7FB53" w14:textId="77777777" w:rsidR="00094593" w:rsidRPr="000E73AD" w:rsidRDefault="0009459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8018E59" w14:textId="77777777" w:rsidR="00094593" w:rsidRPr="000E73AD" w:rsidRDefault="0009459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0EBEB517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535F524" w14:textId="77777777" w:rsidR="00094593" w:rsidRPr="000E73AD" w:rsidRDefault="0009459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20A525A" w14:textId="77777777" w:rsidR="00094593" w:rsidRPr="000E73AD" w:rsidRDefault="0009459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1060C3B" w14:textId="77777777" w:rsidR="00094593" w:rsidRPr="000E73AD" w:rsidRDefault="0009459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000FFC7E" w14:textId="77777777" w:rsidR="00094593" w:rsidRPr="000E73AD" w:rsidRDefault="0009459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00562513" w14:textId="77777777" w:rsidR="00094593" w:rsidRPr="000E73AD" w:rsidRDefault="0009459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3D8FF55" w14:textId="77777777" w:rsidR="00094593" w:rsidRPr="000E73AD" w:rsidRDefault="0009459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C80E34" w14:textId="77777777" w:rsidR="00094593" w:rsidRPr="000E73AD" w:rsidRDefault="0009459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094593" w:rsidRPr="000E73AD" w14:paraId="3CBAA937" w14:textId="77777777" w:rsidTr="00F458AF">
        <w:trPr>
          <w:cantSplit/>
        </w:trPr>
        <w:tc>
          <w:tcPr>
            <w:tcW w:w="2350" w:type="dxa"/>
            <w:shd w:val="clear" w:color="auto" w:fill="auto"/>
          </w:tcPr>
          <w:p w14:paraId="2943AF47" w14:textId="77777777" w:rsidR="00094593" w:rsidRPr="000E73AD" w:rsidRDefault="00094593" w:rsidP="00A9166C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9" w:type="dxa"/>
            <w:gridSpan w:val="3"/>
            <w:shd w:val="clear" w:color="auto" w:fill="auto"/>
          </w:tcPr>
          <w:p w14:paraId="24A7F6EF" w14:textId="77777777" w:rsidR="00094593" w:rsidRPr="000E73AD" w:rsidRDefault="0009459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0E73AD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0E73A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ร้อยละ)</w:t>
            </w:r>
          </w:p>
        </w:tc>
        <w:tc>
          <w:tcPr>
            <w:tcW w:w="180" w:type="dxa"/>
            <w:shd w:val="clear" w:color="auto" w:fill="auto"/>
          </w:tcPr>
          <w:p w14:paraId="5AB8F4E2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2" w:type="dxa"/>
            <w:gridSpan w:val="19"/>
          </w:tcPr>
          <w:p w14:paraId="04975593" w14:textId="77777777" w:rsidR="00094593" w:rsidRPr="000E73AD" w:rsidRDefault="0009459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0E73A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พันบาท)</w:t>
            </w:r>
          </w:p>
        </w:tc>
      </w:tr>
      <w:tr w:rsidR="00094593" w:rsidRPr="000E73AD" w14:paraId="2DA07B83" w14:textId="77777777" w:rsidTr="0057220A">
        <w:trPr>
          <w:cantSplit/>
        </w:trPr>
        <w:tc>
          <w:tcPr>
            <w:tcW w:w="2350" w:type="dxa"/>
            <w:shd w:val="clear" w:color="auto" w:fill="auto"/>
          </w:tcPr>
          <w:p w14:paraId="5FFA8163" w14:textId="77777777" w:rsidR="00094593" w:rsidRPr="000E73AD" w:rsidRDefault="00094593" w:rsidP="00A9166C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19" w:type="dxa"/>
            <w:shd w:val="clear" w:color="auto" w:fill="auto"/>
          </w:tcPr>
          <w:p w14:paraId="2842AE13" w14:textId="77777777" w:rsidR="00094593" w:rsidRPr="000E73AD" w:rsidRDefault="00094593" w:rsidP="00A9166C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14:paraId="211CD317" w14:textId="77777777" w:rsidR="00094593" w:rsidRPr="000E73AD" w:rsidRDefault="00094593" w:rsidP="00A9166C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69DAD811" w14:textId="77777777" w:rsidR="00094593" w:rsidRPr="000E73AD" w:rsidRDefault="00094593" w:rsidP="00A9166C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BA005A8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1505ACB7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5BFA22E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73BD6CF0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509362A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8" w:type="dxa"/>
            <w:shd w:val="clear" w:color="auto" w:fill="auto"/>
          </w:tcPr>
          <w:p w14:paraId="0D6FB038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0C80859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4F4F40E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4439FFE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15DA41F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06E12BB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9D13EC3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B61ACD6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305A19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2FD2815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F76D8C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3324502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A8E63EC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39C3ADC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B8AF9DD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4593" w:rsidRPr="000E73AD" w14:paraId="680F8651" w14:textId="77777777" w:rsidTr="0057220A">
        <w:trPr>
          <w:cantSplit/>
        </w:trPr>
        <w:tc>
          <w:tcPr>
            <w:tcW w:w="2350" w:type="dxa"/>
            <w:shd w:val="clear" w:color="auto" w:fill="auto"/>
          </w:tcPr>
          <w:p w14:paraId="00AF1D78" w14:textId="77777777" w:rsidR="00094593" w:rsidRPr="000E73AD" w:rsidRDefault="00094593" w:rsidP="00A9166C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เคแอลอาร์ที จำกัด</w:t>
            </w:r>
          </w:p>
        </w:tc>
        <w:tc>
          <w:tcPr>
            <w:tcW w:w="719" w:type="dxa"/>
            <w:shd w:val="clear" w:color="auto" w:fill="auto"/>
          </w:tcPr>
          <w:p w14:paraId="590A4601" w14:textId="77777777" w:rsidR="00094593" w:rsidRPr="000E73AD" w:rsidRDefault="00094593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49</w:t>
            </w:r>
          </w:p>
        </w:tc>
        <w:tc>
          <w:tcPr>
            <w:tcW w:w="184" w:type="dxa"/>
            <w:shd w:val="clear" w:color="auto" w:fill="auto"/>
          </w:tcPr>
          <w:p w14:paraId="7A2C8427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18D6D823" w14:textId="77777777" w:rsidR="00094593" w:rsidRPr="000E73AD" w:rsidRDefault="00094593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49</w:t>
            </w:r>
          </w:p>
        </w:tc>
        <w:tc>
          <w:tcPr>
            <w:tcW w:w="180" w:type="dxa"/>
            <w:shd w:val="clear" w:color="auto" w:fill="auto"/>
          </w:tcPr>
          <w:p w14:paraId="052E75E2" w14:textId="77777777" w:rsidR="00094593" w:rsidRPr="000E73AD" w:rsidRDefault="00094593" w:rsidP="00A9166C">
            <w:pPr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626D174C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5,750</w:t>
            </w:r>
          </w:p>
        </w:tc>
        <w:tc>
          <w:tcPr>
            <w:tcW w:w="180" w:type="dxa"/>
          </w:tcPr>
          <w:p w14:paraId="0E23A14B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1" w:type="dxa"/>
          </w:tcPr>
          <w:p w14:paraId="07EF7631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5,750</w:t>
            </w:r>
          </w:p>
        </w:tc>
        <w:tc>
          <w:tcPr>
            <w:tcW w:w="180" w:type="dxa"/>
          </w:tcPr>
          <w:p w14:paraId="0895F545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8" w:type="dxa"/>
            <w:shd w:val="clear" w:color="auto" w:fill="auto"/>
          </w:tcPr>
          <w:p w14:paraId="7BEF05C5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80" w:type="dxa"/>
            <w:shd w:val="clear" w:color="auto" w:fill="auto"/>
          </w:tcPr>
          <w:p w14:paraId="1BBD4F21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8916281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80" w:type="dxa"/>
            <w:shd w:val="clear" w:color="auto" w:fill="auto"/>
          </w:tcPr>
          <w:p w14:paraId="0C7CCD93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AE74AA8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627E919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551"/>
                <w:tab w:val="decimal" w:pos="753"/>
                <w:tab w:val="decimal" w:pos="91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426244C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64B44A4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094F091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80" w:type="dxa"/>
          </w:tcPr>
          <w:p w14:paraId="3CDDABDD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1F17182D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78" w:type="dxa"/>
          </w:tcPr>
          <w:p w14:paraId="5407367C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33C21F78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93E1211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47D6FE" w14:textId="77777777" w:rsidR="00094593" w:rsidRPr="000E73AD" w:rsidRDefault="00094593" w:rsidP="00A9166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36A0CC89" w14:textId="77777777" w:rsidR="00063477" w:rsidRPr="000E73AD" w:rsidRDefault="00063477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4236"/>
        </w:tabs>
        <w:rPr>
          <w:rFonts w:asciiTheme="majorBidi" w:hAnsiTheme="majorBidi" w:cstheme="majorBidi"/>
          <w:lang w:eastAsia="th-TH"/>
        </w:rPr>
      </w:pPr>
    </w:p>
    <w:p w14:paraId="51D367F4" w14:textId="77777777" w:rsidR="00063477" w:rsidRPr="000E73AD" w:rsidRDefault="00063477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 w:hanging="450"/>
        <w:jc w:val="both"/>
        <w:rPr>
          <w:rFonts w:asciiTheme="majorBidi" w:hAnsiTheme="majorBidi" w:cstheme="majorBidi"/>
          <w:sz w:val="24"/>
          <w:szCs w:val="24"/>
        </w:rPr>
      </w:pPr>
      <w:r w:rsidRPr="000E73AD">
        <w:rPr>
          <w:rFonts w:asciiTheme="majorBidi" w:hAnsiTheme="majorBidi" w:cstheme="majorBidi"/>
          <w:sz w:val="24"/>
          <w:szCs w:val="24"/>
          <w:cs/>
        </w:rPr>
        <w:t>กลุ่มบริษัทไม่มีเงินลงทุนในบริษัทร่วมซึ่งจดทะเบียนในตลาดหลักทรัพย์</w:t>
      </w:r>
      <w:r w:rsidRPr="000E73AD">
        <w:rPr>
          <w:rFonts w:asciiTheme="majorBidi" w:hAnsiTheme="majorBidi" w:cstheme="majorBidi"/>
          <w:sz w:val="24"/>
          <w:szCs w:val="24"/>
        </w:rPr>
        <w:t xml:space="preserve"> </w:t>
      </w:r>
      <w:r w:rsidRPr="000E73AD">
        <w:rPr>
          <w:rFonts w:asciiTheme="majorBidi" w:hAnsiTheme="majorBidi" w:cstheme="majorBidi"/>
          <w:sz w:val="24"/>
          <w:szCs w:val="24"/>
          <w:cs/>
        </w:rPr>
        <w:t>ดังนั้นจึงไม่มีราคาที่เปิดเผยต่อสาธารณชน</w:t>
      </w:r>
    </w:p>
    <w:p w14:paraId="3647E0B8" w14:textId="77777777" w:rsidR="00562CEB" w:rsidRPr="000E73AD" w:rsidRDefault="00C86B2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4236"/>
        </w:tabs>
        <w:rPr>
          <w:rFonts w:asciiTheme="majorBidi" w:hAnsiTheme="majorBidi" w:cstheme="majorBidi"/>
          <w:cs/>
          <w:lang w:eastAsia="th-TH"/>
        </w:rPr>
        <w:sectPr w:rsidR="00562CEB" w:rsidRPr="000E73AD" w:rsidSect="0059530E">
          <w:headerReference w:type="even" r:id="rId13"/>
          <w:footerReference w:type="default" r:id="rId14"/>
          <w:headerReference w:type="first" r:id="rId15"/>
          <w:footerReference w:type="first" r:id="rId16"/>
          <w:pgSz w:w="16834" w:h="11909" w:orient="landscape" w:code="9"/>
          <w:pgMar w:top="691" w:right="720" w:bottom="576" w:left="1008" w:header="720" w:footer="803" w:gutter="0"/>
          <w:cols w:space="720"/>
        </w:sectPr>
      </w:pPr>
      <w:r w:rsidRPr="000E73AD">
        <w:rPr>
          <w:rFonts w:asciiTheme="majorBidi" w:hAnsiTheme="majorBidi" w:cstheme="majorBidi"/>
          <w:cs/>
          <w:lang w:eastAsia="th-TH"/>
        </w:rPr>
        <w:tab/>
      </w:r>
    </w:p>
    <w:p w14:paraId="7E84CDF4" w14:textId="77777777" w:rsidR="00562CEB" w:rsidRPr="000E73AD" w:rsidRDefault="00562CEB" w:rsidP="00A9166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0E73A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47DE050C" w14:textId="77777777" w:rsidR="00562CEB" w:rsidRPr="000E73AD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225" w:type="dxa"/>
        <w:tblInd w:w="450" w:type="dxa"/>
        <w:tblLook w:val="01E0" w:firstRow="1" w:lastRow="1" w:firstColumn="1" w:lastColumn="1" w:noHBand="0" w:noVBand="0"/>
      </w:tblPr>
      <w:tblGrid>
        <w:gridCol w:w="6417"/>
        <w:gridCol w:w="1278"/>
        <w:gridCol w:w="270"/>
        <w:gridCol w:w="1260"/>
      </w:tblGrid>
      <w:tr w:rsidR="00562CEB" w:rsidRPr="000E73AD" w14:paraId="0D6E89BC" w14:textId="77777777" w:rsidTr="00407850">
        <w:tc>
          <w:tcPr>
            <w:tcW w:w="6417" w:type="dxa"/>
          </w:tcPr>
          <w:p w14:paraId="2B747D7E" w14:textId="77777777" w:rsidR="00562CEB" w:rsidRPr="000E73AD" w:rsidRDefault="00562C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2EFF2656" w14:textId="77777777" w:rsidR="00562CEB" w:rsidRPr="000E73AD" w:rsidRDefault="00562C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2CEB" w:rsidRPr="000E73AD" w14:paraId="40F12EDF" w14:textId="77777777" w:rsidTr="00407850">
        <w:tc>
          <w:tcPr>
            <w:tcW w:w="6417" w:type="dxa"/>
          </w:tcPr>
          <w:p w14:paraId="64A6B8A0" w14:textId="24675523" w:rsidR="00562CEB" w:rsidRPr="000E73AD" w:rsidRDefault="00B1071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10326" w:rsidRPr="000E73AD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E73A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0E73A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</w:t>
            </w:r>
            <w:r w:rsidR="001A1E96" w:rsidRPr="000E73A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0</w:t>
            </w:r>
            <w:r w:rsidRPr="000E73A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="00510326" w:rsidRPr="000E73AD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8" w:type="dxa"/>
          </w:tcPr>
          <w:p w14:paraId="6B05CF54" w14:textId="77777777" w:rsidR="00562CEB" w:rsidRPr="000E73AD" w:rsidRDefault="000D0FB7" w:rsidP="00A9166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8EFB75C" w14:textId="77777777" w:rsidR="00562CEB" w:rsidRPr="000E73AD" w:rsidRDefault="00562CEB" w:rsidP="00A9166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5A2959" w14:textId="77777777" w:rsidR="00562CEB" w:rsidRPr="000E73AD" w:rsidRDefault="000D0FB7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62CEB" w:rsidRPr="000E73AD" w14:paraId="3E7D4EF1" w14:textId="77777777" w:rsidTr="00407850">
        <w:tc>
          <w:tcPr>
            <w:tcW w:w="6417" w:type="dxa"/>
          </w:tcPr>
          <w:p w14:paraId="7F9FFE72" w14:textId="77777777" w:rsidR="00562CEB" w:rsidRPr="000E73AD" w:rsidRDefault="00562C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37F148A9" w14:textId="77777777" w:rsidR="00562CEB" w:rsidRPr="000E73AD" w:rsidRDefault="00C20E6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="00EE4331" w:rsidRPr="000E73A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="00562CEB" w:rsidRPr="000E73A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EA7354" w:rsidRPr="000E73AD" w14:paraId="2B36106A" w14:textId="77777777" w:rsidTr="00407850">
        <w:tc>
          <w:tcPr>
            <w:tcW w:w="6417" w:type="dxa"/>
          </w:tcPr>
          <w:p w14:paraId="684A3B54" w14:textId="77777777" w:rsidR="00EA7354" w:rsidRPr="000E73AD" w:rsidRDefault="00EA7354" w:rsidP="00A9166C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78" w:type="dxa"/>
            <w:shd w:val="clear" w:color="auto" w:fill="auto"/>
          </w:tcPr>
          <w:p w14:paraId="02D3062C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23,600</w:t>
            </w:r>
          </w:p>
        </w:tc>
        <w:tc>
          <w:tcPr>
            <w:tcW w:w="270" w:type="dxa"/>
          </w:tcPr>
          <w:p w14:paraId="74A074BD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AB5DB0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23,600</w:t>
            </w:r>
          </w:p>
        </w:tc>
      </w:tr>
      <w:tr w:rsidR="00EA7354" w:rsidRPr="000E73AD" w14:paraId="6B61FBF2" w14:textId="77777777" w:rsidTr="00407850">
        <w:tc>
          <w:tcPr>
            <w:tcW w:w="6417" w:type="dxa"/>
          </w:tcPr>
          <w:p w14:paraId="5420866D" w14:textId="77777777" w:rsidR="00EA7354" w:rsidRPr="000E73AD" w:rsidRDefault="00EA7354" w:rsidP="00A9166C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8" w:type="dxa"/>
            <w:shd w:val="clear" w:color="auto" w:fill="auto"/>
          </w:tcPr>
          <w:p w14:paraId="7ED1EE38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999</w:t>
            </w:r>
          </w:p>
        </w:tc>
        <w:tc>
          <w:tcPr>
            <w:tcW w:w="270" w:type="dxa"/>
          </w:tcPr>
          <w:p w14:paraId="56ACC664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43C178" w14:textId="77777777" w:rsidR="00EA7354" w:rsidRPr="000E73AD" w:rsidRDefault="00EA7354" w:rsidP="00B54916">
            <w:pPr>
              <w:tabs>
                <w:tab w:val="clear" w:pos="227"/>
                <w:tab w:val="clear" w:pos="454"/>
                <w:tab w:val="clear" w:pos="907"/>
                <w:tab w:val="decimal" w:pos="522"/>
                <w:tab w:val="left" w:pos="840"/>
              </w:tabs>
              <w:spacing w:line="240" w:lineRule="auto"/>
              <w:ind w:left="-108" w:right="96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7354" w:rsidRPr="000E73AD" w14:paraId="198C6B17" w14:textId="77777777" w:rsidTr="00407850">
        <w:tc>
          <w:tcPr>
            <w:tcW w:w="6417" w:type="dxa"/>
          </w:tcPr>
          <w:p w14:paraId="290B6D93" w14:textId="3D65DD97" w:rsidR="00EA7354" w:rsidRPr="000E73AD" w:rsidRDefault="00EA7354" w:rsidP="00A9166C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10326"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510326"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776137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24,599</w:t>
            </w:r>
          </w:p>
        </w:tc>
        <w:tc>
          <w:tcPr>
            <w:tcW w:w="270" w:type="dxa"/>
            <w:shd w:val="clear" w:color="auto" w:fill="auto"/>
          </w:tcPr>
          <w:p w14:paraId="1CD95965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472612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23,600</w:t>
            </w:r>
          </w:p>
        </w:tc>
      </w:tr>
      <w:tr w:rsidR="00EA7354" w:rsidRPr="000E73AD" w14:paraId="36AD24F1" w14:textId="77777777" w:rsidTr="00407850">
        <w:tc>
          <w:tcPr>
            <w:tcW w:w="6417" w:type="dxa"/>
          </w:tcPr>
          <w:p w14:paraId="3AF51012" w14:textId="77777777" w:rsidR="00EA7354" w:rsidRPr="000E73AD" w:rsidRDefault="00EA7354" w:rsidP="00A9166C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6765DA6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F3A4B6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F02BA2D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23,600</w:t>
            </w:r>
          </w:p>
        </w:tc>
      </w:tr>
    </w:tbl>
    <w:p w14:paraId="2B6F0E2A" w14:textId="77777777" w:rsidR="00562CEB" w:rsidRPr="000E73AD" w:rsidRDefault="00562CEB" w:rsidP="00A9166C">
      <w:pPr>
        <w:tabs>
          <w:tab w:val="clear" w:pos="454"/>
          <w:tab w:val="clear" w:pos="680"/>
          <w:tab w:val="left" w:pos="-90"/>
          <w:tab w:val="left" w:pos="720"/>
        </w:tabs>
        <w:ind w:left="720" w:hanging="180"/>
        <w:jc w:val="thaiDistribute"/>
        <w:rPr>
          <w:rFonts w:asciiTheme="majorBidi" w:hAnsiTheme="majorBidi" w:cstheme="majorBidi"/>
          <w:sz w:val="30"/>
          <w:szCs w:val="30"/>
          <w:cs/>
        </w:rPr>
        <w:sectPr w:rsidR="00562CEB" w:rsidRPr="000E73AD" w:rsidSect="006D323A">
          <w:headerReference w:type="even" r:id="rId17"/>
          <w:headerReference w:type="default" r:id="rId18"/>
          <w:headerReference w:type="first" r:id="rId19"/>
          <w:pgSz w:w="11909" w:h="16834" w:code="9"/>
          <w:pgMar w:top="691" w:right="1152" w:bottom="576" w:left="1152" w:header="475" w:footer="576" w:gutter="0"/>
          <w:cols w:space="720"/>
        </w:sectPr>
      </w:pPr>
    </w:p>
    <w:p w14:paraId="5E7F2837" w14:textId="1066EA3F" w:rsidR="00562CEB" w:rsidRPr="000E73AD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E73AD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510326" w:rsidRPr="000E73AD">
        <w:rPr>
          <w:rFonts w:asciiTheme="majorBidi" w:hAnsiTheme="majorBidi" w:cstheme="majorBidi"/>
          <w:sz w:val="30"/>
          <w:szCs w:val="30"/>
        </w:rPr>
        <w:t xml:space="preserve">30 </w:t>
      </w:r>
      <w:r w:rsidR="00510326" w:rsidRPr="000E73A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002511" w:rsidRPr="000E73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02511" w:rsidRPr="000E73AD">
        <w:rPr>
          <w:rFonts w:asciiTheme="majorBidi" w:hAnsiTheme="majorBidi" w:cstheme="majorBidi"/>
          <w:sz w:val="30"/>
          <w:szCs w:val="30"/>
        </w:rPr>
        <w:t>2563</w:t>
      </w:r>
      <w:r w:rsidRPr="000E73AD">
        <w:rPr>
          <w:rFonts w:asciiTheme="majorBidi" w:hAnsiTheme="majorBidi" w:cstheme="majorBidi"/>
          <w:sz w:val="30"/>
          <w:szCs w:val="30"/>
        </w:rPr>
        <w:t xml:space="preserve"> 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0E73AD">
        <w:rPr>
          <w:rFonts w:asciiTheme="majorBidi" w:hAnsiTheme="majorBidi" w:cstheme="majorBidi"/>
          <w:sz w:val="30"/>
          <w:szCs w:val="30"/>
        </w:rPr>
        <w:t>3</w:t>
      </w:r>
      <w:r w:rsidR="0006273E" w:rsidRPr="000E73AD">
        <w:rPr>
          <w:rFonts w:asciiTheme="majorBidi" w:hAnsiTheme="majorBidi" w:cstheme="majorBidi"/>
          <w:sz w:val="30"/>
          <w:szCs w:val="30"/>
        </w:rPr>
        <w:t>1</w:t>
      </w:r>
      <w:r w:rsidRPr="000E73AD">
        <w:rPr>
          <w:rFonts w:asciiTheme="majorBidi" w:hAnsiTheme="majorBidi" w:cstheme="majorBidi"/>
          <w:sz w:val="30"/>
          <w:szCs w:val="30"/>
        </w:rPr>
        <w:t xml:space="preserve"> 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D0FB7" w:rsidRPr="000E73AD">
        <w:rPr>
          <w:rFonts w:asciiTheme="majorBidi" w:hAnsiTheme="majorBidi" w:cstheme="majorBidi"/>
          <w:sz w:val="30"/>
          <w:szCs w:val="30"/>
        </w:rPr>
        <w:t>2562</w:t>
      </w:r>
      <w:r w:rsidRPr="000E73AD">
        <w:rPr>
          <w:rFonts w:asciiTheme="majorBidi" w:hAnsiTheme="majorBidi" w:cstheme="majorBidi"/>
          <w:sz w:val="30"/>
          <w:szCs w:val="30"/>
        </w:rPr>
        <w:t xml:space="preserve"> </w:t>
      </w:r>
      <w:r w:rsidRPr="000E73AD">
        <w:rPr>
          <w:rFonts w:asciiTheme="majorBidi" w:hAnsiTheme="majorBidi" w:cstheme="majorBidi"/>
          <w:sz w:val="30"/>
          <w:szCs w:val="30"/>
          <w:cs/>
        </w:rPr>
        <w:t>และเงินปันผลรับสำหรับงวด</w:t>
      </w:r>
      <w:r w:rsidR="00510326" w:rsidRPr="000E73AD">
        <w:rPr>
          <w:rFonts w:asciiTheme="majorBidi" w:hAnsiTheme="majorBidi" w:cstheme="majorBidi" w:hint="cs"/>
          <w:sz w:val="30"/>
          <w:szCs w:val="30"/>
          <w:cs/>
        </w:rPr>
        <w:t>เก้าเดือน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510326" w:rsidRPr="000E73AD">
        <w:rPr>
          <w:rFonts w:asciiTheme="majorBidi" w:hAnsiTheme="majorBidi" w:cstheme="majorBidi"/>
          <w:sz w:val="30"/>
          <w:szCs w:val="30"/>
        </w:rPr>
        <w:t xml:space="preserve">30 </w:t>
      </w:r>
      <w:r w:rsidR="00510326" w:rsidRPr="000E73A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002511" w:rsidRPr="000E73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02511" w:rsidRPr="000E73AD">
        <w:rPr>
          <w:rFonts w:asciiTheme="majorBidi" w:hAnsiTheme="majorBidi" w:cstheme="majorBidi"/>
          <w:sz w:val="30"/>
          <w:szCs w:val="30"/>
        </w:rPr>
        <w:t>2563</w:t>
      </w:r>
      <w:r w:rsidRPr="000E73AD">
        <w:rPr>
          <w:rFonts w:asciiTheme="majorBidi" w:hAnsiTheme="majorBidi" w:cstheme="majorBidi"/>
          <w:sz w:val="30"/>
          <w:szCs w:val="30"/>
        </w:rPr>
        <w:t xml:space="preserve"> 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D0FB7" w:rsidRPr="000E73AD">
        <w:rPr>
          <w:rFonts w:asciiTheme="majorBidi" w:hAnsiTheme="majorBidi" w:cstheme="majorBidi"/>
          <w:sz w:val="30"/>
          <w:szCs w:val="30"/>
        </w:rPr>
        <w:t>2562</w:t>
      </w:r>
      <w:r w:rsidRPr="000E73AD">
        <w:rPr>
          <w:rFonts w:asciiTheme="majorBidi" w:hAnsiTheme="majorBidi" w:cstheme="majorBidi"/>
          <w:sz w:val="30"/>
          <w:szCs w:val="30"/>
        </w:rPr>
        <w:t xml:space="preserve"> </w:t>
      </w:r>
      <w:r w:rsidRPr="000E73A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F36A058" w14:textId="77777777" w:rsidR="00562CEB" w:rsidRPr="000E73AD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040" w:type="dxa"/>
        <w:tblInd w:w="679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270"/>
        <w:gridCol w:w="1170"/>
        <w:gridCol w:w="270"/>
        <w:gridCol w:w="1170"/>
        <w:gridCol w:w="270"/>
        <w:gridCol w:w="1031"/>
        <w:gridCol w:w="49"/>
        <w:gridCol w:w="270"/>
        <w:gridCol w:w="1080"/>
        <w:gridCol w:w="270"/>
        <w:gridCol w:w="1170"/>
        <w:gridCol w:w="270"/>
        <w:gridCol w:w="1080"/>
        <w:gridCol w:w="270"/>
        <w:gridCol w:w="1170"/>
      </w:tblGrid>
      <w:tr w:rsidR="008C0EDD" w:rsidRPr="000E73AD" w14:paraId="38469C1F" w14:textId="77777777" w:rsidTr="008C0EDD">
        <w:trPr>
          <w:tblHeader/>
        </w:trPr>
        <w:tc>
          <w:tcPr>
            <w:tcW w:w="3150" w:type="dxa"/>
          </w:tcPr>
          <w:p w14:paraId="7DB22C0D" w14:textId="77777777" w:rsidR="008C0EDD" w:rsidRPr="000E73AD" w:rsidDel="00685444" w:rsidRDefault="008C0EDD" w:rsidP="00A9166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1" w:type="dxa"/>
            <w:gridSpan w:val="7"/>
          </w:tcPr>
          <w:p w14:paraId="30204373" w14:textId="454017D8" w:rsidR="008C0EDD" w:rsidRPr="000E73AD" w:rsidRDefault="008C0EDD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629" w:type="dxa"/>
            <w:gridSpan w:val="9"/>
          </w:tcPr>
          <w:p w14:paraId="3750F7FE" w14:textId="5AA9F59B" w:rsidR="008C0EDD" w:rsidRPr="000E73AD" w:rsidRDefault="008C0EDD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E73A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26E3D" w:rsidRPr="000E73AD" w14:paraId="5091A0B5" w14:textId="77777777" w:rsidTr="00BC00DE">
        <w:trPr>
          <w:tblHeader/>
        </w:trPr>
        <w:tc>
          <w:tcPr>
            <w:tcW w:w="3150" w:type="dxa"/>
          </w:tcPr>
          <w:p w14:paraId="07E02ABB" w14:textId="77777777" w:rsidR="00B26E3D" w:rsidRPr="000E73AD" w:rsidDel="00685444" w:rsidRDefault="00B26E3D" w:rsidP="00A9166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3DD3F6C4" w14:textId="77777777" w:rsidR="00B26E3D" w:rsidRPr="000E73AD" w:rsidRDefault="00B26E3D" w:rsidP="00A9166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</w:t>
            </w:r>
          </w:p>
        </w:tc>
        <w:tc>
          <w:tcPr>
            <w:tcW w:w="270" w:type="dxa"/>
          </w:tcPr>
          <w:p w14:paraId="07AE84D7" w14:textId="77777777" w:rsidR="00B26E3D" w:rsidRPr="000E73AD" w:rsidDel="00685444" w:rsidRDefault="00B26E3D" w:rsidP="00A9166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2AD218" w14:textId="77777777" w:rsidR="00B26E3D" w:rsidRPr="000E73AD" w:rsidRDefault="00B26E3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ECAC013" w14:textId="77777777" w:rsidR="00B26E3D" w:rsidRPr="000E73AD" w:rsidRDefault="00B26E3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</w:tcPr>
          <w:p w14:paraId="4337A58B" w14:textId="77777777" w:rsidR="00B26E3D" w:rsidRPr="000E73AD" w:rsidRDefault="00B26E3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8D69D16" w14:textId="77777777" w:rsidR="00B26E3D" w:rsidRPr="000E73AD" w:rsidRDefault="00B26E3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6C553BCB" w14:textId="77777777" w:rsidR="00B26E3D" w:rsidRPr="000E73AD" w:rsidRDefault="00B26E3D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CE3BCAE" w14:textId="77777777" w:rsidR="00B26E3D" w:rsidRPr="000E73AD" w:rsidRDefault="00B26E3D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67CA2245" w14:textId="7C698D6E" w:rsidR="00B26E3D" w:rsidRPr="000E73AD" w:rsidRDefault="00B26E3D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E73AD">
              <w:rPr>
                <w:rFonts w:asciiTheme="majorBidi" w:hAnsiTheme="majorBidi" w:cstheme="majorBidi"/>
                <w:cs/>
                <w:lang w:val="en-US"/>
              </w:rPr>
              <w:t>เงินปันผลรับ</w:t>
            </w:r>
            <w:r w:rsidR="005261B1" w:rsidRPr="000E73AD">
              <w:rPr>
                <w:rFonts w:asciiTheme="majorBidi" w:hAnsiTheme="majorBidi" w:cstheme="majorBidi" w:hint="cs"/>
                <w:cs/>
                <w:lang w:val="en-US"/>
              </w:rPr>
              <w:t>สำหรับ</w:t>
            </w:r>
          </w:p>
        </w:tc>
      </w:tr>
      <w:tr w:rsidR="00B26E3D" w:rsidRPr="000E73AD" w14:paraId="007A564E" w14:textId="77777777" w:rsidTr="00BC00DE">
        <w:trPr>
          <w:tblHeader/>
        </w:trPr>
        <w:tc>
          <w:tcPr>
            <w:tcW w:w="3150" w:type="dxa"/>
          </w:tcPr>
          <w:p w14:paraId="7DCF3251" w14:textId="77777777" w:rsidR="00B26E3D" w:rsidRPr="000E73AD" w:rsidDel="00685444" w:rsidRDefault="00B26E3D" w:rsidP="00A9166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10CA4337" w14:textId="77777777" w:rsidR="00B26E3D" w:rsidRPr="000E73AD" w:rsidDel="00685444" w:rsidRDefault="00B26E3D" w:rsidP="00A9166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270" w:type="dxa"/>
          </w:tcPr>
          <w:p w14:paraId="3A815D23" w14:textId="77777777" w:rsidR="00B26E3D" w:rsidRPr="000E73AD" w:rsidDel="00685444" w:rsidRDefault="00B26E3D" w:rsidP="00A9166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4"/>
          </w:tcPr>
          <w:p w14:paraId="0FDEDE7C" w14:textId="77777777" w:rsidR="00B26E3D" w:rsidRPr="000E73AD" w:rsidRDefault="00B26E3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7409FB8F" w14:textId="77777777" w:rsidR="00B26E3D" w:rsidRPr="000E73AD" w:rsidRDefault="00B26E3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3E0485D9" w14:textId="77777777" w:rsidR="00B26E3D" w:rsidRPr="000E73AD" w:rsidRDefault="00B26E3D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E73AD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</w:tcPr>
          <w:p w14:paraId="4E8FBB0F" w14:textId="77777777" w:rsidR="00B26E3D" w:rsidRPr="000E73AD" w:rsidRDefault="00B26E3D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7B08177F" w14:textId="204EFF48" w:rsidR="00B26E3D" w:rsidRPr="000E73AD" w:rsidRDefault="00B26E3D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E73AD">
              <w:rPr>
                <w:rFonts w:asciiTheme="majorBidi" w:hAnsiTheme="majorBidi" w:cstheme="majorBidi"/>
                <w:cs/>
                <w:lang w:val="en-US"/>
              </w:rPr>
              <w:t>งวด</w:t>
            </w:r>
            <w:r w:rsidR="00510326" w:rsidRPr="000E73AD">
              <w:rPr>
                <w:rFonts w:asciiTheme="majorBidi" w:hAnsiTheme="majorBidi" w:cstheme="majorBidi" w:hint="cs"/>
                <w:cs/>
                <w:lang w:val="en-US"/>
              </w:rPr>
              <w:t>เก้าเดือน</w:t>
            </w:r>
            <w:r w:rsidRPr="000E73AD">
              <w:rPr>
                <w:rFonts w:asciiTheme="majorBidi" w:hAnsiTheme="majorBidi" w:cstheme="majorBidi"/>
                <w:cs/>
                <w:lang w:val="en-US"/>
              </w:rPr>
              <w:t>สิ้นสุดวันที่</w:t>
            </w:r>
          </w:p>
        </w:tc>
      </w:tr>
      <w:tr w:rsidR="00B26E3D" w:rsidRPr="000E73AD" w14:paraId="64291CDE" w14:textId="77777777" w:rsidTr="00BC00DE">
        <w:trPr>
          <w:tblHeader/>
        </w:trPr>
        <w:tc>
          <w:tcPr>
            <w:tcW w:w="3150" w:type="dxa"/>
          </w:tcPr>
          <w:p w14:paraId="704DA8DA" w14:textId="77777777" w:rsidR="00B26E3D" w:rsidRPr="000E73AD" w:rsidRDefault="00B26E3D" w:rsidP="00A9166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6E53AE14" w14:textId="2DC5872E" w:rsidR="00B26E3D" w:rsidRPr="000E73AD" w:rsidRDefault="00510326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0E73A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1B4A1673" w14:textId="77777777" w:rsidR="00B26E3D" w:rsidRPr="000E73AD" w:rsidRDefault="00B26E3D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4C03E3" w14:textId="77777777" w:rsidR="00B26E3D" w:rsidRPr="000E73AD" w:rsidRDefault="008E53DC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B26E3D" w:rsidRPr="000E73A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B26E3D" w:rsidRPr="000E73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733DC13A" w14:textId="77777777" w:rsidR="00B26E3D" w:rsidRPr="000E73AD" w:rsidRDefault="00B26E3D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2ABCE4" w14:textId="5DEAB064" w:rsidR="00B26E3D" w:rsidRPr="000E73AD" w:rsidRDefault="00510326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0E73A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399D432E" w14:textId="77777777" w:rsidR="00B26E3D" w:rsidRPr="000E73AD" w:rsidRDefault="00B26E3D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1271912" w14:textId="77777777" w:rsidR="00B26E3D" w:rsidRPr="000E73AD" w:rsidRDefault="008E53DC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B26E3D" w:rsidRPr="000E73A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B26E3D" w:rsidRPr="000E73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33F9ADD1" w14:textId="77777777" w:rsidR="00B26E3D" w:rsidRPr="000E73AD" w:rsidRDefault="00B26E3D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8E0272" w14:textId="6B837F1D" w:rsidR="00B26E3D" w:rsidRPr="000E73AD" w:rsidRDefault="00510326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0E73A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3F0088E2" w14:textId="77777777" w:rsidR="00B26E3D" w:rsidRPr="000E73AD" w:rsidRDefault="00B26E3D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902C28" w14:textId="77777777" w:rsidR="00B26E3D" w:rsidRPr="000E73AD" w:rsidRDefault="008E53DC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B26E3D" w:rsidRPr="000E73A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B26E3D" w:rsidRPr="000E73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3FFABD25" w14:textId="77777777" w:rsidR="00B26E3D" w:rsidRPr="000E73AD" w:rsidRDefault="00B26E3D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36FA47" w14:textId="3F8E4130" w:rsidR="00B26E3D" w:rsidRPr="000E73AD" w:rsidRDefault="00510326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0E73A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052C345D" w14:textId="77777777" w:rsidR="00B26E3D" w:rsidRPr="000E73AD" w:rsidRDefault="00B26E3D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E17A9A" w14:textId="57D1D067" w:rsidR="00B26E3D" w:rsidRPr="000E73AD" w:rsidRDefault="00510326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0E73A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</w:tr>
      <w:tr w:rsidR="00B26E3D" w:rsidRPr="000E73AD" w14:paraId="6521DAE2" w14:textId="77777777" w:rsidTr="00BC00DE">
        <w:trPr>
          <w:tblHeader/>
        </w:trPr>
        <w:tc>
          <w:tcPr>
            <w:tcW w:w="3150" w:type="dxa"/>
          </w:tcPr>
          <w:p w14:paraId="18454FF6" w14:textId="77777777" w:rsidR="00B26E3D" w:rsidRPr="000E73AD" w:rsidRDefault="00B26E3D" w:rsidP="00A9166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361945A4" w14:textId="77777777" w:rsidR="00B26E3D" w:rsidRPr="000E73AD" w:rsidRDefault="000D0FB7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0291840A" w14:textId="77777777" w:rsidR="00B26E3D" w:rsidRPr="000E73AD" w:rsidRDefault="00B26E3D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8336D8" w14:textId="77777777" w:rsidR="00B26E3D" w:rsidRPr="000E73AD" w:rsidRDefault="000D0FB7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7BDBD3AF" w14:textId="77777777" w:rsidR="00B26E3D" w:rsidRPr="000E73AD" w:rsidRDefault="00B26E3D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54E1E7" w14:textId="77777777" w:rsidR="00B26E3D" w:rsidRPr="000E73AD" w:rsidRDefault="000D0FB7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426B222D" w14:textId="77777777" w:rsidR="00B26E3D" w:rsidRPr="000E73AD" w:rsidRDefault="00B26E3D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30AE839" w14:textId="77777777" w:rsidR="00B26E3D" w:rsidRPr="000E73AD" w:rsidRDefault="000D0FB7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747B9E4F" w14:textId="77777777" w:rsidR="00B26E3D" w:rsidRPr="000E73AD" w:rsidRDefault="00B26E3D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75211A" w14:textId="77777777" w:rsidR="00B26E3D" w:rsidRPr="000E73AD" w:rsidRDefault="000D0FB7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3983CB92" w14:textId="77777777" w:rsidR="00B26E3D" w:rsidRPr="000E73AD" w:rsidRDefault="00B26E3D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2573D0" w14:textId="77777777" w:rsidR="00B26E3D" w:rsidRPr="000E73AD" w:rsidRDefault="000D0FB7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07D8A8E4" w14:textId="77777777" w:rsidR="00B26E3D" w:rsidRPr="000E73AD" w:rsidRDefault="00B26E3D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D3DA65" w14:textId="77777777" w:rsidR="00B26E3D" w:rsidRPr="000E73AD" w:rsidRDefault="000D0FB7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636E0492" w14:textId="77777777" w:rsidR="00B26E3D" w:rsidRPr="000E73AD" w:rsidRDefault="00B26E3D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B23181" w14:textId="77777777" w:rsidR="00B26E3D" w:rsidRPr="000E73AD" w:rsidRDefault="000D0FB7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</w:tr>
      <w:tr w:rsidR="00EF6A6A" w:rsidRPr="000E73AD" w14:paraId="5C11715D" w14:textId="77777777" w:rsidTr="00BC00DE">
        <w:trPr>
          <w:tblHeader/>
        </w:trPr>
        <w:tc>
          <w:tcPr>
            <w:tcW w:w="3150" w:type="dxa"/>
          </w:tcPr>
          <w:p w14:paraId="5ED6F2B5" w14:textId="77777777" w:rsidR="00EF6A6A" w:rsidRPr="000E73AD" w:rsidRDefault="00EF6A6A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7729E517" w14:textId="77777777" w:rsidR="00EF6A6A" w:rsidRPr="000E73AD" w:rsidRDefault="00EF6A6A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0E73AD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0E73A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ร้อยละ)</w:t>
            </w:r>
          </w:p>
        </w:tc>
        <w:tc>
          <w:tcPr>
            <w:tcW w:w="270" w:type="dxa"/>
          </w:tcPr>
          <w:p w14:paraId="1D468D4E" w14:textId="77777777" w:rsidR="00EF6A6A" w:rsidRPr="000E73AD" w:rsidRDefault="00EF6A6A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0" w:type="dxa"/>
            <w:gridSpan w:val="12"/>
          </w:tcPr>
          <w:p w14:paraId="36A7BD2E" w14:textId="77777777" w:rsidR="00EF6A6A" w:rsidRPr="000E73AD" w:rsidRDefault="006073F1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F802C9" w:rsidRPr="000E73A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="00DC65F7" w:rsidRPr="000E73A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บาท</w:t>
            </w:r>
            <w:r w:rsidR="00DC65F7" w:rsidRPr="000E73A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B26E3D" w:rsidRPr="000E73AD" w14:paraId="76C9F350" w14:textId="77777777" w:rsidTr="00BC00DE">
        <w:trPr>
          <w:trHeight w:val="254"/>
          <w:tblHeader/>
        </w:trPr>
        <w:tc>
          <w:tcPr>
            <w:tcW w:w="3150" w:type="dxa"/>
          </w:tcPr>
          <w:p w14:paraId="2436ECF4" w14:textId="77777777" w:rsidR="00B26E3D" w:rsidRPr="000E73AD" w:rsidRDefault="00B26E3D" w:rsidP="00A9166C">
            <w:pPr>
              <w:pStyle w:val="10"/>
              <w:tabs>
                <w:tab w:val="clear" w:pos="1080"/>
                <w:tab w:val="left" w:pos="27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A2D2341" w14:textId="77777777" w:rsidR="00B26E3D" w:rsidRPr="000E73AD" w:rsidRDefault="00B26E3D" w:rsidP="00A9166C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0AE73EA" w14:textId="77777777" w:rsidR="00B26E3D" w:rsidRPr="000E73AD" w:rsidRDefault="00B26E3D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1170" w:type="dxa"/>
          </w:tcPr>
          <w:p w14:paraId="1FA1C927" w14:textId="77777777" w:rsidR="00B26E3D" w:rsidRPr="000E73AD" w:rsidRDefault="00B26E3D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270" w:type="dxa"/>
          </w:tcPr>
          <w:p w14:paraId="1CAE9B49" w14:textId="77777777" w:rsidR="00B26E3D" w:rsidRPr="000E73AD" w:rsidRDefault="00B26E3D" w:rsidP="00A9166C">
            <w:pPr>
              <w:spacing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u w:val="double"/>
              </w:rPr>
            </w:pPr>
          </w:p>
        </w:tc>
        <w:tc>
          <w:tcPr>
            <w:tcW w:w="1170" w:type="dxa"/>
          </w:tcPr>
          <w:p w14:paraId="7188093F" w14:textId="77777777" w:rsidR="00B26E3D" w:rsidRPr="000E73AD" w:rsidRDefault="00B26E3D" w:rsidP="00A9166C">
            <w:pPr>
              <w:pStyle w:val="10"/>
              <w:rPr>
                <w:rFonts w:asciiTheme="majorBidi" w:hAnsiTheme="majorBidi" w:cstheme="majorBidi"/>
                <w:i/>
                <w:iCs/>
                <w:sz w:val="28"/>
                <w:szCs w:val="28"/>
                <w:u w:val="double"/>
                <w:cs/>
              </w:rPr>
            </w:pPr>
          </w:p>
        </w:tc>
        <w:tc>
          <w:tcPr>
            <w:tcW w:w="270" w:type="dxa"/>
          </w:tcPr>
          <w:p w14:paraId="0AD7ABE7" w14:textId="77777777" w:rsidR="00B26E3D" w:rsidRPr="000E73AD" w:rsidRDefault="00B26E3D" w:rsidP="00A9166C">
            <w:pPr>
              <w:pStyle w:val="10"/>
              <w:rPr>
                <w:rFonts w:asciiTheme="majorBidi" w:hAnsiTheme="majorBidi" w:cstheme="majorBidi"/>
                <w:i/>
                <w:iCs/>
                <w:sz w:val="28"/>
                <w:szCs w:val="28"/>
                <w:u w:val="double"/>
                <w:cs/>
              </w:rPr>
            </w:pPr>
          </w:p>
        </w:tc>
        <w:tc>
          <w:tcPr>
            <w:tcW w:w="1080" w:type="dxa"/>
            <w:gridSpan w:val="2"/>
          </w:tcPr>
          <w:p w14:paraId="0EEA73B2" w14:textId="77777777" w:rsidR="00B26E3D" w:rsidRPr="000E73AD" w:rsidRDefault="00B26E3D" w:rsidP="00A9166C">
            <w:pPr>
              <w:pStyle w:val="10"/>
              <w:rPr>
                <w:rFonts w:asciiTheme="majorBidi" w:hAnsiTheme="majorBidi" w:cstheme="majorBidi"/>
                <w:i/>
                <w:iCs/>
                <w:sz w:val="28"/>
                <w:szCs w:val="28"/>
                <w:u w:val="double"/>
                <w:cs/>
              </w:rPr>
            </w:pPr>
          </w:p>
        </w:tc>
        <w:tc>
          <w:tcPr>
            <w:tcW w:w="270" w:type="dxa"/>
          </w:tcPr>
          <w:p w14:paraId="53651EAC" w14:textId="77777777" w:rsidR="00B26E3D" w:rsidRPr="000E73AD" w:rsidRDefault="00B26E3D" w:rsidP="00A9166C">
            <w:pPr>
              <w:pStyle w:val="10"/>
              <w:rPr>
                <w:rFonts w:asciiTheme="majorBidi" w:hAnsiTheme="majorBidi" w:cstheme="majorBidi"/>
                <w:i/>
                <w:iCs/>
                <w:sz w:val="28"/>
                <w:szCs w:val="28"/>
                <w:u w:val="double"/>
                <w:cs/>
              </w:rPr>
            </w:pPr>
          </w:p>
        </w:tc>
        <w:tc>
          <w:tcPr>
            <w:tcW w:w="1080" w:type="dxa"/>
          </w:tcPr>
          <w:p w14:paraId="6956905D" w14:textId="77777777" w:rsidR="00B26E3D" w:rsidRPr="000E73AD" w:rsidRDefault="00B26E3D" w:rsidP="00A9166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270" w:type="dxa"/>
          </w:tcPr>
          <w:p w14:paraId="38ED1E7F" w14:textId="77777777" w:rsidR="00B26E3D" w:rsidRPr="000E73AD" w:rsidRDefault="00B26E3D" w:rsidP="00A9166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1170" w:type="dxa"/>
          </w:tcPr>
          <w:p w14:paraId="7BB7B863" w14:textId="77777777" w:rsidR="00B26E3D" w:rsidRPr="000E73AD" w:rsidRDefault="00B26E3D" w:rsidP="00A9166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229AE64" w14:textId="77777777" w:rsidR="00B26E3D" w:rsidRPr="000E73AD" w:rsidRDefault="00B26E3D" w:rsidP="00A9166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1080" w:type="dxa"/>
          </w:tcPr>
          <w:p w14:paraId="2414190F" w14:textId="77777777" w:rsidR="00B26E3D" w:rsidRPr="000E73AD" w:rsidRDefault="00B26E3D" w:rsidP="00A9166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212090D" w14:textId="77777777" w:rsidR="00B26E3D" w:rsidRPr="000E73AD" w:rsidRDefault="00B26E3D" w:rsidP="00A9166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1170" w:type="dxa"/>
          </w:tcPr>
          <w:p w14:paraId="78F1FED4" w14:textId="77777777" w:rsidR="00B26E3D" w:rsidRPr="000E73AD" w:rsidRDefault="00B26E3D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EA7354" w:rsidRPr="000E73AD" w14:paraId="102CE745" w14:textId="77777777" w:rsidTr="00BC00DE">
        <w:trPr>
          <w:trHeight w:val="280"/>
        </w:trPr>
        <w:tc>
          <w:tcPr>
            <w:tcW w:w="3150" w:type="dxa"/>
          </w:tcPr>
          <w:p w14:paraId="3C883E45" w14:textId="77777777" w:rsidR="00EA7354" w:rsidRPr="000E73AD" w:rsidRDefault="00EA7354" w:rsidP="00A9166C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0E73AD">
              <w:rPr>
                <w:rFonts w:asciiTheme="majorBidi" w:hAnsiTheme="majorBidi" w:cstheme="majorBidi"/>
                <w:cs/>
              </w:rPr>
              <w:t>บริษัท ช. ทวี เทอร์โมเทค จำกัด</w:t>
            </w:r>
          </w:p>
        </w:tc>
        <w:tc>
          <w:tcPr>
            <w:tcW w:w="1080" w:type="dxa"/>
            <w:shd w:val="clear" w:color="auto" w:fill="auto"/>
          </w:tcPr>
          <w:p w14:paraId="51C9C0CC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43F622E2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A50A99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A9468E5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8906D1" w14:textId="77777777" w:rsidR="00EA7354" w:rsidRPr="000E73AD" w:rsidRDefault="00EA7354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0E73AD">
              <w:rPr>
                <w:rFonts w:asciiTheme="majorBidi" w:hAnsiTheme="majorBidi" w:cstheme="majorBidi"/>
                <w:lang w:val="en-US"/>
              </w:rPr>
              <w:t>20,000</w:t>
            </w:r>
          </w:p>
        </w:tc>
        <w:tc>
          <w:tcPr>
            <w:tcW w:w="270" w:type="dxa"/>
          </w:tcPr>
          <w:p w14:paraId="45D72970" w14:textId="77777777" w:rsidR="00EA7354" w:rsidRPr="000E73AD" w:rsidRDefault="00EA7354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A5D794A" w14:textId="77777777" w:rsidR="00EA7354" w:rsidRPr="000E73AD" w:rsidRDefault="00EA7354" w:rsidP="00A9166C">
            <w:pPr>
              <w:pStyle w:val="a4"/>
              <w:tabs>
                <w:tab w:val="clear" w:pos="36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0E73AD">
              <w:rPr>
                <w:rFonts w:asciiTheme="majorBidi" w:hAnsiTheme="majorBidi" w:cstheme="majorBidi"/>
                <w:lang w:val="en-US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1F02F04A" w14:textId="77777777" w:rsidR="00EA7354" w:rsidRPr="000E73AD" w:rsidRDefault="00EA7354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EC909A5" w14:textId="77777777" w:rsidR="00EA7354" w:rsidRPr="000E73AD" w:rsidRDefault="00EA7354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0E73AD">
              <w:rPr>
                <w:rFonts w:asciiTheme="majorBidi" w:hAnsiTheme="majorBidi" w:cstheme="majorBidi"/>
                <w:lang w:val="en-US"/>
              </w:rPr>
              <w:t>22,600</w:t>
            </w:r>
          </w:p>
        </w:tc>
        <w:tc>
          <w:tcPr>
            <w:tcW w:w="270" w:type="dxa"/>
            <w:shd w:val="clear" w:color="auto" w:fill="auto"/>
          </w:tcPr>
          <w:p w14:paraId="1183D2B7" w14:textId="77777777" w:rsidR="00EA7354" w:rsidRPr="000E73AD" w:rsidRDefault="00EA7354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9376CCF" w14:textId="77777777" w:rsidR="00EA7354" w:rsidRPr="000E73AD" w:rsidRDefault="00EA7354" w:rsidP="00A9166C">
            <w:pPr>
              <w:pStyle w:val="a4"/>
              <w:tabs>
                <w:tab w:val="clear" w:pos="36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0E73AD">
              <w:rPr>
                <w:rFonts w:asciiTheme="majorBidi" w:hAnsiTheme="majorBidi" w:cstheme="majorBidi"/>
                <w:lang w:val="en-US"/>
              </w:rPr>
              <w:t>22,600</w:t>
            </w:r>
          </w:p>
        </w:tc>
        <w:tc>
          <w:tcPr>
            <w:tcW w:w="270" w:type="dxa"/>
            <w:shd w:val="clear" w:color="auto" w:fill="auto"/>
          </w:tcPr>
          <w:p w14:paraId="2E55E8C3" w14:textId="77777777" w:rsidR="00EA7354" w:rsidRPr="000E73AD" w:rsidRDefault="00EA7354" w:rsidP="00A9166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0CF5715" w14:textId="77777777" w:rsidR="00EA7354" w:rsidRPr="000E73AD" w:rsidRDefault="00EA7354" w:rsidP="00A9166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Theme="majorBidi" w:hAnsiTheme="majorBidi" w:cstheme="majorBidi"/>
                <w:lang w:val="en-US"/>
              </w:rPr>
            </w:pPr>
            <w:r w:rsidRPr="000E73A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4C9D18" w14:textId="77777777" w:rsidR="00EA7354" w:rsidRPr="000E73AD" w:rsidRDefault="00EA7354" w:rsidP="00A9166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4"/>
                <w:tab w:val="decimal" w:pos="621"/>
              </w:tabs>
              <w:ind w:righ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F335ABE" w14:textId="77777777" w:rsidR="00EA7354" w:rsidRPr="000E73AD" w:rsidRDefault="00EA7354" w:rsidP="00A9166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Theme="majorBidi" w:hAnsiTheme="majorBidi" w:cstheme="majorBidi"/>
                <w:lang w:val="en-US"/>
              </w:rPr>
            </w:pPr>
            <w:r w:rsidRPr="000E73AD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A7354" w:rsidRPr="000E73AD" w14:paraId="49A5C21F" w14:textId="77777777" w:rsidTr="00BC00DE">
        <w:trPr>
          <w:trHeight w:val="280"/>
        </w:trPr>
        <w:tc>
          <w:tcPr>
            <w:tcW w:w="3150" w:type="dxa"/>
          </w:tcPr>
          <w:p w14:paraId="25B0F70B" w14:textId="77777777" w:rsidR="00EA7354" w:rsidRPr="000E73AD" w:rsidRDefault="00EA7354" w:rsidP="00A9166C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0E73AD">
              <w:rPr>
                <w:rFonts w:asciiTheme="majorBidi" w:hAnsiTheme="majorBidi" w:cstheme="majorBidi"/>
                <w:cs/>
              </w:rPr>
              <w:t>บริษัท อมรรัตนโกสินทร์ จำกัด</w:t>
            </w:r>
          </w:p>
        </w:tc>
        <w:tc>
          <w:tcPr>
            <w:tcW w:w="1080" w:type="dxa"/>
            <w:shd w:val="clear" w:color="auto" w:fill="auto"/>
          </w:tcPr>
          <w:p w14:paraId="11022496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1A423BD4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9FDE35E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1C088590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F894E5" w14:textId="77777777" w:rsidR="00EA7354" w:rsidRPr="000E73AD" w:rsidRDefault="00EA7354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0E73AD">
              <w:rPr>
                <w:rFonts w:asciiTheme="majorBidi" w:hAnsiTheme="majorBidi" w:cstheme="majorBidi"/>
                <w:lang w:val="en-US"/>
              </w:rPr>
              <w:t>1,999</w:t>
            </w:r>
          </w:p>
        </w:tc>
        <w:tc>
          <w:tcPr>
            <w:tcW w:w="270" w:type="dxa"/>
          </w:tcPr>
          <w:p w14:paraId="1474D5C8" w14:textId="77777777" w:rsidR="00EA7354" w:rsidRPr="000E73AD" w:rsidRDefault="00EA7354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13A2329" w14:textId="77777777" w:rsidR="00EA7354" w:rsidRPr="000E73AD" w:rsidRDefault="00EA7354" w:rsidP="00A9166C">
            <w:pPr>
              <w:pStyle w:val="a4"/>
              <w:tabs>
                <w:tab w:val="clear" w:pos="36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0E73AD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270" w:type="dxa"/>
            <w:shd w:val="clear" w:color="auto" w:fill="auto"/>
          </w:tcPr>
          <w:p w14:paraId="0E63BD01" w14:textId="77777777" w:rsidR="00EA7354" w:rsidRPr="000E73AD" w:rsidRDefault="00EA7354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356926D" w14:textId="77777777" w:rsidR="00EA7354" w:rsidRPr="000E73AD" w:rsidRDefault="00EA7354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0E73AD">
              <w:rPr>
                <w:rFonts w:asciiTheme="majorBidi" w:hAnsiTheme="majorBidi" w:cstheme="majorBidi"/>
                <w:lang w:val="en-US"/>
              </w:rPr>
              <w:t>1,999</w:t>
            </w:r>
          </w:p>
        </w:tc>
        <w:tc>
          <w:tcPr>
            <w:tcW w:w="270" w:type="dxa"/>
            <w:shd w:val="clear" w:color="auto" w:fill="auto"/>
          </w:tcPr>
          <w:p w14:paraId="4B3C28E1" w14:textId="77777777" w:rsidR="00EA7354" w:rsidRPr="000E73AD" w:rsidRDefault="00EA7354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DF90BF0" w14:textId="77777777" w:rsidR="00EA7354" w:rsidRPr="000E73AD" w:rsidRDefault="00EA7354" w:rsidP="00A9166C">
            <w:pPr>
              <w:pStyle w:val="a4"/>
              <w:tabs>
                <w:tab w:val="clear" w:pos="36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0E73AD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270" w:type="dxa"/>
            <w:shd w:val="clear" w:color="auto" w:fill="auto"/>
          </w:tcPr>
          <w:p w14:paraId="364BEBFA" w14:textId="77777777" w:rsidR="00EA7354" w:rsidRPr="000E73AD" w:rsidRDefault="00EA7354" w:rsidP="00A9166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9A89DFB" w14:textId="77777777" w:rsidR="00EA7354" w:rsidRPr="000E73AD" w:rsidRDefault="00EA7354" w:rsidP="00A9166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Theme="majorBidi" w:hAnsiTheme="majorBidi" w:cstheme="majorBidi"/>
                <w:lang w:val="en-US"/>
              </w:rPr>
            </w:pPr>
            <w:r w:rsidRPr="000E73A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C15696" w14:textId="77777777" w:rsidR="00EA7354" w:rsidRPr="000E73AD" w:rsidRDefault="00EA7354" w:rsidP="00A9166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4"/>
                <w:tab w:val="decimal" w:pos="621"/>
              </w:tabs>
              <w:ind w:righ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8239F5F" w14:textId="77777777" w:rsidR="00EA7354" w:rsidRPr="000E73AD" w:rsidRDefault="00EA7354" w:rsidP="00A9166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Theme="majorBidi" w:hAnsiTheme="majorBidi" w:cstheme="majorBidi"/>
                <w:lang w:val="en-US"/>
              </w:rPr>
            </w:pPr>
            <w:r w:rsidRPr="000E73AD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A7354" w:rsidRPr="000E73AD" w14:paraId="62682C5E" w14:textId="77777777" w:rsidTr="00BC00DE">
        <w:tc>
          <w:tcPr>
            <w:tcW w:w="3150" w:type="dxa"/>
          </w:tcPr>
          <w:p w14:paraId="77150B75" w14:textId="77777777" w:rsidR="00EA7354" w:rsidRPr="000E73AD" w:rsidRDefault="00EA7354" w:rsidP="00A9166C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D656C6E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6FDAB94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CAC0ABB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F248A17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D26C40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E8F8933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</w:tcPr>
          <w:p w14:paraId="738F3AF9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8D64D4E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08413" w14:textId="77777777" w:rsidR="00EA7354" w:rsidRPr="000E73AD" w:rsidRDefault="00EA7354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E73AD">
              <w:rPr>
                <w:rFonts w:asciiTheme="majorBidi" w:hAnsiTheme="majorBidi" w:cstheme="majorBidi"/>
                <w:b/>
                <w:bCs/>
                <w:lang w:val="en-US"/>
              </w:rPr>
              <w:t>24,599</w:t>
            </w:r>
          </w:p>
        </w:tc>
        <w:tc>
          <w:tcPr>
            <w:tcW w:w="270" w:type="dxa"/>
            <w:shd w:val="clear" w:color="auto" w:fill="auto"/>
          </w:tcPr>
          <w:p w14:paraId="01B7A579" w14:textId="77777777" w:rsidR="00EA7354" w:rsidRPr="000E73AD" w:rsidRDefault="00EA7354" w:rsidP="00A9166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3BAE4" w14:textId="77777777" w:rsidR="00EA7354" w:rsidRPr="000E73AD" w:rsidRDefault="00EA7354" w:rsidP="00A9166C">
            <w:pPr>
              <w:pStyle w:val="a4"/>
              <w:tabs>
                <w:tab w:val="clear" w:pos="360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E73AD">
              <w:rPr>
                <w:rFonts w:asciiTheme="majorBidi" w:hAnsiTheme="majorBidi" w:cstheme="majorBidi"/>
                <w:b/>
                <w:bCs/>
                <w:lang w:val="en-US"/>
              </w:rPr>
              <w:t>23,600</w:t>
            </w:r>
          </w:p>
        </w:tc>
        <w:tc>
          <w:tcPr>
            <w:tcW w:w="270" w:type="dxa"/>
            <w:shd w:val="clear" w:color="auto" w:fill="auto"/>
          </w:tcPr>
          <w:p w14:paraId="1035B5EB" w14:textId="77777777" w:rsidR="00EA7354" w:rsidRPr="000E73AD" w:rsidRDefault="00EA735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90B0F0" w14:textId="77777777" w:rsidR="00EA7354" w:rsidRPr="000E73AD" w:rsidRDefault="00EA7354" w:rsidP="00A9166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E73AD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E0ECB7" w14:textId="77777777" w:rsidR="00EA7354" w:rsidRPr="000E73AD" w:rsidRDefault="00EA7354" w:rsidP="00A9166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E5CFF8" w14:textId="77777777" w:rsidR="00EA7354" w:rsidRPr="000E73AD" w:rsidRDefault="00EA7354" w:rsidP="00A9166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E73AD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</w:tr>
    </w:tbl>
    <w:p w14:paraId="517AF2BB" w14:textId="77777777" w:rsidR="00562CEB" w:rsidRPr="000E73AD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4BECEF1" w14:textId="77777777" w:rsidR="00562CEB" w:rsidRPr="000E73AD" w:rsidRDefault="00562CEB" w:rsidP="00A9166C">
      <w:pPr>
        <w:rPr>
          <w:rFonts w:asciiTheme="majorBidi" w:hAnsiTheme="majorBidi" w:cstheme="majorBidi"/>
        </w:rPr>
      </w:pPr>
    </w:p>
    <w:p w14:paraId="5715D9AD" w14:textId="77777777" w:rsidR="00562CEB" w:rsidRPr="000E73AD" w:rsidRDefault="00562CEB" w:rsidP="00A9166C">
      <w:pPr>
        <w:rPr>
          <w:rFonts w:asciiTheme="majorBidi" w:hAnsiTheme="majorBidi" w:cstheme="majorBidi"/>
          <w:cs/>
        </w:rPr>
        <w:sectPr w:rsidR="00562CEB" w:rsidRPr="000E73AD" w:rsidSect="00920466">
          <w:headerReference w:type="even" r:id="rId20"/>
          <w:headerReference w:type="default" r:id="rId21"/>
          <w:footerReference w:type="default" r:id="rId22"/>
          <w:headerReference w:type="first" r:id="rId23"/>
          <w:pgSz w:w="16834" w:h="11909" w:orient="landscape" w:code="9"/>
          <w:pgMar w:top="691" w:right="1152" w:bottom="576" w:left="720" w:header="475" w:footer="490" w:gutter="0"/>
          <w:cols w:space="720"/>
        </w:sectPr>
      </w:pPr>
    </w:p>
    <w:p w14:paraId="54BC4E73" w14:textId="41334A3E" w:rsidR="009D499E" w:rsidRPr="000E73AD" w:rsidRDefault="009D499E" w:rsidP="00A9166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0E73AD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2BCD5C01" w14:textId="1BE3AA1A" w:rsidR="009D499E" w:rsidRPr="000E73AD" w:rsidRDefault="009D499E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080166F3" w14:textId="669F14D4" w:rsidR="009D499E" w:rsidRPr="000E73AD" w:rsidRDefault="009D499E" w:rsidP="00B54916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E73AD">
        <w:rPr>
          <w:rFonts w:ascii="Angsana New" w:hAnsi="Angsana New" w:hint="cs"/>
          <w:sz w:val="30"/>
          <w:szCs w:val="30"/>
          <w:cs/>
        </w:rPr>
        <w:t>ในระหว่างงวดเก้าเดือนสิ้นสุดวันที่</w:t>
      </w:r>
      <w:r w:rsidRPr="000E73AD">
        <w:rPr>
          <w:rFonts w:ascii="Angsana New" w:hAnsi="Angsana New"/>
          <w:sz w:val="30"/>
          <w:szCs w:val="30"/>
        </w:rPr>
        <w:t xml:space="preserve"> 30 </w:t>
      </w:r>
      <w:r w:rsidRPr="000E73AD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0E73AD">
        <w:rPr>
          <w:rFonts w:ascii="Angsana New" w:hAnsi="Angsana New"/>
          <w:sz w:val="30"/>
          <w:szCs w:val="30"/>
        </w:rPr>
        <w:t xml:space="preserve">2563 </w:t>
      </w:r>
      <w:r w:rsidRPr="000E73AD">
        <w:rPr>
          <w:rFonts w:ascii="Angsana New" w:hAnsi="Angsana New" w:hint="cs"/>
          <w:sz w:val="30"/>
          <w:szCs w:val="30"/>
          <w:cs/>
        </w:rPr>
        <w:t>กลุ่มบริษัทได้ขายอสังหาริมทรัพย์</w:t>
      </w:r>
      <w:r w:rsidR="00C86B39">
        <w:rPr>
          <w:rFonts w:ascii="Angsana New" w:hAnsi="Angsana New" w:hint="cs"/>
          <w:sz w:val="30"/>
          <w:szCs w:val="30"/>
          <w:cs/>
        </w:rPr>
        <w:t>เพื่อการลงทุน</w:t>
      </w:r>
      <w:r w:rsidRPr="000E73AD">
        <w:rPr>
          <w:rFonts w:ascii="Angsana New" w:hAnsi="Angsana New" w:hint="cs"/>
          <w:sz w:val="30"/>
          <w:szCs w:val="30"/>
          <w:cs/>
        </w:rPr>
        <w:t>ประเภทที่ดินซึ่งมีมูลค่าตามบัญชีจำนวน</w:t>
      </w:r>
      <w:r w:rsidR="00D62126">
        <w:rPr>
          <w:rFonts w:ascii="Angsana New" w:hAnsi="Angsana New" w:hint="cs"/>
          <w:sz w:val="30"/>
          <w:szCs w:val="30"/>
          <w:cs/>
        </w:rPr>
        <w:t>เงิน</w:t>
      </w:r>
      <w:r w:rsidRPr="000E73AD">
        <w:rPr>
          <w:rFonts w:ascii="Angsana New" w:hAnsi="Angsana New" w:hint="cs"/>
          <w:sz w:val="30"/>
          <w:szCs w:val="30"/>
          <w:cs/>
        </w:rPr>
        <w:t xml:space="preserve"> </w:t>
      </w:r>
      <w:r w:rsidRPr="000E73AD">
        <w:rPr>
          <w:rFonts w:ascii="Angsana New" w:hAnsi="Angsana New"/>
          <w:sz w:val="30"/>
          <w:szCs w:val="30"/>
        </w:rPr>
        <w:t>54.80</w:t>
      </w:r>
      <w:r w:rsidRPr="000E73AD">
        <w:rPr>
          <w:rFonts w:ascii="Angsana New" w:hAnsi="Angsana New" w:hint="cs"/>
          <w:sz w:val="30"/>
          <w:szCs w:val="30"/>
          <w:cs/>
        </w:rPr>
        <w:t xml:space="preserve"> ล้านบาท โดยได้รับชำระเป็นเงินสดจำนวน</w:t>
      </w:r>
      <w:r w:rsidR="00D62126">
        <w:rPr>
          <w:rFonts w:ascii="Angsana New" w:hAnsi="Angsana New" w:hint="cs"/>
          <w:sz w:val="30"/>
          <w:szCs w:val="30"/>
          <w:cs/>
        </w:rPr>
        <w:t>เงิน</w:t>
      </w:r>
      <w:r w:rsidRPr="000E73AD">
        <w:rPr>
          <w:rFonts w:ascii="Angsana New" w:hAnsi="Angsana New" w:hint="cs"/>
          <w:sz w:val="30"/>
          <w:szCs w:val="30"/>
          <w:cs/>
        </w:rPr>
        <w:t xml:space="preserve">ทั้งสิ้น </w:t>
      </w:r>
      <w:r w:rsidRPr="000E73AD">
        <w:rPr>
          <w:rFonts w:ascii="Angsana New" w:hAnsi="Angsana New"/>
          <w:sz w:val="30"/>
          <w:szCs w:val="30"/>
        </w:rPr>
        <w:t>54.69</w:t>
      </w:r>
      <w:r w:rsidRPr="000E73AD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0F26235D" w14:textId="77777777" w:rsidR="009D499E" w:rsidRPr="000E73AD" w:rsidRDefault="009D499E" w:rsidP="00A9166C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7C4CB1DD" w14:textId="571A6CD0" w:rsidR="00562CEB" w:rsidRPr="000E73AD" w:rsidRDefault="00B7515C" w:rsidP="00A9166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0E73A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25505A55" w14:textId="77777777" w:rsidR="00562CEB" w:rsidRPr="000E73AD" w:rsidRDefault="00562CEB" w:rsidP="00A9166C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6A629DA" w14:textId="324BA178" w:rsidR="00B7515C" w:rsidRPr="000E73AD" w:rsidRDefault="00B7515C" w:rsidP="00B54916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E73AD">
        <w:rPr>
          <w:rFonts w:asciiTheme="majorBidi" w:hAnsiTheme="majorBidi" w:cstheme="majorBidi"/>
          <w:spacing w:val="-4"/>
          <w:sz w:val="30"/>
          <w:szCs w:val="30"/>
          <w:cs/>
        </w:rPr>
        <w:t>การซื้อ จำหน่าย โอน</w:t>
      </w:r>
      <w:r w:rsidR="00D3434F" w:rsidRPr="000E73AD">
        <w:rPr>
          <w:rFonts w:asciiTheme="majorBidi" w:hAnsiTheme="majorBidi" w:cstheme="majorBidi" w:hint="cs"/>
          <w:spacing w:val="-4"/>
          <w:sz w:val="30"/>
          <w:szCs w:val="30"/>
          <w:cs/>
        </w:rPr>
        <w:t>และตีราคาใหม่ของ</w:t>
      </w:r>
      <w:r w:rsidRPr="000E73AD">
        <w:rPr>
          <w:rFonts w:asciiTheme="majorBidi" w:hAnsiTheme="majorBidi" w:cstheme="majorBidi"/>
          <w:spacing w:val="-4"/>
          <w:sz w:val="30"/>
          <w:szCs w:val="30"/>
          <w:cs/>
        </w:rPr>
        <w:t>ที่ดิน อาคารและอุปกรณ์ระหว่างงวด</w:t>
      </w:r>
      <w:r w:rsidR="00510326" w:rsidRPr="000E73AD">
        <w:rPr>
          <w:rFonts w:asciiTheme="majorBidi" w:hAnsiTheme="majorBidi" w:cstheme="majorBidi" w:hint="cs"/>
          <w:spacing w:val="-4"/>
          <w:sz w:val="30"/>
          <w:szCs w:val="30"/>
          <w:cs/>
        </w:rPr>
        <w:t>เก้าเดือน</w:t>
      </w:r>
      <w:r w:rsidRPr="000E73AD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510326" w:rsidRPr="000E73AD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510326" w:rsidRPr="000E73AD">
        <w:rPr>
          <w:rFonts w:asciiTheme="majorBidi" w:hAnsiTheme="majorBidi" w:cstheme="majorBidi"/>
          <w:spacing w:val="-4"/>
          <w:sz w:val="30"/>
          <w:szCs w:val="30"/>
          <w:cs/>
        </w:rPr>
        <w:t>กันยายน</w:t>
      </w:r>
      <w:r w:rsidR="00D3434F" w:rsidRPr="000E73A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0E73AD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7FA041CB" w14:textId="77777777" w:rsidR="000B083E" w:rsidRPr="000E73AD" w:rsidRDefault="000B083E" w:rsidP="00A9166C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73"/>
        <w:gridCol w:w="1177"/>
        <w:gridCol w:w="240"/>
        <w:gridCol w:w="1194"/>
        <w:gridCol w:w="240"/>
        <w:gridCol w:w="1288"/>
        <w:gridCol w:w="241"/>
        <w:gridCol w:w="6"/>
        <w:gridCol w:w="1301"/>
      </w:tblGrid>
      <w:tr w:rsidR="000B083E" w:rsidRPr="000E73AD" w14:paraId="0D7FF8C4" w14:textId="77777777" w:rsidTr="00836DB0">
        <w:trPr>
          <w:trHeight w:val="245"/>
          <w:tblHeader/>
        </w:trPr>
        <w:tc>
          <w:tcPr>
            <w:tcW w:w="1962" w:type="pct"/>
            <w:shd w:val="clear" w:color="auto" w:fill="auto"/>
          </w:tcPr>
          <w:p w14:paraId="42091264" w14:textId="77777777" w:rsidR="000B083E" w:rsidRPr="00D62126" w:rsidRDefault="000B083E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38" w:type="pct"/>
            <w:gridSpan w:val="8"/>
            <w:shd w:val="clear" w:color="auto" w:fill="auto"/>
          </w:tcPr>
          <w:p w14:paraId="711353BA" w14:textId="77777777" w:rsidR="000B083E" w:rsidRPr="00D62126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1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B083E" w:rsidRPr="000E73AD" w14:paraId="61748F04" w14:textId="77777777" w:rsidTr="00836DB0">
        <w:trPr>
          <w:trHeight w:val="191"/>
          <w:tblHeader/>
        </w:trPr>
        <w:tc>
          <w:tcPr>
            <w:tcW w:w="1962" w:type="pct"/>
            <w:shd w:val="clear" w:color="auto" w:fill="auto"/>
          </w:tcPr>
          <w:p w14:paraId="017723CA" w14:textId="77814848" w:rsidR="000B083E" w:rsidRPr="00D62126" w:rsidRDefault="000B083E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D62126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</w:t>
            </w:r>
            <w:r w:rsidR="004B249B" w:rsidRPr="00D62126">
              <w:rPr>
                <w:rFonts w:asciiTheme="majorBidi" w:hAnsi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งวด</w:t>
            </w:r>
            <w:r w:rsidR="00510326" w:rsidRPr="00D62126">
              <w:rPr>
                <w:rFonts w:asciiTheme="majorBidi" w:hAnsi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เก้าเดือน</w:t>
            </w:r>
            <w:r w:rsidRPr="00D62126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สิ้นสุดวันที่</w:t>
            </w:r>
            <w:r w:rsidR="00EB2B29" w:rsidRPr="00D62126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510326" w:rsidRPr="00D62126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30 </w:t>
            </w:r>
            <w:r w:rsidR="00510326" w:rsidRPr="00D62126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95" w:type="pct"/>
            <w:gridSpan w:val="3"/>
            <w:shd w:val="clear" w:color="auto" w:fill="auto"/>
          </w:tcPr>
          <w:p w14:paraId="52A4B2C8" w14:textId="77777777" w:rsidR="000B083E" w:rsidRPr="00D62126" w:rsidRDefault="000D0FB7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212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8" w:type="pct"/>
            <w:shd w:val="clear" w:color="auto" w:fill="auto"/>
          </w:tcPr>
          <w:p w14:paraId="136B778E" w14:textId="77777777" w:rsidR="000B083E" w:rsidRPr="00D62126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5" w:type="pct"/>
            <w:gridSpan w:val="4"/>
            <w:shd w:val="clear" w:color="auto" w:fill="auto"/>
          </w:tcPr>
          <w:p w14:paraId="1CD639D0" w14:textId="77777777" w:rsidR="000B083E" w:rsidRPr="00D62126" w:rsidRDefault="000D0FB7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12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503AF" w:rsidRPr="000E73AD" w14:paraId="4ACD5C20" w14:textId="77777777" w:rsidTr="00F802C9">
        <w:trPr>
          <w:trHeight w:val="1109"/>
          <w:tblHeader/>
        </w:trPr>
        <w:tc>
          <w:tcPr>
            <w:tcW w:w="1962" w:type="pct"/>
            <w:shd w:val="clear" w:color="auto" w:fill="auto"/>
          </w:tcPr>
          <w:p w14:paraId="4F9F7DF8" w14:textId="77777777" w:rsidR="000B083E" w:rsidRPr="00D62126" w:rsidRDefault="000B083E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B0740D" w14:textId="77777777" w:rsidR="000B083E" w:rsidRPr="00D62126" w:rsidRDefault="000B083E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60F235" w14:textId="77777777" w:rsidR="000B083E" w:rsidRPr="00D62126" w:rsidRDefault="000B083E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  <w:hideMark/>
          </w:tcPr>
          <w:p w14:paraId="5238D323" w14:textId="77777777" w:rsidR="000B083E" w:rsidRPr="00D62126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08D787" w14:textId="77777777" w:rsidR="000B083E" w:rsidRPr="00D62126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212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134152E0" w14:textId="77777777" w:rsidR="000B083E" w:rsidRPr="00D62126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2126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D62126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D6212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8" w:type="pct"/>
            <w:shd w:val="clear" w:color="auto" w:fill="auto"/>
          </w:tcPr>
          <w:p w14:paraId="4C152661" w14:textId="77777777" w:rsidR="000B083E" w:rsidRPr="00D62126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  <w:hideMark/>
          </w:tcPr>
          <w:p w14:paraId="626E2A42" w14:textId="77777777" w:rsidR="000B083E" w:rsidRPr="00D62126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2126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375809B5" w14:textId="77777777" w:rsidR="000B083E" w:rsidRPr="00D62126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2126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D6212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212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8" w:type="pct"/>
            <w:shd w:val="clear" w:color="auto" w:fill="auto"/>
          </w:tcPr>
          <w:p w14:paraId="47793587" w14:textId="77777777" w:rsidR="000B083E" w:rsidRPr="00D62126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  <w:hideMark/>
          </w:tcPr>
          <w:p w14:paraId="10074E8B" w14:textId="77777777" w:rsidR="000B083E" w:rsidRPr="00D62126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5CDD74" w14:textId="77777777" w:rsidR="000B083E" w:rsidRPr="00D62126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212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1CA84C09" w14:textId="77777777" w:rsidR="000B083E" w:rsidRPr="00D62126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2126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D62126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D6212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" w:type="pct"/>
            <w:gridSpan w:val="2"/>
            <w:shd w:val="clear" w:color="auto" w:fill="auto"/>
          </w:tcPr>
          <w:p w14:paraId="7F79C524" w14:textId="77777777" w:rsidR="000B083E" w:rsidRPr="00D62126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  <w:hideMark/>
          </w:tcPr>
          <w:p w14:paraId="7D8CE80A" w14:textId="77777777" w:rsidR="000B083E" w:rsidRPr="00D62126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2126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21AED27A" w14:textId="77777777" w:rsidR="000B083E" w:rsidRPr="00D62126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2126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  <w:r w:rsidR="00836DB0" w:rsidRPr="00D62126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62126">
              <w:rPr>
                <w:rFonts w:asciiTheme="majorBidi" w:hAnsiTheme="majorBidi" w:cstheme="majorBidi"/>
                <w:sz w:val="30"/>
                <w:szCs w:val="30"/>
                <w:cs/>
              </w:rPr>
              <w:t>ออก</w:t>
            </w:r>
            <w:r w:rsidRPr="00D6212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212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0B083E" w:rsidRPr="000E73AD" w14:paraId="18B05503" w14:textId="77777777" w:rsidTr="00836DB0">
        <w:trPr>
          <w:tblHeader/>
        </w:trPr>
        <w:tc>
          <w:tcPr>
            <w:tcW w:w="1962" w:type="pct"/>
            <w:shd w:val="clear" w:color="auto" w:fill="auto"/>
          </w:tcPr>
          <w:p w14:paraId="43540E3E" w14:textId="77777777" w:rsidR="000B083E" w:rsidRPr="00D62126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38" w:type="pct"/>
            <w:gridSpan w:val="8"/>
            <w:shd w:val="clear" w:color="auto" w:fill="auto"/>
          </w:tcPr>
          <w:p w14:paraId="0AB33978" w14:textId="77777777" w:rsidR="000B083E" w:rsidRPr="00D62126" w:rsidRDefault="00C20E6D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621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8A1E3E" w:rsidRPr="00D621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="000B083E" w:rsidRPr="00D621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82ECA" w:rsidRPr="000E73AD" w14:paraId="2E683652" w14:textId="77777777" w:rsidTr="00F802C9">
        <w:trPr>
          <w:tblHeader/>
        </w:trPr>
        <w:tc>
          <w:tcPr>
            <w:tcW w:w="1962" w:type="pct"/>
            <w:shd w:val="clear" w:color="auto" w:fill="auto"/>
            <w:hideMark/>
          </w:tcPr>
          <w:p w14:paraId="3FBA1235" w14:textId="503554F1" w:rsidR="00A82ECA" w:rsidRPr="00D62126" w:rsidRDefault="00A82ECA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212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629" w:type="pct"/>
            <w:shd w:val="clear" w:color="auto" w:fill="auto"/>
          </w:tcPr>
          <w:p w14:paraId="605944FB" w14:textId="643E1424" w:rsidR="00A82ECA" w:rsidRPr="00D62126" w:rsidRDefault="00A82ECA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0"/>
                <w:tab w:val="left" w:pos="80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21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5BB84732" w14:textId="77777777" w:rsidR="00A82ECA" w:rsidRPr="00D62126" w:rsidRDefault="00A82ECA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4790263A" w14:textId="00E42A69" w:rsidR="00A82ECA" w:rsidRPr="00D62126" w:rsidRDefault="00A94EB2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21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0017497A" w14:textId="77777777" w:rsidR="00A82ECA" w:rsidRPr="00D62126" w:rsidRDefault="00A82ECA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186A8EF6" w14:textId="1389DD7F" w:rsidR="00A82ECA" w:rsidRPr="00D62126" w:rsidRDefault="00A82ECA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2126">
              <w:rPr>
                <w:rFonts w:ascii="Angsana New" w:hAnsi="Angsana New"/>
                <w:sz w:val="30"/>
                <w:szCs w:val="30"/>
              </w:rPr>
              <w:t>2,266</w:t>
            </w:r>
          </w:p>
        </w:tc>
        <w:tc>
          <w:tcPr>
            <w:tcW w:w="129" w:type="pct"/>
            <w:shd w:val="clear" w:color="auto" w:fill="auto"/>
          </w:tcPr>
          <w:p w14:paraId="4AFB2B57" w14:textId="77777777" w:rsidR="00A82ECA" w:rsidRPr="00D62126" w:rsidRDefault="00A82ECA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" w:type="pct"/>
            <w:gridSpan w:val="2"/>
            <w:shd w:val="clear" w:color="auto" w:fill="auto"/>
          </w:tcPr>
          <w:p w14:paraId="20BA840A" w14:textId="2B02FFD2" w:rsidR="00A82ECA" w:rsidRPr="00D62126" w:rsidRDefault="00A82ECA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21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02E6" w:rsidRPr="000E73AD" w14:paraId="1C9B76F4" w14:textId="77777777" w:rsidTr="00F802C9">
        <w:trPr>
          <w:tblHeader/>
        </w:trPr>
        <w:tc>
          <w:tcPr>
            <w:tcW w:w="1962" w:type="pct"/>
            <w:shd w:val="clear" w:color="auto" w:fill="auto"/>
          </w:tcPr>
          <w:p w14:paraId="5C3A44AD" w14:textId="6094627D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12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ตีราคาที่ดินใหม่</w:t>
            </w:r>
          </w:p>
        </w:tc>
        <w:tc>
          <w:tcPr>
            <w:tcW w:w="629" w:type="pct"/>
            <w:shd w:val="clear" w:color="auto" w:fill="auto"/>
          </w:tcPr>
          <w:p w14:paraId="42698BFF" w14:textId="37933937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2126">
              <w:rPr>
                <w:rFonts w:asciiTheme="majorBidi" w:hAnsiTheme="majorBidi" w:cstheme="majorBidi"/>
                <w:sz w:val="30"/>
                <w:szCs w:val="30"/>
              </w:rPr>
              <w:t>187,332</w:t>
            </w:r>
          </w:p>
        </w:tc>
        <w:tc>
          <w:tcPr>
            <w:tcW w:w="128" w:type="pct"/>
            <w:shd w:val="clear" w:color="auto" w:fill="auto"/>
          </w:tcPr>
          <w:p w14:paraId="662C85BC" w14:textId="77777777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55135DCE" w14:textId="2606CAB9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828"/>
              </w:tabs>
              <w:spacing w:after="0"/>
              <w:ind w:left="-108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21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63027FE0" w14:textId="77777777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71F09E9F" w14:textId="6D9BE994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21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37022955" w14:textId="77777777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" w:type="pct"/>
            <w:gridSpan w:val="2"/>
            <w:shd w:val="clear" w:color="auto" w:fill="auto"/>
          </w:tcPr>
          <w:p w14:paraId="68F8672F" w14:textId="115CD2D2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21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02E6" w:rsidRPr="000E73AD" w14:paraId="37ABCF85" w14:textId="77777777" w:rsidTr="00F802C9">
        <w:trPr>
          <w:tblHeader/>
        </w:trPr>
        <w:tc>
          <w:tcPr>
            <w:tcW w:w="1962" w:type="pct"/>
            <w:shd w:val="clear" w:color="auto" w:fill="auto"/>
          </w:tcPr>
          <w:p w14:paraId="112BA4FC" w14:textId="1BE71C9F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126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29" w:type="pct"/>
            <w:shd w:val="clear" w:color="auto" w:fill="auto"/>
          </w:tcPr>
          <w:p w14:paraId="52651AFB" w14:textId="1F859501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2126">
              <w:rPr>
                <w:rFonts w:asciiTheme="majorBidi" w:hAnsiTheme="majorBidi" w:cstheme="majorBidi"/>
                <w:sz w:val="30"/>
                <w:szCs w:val="30"/>
              </w:rPr>
              <w:t>3,112</w:t>
            </w:r>
          </w:p>
        </w:tc>
        <w:tc>
          <w:tcPr>
            <w:tcW w:w="128" w:type="pct"/>
            <w:shd w:val="clear" w:color="auto" w:fill="auto"/>
          </w:tcPr>
          <w:p w14:paraId="0BC8FB4F" w14:textId="77777777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385DBD4C" w14:textId="62B21776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828"/>
              </w:tabs>
              <w:spacing w:after="0"/>
              <w:ind w:left="-108" w:right="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1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7F33DDE7" w14:textId="77777777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03D4EA32" w14:textId="2D1CD4FC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2126">
              <w:rPr>
                <w:rFonts w:ascii="Angsana New" w:hAnsi="Angsana New"/>
                <w:sz w:val="30"/>
                <w:szCs w:val="30"/>
              </w:rPr>
              <w:t>6,973</w:t>
            </w:r>
          </w:p>
        </w:tc>
        <w:tc>
          <w:tcPr>
            <w:tcW w:w="129" w:type="pct"/>
            <w:shd w:val="clear" w:color="auto" w:fill="auto"/>
          </w:tcPr>
          <w:p w14:paraId="1A293CA2" w14:textId="77777777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" w:type="pct"/>
            <w:gridSpan w:val="2"/>
            <w:shd w:val="clear" w:color="auto" w:fill="auto"/>
          </w:tcPr>
          <w:p w14:paraId="3B07DCBB" w14:textId="46239C24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1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02E6" w:rsidRPr="000E73AD" w14:paraId="5CB131DB" w14:textId="77777777" w:rsidTr="00F802C9">
        <w:trPr>
          <w:tblHeader/>
        </w:trPr>
        <w:tc>
          <w:tcPr>
            <w:tcW w:w="1962" w:type="pct"/>
            <w:shd w:val="clear" w:color="auto" w:fill="auto"/>
            <w:hideMark/>
          </w:tcPr>
          <w:p w14:paraId="6EF8B497" w14:textId="77777777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212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29" w:type="pct"/>
            <w:shd w:val="clear" w:color="auto" w:fill="auto"/>
          </w:tcPr>
          <w:p w14:paraId="5634E5A9" w14:textId="653AEA5F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2126">
              <w:rPr>
                <w:rFonts w:asciiTheme="majorBidi" w:hAnsiTheme="majorBidi" w:cstheme="majorBidi"/>
                <w:sz w:val="30"/>
                <w:szCs w:val="30"/>
              </w:rPr>
              <w:t>14,707</w:t>
            </w:r>
          </w:p>
        </w:tc>
        <w:tc>
          <w:tcPr>
            <w:tcW w:w="128" w:type="pct"/>
            <w:shd w:val="clear" w:color="auto" w:fill="auto"/>
          </w:tcPr>
          <w:p w14:paraId="465B784F" w14:textId="77777777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3E234877" w14:textId="203E3CEB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82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126">
              <w:rPr>
                <w:rFonts w:asciiTheme="majorBidi" w:hAnsiTheme="majorBidi" w:cstheme="majorBidi"/>
                <w:sz w:val="30"/>
                <w:szCs w:val="30"/>
              </w:rPr>
              <w:t>(643)</w:t>
            </w:r>
          </w:p>
        </w:tc>
        <w:tc>
          <w:tcPr>
            <w:tcW w:w="128" w:type="pct"/>
            <w:shd w:val="clear" w:color="auto" w:fill="auto"/>
          </w:tcPr>
          <w:p w14:paraId="6A9FC7EF" w14:textId="77777777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0EC5F957" w14:textId="5F29EDB0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2126">
              <w:rPr>
                <w:rFonts w:ascii="Angsana New" w:hAnsi="Angsana New"/>
                <w:sz w:val="30"/>
                <w:szCs w:val="30"/>
              </w:rPr>
              <w:t>6,681</w:t>
            </w:r>
          </w:p>
        </w:tc>
        <w:tc>
          <w:tcPr>
            <w:tcW w:w="129" w:type="pct"/>
            <w:shd w:val="clear" w:color="auto" w:fill="auto"/>
          </w:tcPr>
          <w:p w14:paraId="5BFB2617" w14:textId="77777777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" w:type="pct"/>
            <w:gridSpan w:val="2"/>
            <w:shd w:val="clear" w:color="auto" w:fill="auto"/>
          </w:tcPr>
          <w:p w14:paraId="4CF135FE" w14:textId="66906641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12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62126">
              <w:rPr>
                <w:rFonts w:ascii="Angsana New" w:hAnsi="Angsana New"/>
                <w:sz w:val="30"/>
                <w:szCs w:val="30"/>
              </w:rPr>
              <w:t>60</w:t>
            </w:r>
            <w:r w:rsidRPr="00D6212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3A02E6" w:rsidRPr="000E73AD" w14:paraId="62843C5D" w14:textId="77777777" w:rsidTr="00F802C9">
        <w:trPr>
          <w:tblHeader/>
        </w:trPr>
        <w:tc>
          <w:tcPr>
            <w:tcW w:w="1962" w:type="pct"/>
            <w:shd w:val="clear" w:color="auto" w:fill="auto"/>
            <w:hideMark/>
          </w:tcPr>
          <w:p w14:paraId="14D27D92" w14:textId="77777777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212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29" w:type="pct"/>
            <w:shd w:val="clear" w:color="auto" w:fill="auto"/>
          </w:tcPr>
          <w:p w14:paraId="6A2809CD" w14:textId="0EB3C742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2126">
              <w:rPr>
                <w:rFonts w:asciiTheme="majorBidi" w:hAnsiTheme="majorBidi" w:cstheme="majorBidi"/>
                <w:sz w:val="30"/>
                <w:szCs w:val="30"/>
              </w:rPr>
              <w:t>960</w:t>
            </w:r>
          </w:p>
        </w:tc>
        <w:tc>
          <w:tcPr>
            <w:tcW w:w="128" w:type="pct"/>
            <w:shd w:val="clear" w:color="auto" w:fill="auto"/>
          </w:tcPr>
          <w:p w14:paraId="1D0CED6B" w14:textId="77777777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13FCE396" w14:textId="1C6DADB5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82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2126">
              <w:rPr>
                <w:rFonts w:asciiTheme="majorBidi" w:hAnsiTheme="majorBidi" w:cstheme="majorBidi"/>
                <w:sz w:val="30"/>
                <w:szCs w:val="30"/>
              </w:rPr>
              <w:t>(464)</w:t>
            </w:r>
          </w:p>
        </w:tc>
        <w:tc>
          <w:tcPr>
            <w:tcW w:w="128" w:type="pct"/>
            <w:shd w:val="clear" w:color="auto" w:fill="auto"/>
          </w:tcPr>
          <w:p w14:paraId="67B3B06E" w14:textId="77777777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73845BFA" w14:textId="4CAFCC57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2126">
              <w:rPr>
                <w:rFonts w:ascii="Angsana New" w:hAnsi="Angsana New"/>
                <w:sz w:val="30"/>
                <w:szCs w:val="30"/>
              </w:rPr>
              <w:t>1,587</w:t>
            </w:r>
          </w:p>
        </w:tc>
        <w:tc>
          <w:tcPr>
            <w:tcW w:w="129" w:type="pct"/>
            <w:shd w:val="clear" w:color="auto" w:fill="auto"/>
          </w:tcPr>
          <w:p w14:paraId="37C974DD" w14:textId="77777777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" w:type="pct"/>
            <w:gridSpan w:val="2"/>
            <w:shd w:val="clear" w:color="auto" w:fill="auto"/>
          </w:tcPr>
          <w:p w14:paraId="4695239E" w14:textId="0F3F01B2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12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62126">
              <w:rPr>
                <w:rFonts w:ascii="Angsana New" w:hAnsi="Angsana New"/>
                <w:sz w:val="30"/>
                <w:szCs w:val="30"/>
              </w:rPr>
              <w:t>96</w:t>
            </w:r>
            <w:r w:rsidRPr="00D6212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3A02E6" w:rsidRPr="000E73AD" w14:paraId="3C8CF894" w14:textId="77777777" w:rsidTr="00950E17">
        <w:trPr>
          <w:tblHeader/>
        </w:trPr>
        <w:tc>
          <w:tcPr>
            <w:tcW w:w="1962" w:type="pct"/>
            <w:shd w:val="clear" w:color="auto" w:fill="auto"/>
            <w:hideMark/>
          </w:tcPr>
          <w:p w14:paraId="060C9F12" w14:textId="77777777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62126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29" w:type="pct"/>
            <w:shd w:val="clear" w:color="auto" w:fill="auto"/>
          </w:tcPr>
          <w:p w14:paraId="2D3F1C81" w14:textId="0E10E850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126">
              <w:rPr>
                <w:rFonts w:asciiTheme="majorBidi" w:hAnsiTheme="majorBidi" w:cstheme="majorBidi"/>
                <w:sz w:val="30"/>
                <w:szCs w:val="30"/>
              </w:rPr>
              <w:t>21,368</w:t>
            </w:r>
          </w:p>
        </w:tc>
        <w:tc>
          <w:tcPr>
            <w:tcW w:w="128" w:type="pct"/>
            <w:shd w:val="clear" w:color="auto" w:fill="auto"/>
          </w:tcPr>
          <w:p w14:paraId="693545B8" w14:textId="77777777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3BC0A146" w14:textId="39ACF23F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828"/>
              </w:tabs>
              <w:spacing w:after="0"/>
              <w:ind w:left="-108" w:right="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1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67F7D6D0" w14:textId="77777777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29F8E858" w14:textId="7F30C634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2126">
              <w:rPr>
                <w:rFonts w:ascii="Angsana New" w:hAnsi="Angsana New"/>
                <w:sz w:val="30"/>
                <w:szCs w:val="30"/>
              </w:rPr>
              <w:t>3,470</w:t>
            </w:r>
          </w:p>
        </w:tc>
        <w:tc>
          <w:tcPr>
            <w:tcW w:w="129" w:type="pct"/>
            <w:shd w:val="clear" w:color="auto" w:fill="auto"/>
          </w:tcPr>
          <w:p w14:paraId="4CF63855" w14:textId="77777777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" w:type="pct"/>
            <w:gridSpan w:val="2"/>
            <w:shd w:val="clear" w:color="auto" w:fill="auto"/>
          </w:tcPr>
          <w:p w14:paraId="1CDBEFD8" w14:textId="0D30B01B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12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62126">
              <w:rPr>
                <w:rFonts w:ascii="Angsana New" w:hAnsi="Angsana New"/>
                <w:sz w:val="30"/>
                <w:szCs w:val="30"/>
              </w:rPr>
              <w:t>1</w:t>
            </w:r>
            <w:r w:rsidRPr="00D6212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3A02E6" w:rsidRPr="000E73AD" w14:paraId="07B31367" w14:textId="77777777" w:rsidTr="00950E17">
        <w:trPr>
          <w:tblHeader/>
        </w:trPr>
        <w:tc>
          <w:tcPr>
            <w:tcW w:w="1962" w:type="pct"/>
            <w:shd w:val="clear" w:color="auto" w:fill="auto"/>
            <w:hideMark/>
          </w:tcPr>
          <w:p w14:paraId="072907B5" w14:textId="77777777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6212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2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C19583C" w14:textId="3AD622AB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126">
              <w:rPr>
                <w:rFonts w:asciiTheme="majorBidi" w:hAnsiTheme="majorBidi" w:cstheme="majorBidi"/>
                <w:sz w:val="30"/>
                <w:szCs w:val="30"/>
              </w:rPr>
              <w:t>19,785</w:t>
            </w:r>
          </w:p>
        </w:tc>
        <w:tc>
          <w:tcPr>
            <w:tcW w:w="128" w:type="pct"/>
            <w:shd w:val="clear" w:color="auto" w:fill="auto"/>
          </w:tcPr>
          <w:p w14:paraId="035AD975" w14:textId="77777777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F5500F2" w14:textId="43FCD469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82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126">
              <w:rPr>
                <w:rFonts w:asciiTheme="majorBidi" w:hAnsiTheme="majorBidi" w:cstheme="majorBidi"/>
                <w:sz w:val="30"/>
                <w:szCs w:val="30"/>
              </w:rPr>
              <w:t>(20,333)</w:t>
            </w:r>
          </w:p>
        </w:tc>
        <w:tc>
          <w:tcPr>
            <w:tcW w:w="128" w:type="pct"/>
            <w:shd w:val="clear" w:color="auto" w:fill="auto"/>
          </w:tcPr>
          <w:p w14:paraId="0B121A89" w14:textId="77777777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090AC58" w14:textId="1FE0AEFD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2126">
              <w:rPr>
                <w:rFonts w:ascii="Angsana New" w:hAnsi="Angsana New"/>
                <w:sz w:val="30"/>
                <w:szCs w:val="30"/>
              </w:rPr>
              <w:t>10,009</w:t>
            </w:r>
          </w:p>
        </w:tc>
        <w:tc>
          <w:tcPr>
            <w:tcW w:w="129" w:type="pct"/>
            <w:shd w:val="clear" w:color="auto" w:fill="auto"/>
          </w:tcPr>
          <w:p w14:paraId="59309D1C" w14:textId="77777777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9081FA7" w14:textId="09A5D5B6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12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62126">
              <w:rPr>
                <w:rFonts w:ascii="Angsana New" w:hAnsi="Angsana New"/>
                <w:sz w:val="30"/>
                <w:szCs w:val="30"/>
              </w:rPr>
              <w:t>793</w:t>
            </w:r>
            <w:r w:rsidRPr="00D6212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3A02E6" w:rsidRPr="000E73AD" w14:paraId="4052A140" w14:textId="77777777" w:rsidTr="00F802C9">
        <w:trPr>
          <w:tblHeader/>
        </w:trPr>
        <w:tc>
          <w:tcPr>
            <w:tcW w:w="1962" w:type="pct"/>
            <w:shd w:val="clear" w:color="auto" w:fill="auto"/>
            <w:hideMark/>
          </w:tcPr>
          <w:p w14:paraId="7BFBFFB3" w14:textId="77777777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1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8D7974" w14:textId="09D05EF9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1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247,264</w:t>
            </w:r>
          </w:p>
        </w:tc>
        <w:tc>
          <w:tcPr>
            <w:tcW w:w="128" w:type="pct"/>
            <w:shd w:val="clear" w:color="auto" w:fill="auto"/>
          </w:tcPr>
          <w:p w14:paraId="077921B3" w14:textId="77777777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0E793D" w14:textId="7449AB75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1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(21,440)</w:t>
            </w:r>
          </w:p>
        </w:tc>
        <w:tc>
          <w:tcPr>
            <w:tcW w:w="128" w:type="pct"/>
            <w:shd w:val="clear" w:color="auto" w:fill="auto"/>
          </w:tcPr>
          <w:p w14:paraId="3F4DEF41" w14:textId="77777777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E05F24" w14:textId="58666AD1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126">
              <w:rPr>
                <w:rFonts w:ascii="Angsana New" w:hAnsi="Angsana New"/>
                <w:b/>
                <w:bCs/>
                <w:sz w:val="30"/>
                <w:szCs w:val="30"/>
              </w:rPr>
              <w:t>30,986</w:t>
            </w:r>
          </w:p>
        </w:tc>
        <w:tc>
          <w:tcPr>
            <w:tcW w:w="129" w:type="pct"/>
            <w:shd w:val="clear" w:color="auto" w:fill="auto"/>
          </w:tcPr>
          <w:p w14:paraId="59AEA957" w14:textId="77777777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A35077" w14:textId="6C1CCBF5" w:rsidR="003A02E6" w:rsidRPr="00D62126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1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Pr="00D62126">
              <w:rPr>
                <w:rFonts w:ascii="Angsana New" w:hAnsi="Angsana New"/>
                <w:b/>
                <w:bCs/>
                <w:sz w:val="30"/>
                <w:szCs w:val="30"/>
              </w:rPr>
              <w:t>950</w:t>
            </w:r>
            <w:r w:rsidRPr="00D621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3D00DAAF" w14:textId="77777777" w:rsidR="000B083E" w:rsidRPr="000E73AD" w:rsidRDefault="000B083E" w:rsidP="00A9166C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7"/>
        <w:gridCol w:w="238"/>
        <w:gridCol w:w="1196"/>
        <w:gridCol w:w="238"/>
        <w:gridCol w:w="1292"/>
        <w:gridCol w:w="241"/>
        <w:gridCol w:w="6"/>
        <w:gridCol w:w="1282"/>
      </w:tblGrid>
      <w:tr w:rsidR="000B083E" w:rsidRPr="000E73AD" w14:paraId="3BF3B589" w14:textId="77777777" w:rsidTr="00836DB0">
        <w:trPr>
          <w:trHeight w:val="245"/>
          <w:tblHeader/>
        </w:trPr>
        <w:tc>
          <w:tcPr>
            <w:tcW w:w="1971" w:type="pct"/>
          </w:tcPr>
          <w:p w14:paraId="64D23B85" w14:textId="77777777" w:rsidR="000B083E" w:rsidRPr="003C748E" w:rsidRDefault="000B083E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9" w:type="pct"/>
            <w:gridSpan w:val="8"/>
          </w:tcPr>
          <w:p w14:paraId="7042563F" w14:textId="77777777" w:rsidR="000B083E" w:rsidRPr="003C748E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74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897980" w:rsidRPr="003C74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B083E" w:rsidRPr="000E73AD" w14:paraId="042A227F" w14:textId="77777777" w:rsidTr="00836DB0">
        <w:trPr>
          <w:trHeight w:val="191"/>
          <w:tblHeader/>
        </w:trPr>
        <w:tc>
          <w:tcPr>
            <w:tcW w:w="1971" w:type="pct"/>
          </w:tcPr>
          <w:p w14:paraId="0F880BFC" w14:textId="7A0E1D9C" w:rsidR="000B083E" w:rsidRPr="003C748E" w:rsidRDefault="004B249B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3C748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510326" w:rsidRPr="003C748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เก้าเดือน</w:t>
            </w:r>
            <w:r w:rsidRPr="003C748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สิ้นสุดวันที่ </w:t>
            </w:r>
            <w:r w:rsidR="00510326" w:rsidRPr="003C748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30 </w:t>
            </w:r>
            <w:r w:rsidR="00510326" w:rsidRPr="003C748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95" w:type="pct"/>
            <w:gridSpan w:val="3"/>
          </w:tcPr>
          <w:p w14:paraId="71407366" w14:textId="77777777" w:rsidR="000B083E" w:rsidRPr="003C748E" w:rsidRDefault="000D0FB7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748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7" w:type="pct"/>
          </w:tcPr>
          <w:p w14:paraId="5097FA61" w14:textId="77777777" w:rsidR="000B083E" w:rsidRPr="003C748E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7" w:type="pct"/>
            <w:gridSpan w:val="4"/>
          </w:tcPr>
          <w:p w14:paraId="716D2B7C" w14:textId="77777777" w:rsidR="000B083E" w:rsidRPr="003C748E" w:rsidRDefault="000D0FB7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748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B083E" w:rsidRPr="000E73AD" w14:paraId="1D880245" w14:textId="77777777" w:rsidTr="008963A9">
        <w:trPr>
          <w:trHeight w:val="1109"/>
          <w:tblHeader/>
        </w:trPr>
        <w:tc>
          <w:tcPr>
            <w:tcW w:w="1971" w:type="pct"/>
          </w:tcPr>
          <w:p w14:paraId="5F7A0BB8" w14:textId="77777777" w:rsidR="000B083E" w:rsidRPr="003C748E" w:rsidRDefault="000B083E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208AC7" w14:textId="77777777" w:rsidR="000B083E" w:rsidRPr="003C748E" w:rsidRDefault="000B083E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78D493" w14:textId="77777777" w:rsidR="000B083E" w:rsidRPr="003C748E" w:rsidRDefault="000B083E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hideMark/>
          </w:tcPr>
          <w:p w14:paraId="0D7FF4E8" w14:textId="77777777" w:rsidR="000B083E" w:rsidRPr="003C748E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E3122C" w14:textId="77777777" w:rsidR="000B083E" w:rsidRPr="003C748E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748E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223CC3B4" w14:textId="77777777" w:rsidR="000B083E" w:rsidRPr="003C748E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748E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3C748E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3C748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" w:type="pct"/>
          </w:tcPr>
          <w:p w14:paraId="102CA032" w14:textId="77777777" w:rsidR="000B083E" w:rsidRPr="003C748E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hideMark/>
          </w:tcPr>
          <w:p w14:paraId="1B0A47F0" w14:textId="77777777" w:rsidR="000B083E" w:rsidRPr="003C748E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748E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47692FF" w14:textId="77777777" w:rsidR="000B083E" w:rsidRPr="003C748E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748E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3C748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C748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7" w:type="pct"/>
          </w:tcPr>
          <w:p w14:paraId="03F229CD" w14:textId="77777777" w:rsidR="000B083E" w:rsidRPr="003C748E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  <w:hideMark/>
          </w:tcPr>
          <w:p w14:paraId="7C3A6194" w14:textId="77777777" w:rsidR="000B083E" w:rsidRPr="003C748E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BE6F3D" w14:textId="77777777" w:rsidR="000B083E" w:rsidRPr="003C748E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748E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32BE5665" w14:textId="77777777" w:rsidR="000B083E" w:rsidRPr="003C748E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748E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3C748E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3C748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" w:type="pct"/>
            <w:gridSpan w:val="2"/>
          </w:tcPr>
          <w:p w14:paraId="4B05355C" w14:textId="77777777" w:rsidR="000B083E" w:rsidRPr="003C748E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  <w:hideMark/>
          </w:tcPr>
          <w:p w14:paraId="21DCEE01" w14:textId="77777777" w:rsidR="000B083E" w:rsidRPr="003C748E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748E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33A35F33" w14:textId="77777777" w:rsidR="000B083E" w:rsidRPr="003C748E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748E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3C748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C748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0B083E" w:rsidRPr="000E73AD" w14:paraId="5AF474DE" w14:textId="77777777" w:rsidTr="00836DB0">
        <w:trPr>
          <w:tblHeader/>
        </w:trPr>
        <w:tc>
          <w:tcPr>
            <w:tcW w:w="1971" w:type="pct"/>
          </w:tcPr>
          <w:p w14:paraId="05CBC346" w14:textId="77777777" w:rsidR="000B083E" w:rsidRPr="003C748E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29" w:type="pct"/>
            <w:gridSpan w:val="8"/>
          </w:tcPr>
          <w:p w14:paraId="750EFC5D" w14:textId="77777777" w:rsidR="000B083E" w:rsidRPr="003C748E" w:rsidRDefault="008963A9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74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2ECA" w:rsidRPr="000E73AD" w14:paraId="5165D01A" w14:textId="77777777" w:rsidTr="00B54360">
        <w:trPr>
          <w:tblHeader/>
        </w:trPr>
        <w:tc>
          <w:tcPr>
            <w:tcW w:w="1971" w:type="pct"/>
          </w:tcPr>
          <w:p w14:paraId="6F3456DE" w14:textId="245AD784" w:rsidR="00A82ECA" w:rsidRPr="003C748E" w:rsidRDefault="00A82ECA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748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629" w:type="pct"/>
          </w:tcPr>
          <w:p w14:paraId="45F563E8" w14:textId="36F9E609" w:rsidR="00A82ECA" w:rsidRPr="003C748E" w:rsidRDefault="00A82ECA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74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2068C6D" w14:textId="77777777" w:rsidR="00A82ECA" w:rsidRPr="003C748E" w:rsidRDefault="00A82ECA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004626F1" w14:textId="0400ECC4" w:rsidR="00A82ECA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74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E508A0D" w14:textId="77777777" w:rsidR="00A82ECA" w:rsidRPr="003C748E" w:rsidRDefault="00A82ECA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</w:tcPr>
          <w:p w14:paraId="12CCC56E" w14:textId="2655BDAE" w:rsidR="00A82ECA" w:rsidRPr="003C748E" w:rsidRDefault="00A82ECA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748E">
              <w:rPr>
                <w:rFonts w:asciiTheme="majorBidi" w:hAnsiTheme="majorBidi" w:cstheme="majorBidi"/>
                <w:sz w:val="30"/>
                <w:szCs w:val="30"/>
              </w:rPr>
              <w:t>2,266</w:t>
            </w:r>
          </w:p>
        </w:tc>
        <w:tc>
          <w:tcPr>
            <w:tcW w:w="129" w:type="pct"/>
          </w:tcPr>
          <w:p w14:paraId="54BED15F" w14:textId="77777777" w:rsidR="00A82ECA" w:rsidRPr="003C748E" w:rsidRDefault="00A82ECA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gridSpan w:val="2"/>
          </w:tcPr>
          <w:p w14:paraId="3772FD22" w14:textId="257DE1F4" w:rsidR="00A82ECA" w:rsidRPr="003C748E" w:rsidRDefault="00A82ECA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74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02E6" w:rsidRPr="000E73AD" w14:paraId="179E7547" w14:textId="77777777" w:rsidTr="00836DB0">
        <w:trPr>
          <w:tblHeader/>
        </w:trPr>
        <w:tc>
          <w:tcPr>
            <w:tcW w:w="1971" w:type="pct"/>
          </w:tcPr>
          <w:p w14:paraId="19218317" w14:textId="7A44738B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748E">
              <w:rPr>
                <w:rFonts w:asciiTheme="majorBidi" w:hAnsiTheme="majorBidi" w:cstheme="majorBidi"/>
                <w:sz w:val="30"/>
                <w:szCs w:val="30"/>
                <w:cs/>
              </w:rPr>
              <w:t>ตีราคาที่ดินใหม่</w:t>
            </w:r>
          </w:p>
        </w:tc>
        <w:tc>
          <w:tcPr>
            <w:tcW w:w="629" w:type="pct"/>
          </w:tcPr>
          <w:p w14:paraId="35AED9AE" w14:textId="2F11A7D7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748E">
              <w:rPr>
                <w:rFonts w:asciiTheme="majorBidi" w:hAnsiTheme="majorBidi" w:cstheme="majorBidi"/>
                <w:sz w:val="30"/>
                <w:szCs w:val="30"/>
              </w:rPr>
              <w:t>187,332</w:t>
            </w:r>
          </w:p>
        </w:tc>
        <w:tc>
          <w:tcPr>
            <w:tcW w:w="127" w:type="pct"/>
          </w:tcPr>
          <w:p w14:paraId="0FE1B743" w14:textId="77777777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61405104" w14:textId="53609ED3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74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B70F1D2" w14:textId="77777777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</w:tcPr>
          <w:p w14:paraId="36FA10A8" w14:textId="3CB9D593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74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25DD12D" w14:textId="77777777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gridSpan w:val="2"/>
          </w:tcPr>
          <w:p w14:paraId="542E8483" w14:textId="404348D6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74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02E6" w:rsidRPr="000E73AD" w14:paraId="23FA0509" w14:textId="77777777" w:rsidTr="00836DB0">
        <w:trPr>
          <w:tblHeader/>
        </w:trPr>
        <w:tc>
          <w:tcPr>
            <w:tcW w:w="1971" w:type="pct"/>
          </w:tcPr>
          <w:p w14:paraId="73F5E7D1" w14:textId="12A99A2F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748E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29" w:type="pct"/>
          </w:tcPr>
          <w:p w14:paraId="3BCB42D3" w14:textId="4D7EA477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748E">
              <w:rPr>
                <w:rFonts w:asciiTheme="majorBidi" w:hAnsiTheme="majorBidi" w:cstheme="majorBidi"/>
                <w:sz w:val="30"/>
                <w:szCs w:val="30"/>
              </w:rPr>
              <w:t>3,112</w:t>
            </w:r>
          </w:p>
        </w:tc>
        <w:tc>
          <w:tcPr>
            <w:tcW w:w="127" w:type="pct"/>
          </w:tcPr>
          <w:p w14:paraId="7FCF62E7" w14:textId="77777777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52123858" w14:textId="0E7842EC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74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0086EB3" w14:textId="77777777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</w:tcPr>
          <w:p w14:paraId="7E8B7DA0" w14:textId="0B26E062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748E">
              <w:rPr>
                <w:rFonts w:asciiTheme="majorBidi" w:hAnsiTheme="majorBidi" w:cstheme="majorBidi"/>
                <w:sz w:val="30"/>
                <w:szCs w:val="30"/>
              </w:rPr>
              <w:t>6,973</w:t>
            </w:r>
          </w:p>
        </w:tc>
        <w:tc>
          <w:tcPr>
            <w:tcW w:w="129" w:type="pct"/>
          </w:tcPr>
          <w:p w14:paraId="485F5098" w14:textId="77777777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gridSpan w:val="2"/>
          </w:tcPr>
          <w:p w14:paraId="0BA3BF99" w14:textId="19C8A5DF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74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02E6" w:rsidRPr="000E73AD" w14:paraId="64C83D3E" w14:textId="77777777" w:rsidTr="00836DB0">
        <w:trPr>
          <w:tblHeader/>
        </w:trPr>
        <w:tc>
          <w:tcPr>
            <w:tcW w:w="1971" w:type="pct"/>
            <w:hideMark/>
          </w:tcPr>
          <w:p w14:paraId="49ED4B9D" w14:textId="77777777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748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29" w:type="pct"/>
          </w:tcPr>
          <w:p w14:paraId="2F7A9B88" w14:textId="36AC1B78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748E">
              <w:rPr>
                <w:rFonts w:asciiTheme="majorBidi" w:hAnsiTheme="majorBidi" w:cstheme="majorBidi"/>
                <w:sz w:val="30"/>
                <w:szCs w:val="30"/>
              </w:rPr>
              <w:t>14,664</w:t>
            </w:r>
          </w:p>
        </w:tc>
        <w:tc>
          <w:tcPr>
            <w:tcW w:w="127" w:type="pct"/>
          </w:tcPr>
          <w:p w14:paraId="0DAD6D8D" w14:textId="77777777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51507617" w14:textId="03A6AC3B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973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748E">
              <w:rPr>
                <w:rFonts w:asciiTheme="majorBidi" w:hAnsiTheme="majorBidi" w:cstheme="majorBidi"/>
                <w:sz w:val="30"/>
                <w:szCs w:val="30"/>
              </w:rPr>
              <w:t>(643)</w:t>
            </w:r>
          </w:p>
        </w:tc>
        <w:tc>
          <w:tcPr>
            <w:tcW w:w="127" w:type="pct"/>
          </w:tcPr>
          <w:p w14:paraId="16CF2F38" w14:textId="77777777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</w:tcPr>
          <w:p w14:paraId="2553292C" w14:textId="50416DFA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748E">
              <w:rPr>
                <w:rFonts w:asciiTheme="majorBidi" w:hAnsiTheme="majorBidi" w:cstheme="majorBidi"/>
                <w:sz w:val="30"/>
                <w:szCs w:val="30"/>
              </w:rPr>
              <w:t>6,382</w:t>
            </w:r>
          </w:p>
        </w:tc>
        <w:tc>
          <w:tcPr>
            <w:tcW w:w="129" w:type="pct"/>
          </w:tcPr>
          <w:p w14:paraId="025F4ECF" w14:textId="77777777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gridSpan w:val="2"/>
          </w:tcPr>
          <w:p w14:paraId="1D5F1C2A" w14:textId="17DA0D6E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748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C748E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3C748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3A02E6" w:rsidRPr="000E73AD" w14:paraId="47DD6FFD" w14:textId="77777777" w:rsidTr="00836DB0">
        <w:trPr>
          <w:tblHeader/>
        </w:trPr>
        <w:tc>
          <w:tcPr>
            <w:tcW w:w="1971" w:type="pct"/>
            <w:hideMark/>
          </w:tcPr>
          <w:p w14:paraId="70E25707" w14:textId="77777777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748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29" w:type="pct"/>
          </w:tcPr>
          <w:p w14:paraId="363189C6" w14:textId="2C29FA8C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748E">
              <w:rPr>
                <w:rFonts w:asciiTheme="majorBidi" w:hAnsiTheme="majorBidi" w:cstheme="majorBidi"/>
                <w:sz w:val="30"/>
                <w:szCs w:val="30"/>
              </w:rPr>
              <w:t>960</w:t>
            </w:r>
          </w:p>
        </w:tc>
        <w:tc>
          <w:tcPr>
            <w:tcW w:w="127" w:type="pct"/>
          </w:tcPr>
          <w:p w14:paraId="257F4FDE" w14:textId="77777777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2027B072" w14:textId="54AA2FBD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748E">
              <w:rPr>
                <w:rFonts w:asciiTheme="majorBidi" w:hAnsiTheme="majorBidi" w:cstheme="majorBidi"/>
                <w:sz w:val="30"/>
                <w:szCs w:val="30"/>
              </w:rPr>
              <w:t>(464)</w:t>
            </w:r>
          </w:p>
        </w:tc>
        <w:tc>
          <w:tcPr>
            <w:tcW w:w="127" w:type="pct"/>
          </w:tcPr>
          <w:p w14:paraId="2DA8D31E" w14:textId="77777777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</w:tcPr>
          <w:p w14:paraId="40B7E73C" w14:textId="36FCAEA1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748E">
              <w:rPr>
                <w:rFonts w:asciiTheme="majorBidi" w:hAnsiTheme="majorBidi" w:cstheme="majorBidi"/>
                <w:sz w:val="30"/>
                <w:szCs w:val="30"/>
              </w:rPr>
              <w:t>1,499</w:t>
            </w:r>
          </w:p>
        </w:tc>
        <w:tc>
          <w:tcPr>
            <w:tcW w:w="129" w:type="pct"/>
          </w:tcPr>
          <w:p w14:paraId="6A2ED19F" w14:textId="77777777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gridSpan w:val="2"/>
          </w:tcPr>
          <w:p w14:paraId="212C9F06" w14:textId="7F9B96E4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748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C748E">
              <w:rPr>
                <w:rFonts w:asciiTheme="majorBidi" w:hAnsiTheme="majorBidi" w:cstheme="majorBidi"/>
                <w:sz w:val="30"/>
                <w:szCs w:val="30"/>
              </w:rPr>
              <w:t>111</w:t>
            </w:r>
            <w:r w:rsidRPr="003C748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3A02E6" w:rsidRPr="000E73AD" w14:paraId="38F46570" w14:textId="77777777" w:rsidTr="00950E17">
        <w:trPr>
          <w:tblHeader/>
        </w:trPr>
        <w:tc>
          <w:tcPr>
            <w:tcW w:w="1971" w:type="pct"/>
            <w:hideMark/>
          </w:tcPr>
          <w:p w14:paraId="151E0957" w14:textId="77777777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C748E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29" w:type="pct"/>
          </w:tcPr>
          <w:p w14:paraId="3C590C92" w14:textId="2B62BEDB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748E">
              <w:rPr>
                <w:rFonts w:asciiTheme="majorBidi" w:hAnsiTheme="majorBidi" w:cstheme="majorBidi"/>
                <w:sz w:val="30"/>
                <w:szCs w:val="30"/>
              </w:rPr>
              <w:t>21,368</w:t>
            </w:r>
          </w:p>
        </w:tc>
        <w:tc>
          <w:tcPr>
            <w:tcW w:w="127" w:type="pct"/>
          </w:tcPr>
          <w:p w14:paraId="3F441F32" w14:textId="77777777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336D990E" w14:textId="0640B4B3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74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E958A67" w14:textId="77777777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</w:tcPr>
          <w:p w14:paraId="19EB3C81" w14:textId="73FAEF57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748E">
              <w:rPr>
                <w:rFonts w:asciiTheme="majorBidi" w:hAnsiTheme="majorBidi" w:cstheme="majorBidi"/>
                <w:sz w:val="30"/>
                <w:szCs w:val="30"/>
              </w:rPr>
              <w:t>3,470</w:t>
            </w:r>
          </w:p>
        </w:tc>
        <w:tc>
          <w:tcPr>
            <w:tcW w:w="129" w:type="pct"/>
          </w:tcPr>
          <w:p w14:paraId="707CE558" w14:textId="77777777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gridSpan w:val="2"/>
          </w:tcPr>
          <w:p w14:paraId="027761ED" w14:textId="73D769DF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748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C748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C748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3A02E6" w:rsidRPr="000E73AD" w14:paraId="08B457E4" w14:textId="77777777" w:rsidTr="00E264FF">
        <w:trPr>
          <w:tblHeader/>
        </w:trPr>
        <w:tc>
          <w:tcPr>
            <w:tcW w:w="1971" w:type="pct"/>
            <w:hideMark/>
          </w:tcPr>
          <w:p w14:paraId="12E45734" w14:textId="77777777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C748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29" w:type="pct"/>
            <w:tcBorders>
              <w:top w:val="nil"/>
              <w:left w:val="nil"/>
              <w:right w:val="nil"/>
            </w:tcBorders>
          </w:tcPr>
          <w:p w14:paraId="5CF22461" w14:textId="7B60E208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748E">
              <w:rPr>
                <w:rFonts w:asciiTheme="majorBidi" w:hAnsiTheme="majorBidi" w:cstheme="majorBidi"/>
                <w:sz w:val="30"/>
                <w:szCs w:val="30"/>
              </w:rPr>
              <w:t>19,785</w:t>
            </w:r>
          </w:p>
        </w:tc>
        <w:tc>
          <w:tcPr>
            <w:tcW w:w="127" w:type="pct"/>
          </w:tcPr>
          <w:p w14:paraId="506A89CF" w14:textId="77777777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nil"/>
              <w:left w:val="nil"/>
              <w:right w:val="nil"/>
            </w:tcBorders>
          </w:tcPr>
          <w:p w14:paraId="2235AB9C" w14:textId="4ECC5726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748E">
              <w:rPr>
                <w:rFonts w:asciiTheme="majorBidi" w:hAnsiTheme="majorBidi" w:cstheme="majorBidi"/>
                <w:sz w:val="30"/>
                <w:szCs w:val="30"/>
              </w:rPr>
              <w:t>(20,333)</w:t>
            </w:r>
          </w:p>
        </w:tc>
        <w:tc>
          <w:tcPr>
            <w:tcW w:w="127" w:type="pct"/>
          </w:tcPr>
          <w:p w14:paraId="0005383F" w14:textId="77777777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  <w:tcBorders>
              <w:top w:val="nil"/>
              <w:left w:val="nil"/>
              <w:right w:val="nil"/>
            </w:tcBorders>
          </w:tcPr>
          <w:p w14:paraId="634B81AE" w14:textId="32BF5CA0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748E">
              <w:rPr>
                <w:rFonts w:asciiTheme="majorBidi" w:hAnsiTheme="majorBidi" w:cstheme="majorBidi"/>
                <w:sz w:val="30"/>
                <w:szCs w:val="30"/>
              </w:rPr>
              <w:t>9,230</w:t>
            </w:r>
          </w:p>
        </w:tc>
        <w:tc>
          <w:tcPr>
            <w:tcW w:w="129" w:type="pct"/>
          </w:tcPr>
          <w:p w14:paraId="62BAE446" w14:textId="77777777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gridSpan w:val="2"/>
            <w:tcBorders>
              <w:top w:val="nil"/>
              <w:left w:val="nil"/>
              <w:right w:val="nil"/>
            </w:tcBorders>
          </w:tcPr>
          <w:p w14:paraId="36D446FE" w14:textId="2FB6F36F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748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C748E">
              <w:rPr>
                <w:rFonts w:asciiTheme="majorBidi" w:hAnsiTheme="majorBidi" w:cstheme="majorBidi"/>
                <w:sz w:val="30"/>
                <w:szCs w:val="30"/>
              </w:rPr>
              <w:t>793</w:t>
            </w:r>
            <w:r w:rsidRPr="003C748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3A02E6" w:rsidRPr="000E73AD" w14:paraId="5305366C" w14:textId="77777777" w:rsidTr="00D02755">
        <w:trPr>
          <w:tblHeader/>
        </w:trPr>
        <w:tc>
          <w:tcPr>
            <w:tcW w:w="1971" w:type="pct"/>
            <w:hideMark/>
          </w:tcPr>
          <w:p w14:paraId="099C8299" w14:textId="77777777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4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AE6F8" w14:textId="253F5F30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74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247,221</w:t>
            </w:r>
          </w:p>
        </w:tc>
        <w:tc>
          <w:tcPr>
            <w:tcW w:w="127" w:type="pct"/>
          </w:tcPr>
          <w:p w14:paraId="588BAB8F" w14:textId="77777777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416345" w14:textId="1A871875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4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</w:t>
            </w:r>
            <w:r w:rsidR="007023A8" w:rsidRPr="003C74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1,440</w:t>
            </w:r>
            <w:r w:rsidRPr="003C74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448A0B22" w14:textId="77777777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D9F29D" w14:textId="3B7ADFBC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4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29,820</w:t>
            </w:r>
          </w:p>
        </w:tc>
        <w:tc>
          <w:tcPr>
            <w:tcW w:w="129" w:type="pct"/>
          </w:tcPr>
          <w:p w14:paraId="0A3D5F7C" w14:textId="77777777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84C1A1" w14:textId="57479FEF" w:rsidR="003A02E6" w:rsidRPr="003C748E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74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3C74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965</w:t>
            </w:r>
            <w:r w:rsidRPr="003C74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2FF64BFB" w14:textId="4137274B" w:rsidR="00A25A6B" w:rsidRPr="000E73AD" w:rsidRDefault="00E2639E" w:rsidP="00A9166C">
      <w:pPr>
        <w:spacing w:before="24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E73AD">
        <w:rPr>
          <w:rFonts w:ascii="Angsana New" w:hAnsi="Angsana New" w:hint="cs"/>
          <w:sz w:val="30"/>
          <w:szCs w:val="30"/>
          <w:cs/>
        </w:rPr>
        <w:t>การปรับปรุง</w:t>
      </w:r>
      <w:r w:rsidR="004170C0" w:rsidRPr="000E73AD">
        <w:rPr>
          <w:rFonts w:ascii="Angsana New" w:hAnsi="Angsana New" w:hint="cs"/>
          <w:sz w:val="30"/>
          <w:szCs w:val="30"/>
          <w:cs/>
        </w:rPr>
        <w:t>รายการ</w:t>
      </w:r>
      <w:r w:rsidR="004933CA" w:rsidRPr="000E73AD">
        <w:rPr>
          <w:rFonts w:ascii="Angsana New" w:hAnsi="Angsana New" w:hint="cs"/>
          <w:sz w:val="30"/>
          <w:szCs w:val="30"/>
          <w:cs/>
        </w:rPr>
        <w:t>บันทึก</w:t>
      </w:r>
      <w:r w:rsidR="004170C0" w:rsidRPr="000E73AD">
        <w:rPr>
          <w:rFonts w:ascii="Angsana New" w:hAnsi="Angsana New" w:hint="cs"/>
          <w:sz w:val="30"/>
          <w:szCs w:val="30"/>
          <w:cs/>
        </w:rPr>
        <w:t>สินทรัพย์สิทธิการเช่าต้นงวด</w:t>
      </w:r>
      <w:r w:rsidR="00BE4E6D" w:rsidRPr="000E73AD">
        <w:rPr>
          <w:rFonts w:ascii="Angsana New" w:hAnsi="Angsana New" w:hint="cs"/>
          <w:sz w:val="30"/>
          <w:szCs w:val="30"/>
          <w:cs/>
        </w:rPr>
        <w:t>ได้</w:t>
      </w:r>
      <w:r w:rsidR="004170C0" w:rsidRPr="000E73AD">
        <w:rPr>
          <w:rFonts w:ascii="Angsana New" w:hAnsi="Angsana New" w:hint="cs"/>
          <w:sz w:val="30"/>
          <w:szCs w:val="30"/>
          <w:cs/>
        </w:rPr>
        <w:t>เปิดเผยในหมายเหตุข้อ</w:t>
      </w:r>
      <w:r w:rsidR="0079390D" w:rsidRPr="000E73AD">
        <w:rPr>
          <w:rFonts w:ascii="Angsana New" w:hAnsi="Angsana New" w:hint="cs"/>
          <w:sz w:val="30"/>
          <w:szCs w:val="30"/>
          <w:cs/>
        </w:rPr>
        <w:t xml:space="preserve"> </w:t>
      </w:r>
      <w:r w:rsidR="004170C0" w:rsidRPr="000E73AD">
        <w:rPr>
          <w:rFonts w:ascii="Angsana New" w:hAnsi="Angsana New"/>
          <w:sz w:val="30"/>
          <w:szCs w:val="30"/>
        </w:rPr>
        <w:t xml:space="preserve">3 </w:t>
      </w:r>
      <w:r w:rsidR="004170C0" w:rsidRPr="000E73AD">
        <w:rPr>
          <w:rFonts w:ascii="Angsana New" w:hAnsi="Angsana New" w:hint="cs"/>
          <w:sz w:val="30"/>
          <w:szCs w:val="30"/>
          <w:cs/>
        </w:rPr>
        <w:t>โดย</w:t>
      </w:r>
      <w:r w:rsidRPr="000E73AD">
        <w:rPr>
          <w:rFonts w:ascii="Angsana New" w:hAnsi="Angsana New" w:hint="cs"/>
          <w:sz w:val="30"/>
          <w:szCs w:val="30"/>
          <w:cs/>
        </w:rPr>
        <w:t>ใน</w:t>
      </w:r>
      <w:r w:rsidR="004170C0" w:rsidRPr="000E73AD">
        <w:rPr>
          <w:rFonts w:ascii="Angsana New" w:hAnsi="Angsana New" w:hint="cs"/>
          <w:sz w:val="30"/>
          <w:szCs w:val="30"/>
          <w:cs/>
        </w:rPr>
        <w:t>ระหว่าง</w:t>
      </w:r>
      <w:r w:rsidR="00161CC1" w:rsidRPr="000E73AD">
        <w:rPr>
          <w:rFonts w:ascii="Angsana New" w:hAnsi="Angsana New" w:hint="cs"/>
          <w:sz w:val="30"/>
          <w:szCs w:val="30"/>
          <w:cs/>
        </w:rPr>
        <w:t>งวด</w:t>
      </w:r>
      <w:r w:rsidR="00510326" w:rsidRPr="000E73AD">
        <w:rPr>
          <w:rFonts w:ascii="Angsana New" w:hAnsi="Angsana New" w:hint="cs"/>
          <w:sz w:val="30"/>
          <w:szCs w:val="30"/>
          <w:cs/>
        </w:rPr>
        <w:t>เก้าเดือน</w:t>
      </w:r>
      <w:r w:rsidR="00161CC1" w:rsidRPr="000E73A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510326" w:rsidRPr="000E73AD">
        <w:rPr>
          <w:rFonts w:ascii="Angsana New" w:hAnsi="Angsana New"/>
          <w:sz w:val="30"/>
          <w:szCs w:val="30"/>
        </w:rPr>
        <w:t xml:space="preserve">30 </w:t>
      </w:r>
      <w:r w:rsidR="00510326" w:rsidRPr="000E73AD">
        <w:rPr>
          <w:rFonts w:ascii="Angsana New" w:hAnsi="Angsana New"/>
          <w:sz w:val="30"/>
          <w:szCs w:val="30"/>
          <w:cs/>
        </w:rPr>
        <w:t>กันยายน</w:t>
      </w:r>
      <w:r w:rsidR="00002511" w:rsidRPr="000E73AD">
        <w:rPr>
          <w:rFonts w:ascii="Angsana New" w:hAnsi="Angsana New"/>
          <w:sz w:val="30"/>
          <w:szCs w:val="30"/>
          <w:cs/>
        </w:rPr>
        <w:t xml:space="preserve"> </w:t>
      </w:r>
      <w:r w:rsidR="00002511" w:rsidRPr="000E73AD">
        <w:rPr>
          <w:rFonts w:ascii="Angsana New" w:hAnsi="Angsana New"/>
          <w:sz w:val="30"/>
          <w:szCs w:val="30"/>
        </w:rPr>
        <w:t>2563</w:t>
      </w:r>
      <w:r w:rsidR="004170C0" w:rsidRPr="000E73AD">
        <w:rPr>
          <w:rFonts w:ascii="Angsana New" w:hAnsi="Angsana New"/>
          <w:sz w:val="30"/>
          <w:szCs w:val="30"/>
        </w:rPr>
        <w:t xml:space="preserve"> </w:t>
      </w:r>
      <w:r w:rsidR="004170C0" w:rsidRPr="000E73AD">
        <w:rPr>
          <w:rFonts w:ascii="Angsana New" w:hAnsi="Angsana New" w:hint="cs"/>
          <w:sz w:val="30"/>
          <w:szCs w:val="30"/>
          <w:cs/>
        </w:rPr>
        <w:t>ไม่มีการ</w:t>
      </w:r>
      <w:r w:rsidR="000541D1" w:rsidRPr="000E73AD">
        <w:rPr>
          <w:rFonts w:ascii="Angsana New" w:hAnsi="Angsana New" w:hint="cs"/>
          <w:sz w:val="30"/>
          <w:szCs w:val="30"/>
          <w:cs/>
        </w:rPr>
        <w:t>เปลี่ยนแปลง</w:t>
      </w:r>
      <w:r w:rsidR="004170C0" w:rsidRPr="000E73AD">
        <w:rPr>
          <w:rFonts w:ascii="Angsana New" w:hAnsi="Angsana New" w:hint="cs"/>
          <w:sz w:val="30"/>
          <w:szCs w:val="30"/>
          <w:cs/>
        </w:rPr>
        <w:t>สินทรัพย์สิทธิการเช่าที่เป็นสาระสำคัญ</w:t>
      </w:r>
    </w:p>
    <w:p w14:paraId="46BFD963" w14:textId="77777777" w:rsidR="00A25A6B" w:rsidRPr="000E73AD" w:rsidRDefault="00A25A6B" w:rsidP="00A9166C">
      <w:pPr>
        <w:ind w:left="540"/>
        <w:jc w:val="both"/>
        <w:rPr>
          <w:rFonts w:ascii="Angsana New" w:hAnsi="Angsana New"/>
          <w:sz w:val="30"/>
          <w:szCs w:val="30"/>
        </w:rPr>
      </w:pPr>
    </w:p>
    <w:p w14:paraId="16E44A32" w14:textId="77777777" w:rsidR="000573F5" w:rsidRPr="000E73AD" w:rsidRDefault="000573F5" w:rsidP="00A9166C">
      <w:pPr>
        <w:ind w:left="540"/>
        <w:jc w:val="both"/>
        <w:rPr>
          <w:rFonts w:ascii="Calibri" w:hAnsi="Calibri"/>
          <w:sz w:val="30"/>
          <w:szCs w:val="30"/>
        </w:rPr>
      </w:pPr>
      <w:r w:rsidRPr="000E73AD">
        <w:rPr>
          <w:rFonts w:ascii="Angsana New" w:hAnsi="Angsana New" w:hint="cs"/>
          <w:b/>
          <w:bCs/>
          <w:sz w:val="30"/>
          <w:szCs w:val="30"/>
          <w:cs/>
        </w:rPr>
        <w:t>การวัดมูลค่ายุติธรรม</w:t>
      </w:r>
      <w:r w:rsidRPr="000E73AD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EFF282B" w14:textId="77777777" w:rsidR="000573F5" w:rsidRPr="000E73AD" w:rsidRDefault="000573F5" w:rsidP="00A9166C">
      <w:pPr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2DB4E8D1" w14:textId="40472A30" w:rsidR="000573F5" w:rsidRPr="000E73AD" w:rsidRDefault="000573F5" w:rsidP="00A9166C">
      <w:pPr>
        <w:ind w:left="540"/>
        <w:jc w:val="both"/>
        <w:rPr>
          <w:rFonts w:ascii="Angsana New" w:hAnsi="Angsana New"/>
          <w:sz w:val="30"/>
          <w:szCs w:val="30"/>
        </w:rPr>
      </w:pPr>
      <w:r w:rsidRPr="000E73AD">
        <w:rPr>
          <w:rFonts w:ascii="Angsana New" w:hAnsi="Angsana New" w:hint="cs"/>
          <w:i/>
          <w:iCs/>
          <w:sz w:val="30"/>
          <w:szCs w:val="30"/>
          <w:cs/>
        </w:rPr>
        <w:t>ลำดับชั้นมูลค่ายุติธรรม</w:t>
      </w:r>
      <w:r w:rsidRPr="000E73AD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05462AF" w14:textId="77777777" w:rsidR="000573F5" w:rsidRPr="000E73AD" w:rsidRDefault="000573F5" w:rsidP="00A9166C">
      <w:pPr>
        <w:spacing w:before="240"/>
        <w:ind w:left="540"/>
        <w:jc w:val="thaiDistribute"/>
        <w:rPr>
          <w:rFonts w:ascii="Angsana New" w:hAnsi="Angsana New"/>
          <w:sz w:val="30"/>
          <w:szCs w:val="30"/>
        </w:rPr>
      </w:pPr>
      <w:r w:rsidRPr="000E73AD">
        <w:rPr>
          <w:rFonts w:ascii="Angsana New" w:hAnsi="Angsana New" w:hint="cs"/>
          <w:sz w:val="30"/>
          <w:szCs w:val="30"/>
          <w:cs/>
        </w:rPr>
        <w:t xml:space="preserve">มูลค่ายุติธรรมของที่ดินถูกประเมินเมื่อวันที่ </w:t>
      </w:r>
      <w:r w:rsidRPr="000E73AD">
        <w:rPr>
          <w:rFonts w:ascii="Angsana New" w:hAnsi="Angsana New" w:hint="cs"/>
          <w:sz w:val="30"/>
          <w:szCs w:val="30"/>
        </w:rPr>
        <w:t xml:space="preserve">1 </w:t>
      </w:r>
      <w:r w:rsidRPr="000E73AD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0E73AD">
        <w:rPr>
          <w:rFonts w:ascii="Angsana New" w:hAnsi="Angsana New" w:hint="cs"/>
          <w:sz w:val="30"/>
          <w:szCs w:val="30"/>
        </w:rPr>
        <w:t>256</w:t>
      </w:r>
      <w:r w:rsidRPr="000E73AD">
        <w:rPr>
          <w:rFonts w:ascii="Angsana New" w:hAnsi="Angsana New"/>
          <w:sz w:val="30"/>
          <w:szCs w:val="30"/>
        </w:rPr>
        <w:t>3</w:t>
      </w:r>
      <w:r w:rsidRPr="000E73AD">
        <w:rPr>
          <w:rFonts w:ascii="Angsana New" w:hAnsi="Angsana New" w:hint="cs"/>
          <w:sz w:val="30"/>
          <w:szCs w:val="30"/>
        </w:rPr>
        <w:t xml:space="preserve"> </w:t>
      </w:r>
      <w:r w:rsidRPr="000E73AD">
        <w:rPr>
          <w:rFonts w:ascii="Angsana New" w:hAnsi="Angsana New" w:hint="cs"/>
          <w:sz w:val="30"/>
          <w:szCs w:val="30"/>
          <w:cs/>
        </w:rPr>
        <w:t xml:space="preserve">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</w:t>
      </w:r>
    </w:p>
    <w:p w14:paraId="105A955D" w14:textId="77777777" w:rsidR="000573F5" w:rsidRPr="000E73AD" w:rsidRDefault="000573F5" w:rsidP="00A9166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10F1240" w14:textId="77777777" w:rsidR="00511CA1" w:rsidRPr="000E73AD" w:rsidRDefault="000573F5" w:rsidP="00A9166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E73AD">
        <w:rPr>
          <w:rFonts w:ascii="Angsana New" w:hAnsi="Angsana New" w:hint="cs"/>
          <w:sz w:val="30"/>
          <w:szCs w:val="30"/>
          <w:cs/>
        </w:rPr>
        <w:t xml:space="preserve">การวัดมูลค่ายุติธรรมของที่ดินถูกจัดลำดับชั้นการวัดมูลค่ายุติธรรมอยู่ในระดับที่ </w:t>
      </w:r>
      <w:r w:rsidRPr="000E73AD">
        <w:rPr>
          <w:rFonts w:ascii="Angsana New" w:hAnsi="Angsana New" w:hint="cs"/>
          <w:sz w:val="30"/>
          <w:szCs w:val="30"/>
        </w:rPr>
        <w:t>3</w:t>
      </w:r>
      <w:r w:rsidRPr="000E73AD">
        <w:rPr>
          <w:rFonts w:ascii="Angsana New" w:hAnsi="Angsana New" w:hint="cs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โดยวิธีการเปรียบเทียบราคาตลาด</w:t>
      </w:r>
    </w:p>
    <w:p w14:paraId="45E0A979" w14:textId="43F63469" w:rsidR="00AC61C0" w:rsidRPr="000E73AD" w:rsidRDefault="00AC61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0E73AD">
        <w:rPr>
          <w:rFonts w:ascii="Angsana New" w:hAnsi="Angsana New"/>
          <w:sz w:val="30"/>
          <w:szCs w:val="30"/>
        </w:rPr>
        <w:br w:type="page"/>
      </w:r>
    </w:p>
    <w:p w14:paraId="57456BBF" w14:textId="6604C242" w:rsidR="0066515A" w:rsidRPr="000E73AD" w:rsidRDefault="00AC61C0" w:rsidP="00AC61C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E73AD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3D31C882" w14:textId="39E5F6FF" w:rsidR="00AC61C0" w:rsidRPr="000E73AD" w:rsidRDefault="00AC61C0" w:rsidP="00A9166C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3" w:type="dxa"/>
        <w:tblInd w:w="450" w:type="dxa"/>
        <w:tblLook w:val="01E0" w:firstRow="1" w:lastRow="1" w:firstColumn="1" w:lastColumn="1" w:noHBand="0" w:noVBand="0"/>
      </w:tblPr>
      <w:tblGrid>
        <w:gridCol w:w="3690"/>
        <w:gridCol w:w="270"/>
        <w:gridCol w:w="1170"/>
        <w:gridCol w:w="246"/>
        <w:gridCol w:w="1107"/>
        <w:gridCol w:w="246"/>
        <w:gridCol w:w="1194"/>
        <w:gridCol w:w="246"/>
        <w:gridCol w:w="1104"/>
      </w:tblGrid>
      <w:tr w:rsidR="00AC61C0" w:rsidRPr="000E73AD" w14:paraId="70FD4BCF" w14:textId="77777777" w:rsidTr="00F467A0">
        <w:trPr>
          <w:tblHeader/>
        </w:trPr>
        <w:tc>
          <w:tcPr>
            <w:tcW w:w="3690" w:type="dxa"/>
          </w:tcPr>
          <w:p w14:paraId="57A54B14" w14:textId="77777777" w:rsidR="00AC61C0" w:rsidRPr="000E73AD" w:rsidRDefault="00AC61C0" w:rsidP="00F46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7B3E1481" w14:textId="77777777" w:rsidR="00AC61C0" w:rsidRPr="000E73AD" w:rsidRDefault="00AC61C0" w:rsidP="00F46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23" w:type="dxa"/>
            <w:gridSpan w:val="3"/>
          </w:tcPr>
          <w:p w14:paraId="17A59BB1" w14:textId="77777777" w:rsidR="00AC61C0" w:rsidRPr="000E73AD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0E73AD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" w:type="dxa"/>
          </w:tcPr>
          <w:p w14:paraId="47528E79" w14:textId="77777777" w:rsidR="00AC61C0" w:rsidRPr="000E73AD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544" w:type="dxa"/>
            <w:gridSpan w:val="3"/>
          </w:tcPr>
          <w:p w14:paraId="45308223" w14:textId="77777777" w:rsidR="00AC61C0" w:rsidRPr="000E73AD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0E73AD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61C0" w:rsidRPr="000E73AD" w14:paraId="308FE96F" w14:textId="77777777" w:rsidTr="00F467A0">
        <w:trPr>
          <w:tblHeader/>
        </w:trPr>
        <w:tc>
          <w:tcPr>
            <w:tcW w:w="3690" w:type="dxa"/>
          </w:tcPr>
          <w:p w14:paraId="40522EE6" w14:textId="77777777" w:rsidR="00AC61C0" w:rsidRPr="000E73AD" w:rsidRDefault="00AC61C0" w:rsidP="00F46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2BDDFA35" w14:textId="77777777" w:rsidR="00AC61C0" w:rsidRPr="000E73AD" w:rsidRDefault="00AC61C0" w:rsidP="00F46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DD4961F" w14:textId="77777777" w:rsidR="00AC61C0" w:rsidRPr="000E73AD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E73A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6" w:type="dxa"/>
            <w:shd w:val="clear" w:color="auto" w:fill="auto"/>
          </w:tcPr>
          <w:p w14:paraId="5F901F6B" w14:textId="77777777" w:rsidR="00AC61C0" w:rsidRPr="000E73AD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371224F6" w14:textId="77777777" w:rsidR="00AC61C0" w:rsidRPr="000E73AD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73A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6" w:type="dxa"/>
          </w:tcPr>
          <w:p w14:paraId="4E20CA15" w14:textId="77777777" w:rsidR="00AC61C0" w:rsidRPr="000E73AD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5AF563DD" w14:textId="77777777" w:rsidR="00AC61C0" w:rsidRPr="000E73AD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E73A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6" w:type="dxa"/>
            <w:shd w:val="clear" w:color="auto" w:fill="auto"/>
          </w:tcPr>
          <w:p w14:paraId="13050621" w14:textId="77777777" w:rsidR="00AC61C0" w:rsidRPr="000E73AD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42C8E898" w14:textId="77777777" w:rsidR="00AC61C0" w:rsidRPr="000E73AD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73A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AC61C0" w:rsidRPr="000E73AD" w14:paraId="3FCBDC05" w14:textId="77777777" w:rsidTr="00F467A0">
        <w:trPr>
          <w:tblHeader/>
        </w:trPr>
        <w:tc>
          <w:tcPr>
            <w:tcW w:w="3690" w:type="dxa"/>
          </w:tcPr>
          <w:p w14:paraId="1BFB157A" w14:textId="77777777" w:rsidR="00AC61C0" w:rsidRPr="000E73AD" w:rsidRDefault="00AC61C0" w:rsidP="00F46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0A73AE1C" w14:textId="77777777" w:rsidR="00AC61C0" w:rsidRPr="000E73AD" w:rsidRDefault="00AC61C0" w:rsidP="00F46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EB11E9" w14:textId="77777777" w:rsidR="00AC61C0" w:rsidRPr="000E73AD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46" w:type="dxa"/>
            <w:shd w:val="clear" w:color="auto" w:fill="auto"/>
          </w:tcPr>
          <w:p w14:paraId="5F1AD1CA" w14:textId="77777777" w:rsidR="00AC61C0" w:rsidRPr="000E73AD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22EF0A6D" w14:textId="77777777" w:rsidR="00AC61C0" w:rsidRPr="000E73AD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46" w:type="dxa"/>
            <w:shd w:val="clear" w:color="auto" w:fill="auto"/>
          </w:tcPr>
          <w:p w14:paraId="476FBB7C" w14:textId="77777777" w:rsidR="00AC61C0" w:rsidRPr="000E73AD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24784D41" w14:textId="77777777" w:rsidR="00AC61C0" w:rsidRPr="000E73AD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46" w:type="dxa"/>
            <w:shd w:val="clear" w:color="auto" w:fill="auto"/>
          </w:tcPr>
          <w:p w14:paraId="36387BD9" w14:textId="77777777" w:rsidR="00AC61C0" w:rsidRPr="000E73AD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2FF40761" w14:textId="77777777" w:rsidR="00AC61C0" w:rsidRPr="000E73AD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AC61C0" w:rsidRPr="000E73AD" w14:paraId="31B0F919" w14:textId="77777777" w:rsidTr="00F467A0">
        <w:trPr>
          <w:tblHeader/>
        </w:trPr>
        <w:tc>
          <w:tcPr>
            <w:tcW w:w="3690" w:type="dxa"/>
          </w:tcPr>
          <w:p w14:paraId="0AC4861C" w14:textId="77777777" w:rsidR="00AC61C0" w:rsidRPr="000E73AD" w:rsidRDefault="00AC61C0" w:rsidP="00F46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0598EEE" w14:textId="77777777" w:rsidR="00AC61C0" w:rsidRPr="000E73AD" w:rsidRDefault="00AC61C0" w:rsidP="00F46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313" w:type="dxa"/>
            <w:gridSpan w:val="7"/>
          </w:tcPr>
          <w:p w14:paraId="76CD011F" w14:textId="77777777" w:rsidR="00AC61C0" w:rsidRPr="000E73AD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0E73AD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 w:rsidRPr="000E73AD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0E73AD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C61C0" w:rsidRPr="000E73AD" w14:paraId="0413AF62" w14:textId="77777777" w:rsidTr="00F467A0">
        <w:tc>
          <w:tcPr>
            <w:tcW w:w="3690" w:type="dxa"/>
          </w:tcPr>
          <w:p w14:paraId="6D511137" w14:textId="77777777" w:rsidR="00AC61C0" w:rsidRPr="000E73AD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E73A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5A0E62B7" w14:textId="77777777" w:rsidR="00AC61C0" w:rsidRPr="000E73AD" w:rsidRDefault="00AC61C0" w:rsidP="00F46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EDEA82" w14:textId="77777777" w:rsidR="00AC61C0" w:rsidRPr="000E73AD" w:rsidRDefault="00AC61C0" w:rsidP="00F467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664A69DF" w14:textId="77777777" w:rsidR="00AC61C0" w:rsidRPr="000E73AD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</w:tcPr>
          <w:p w14:paraId="4FCC7889" w14:textId="77777777" w:rsidR="00AC61C0" w:rsidRPr="000E73AD" w:rsidRDefault="00AC61C0" w:rsidP="00F467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72390884" w14:textId="77777777" w:rsidR="00AC61C0" w:rsidRPr="000E73AD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</w:tcPr>
          <w:p w14:paraId="1108AD9C" w14:textId="77777777" w:rsidR="00AC61C0" w:rsidRPr="000E73AD" w:rsidRDefault="00AC61C0" w:rsidP="00F467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14F904AE" w14:textId="77777777" w:rsidR="00AC61C0" w:rsidRPr="000E73AD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</w:tcPr>
          <w:p w14:paraId="303533DF" w14:textId="77777777" w:rsidR="00AC61C0" w:rsidRPr="000E73AD" w:rsidRDefault="00AC61C0" w:rsidP="00F467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61C0" w:rsidRPr="000E73AD" w14:paraId="22FCFDB5" w14:textId="77777777" w:rsidTr="00F467A0">
        <w:tc>
          <w:tcPr>
            <w:tcW w:w="3690" w:type="dxa"/>
          </w:tcPr>
          <w:p w14:paraId="023BED04" w14:textId="77777777" w:rsidR="00AC61C0" w:rsidRPr="000E73AD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0E73AD">
              <w:rPr>
                <w:rFonts w:ascii="Angsana New" w:hAnsi="Angsana New"/>
                <w:spacing w:val="-8"/>
                <w:sz w:val="28"/>
                <w:szCs w:val="28"/>
                <w:cs/>
              </w:rPr>
              <w:t>เงินเบิกเกินบัญชีธนาคาร</w:t>
            </w:r>
            <w:r w:rsidRPr="000E73AD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และเงินกู้ยืมระยะสั้นจากสถาบันการเงิน</w:t>
            </w:r>
          </w:p>
        </w:tc>
        <w:tc>
          <w:tcPr>
            <w:tcW w:w="270" w:type="dxa"/>
          </w:tcPr>
          <w:p w14:paraId="50005E96" w14:textId="77777777" w:rsidR="00AC61C0" w:rsidRPr="000E73AD" w:rsidRDefault="00AC61C0" w:rsidP="00F46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3979CF" w14:textId="77777777" w:rsidR="00AC61C0" w:rsidRPr="000E73AD" w:rsidRDefault="00AC61C0" w:rsidP="00F467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6D02D875" w14:textId="77777777" w:rsidR="00AC61C0" w:rsidRPr="000E73AD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</w:tcPr>
          <w:p w14:paraId="2136EDAD" w14:textId="77777777" w:rsidR="00AC61C0" w:rsidRPr="000E73AD" w:rsidRDefault="00AC61C0" w:rsidP="00F467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3AD">
              <w:rPr>
                <w:rFonts w:ascii="Angsana New" w:hAnsi="Angsana New"/>
                <w:sz w:val="28"/>
                <w:szCs w:val="28"/>
              </w:rPr>
              <w:br/>
            </w:r>
          </w:p>
        </w:tc>
        <w:tc>
          <w:tcPr>
            <w:tcW w:w="246" w:type="dxa"/>
          </w:tcPr>
          <w:p w14:paraId="5348D259" w14:textId="77777777" w:rsidR="00AC61C0" w:rsidRPr="000E73AD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</w:tcPr>
          <w:p w14:paraId="2BBA8BA2" w14:textId="77777777" w:rsidR="00AC61C0" w:rsidRPr="000E73AD" w:rsidRDefault="00AC61C0" w:rsidP="00F467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2E8B7D86" w14:textId="77777777" w:rsidR="00AC61C0" w:rsidRPr="000E73AD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</w:tcPr>
          <w:p w14:paraId="385B55F2" w14:textId="77777777" w:rsidR="00AC61C0" w:rsidRPr="000E73AD" w:rsidRDefault="00AC61C0" w:rsidP="00F467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61C0" w:rsidRPr="000E73AD" w14:paraId="6A881A6E" w14:textId="77777777" w:rsidTr="00F467A0">
        <w:tc>
          <w:tcPr>
            <w:tcW w:w="3690" w:type="dxa"/>
          </w:tcPr>
          <w:p w14:paraId="5E9DC598" w14:textId="77777777" w:rsidR="00AC61C0" w:rsidRPr="000E73AD" w:rsidRDefault="00AC61C0" w:rsidP="00F467A0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28"/>
                <w:szCs w:val="28"/>
              </w:rPr>
            </w:pPr>
            <w:r w:rsidRPr="000E73AD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65B244F0" w14:textId="77777777" w:rsidR="00AC61C0" w:rsidRPr="000E73AD" w:rsidRDefault="00AC61C0" w:rsidP="00F46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0B9A89" w14:textId="77777777" w:rsidR="00AC61C0" w:rsidRPr="000E73AD" w:rsidRDefault="00AC61C0" w:rsidP="00F467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0E73AD">
              <w:rPr>
                <w:rFonts w:ascii="Angsana New" w:hAnsi="Angsana New"/>
                <w:sz w:val="28"/>
                <w:szCs w:val="28"/>
                <w:lang w:val="en-US" w:bidi="th-TH"/>
              </w:rPr>
              <w:t>654,234</w:t>
            </w:r>
          </w:p>
        </w:tc>
        <w:tc>
          <w:tcPr>
            <w:tcW w:w="246" w:type="dxa"/>
          </w:tcPr>
          <w:p w14:paraId="6F342A19" w14:textId="77777777" w:rsidR="00AC61C0" w:rsidRPr="000E73AD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3F3FE0FE" w14:textId="77777777" w:rsidR="00AC61C0" w:rsidRPr="000E73AD" w:rsidRDefault="00AC61C0" w:rsidP="00F467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3AD">
              <w:rPr>
                <w:rFonts w:ascii="Angsana New" w:hAnsi="Angsana New"/>
                <w:sz w:val="28"/>
                <w:szCs w:val="28"/>
                <w:lang w:val="en-US" w:bidi="th-TH"/>
              </w:rPr>
              <w:t>571,918</w:t>
            </w:r>
          </w:p>
        </w:tc>
        <w:tc>
          <w:tcPr>
            <w:tcW w:w="246" w:type="dxa"/>
          </w:tcPr>
          <w:p w14:paraId="10A74E03" w14:textId="77777777" w:rsidR="00AC61C0" w:rsidRPr="000E73AD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7D68857B" w14:textId="77777777" w:rsidR="00AC61C0" w:rsidRPr="000E73AD" w:rsidRDefault="00AC61C0" w:rsidP="00F467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3AD">
              <w:rPr>
                <w:rFonts w:ascii="Angsana New" w:hAnsi="Angsana New"/>
                <w:sz w:val="28"/>
                <w:szCs w:val="28"/>
              </w:rPr>
              <w:t>628,766</w:t>
            </w:r>
          </w:p>
        </w:tc>
        <w:tc>
          <w:tcPr>
            <w:tcW w:w="246" w:type="dxa"/>
          </w:tcPr>
          <w:p w14:paraId="2DD5A8F6" w14:textId="77777777" w:rsidR="00AC61C0" w:rsidRPr="000E73AD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78BFA0C8" w14:textId="77777777" w:rsidR="00AC61C0" w:rsidRPr="000E73AD" w:rsidRDefault="00AC61C0" w:rsidP="00F467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3AD">
              <w:rPr>
                <w:rFonts w:ascii="Angsana New" w:hAnsi="Angsana New"/>
                <w:sz w:val="28"/>
                <w:szCs w:val="28"/>
              </w:rPr>
              <w:t>554,617</w:t>
            </w:r>
          </w:p>
        </w:tc>
      </w:tr>
      <w:tr w:rsidR="00AC61C0" w:rsidRPr="000E73AD" w14:paraId="15C70DC5" w14:textId="77777777" w:rsidTr="00F467A0">
        <w:tc>
          <w:tcPr>
            <w:tcW w:w="3690" w:type="dxa"/>
          </w:tcPr>
          <w:p w14:paraId="026ADEE2" w14:textId="77777777" w:rsidR="00AC61C0" w:rsidRPr="000E73AD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0E73AD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58F52D50" w14:textId="77777777" w:rsidR="00AC61C0" w:rsidRPr="000E73AD" w:rsidRDefault="00AC61C0" w:rsidP="00F46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D82C28" w14:textId="77777777" w:rsidR="00AC61C0" w:rsidRPr="000E73AD" w:rsidRDefault="00AC61C0" w:rsidP="00F467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</w:tcPr>
          <w:p w14:paraId="1022E010" w14:textId="77777777" w:rsidR="00AC61C0" w:rsidRPr="000E73AD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24FA7E03" w14:textId="77777777" w:rsidR="00AC61C0" w:rsidRPr="000E73AD" w:rsidRDefault="00AC61C0" w:rsidP="00F467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38C0F568" w14:textId="77777777" w:rsidR="00AC61C0" w:rsidRPr="000E73AD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5D937916" w14:textId="77777777" w:rsidR="00AC61C0" w:rsidRPr="000E73AD" w:rsidRDefault="00AC61C0" w:rsidP="00F467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7D9926D1" w14:textId="77777777" w:rsidR="00AC61C0" w:rsidRPr="000E73AD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77731A5B" w14:textId="77777777" w:rsidR="00AC61C0" w:rsidRPr="000E73AD" w:rsidRDefault="00AC61C0" w:rsidP="00F467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61C0" w:rsidRPr="000E73AD" w14:paraId="003EDF67" w14:textId="77777777" w:rsidTr="00F467A0">
        <w:tc>
          <w:tcPr>
            <w:tcW w:w="3690" w:type="dxa"/>
          </w:tcPr>
          <w:p w14:paraId="10680A06" w14:textId="77777777" w:rsidR="00AC61C0" w:rsidRPr="000E73AD" w:rsidRDefault="00AC61C0" w:rsidP="00F467A0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28"/>
                <w:szCs w:val="28"/>
              </w:rPr>
            </w:pPr>
            <w:r w:rsidRPr="000E73AD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Pr="000E73AD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0E73AD">
              <w:rPr>
                <w:rFonts w:ascii="Angsana New" w:hAnsi="Angsana New"/>
                <w:sz w:val="28"/>
                <w:szCs w:val="28"/>
                <w:cs/>
              </w:rPr>
              <w:t>มีหลักประกัน</w:t>
            </w:r>
          </w:p>
        </w:tc>
        <w:tc>
          <w:tcPr>
            <w:tcW w:w="270" w:type="dxa"/>
          </w:tcPr>
          <w:p w14:paraId="0255384A" w14:textId="77777777" w:rsidR="00AC61C0" w:rsidRPr="000E73AD" w:rsidRDefault="00AC61C0" w:rsidP="00F46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5D1386" w14:textId="77777777" w:rsidR="00AC61C0" w:rsidRPr="000E73AD" w:rsidRDefault="00AC61C0" w:rsidP="00F467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0E73A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244</w:t>
            </w:r>
          </w:p>
        </w:tc>
        <w:tc>
          <w:tcPr>
            <w:tcW w:w="246" w:type="dxa"/>
          </w:tcPr>
          <w:p w14:paraId="7FC2CEB3" w14:textId="77777777" w:rsidR="00AC61C0" w:rsidRPr="000E73AD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6F80A3C2" w14:textId="77777777" w:rsidR="00AC61C0" w:rsidRPr="000E73AD" w:rsidRDefault="00AC61C0" w:rsidP="00F467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E73AD">
              <w:rPr>
                <w:rFonts w:ascii="Angsana New" w:hAnsi="Angsana New"/>
                <w:sz w:val="28"/>
                <w:szCs w:val="28"/>
                <w:lang w:val="en-US" w:bidi="th-TH"/>
              </w:rPr>
              <w:t>298,146</w:t>
            </w:r>
          </w:p>
        </w:tc>
        <w:tc>
          <w:tcPr>
            <w:tcW w:w="246" w:type="dxa"/>
          </w:tcPr>
          <w:p w14:paraId="351737B2" w14:textId="77777777" w:rsidR="00AC61C0" w:rsidRPr="000E73AD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56C088FF" w14:textId="77777777" w:rsidR="00AC61C0" w:rsidRPr="000E73AD" w:rsidRDefault="00AC61C0" w:rsidP="00F467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E73A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244</w:t>
            </w:r>
          </w:p>
        </w:tc>
        <w:tc>
          <w:tcPr>
            <w:tcW w:w="246" w:type="dxa"/>
          </w:tcPr>
          <w:p w14:paraId="3354769B" w14:textId="77777777" w:rsidR="00AC61C0" w:rsidRPr="000E73AD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4A56D53A" w14:textId="77777777" w:rsidR="00AC61C0" w:rsidRPr="000E73AD" w:rsidRDefault="00AC61C0" w:rsidP="00F467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E73AD">
              <w:rPr>
                <w:rFonts w:ascii="Angsana New" w:hAnsi="Angsana New"/>
                <w:sz w:val="28"/>
                <w:szCs w:val="28"/>
                <w:lang w:val="en-US"/>
              </w:rPr>
              <w:t>298,146</w:t>
            </w:r>
          </w:p>
        </w:tc>
      </w:tr>
      <w:tr w:rsidR="00AC61C0" w:rsidRPr="000E73AD" w14:paraId="685BED31" w14:textId="77777777" w:rsidTr="00CF6CA2">
        <w:trPr>
          <w:trHeight w:val="720"/>
        </w:trPr>
        <w:tc>
          <w:tcPr>
            <w:tcW w:w="3690" w:type="dxa"/>
          </w:tcPr>
          <w:p w14:paraId="070D10EB" w14:textId="77777777" w:rsidR="00AC61C0" w:rsidRPr="000E73AD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0E73AD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เงินกู้ยืมระยะยาวจากบุคคลอื่นส่วนที่ถึงกำหนดชำระภายในหนึ่งปี</w:t>
            </w:r>
          </w:p>
          <w:p w14:paraId="1B4EB814" w14:textId="77777777" w:rsidR="00AC61C0" w:rsidRPr="000E73AD" w:rsidRDefault="00AC61C0" w:rsidP="00F467A0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0E73AD">
              <w:rPr>
                <w:rFonts w:ascii="Angsana New" w:hAnsi="Angsana New"/>
                <w:spacing w:val="-8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35F89BAB" w14:textId="77777777" w:rsidR="00AC61C0" w:rsidRPr="000E73AD" w:rsidRDefault="00AC61C0" w:rsidP="00F46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78B37F" w14:textId="6314209F" w:rsidR="00AC61C0" w:rsidRPr="000E73AD" w:rsidRDefault="00AC61C0" w:rsidP="00F467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3AD">
              <w:rPr>
                <w:rFonts w:ascii="Angsana New" w:hAnsi="Angsana New"/>
                <w:sz w:val="28"/>
                <w:szCs w:val="28"/>
              </w:rPr>
              <w:t>2</w:t>
            </w:r>
            <w:r w:rsidR="007072F5">
              <w:rPr>
                <w:rFonts w:ascii="Angsana New" w:hAnsi="Angsana New"/>
                <w:sz w:val="28"/>
                <w:szCs w:val="28"/>
              </w:rPr>
              <w:t>5</w:t>
            </w:r>
            <w:r w:rsidRPr="000E73AD">
              <w:rPr>
                <w:rFonts w:ascii="Angsana New" w:hAnsi="Angsana New"/>
                <w:sz w:val="28"/>
                <w:szCs w:val="28"/>
              </w:rPr>
              <w:t>,</w:t>
            </w:r>
            <w:r w:rsidR="007072F5">
              <w:rPr>
                <w:rFonts w:ascii="Angsana New" w:hAnsi="Angsana New"/>
                <w:sz w:val="28"/>
                <w:szCs w:val="28"/>
              </w:rPr>
              <w:t>556</w:t>
            </w:r>
          </w:p>
        </w:tc>
        <w:tc>
          <w:tcPr>
            <w:tcW w:w="246" w:type="dxa"/>
          </w:tcPr>
          <w:p w14:paraId="3A8ACC21" w14:textId="77777777" w:rsidR="00AC61C0" w:rsidRPr="000E73AD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79C5E248" w14:textId="77777777" w:rsidR="00AC61C0" w:rsidRPr="000E73AD" w:rsidRDefault="00AC61C0" w:rsidP="00F467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3AD">
              <w:rPr>
                <w:rFonts w:ascii="Angsana New" w:hAnsi="Angsana New"/>
                <w:sz w:val="28"/>
                <w:szCs w:val="28"/>
                <w:lang w:val="en-US" w:bidi="th-TH"/>
              </w:rPr>
              <w:t>24,900</w:t>
            </w:r>
          </w:p>
        </w:tc>
        <w:tc>
          <w:tcPr>
            <w:tcW w:w="246" w:type="dxa"/>
          </w:tcPr>
          <w:p w14:paraId="3786CB42" w14:textId="77777777" w:rsidR="00AC61C0" w:rsidRPr="000E73AD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49307A6B" w14:textId="77777777" w:rsidR="00AC61C0" w:rsidRPr="000E73AD" w:rsidRDefault="00AC61C0" w:rsidP="00F467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E73A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24</w:t>
            </w:r>
            <w:r w:rsidRPr="000E73A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E73A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900</w:t>
            </w:r>
          </w:p>
        </w:tc>
        <w:tc>
          <w:tcPr>
            <w:tcW w:w="246" w:type="dxa"/>
          </w:tcPr>
          <w:p w14:paraId="63D533BC" w14:textId="77777777" w:rsidR="00AC61C0" w:rsidRPr="000E73AD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052E9D79" w14:textId="77777777" w:rsidR="00AC61C0" w:rsidRPr="000E73AD" w:rsidRDefault="00AC61C0" w:rsidP="00F467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E73AD">
              <w:rPr>
                <w:rFonts w:ascii="Angsana New" w:hAnsi="Angsana New"/>
                <w:sz w:val="28"/>
                <w:szCs w:val="28"/>
              </w:rPr>
              <w:t>24,900</w:t>
            </w:r>
          </w:p>
        </w:tc>
      </w:tr>
      <w:tr w:rsidR="00AC61C0" w:rsidRPr="000E73AD" w14:paraId="73E06192" w14:textId="77777777" w:rsidTr="00CF6CA2">
        <w:tc>
          <w:tcPr>
            <w:tcW w:w="3690" w:type="dxa"/>
          </w:tcPr>
          <w:p w14:paraId="29A76085" w14:textId="77777777" w:rsidR="00AC61C0" w:rsidRPr="000E73AD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73"/>
              <w:rPr>
                <w:rFonts w:ascii="Angsana New" w:hAnsi="Angsana New"/>
                <w:sz w:val="28"/>
                <w:szCs w:val="28"/>
              </w:rPr>
            </w:pPr>
            <w:r w:rsidRPr="000E73AD">
              <w:rPr>
                <w:rFonts w:ascii="Angsana New" w:hAnsi="Angsana New" w:hint="cs"/>
                <w:sz w:val="28"/>
                <w:szCs w:val="28"/>
                <w:cs/>
              </w:rPr>
              <w:t>ส่วนของหนี้สินตามสัญญาเช่า</w:t>
            </w:r>
            <w:r w:rsidRPr="000E73AD">
              <w:rPr>
                <w:rFonts w:ascii="Angsana New" w:hAnsi="Angsana New"/>
                <w:sz w:val="28"/>
                <w:szCs w:val="28"/>
                <w:cs/>
              </w:rPr>
              <w:t>ที่</w:t>
            </w:r>
            <w:r w:rsidRPr="000E73AD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270" w:type="dxa"/>
          </w:tcPr>
          <w:p w14:paraId="152EA17D" w14:textId="77777777" w:rsidR="00AC61C0" w:rsidRPr="000E73AD" w:rsidRDefault="00AC61C0" w:rsidP="00F46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F603B7" w14:textId="77777777" w:rsidR="00AC61C0" w:rsidRPr="000E73AD" w:rsidRDefault="00AC61C0" w:rsidP="00F467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E73AD">
              <w:rPr>
                <w:rFonts w:ascii="Angsana New" w:hAnsi="Angsana New"/>
                <w:sz w:val="28"/>
                <w:szCs w:val="28"/>
                <w:lang w:val="en-US" w:bidi="th-TH"/>
              </w:rPr>
              <w:t>7,158</w:t>
            </w:r>
          </w:p>
        </w:tc>
        <w:tc>
          <w:tcPr>
            <w:tcW w:w="246" w:type="dxa"/>
          </w:tcPr>
          <w:p w14:paraId="50F94C03" w14:textId="77777777" w:rsidR="00AC61C0" w:rsidRPr="000E73AD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06E5E257" w14:textId="77777777" w:rsidR="00AC61C0" w:rsidRPr="000E73AD" w:rsidRDefault="00AC61C0" w:rsidP="00F467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3AD">
              <w:rPr>
                <w:rFonts w:ascii="Angsana New" w:hAnsi="Angsana New"/>
                <w:sz w:val="28"/>
                <w:szCs w:val="28"/>
                <w:lang w:val="en-US" w:bidi="th-TH"/>
              </w:rPr>
              <w:t>11,427</w:t>
            </w:r>
          </w:p>
        </w:tc>
        <w:tc>
          <w:tcPr>
            <w:tcW w:w="246" w:type="dxa"/>
          </w:tcPr>
          <w:p w14:paraId="3C28CF84" w14:textId="77777777" w:rsidR="00AC61C0" w:rsidRPr="000E73AD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4ADBF5E" w14:textId="77777777" w:rsidR="00AC61C0" w:rsidRPr="000E73AD" w:rsidRDefault="00AC61C0" w:rsidP="00F467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3AD">
              <w:rPr>
                <w:rFonts w:ascii="Angsana New" w:hAnsi="Angsana New"/>
                <w:sz w:val="28"/>
                <w:szCs w:val="28"/>
              </w:rPr>
              <w:t>7,158</w:t>
            </w:r>
          </w:p>
        </w:tc>
        <w:tc>
          <w:tcPr>
            <w:tcW w:w="246" w:type="dxa"/>
          </w:tcPr>
          <w:p w14:paraId="18932668" w14:textId="77777777" w:rsidR="00AC61C0" w:rsidRPr="000E73AD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60353287" w14:textId="77777777" w:rsidR="00AC61C0" w:rsidRPr="000E73AD" w:rsidRDefault="00AC61C0" w:rsidP="00F467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3AD">
              <w:rPr>
                <w:rFonts w:ascii="Angsana New" w:hAnsi="Angsana New"/>
                <w:sz w:val="28"/>
                <w:szCs w:val="28"/>
              </w:rPr>
              <w:t>11,427</w:t>
            </w:r>
          </w:p>
        </w:tc>
      </w:tr>
      <w:tr w:rsidR="00737866" w:rsidRPr="000E73AD" w14:paraId="0D7896E3" w14:textId="77777777" w:rsidTr="00737866">
        <w:trPr>
          <w:trHeight w:val="154"/>
        </w:trPr>
        <w:tc>
          <w:tcPr>
            <w:tcW w:w="3690" w:type="dxa"/>
          </w:tcPr>
          <w:p w14:paraId="19EF907E" w14:textId="0E86B93A" w:rsidR="00737866" w:rsidRPr="00737866" w:rsidRDefault="00737866" w:rsidP="00737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737866">
              <w:rPr>
                <w:rFonts w:ascii="Angsana New" w:hAnsi="Angsana New" w:hint="cs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70" w:type="dxa"/>
          </w:tcPr>
          <w:p w14:paraId="1686F8A9" w14:textId="77777777" w:rsidR="00737866" w:rsidRPr="00737866" w:rsidRDefault="00737866" w:rsidP="00737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FE186D" w14:textId="60A74C1F" w:rsidR="00737866" w:rsidRPr="00737866" w:rsidRDefault="00737866" w:rsidP="007378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642,257</w:t>
            </w:r>
          </w:p>
        </w:tc>
        <w:tc>
          <w:tcPr>
            <w:tcW w:w="246" w:type="dxa"/>
          </w:tcPr>
          <w:p w14:paraId="78FBEDCD" w14:textId="77777777" w:rsidR="00737866" w:rsidRPr="00737866" w:rsidRDefault="00737866" w:rsidP="00737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3DEDA5D" w14:textId="14C1063E" w:rsidR="00737866" w:rsidRPr="00737866" w:rsidRDefault="00737866" w:rsidP="007378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299,035</w:t>
            </w:r>
          </w:p>
        </w:tc>
        <w:tc>
          <w:tcPr>
            <w:tcW w:w="246" w:type="dxa"/>
          </w:tcPr>
          <w:p w14:paraId="476C1C98" w14:textId="77777777" w:rsidR="00737866" w:rsidRPr="00737866" w:rsidRDefault="00737866" w:rsidP="00737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1991C1F9" w14:textId="76B30874" w:rsidR="00737866" w:rsidRPr="00737866" w:rsidRDefault="00737866" w:rsidP="007378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642,257</w:t>
            </w:r>
          </w:p>
        </w:tc>
        <w:tc>
          <w:tcPr>
            <w:tcW w:w="246" w:type="dxa"/>
          </w:tcPr>
          <w:p w14:paraId="07CB1D44" w14:textId="77777777" w:rsidR="00737866" w:rsidRPr="00737866" w:rsidRDefault="00737866" w:rsidP="00737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62E68D6" w14:textId="79404F92" w:rsidR="00737866" w:rsidRPr="00737866" w:rsidRDefault="00737866" w:rsidP="007378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299,035</w:t>
            </w:r>
          </w:p>
        </w:tc>
      </w:tr>
      <w:tr w:rsidR="00737866" w:rsidRPr="000E73AD" w14:paraId="45EFC423" w14:textId="77777777" w:rsidTr="00737866">
        <w:trPr>
          <w:trHeight w:val="154"/>
        </w:trPr>
        <w:tc>
          <w:tcPr>
            <w:tcW w:w="3690" w:type="dxa"/>
          </w:tcPr>
          <w:p w14:paraId="41268DC7" w14:textId="77777777" w:rsidR="00737866" w:rsidRPr="000E73AD" w:rsidRDefault="00737866" w:rsidP="00737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73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270" w:type="dxa"/>
          </w:tcPr>
          <w:p w14:paraId="7F19ECD9" w14:textId="77777777" w:rsidR="00737866" w:rsidRPr="000E73AD" w:rsidRDefault="00737866" w:rsidP="00737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A02DB5" w14:textId="5EA8359B" w:rsidR="00737866" w:rsidRPr="000E73AD" w:rsidRDefault="00060BCA" w:rsidP="007378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1,329,449</w:t>
            </w:r>
          </w:p>
        </w:tc>
        <w:tc>
          <w:tcPr>
            <w:tcW w:w="246" w:type="dxa"/>
          </w:tcPr>
          <w:p w14:paraId="3C062962" w14:textId="77777777" w:rsidR="00737866" w:rsidRPr="000E73AD" w:rsidRDefault="00737866" w:rsidP="00737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536E6A05" w14:textId="6A3E660E" w:rsidR="00737866" w:rsidRPr="000E73AD" w:rsidRDefault="00060BCA" w:rsidP="007378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1,205,426</w:t>
            </w:r>
          </w:p>
        </w:tc>
        <w:tc>
          <w:tcPr>
            <w:tcW w:w="246" w:type="dxa"/>
          </w:tcPr>
          <w:p w14:paraId="4DE61E5A" w14:textId="77777777" w:rsidR="00737866" w:rsidRPr="000E73AD" w:rsidRDefault="00737866" w:rsidP="00737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1027490D" w14:textId="47F33C94" w:rsidR="00737866" w:rsidRPr="000E73AD" w:rsidRDefault="00060BCA" w:rsidP="007378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1,303,325</w:t>
            </w:r>
          </w:p>
        </w:tc>
        <w:tc>
          <w:tcPr>
            <w:tcW w:w="246" w:type="dxa"/>
          </w:tcPr>
          <w:p w14:paraId="4E2A2FD8" w14:textId="77777777" w:rsidR="00737866" w:rsidRPr="000E73AD" w:rsidRDefault="00737866" w:rsidP="00737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437A4D2E" w14:textId="0F26CF3B" w:rsidR="00737866" w:rsidRPr="000E73AD" w:rsidRDefault="00060BCA" w:rsidP="007378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1,188,125</w:t>
            </w:r>
          </w:p>
        </w:tc>
      </w:tr>
      <w:tr w:rsidR="00737866" w:rsidRPr="000E73AD" w14:paraId="3A84E4D8" w14:textId="77777777" w:rsidTr="00F467A0">
        <w:tc>
          <w:tcPr>
            <w:tcW w:w="3690" w:type="dxa"/>
          </w:tcPr>
          <w:p w14:paraId="1A44582C" w14:textId="77777777" w:rsidR="00737866" w:rsidRPr="000E73AD" w:rsidRDefault="00737866" w:rsidP="00737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  <w:p w14:paraId="4AF74136" w14:textId="77777777" w:rsidR="00737866" w:rsidRPr="000E73AD" w:rsidRDefault="00737866" w:rsidP="00737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0A8D9B6C" w14:textId="77777777" w:rsidR="00737866" w:rsidRPr="000E73AD" w:rsidRDefault="00737866" w:rsidP="00737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759039CD" w14:textId="77777777" w:rsidR="00737866" w:rsidRPr="000E73AD" w:rsidRDefault="00737866" w:rsidP="007378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6" w:type="dxa"/>
          </w:tcPr>
          <w:p w14:paraId="390656D3" w14:textId="77777777" w:rsidR="00737866" w:rsidRPr="000E73AD" w:rsidRDefault="00737866" w:rsidP="00737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07" w:type="dxa"/>
            <w:vAlign w:val="bottom"/>
          </w:tcPr>
          <w:p w14:paraId="433D9F1D" w14:textId="77777777" w:rsidR="00737866" w:rsidRPr="000E73AD" w:rsidRDefault="00737866" w:rsidP="007378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6" w:type="dxa"/>
          </w:tcPr>
          <w:p w14:paraId="2E0DF9CC" w14:textId="77777777" w:rsidR="00737866" w:rsidRPr="000E73AD" w:rsidRDefault="00737866" w:rsidP="00737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94" w:type="dxa"/>
            <w:vAlign w:val="bottom"/>
          </w:tcPr>
          <w:p w14:paraId="6934CDEA" w14:textId="77777777" w:rsidR="00737866" w:rsidRPr="000E73AD" w:rsidRDefault="00737866" w:rsidP="007378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6" w:type="dxa"/>
          </w:tcPr>
          <w:p w14:paraId="29CC7CCD" w14:textId="77777777" w:rsidR="00737866" w:rsidRPr="000E73AD" w:rsidRDefault="00737866" w:rsidP="00737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04" w:type="dxa"/>
            <w:vAlign w:val="bottom"/>
          </w:tcPr>
          <w:p w14:paraId="24DC8271" w14:textId="77777777" w:rsidR="00737866" w:rsidRPr="000E73AD" w:rsidRDefault="00737866" w:rsidP="007378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</w:tr>
      <w:tr w:rsidR="00737866" w:rsidRPr="000E73AD" w14:paraId="6AE17AE3" w14:textId="77777777" w:rsidTr="00F467A0">
        <w:tc>
          <w:tcPr>
            <w:tcW w:w="3690" w:type="dxa"/>
          </w:tcPr>
          <w:p w14:paraId="174C0A5D" w14:textId="77777777" w:rsidR="00737866" w:rsidRPr="000E73AD" w:rsidRDefault="00737866" w:rsidP="00737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26" w:firstLine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E73A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5B3647BB" w14:textId="77777777" w:rsidR="00737866" w:rsidRPr="000E73AD" w:rsidRDefault="00737866" w:rsidP="00737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6AC8BE" w14:textId="77777777" w:rsidR="00737866" w:rsidRPr="000E73AD" w:rsidRDefault="00737866" w:rsidP="007378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37A40BDF" w14:textId="77777777" w:rsidR="00737866" w:rsidRPr="000E73AD" w:rsidRDefault="00737866" w:rsidP="00737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2B68449A" w14:textId="77777777" w:rsidR="00737866" w:rsidRPr="000E73AD" w:rsidRDefault="00737866" w:rsidP="007378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5A1C9293" w14:textId="77777777" w:rsidR="00737866" w:rsidRPr="000E73AD" w:rsidRDefault="00737866" w:rsidP="00737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152FE7F3" w14:textId="77777777" w:rsidR="00737866" w:rsidRPr="000E73AD" w:rsidRDefault="00737866" w:rsidP="007378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6" w:type="dxa"/>
          </w:tcPr>
          <w:p w14:paraId="69E200E2" w14:textId="77777777" w:rsidR="00737866" w:rsidRPr="000E73AD" w:rsidRDefault="00737866" w:rsidP="00737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1E48D35E" w14:textId="77777777" w:rsidR="00737866" w:rsidRPr="000E73AD" w:rsidRDefault="00737866" w:rsidP="007378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37866" w:rsidRPr="000E73AD" w14:paraId="02D9E41B" w14:textId="77777777" w:rsidTr="00F467A0">
        <w:tc>
          <w:tcPr>
            <w:tcW w:w="3690" w:type="dxa"/>
          </w:tcPr>
          <w:p w14:paraId="67344A14" w14:textId="77777777" w:rsidR="00737866" w:rsidRPr="000E73AD" w:rsidRDefault="00737866" w:rsidP="00737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E73AD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5C0AC598" w14:textId="77777777" w:rsidR="00737866" w:rsidRPr="000E73AD" w:rsidRDefault="00737866" w:rsidP="00737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4B3A60" w14:textId="77777777" w:rsidR="00737866" w:rsidRPr="000E73AD" w:rsidRDefault="00737866" w:rsidP="007378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6" w:type="dxa"/>
          </w:tcPr>
          <w:p w14:paraId="750B4CC3" w14:textId="77777777" w:rsidR="00737866" w:rsidRPr="000E73AD" w:rsidRDefault="00737866" w:rsidP="00737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4D8CD784" w14:textId="77777777" w:rsidR="00737866" w:rsidRPr="000E73AD" w:rsidRDefault="00737866" w:rsidP="007378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2F34B467" w14:textId="77777777" w:rsidR="00737866" w:rsidRPr="000E73AD" w:rsidRDefault="00737866" w:rsidP="00737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13F997E8" w14:textId="77777777" w:rsidR="00737866" w:rsidRPr="000E73AD" w:rsidRDefault="00737866" w:rsidP="007378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6" w:type="dxa"/>
          </w:tcPr>
          <w:p w14:paraId="69455381" w14:textId="77777777" w:rsidR="00737866" w:rsidRPr="000E73AD" w:rsidRDefault="00737866" w:rsidP="00737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23A16CDB" w14:textId="77777777" w:rsidR="00737866" w:rsidRPr="000E73AD" w:rsidRDefault="00737866" w:rsidP="007378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7866" w:rsidRPr="000E73AD" w14:paraId="5C476211" w14:textId="77777777" w:rsidTr="00F467A0">
        <w:tc>
          <w:tcPr>
            <w:tcW w:w="3690" w:type="dxa"/>
          </w:tcPr>
          <w:p w14:paraId="7C108B6A" w14:textId="77777777" w:rsidR="00737866" w:rsidRPr="000E73AD" w:rsidRDefault="00737866" w:rsidP="00737866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E73AD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21C156C6" w14:textId="77777777" w:rsidR="00737866" w:rsidRPr="000E73AD" w:rsidRDefault="00737866" w:rsidP="00737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2ABEAD" w14:textId="77777777" w:rsidR="00737866" w:rsidRPr="000E73AD" w:rsidRDefault="00737866" w:rsidP="007378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E73AD">
              <w:rPr>
                <w:rFonts w:ascii="Angsana New" w:hAnsi="Angsana New"/>
                <w:sz w:val="28"/>
                <w:szCs w:val="28"/>
                <w:lang w:bidi="th-TH"/>
              </w:rPr>
              <w:t>2,418</w:t>
            </w:r>
          </w:p>
        </w:tc>
        <w:tc>
          <w:tcPr>
            <w:tcW w:w="246" w:type="dxa"/>
          </w:tcPr>
          <w:p w14:paraId="2FE1B709" w14:textId="77777777" w:rsidR="00737866" w:rsidRPr="000E73AD" w:rsidRDefault="00737866" w:rsidP="00737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013792FD" w14:textId="77777777" w:rsidR="00737866" w:rsidRPr="000E73AD" w:rsidRDefault="00737866" w:rsidP="007378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3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4C0EA8A9" w14:textId="77777777" w:rsidR="00737866" w:rsidRPr="000E73AD" w:rsidRDefault="00737866" w:rsidP="00737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69693070" w14:textId="77777777" w:rsidR="00737866" w:rsidRPr="000E73AD" w:rsidRDefault="00737866" w:rsidP="007378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E73AD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46" w:type="dxa"/>
          </w:tcPr>
          <w:p w14:paraId="03742437" w14:textId="77777777" w:rsidR="00737866" w:rsidRPr="000E73AD" w:rsidRDefault="00737866" w:rsidP="00737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199DF832" w14:textId="77777777" w:rsidR="00737866" w:rsidRPr="000E73AD" w:rsidRDefault="00737866" w:rsidP="007378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3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37866" w:rsidRPr="000E73AD" w14:paraId="44F5B227" w14:textId="77777777" w:rsidTr="00F467A0">
        <w:tc>
          <w:tcPr>
            <w:tcW w:w="3690" w:type="dxa"/>
          </w:tcPr>
          <w:p w14:paraId="398A0017" w14:textId="77777777" w:rsidR="00737866" w:rsidRPr="000E73AD" w:rsidRDefault="00737866" w:rsidP="00737866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E73AD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Pr="000E73AD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0E73AD">
              <w:rPr>
                <w:rFonts w:ascii="Angsana New" w:hAnsi="Angsana New"/>
                <w:sz w:val="28"/>
                <w:szCs w:val="28"/>
                <w:cs/>
              </w:rPr>
              <w:t>มีหลักประกัน</w:t>
            </w:r>
          </w:p>
        </w:tc>
        <w:tc>
          <w:tcPr>
            <w:tcW w:w="270" w:type="dxa"/>
          </w:tcPr>
          <w:p w14:paraId="7E324AFE" w14:textId="77777777" w:rsidR="00737866" w:rsidRPr="000E73AD" w:rsidRDefault="00737866" w:rsidP="00737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73EDE7" w14:textId="20CA874C" w:rsidR="00737866" w:rsidRPr="000E73AD" w:rsidRDefault="00737866" w:rsidP="007378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E73AD">
              <w:rPr>
                <w:rFonts w:ascii="Angsana New" w:hAnsi="Angsana New"/>
                <w:sz w:val="28"/>
                <w:szCs w:val="28"/>
                <w:lang w:bidi="th-TH"/>
              </w:rPr>
              <w:t>21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6</w:t>
            </w:r>
            <w:r w:rsidRPr="000E73A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167</w:t>
            </w:r>
          </w:p>
        </w:tc>
        <w:tc>
          <w:tcPr>
            <w:tcW w:w="246" w:type="dxa"/>
          </w:tcPr>
          <w:p w14:paraId="7C7AAC07" w14:textId="77777777" w:rsidR="00737866" w:rsidRPr="000E73AD" w:rsidRDefault="00737866" w:rsidP="00737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09268514" w14:textId="77777777" w:rsidR="00737866" w:rsidRPr="000E73AD" w:rsidRDefault="00737866" w:rsidP="007378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3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25CBFF8C" w14:textId="77777777" w:rsidR="00737866" w:rsidRPr="000E73AD" w:rsidRDefault="00737866" w:rsidP="00737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1E1768F1" w14:textId="77777777" w:rsidR="00737866" w:rsidRPr="000E73AD" w:rsidRDefault="00737866" w:rsidP="007378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E73AD">
              <w:rPr>
                <w:rFonts w:ascii="Angsana New" w:hAnsi="Angsana New"/>
                <w:sz w:val="28"/>
                <w:szCs w:val="28"/>
                <w:lang w:bidi="th-TH"/>
              </w:rPr>
              <w:t>213,042</w:t>
            </w:r>
          </w:p>
        </w:tc>
        <w:tc>
          <w:tcPr>
            <w:tcW w:w="246" w:type="dxa"/>
          </w:tcPr>
          <w:p w14:paraId="0321992E" w14:textId="77777777" w:rsidR="00737866" w:rsidRPr="000E73AD" w:rsidRDefault="00737866" w:rsidP="00737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3AFE32F5" w14:textId="77777777" w:rsidR="00737866" w:rsidRPr="000E73AD" w:rsidRDefault="00737866" w:rsidP="007378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3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37866" w:rsidRPr="000E73AD" w14:paraId="7B5F9668" w14:textId="77777777" w:rsidTr="00CF6CA2">
        <w:tc>
          <w:tcPr>
            <w:tcW w:w="3690" w:type="dxa"/>
          </w:tcPr>
          <w:p w14:paraId="20C06826" w14:textId="77777777" w:rsidR="00737866" w:rsidRPr="000E73AD" w:rsidRDefault="00737866" w:rsidP="00737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28"/>
                <w:szCs w:val="28"/>
              </w:rPr>
            </w:pPr>
            <w:r w:rsidRPr="000E73AD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10683573" w14:textId="77777777" w:rsidR="00737866" w:rsidRPr="000E73AD" w:rsidRDefault="00737866" w:rsidP="00737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D746BC" w14:textId="77777777" w:rsidR="00737866" w:rsidRPr="000E73AD" w:rsidRDefault="00737866" w:rsidP="007378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3AD">
              <w:rPr>
                <w:rFonts w:ascii="Angsana New" w:hAnsi="Angsana New"/>
                <w:sz w:val="28"/>
                <w:szCs w:val="28"/>
              </w:rPr>
              <w:t>45,921</w:t>
            </w:r>
          </w:p>
        </w:tc>
        <w:tc>
          <w:tcPr>
            <w:tcW w:w="246" w:type="dxa"/>
          </w:tcPr>
          <w:p w14:paraId="45C1587D" w14:textId="77777777" w:rsidR="00737866" w:rsidRPr="000E73AD" w:rsidRDefault="00737866" w:rsidP="00737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256C841C" w14:textId="77777777" w:rsidR="00737866" w:rsidRPr="000E73AD" w:rsidRDefault="00737866" w:rsidP="007378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3AD">
              <w:rPr>
                <w:rFonts w:ascii="Angsana New" w:hAnsi="Angsana New"/>
                <w:sz w:val="28"/>
                <w:szCs w:val="28"/>
              </w:rPr>
              <w:t>1,300</w:t>
            </w:r>
          </w:p>
        </w:tc>
        <w:tc>
          <w:tcPr>
            <w:tcW w:w="246" w:type="dxa"/>
          </w:tcPr>
          <w:p w14:paraId="4F14F1B3" w14:textId="77777777" w:rsidR="00737866" w:rsidRPr="000E73AD" w:rsidRDefault="00737866" w:rsidP="00737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71893D76" w14:textId="77777777" w:rsidR="00737866" w:rsidRPr="000E73AD" w:rsidRDefault="00737866" w:rsidP="007378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E73AD">
              <w:rPr>
                <w:rFonts w:ascii="Angsana New" w:hAnsi="Angsana New"/>
                <w:sz w:val="28"/>
                <w:szCs w:val="28"/>
                <w:lang w:val="en-US" w:bidi="th-TH"/>
              </w:rPr>
              <w:t>45,919</w:t>
            </w:r>
          </w:p>
        </w:tc>
        <w:tc>
          <w:tcPr>
            <w:tcW w:w="246" w:type="dxa"/>
          </w:tcPr>
          <w:p w14:paraId="3907C51D" w14:textId="77777777" w:rsidR="00737866" w:rsidRPr="000E73AD" w:rsidRDefault="00737866" w:rsidP="00737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7A21BD14" w14:textId="77777777" w:rsidR="00737866" w:rsidRPr="000E73AD" w:rsidRDefault="00737866" w:rsidP="007378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3AD">
              <w:rPr>
                <w:rFonts w:ascii="Angsana New" w:hAnsi="Angsana New"/>
                <w:sz w:val="28"/>
                <w:szCs w:val="28"/>
              </w:rPr>
              <w:t>1,300</w:t>
            </w:r>
          </w:p>
        </w:tc>
      </w:tr>
      <w:tr w:rsidR="00737866" w:rsidRPr="000E73AD" w14:paraId="6072C212" w14:textId="77777777" w:rsidTr="00737866">
        <w:tc>
          <w:tcPr>
            <w:tcW w:w="3690" w:type="dxa"/>
          </w:tcPr>
          <w:p w14:paraId="3D5D1E7E" w14:textId="032CCC45" w:rsidR="00737866" w:rsidRPr="000E73AD" w:rsidRDefault="00737866" w:rsidP="00737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7866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70" w:type="dxa"/>
          </w:tcPr>
          <w:p w14:paraId="38679A92" w14:textId="77777777" w:rsidR="00737866" w:rsidRPr="000E73AD" w:rsidRDefault="00737866" w:rsidP="00737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9A1A1DC" w14:textId="1A83E8AE" w:rsidR="00737866" w:rsidRPr="00737866" w:rsidRDefault="00737866" w:rsidP="007378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37866">
              <w:rPr>
                <w:rFonts w:ascii="Angsana New" w:hAnsi="Angsana New"/>
                <w:sz w:val="28"/>
                <w:szCs w:val="28"/>
                <w:lang w:val="en-US" w:bidi="th-TH"/>
              </w:rPr>
              <w:t>368,961</w:t>
            </w:r>
          </w:p>
        </w:tc>
        <w:tc>
          <w:tcPr>
            <w:tcW w:w="246" w:type="dxa"/>
          </w:tcPr>
          <w:p w14:paraId="48CB786C" w14:textId="77777777" w:rsidR="00737866" w:rsidRPr="00737866" w:rsidRDefault="00737866" w:rsidP="00737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40D798AF" w14:textId="652D3B72" w:rsidR="00737866" w:rsidRPr="00737866" w:rsidRDefault="00737866" w:rsidP="007378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841,337</w:t>
            </w:r>
          </w:p>
        </w:tc>
        <w:tc>
          <w:tcPr>
            <w:tcW w:w="246" w:type="dxa"/>
          </w:tcPr>
          <w:p w14:paraId="2A09360F" w14:textId="77777777" w:rsidR="00737866" w:rsidRPr="00737866" w:rsidRDefault="00737866" w:rsidP="00737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3E6BB80A" w14:textId="05DC0337" w:rsidR="00737866" w:rsidRPr="00737866" w:rsidRDefault="00737866" w:rsidP="007378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37866">
              <w:rPr>
                <w:rFonts w:ascii="Angsana New" w:hAnsi="Angsana New"/>
                <w:sz w:val="28"/>
                <w:szCs w:val="28"/>
                <w:lang w:val="en-US" w:bidi="th-TH"/>
              </w:rPr>
              <w:t>368,961</w:t>
            </w:r>
          </w:p>
        </w:tc>
        <w:tc>
          <w:tcPr>
            <w:tcW w:w="246" w:type="dxa"/>
          </w:tcPr>
          <w:p w14:paraId="45802243" w14:textId="77777777" w:rsidR="00737866" w:rsidRPr="00737866" w:rsidRDefault="00737866" w:rsidP="00737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5FAF3AE1" w14:textId="006A7136" w:rsidR="00737866" w:rsidRPr="00737866" w:rsidRDefault="00737866" w:rsidP="007378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841,337</w:t>
            </w:r>
          </w:p>
        </w:tc>
      </w:tr>
      <w:tr w:rsidR="00737866" w:rsidRPr="000E73AD" w14:paraId="3A7B9319" w14:textId="77777777" w:rsidTr="00737866">
        <w:tc>
          <w:tcPr>
            <w:tcW w:w="3690" w:type="dxa"/>
          </w:tcPr>
          <w:p w14:paraId="6C6445B8" w14:textId="77777777" w:rsidR="00737866" w:rsidRPr="000E73AD" w:rsidRDefault="00737866" w:rsidP="00737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73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270" w:type="dxa"/>
          </w:tcPr>
          <w:p w14:paraId="5DD38E51" w14:textId="77777777" w:rsidR="00737866" w:rsidRPr="000E73AD" w:rsidRDefault="00737866" w:rsidP="00737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07979D" w14:textId="2483D26C" w:rsidR="00737866" w:rsidRPr="000E73AD" w:rsidRDefault="00060BCA" w:rsidP="007378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633,467</w:t>
            </w:r>
          </w:p>
        </w:tc>
        <w:tc>
          <w:tcPr>
            <w:tcW w:w="246" w:type="dxa"/>
          </w:tcPr>
          <w:p w14:paraId="765021DF" w14:textId="77777777" w:rsidR="00737866" w:rsidRPr="000E73AD" w:rsidRDefault="00737866" w:rsidP="00737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305EEB" w14:textId="5E570FBF" w:rsidR="00737866" w:rsidRPr="000E73AD" w:rsidRDefault="00060BCA" w:rsidP="007378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842,637</w:t>
            </w:r>
          </w:p>
        </w:tc>
        <w:tc>
          <w:tcPr>
            <w:tcW w:w="246" w:type="dxa"/>
          </w:tcPr>
          <w:p w14:paraId="09B667C4" w14:textId="77777777" w:rsidR="00737866" w:rsidRPr="000E73AD" w:rsidRDefault="00737866" w:rsidP="00737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B79090" w14:textId="1181CEA3" w:rsidR="00737866" w:rsidRPr="000E73AD" w:rsidRDefault="00060BCA" w:rsidP="007378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627,922</w:t>
            </w:r>
          </w:p>
        </w:tc>
        <w:tc>
          <w:tcPr>
            <w:tcW w:w="246" w:type="dxa"/>
          </w:tcPr>
          <w:p w14:paraId="5E31AD4B" w14:textId="77777777" w:rsidR="00737866" w:rsidRPr="000E73AD" w:rsidRDefault="00737866" w:rsidP="00737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D1ECF0" w14:textId="4D4E05D9" w:rsidR="00737866" w:rsidRPr="000E73AD" w:rsidRDefault="00060BCA" w:rsidP="007378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842,637</w:t>
            </w:r>
          </w:p>
        </w:tc>
      </w:tr>
    </w:tbl>
    <w:p w14:paraId="46417153" w14:textId="6B59A2F7" w:rsidR="00064A20" w:rsidRPr="000E73AD" w:rsidRDefault="00064A20" w:rsidP="00A9166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8CDD6E3" w14:textId="77777777" w:rsidR="00064A20" w:rsidRPr="000E73AD" w:rsidRDefault="00064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0E73AD">
        <w:rPr>
          <w:rFonts w:ascii="Angsana New" w:hAnsi="Angsana New"/>
          <w:sz w:val="30"/>
          <w:szCs w:val="30"/>
        </w:rPr>
        <w:br w:type="page"/>
      </w:r>
    </w:p>
    <w:tbl>
      <w:tblPr>
        <w:tblW w:w="10281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230"/>
        <w:gridCol w:w="270"/>
        <w:gridCol w:w="1192"/>
        <w:gridCol w:w="260"/>
        <w:gridCol w:w="1283"/>
        <w:gridCol w:w="260"/>
        <w:gridCol w:w="1192"/>
        <w:gridCol w:w="260"/>
        <w:gridCol w:w="1334"/>
      </w:tblGrid>
      <w:tr w:rsidR="0066515A" w:rsidRPr="000E73AD" w14:paraId="3F8F2442" w14:textId="77777777" w:rsidTr="000578E5">
        <w:trPr>
          <w:trHeight w:val="415"/>
        </w:trPr>
        <w:tc>
          <w:tcPr>
            <w:tcW w:w="4230" w:type="dxa"/>
            <w:shd w:val="clear" w:color="auto" w:fill="auto"/>
          </w:tcPr>
          <w:p w14:paraId="50AFC181" w14:textId="77777777" w:rsidR="0066515A" w:rsidRPr="000E73AD" w:rsidRDefault="0066515A" w:rsidP="00BE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9F4EA1" w14:textId="77777777" w:rsidR="0066515A" w:rsidRPr="000E73AD" w:rsidRDefault="0066515A" w:rsidP="00BE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735" w:type="dxa"/>
            <w:gridSpan w:val="3"/>
            <w:shd w:val="clear" w:color="auto" w:fill="auto"/>
          </w:tcPr>
          <w:p w14:paraId="57982505" w14:textId="77777777" w:rsidR="0066515A" w:rsidRPr="000E73AD" w:rsidRDefault="0066515A" w:rsidP="00BE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E73A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0E73AD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60" w:type="dxa"/>
            <w:shd w:val="clear" w:color="auto" w:fill="auto"/>
          </w:tcPr>
          <w:p w14:paraId="02D102F1" w14:textId="77777777" w:rsidR="0066515A" w:rsidRPr="000E73AD" w:rsidRDefault="0066515A" w:rsidP="00BE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86" w:type="dxa"/>
            <w:gridSpan w:val="3"/>
            <w:shd w:val="clear" w:color="auto" w:fill="auto"/>
          </w:tcPr>
          <w:p w14:paraId="276A997D" w14:textId="77777777" w:rsidR="0066515A" w:rsidRPr="000E73AD" w:rsidRDefault="0066515A" w:rsidP="00BE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E73A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515A" w:rsidRPr="000E73AD" w14:paraId="7E3FC2A7" w14:textId="77777777" w:rsidTr="000578E5">
        <w:trPr>
          <w:trHeight w:val="401"/>
        </w:trPr>
        <w:tc>
          <w:tcPr>
            <w:tcW w:w="4230" w:type="dxa"/>
            <w:shd w:val="clear" w:color="auto" w:fill="auto"/>
          </w:tcPr>
          <w:p w14:paraId="716ECC45" w14:textId="77777777" w:rsidR="0066515A" w:rsidRPr="000E73AD" w:rsidRDefault="0066515A" w:rsidP="00BE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9F5A2B" w14:textId="77777777" w:rsidR="0066515A" w:rsidRPr="000E73AD" w:rsidRDefault="0066515A" w:rsidP="00BE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7652FB0F" w14:textId="77777777" w:rsidR="0066515A" w:rsidRPr="000E73AD" w:rsidRDefault="0066515A" w:rsidP="00BE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spacing w:val="-8"/>
                <w:sz w:val="28"/>
                <w:szCs w:val="28"/>
                <w:cs/>
              </w:rPr>
            </w:pPr>
            <w:r w:rsidRPr="000E73AD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30 </w:t>
            </w:r>
            <w:r w:rsidRPr="000E73A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8766DAD" w14:textId="77777777" w:rsidR="0066515A" w:rsidRPr="000E73AD" w:rsidRDefault="0066515A" w:rsidP="00BE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225A702C" w14:textId="77777777" w:rsidR="0066515A" w:rsidRPr="000E73AD" w:rsidRDefault="0066515A" w:rsidP="00BE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E73AD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0E73AD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0E73AD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0" w:type="dxa"/>
            <w:shd w:val="clear" w:color="auto" w:fill="auto"/>
          </w:tcPr>
          <w:p w14:paraId="028E1829" w14:textId="77777777" w:rsidR="0066515A" w:rsidRPr="000E73AD" w:rsidRDefault="0066515A" w:rsidP="00BE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20419E02" w14:textId="77777777" w:rsidR="0066515A" w:rsidRPr="000E73AD" w:rsidRDefault="0066515A" w:rsidP="00BE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E73AD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30 </w:t>
            </w:r>
            <w:r w:rsidRPr="000E73A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105786A7" w14:textId="77777777" w:rsidR="0066515A" w:rsidRPr="000E73AD" w:rsidRDefault="0066515A" w:rsidP="00BE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08D56992" w14:textId="77777777" w:rsidR="0066515A" w:rsidRPr="000E73AD" w:rsidRDefault="0066515A" w:rsidP="00BE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E73AD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0E73AD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0E73AD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66515A" w:rsidRPr="000E73AD" w14:paraId="1DC6C5BA" w14:textId="77777777" w:rsidTr="000578E5">
        <w:trPr>
          <w:trHeight w:val="401"/>
        </w:trPr>
        <w:tc>
          <w:tcPr>
            <w:tcW w:w="4230" w:type="dxa"/>
            <w:shd w:val="clear" w:color="auto" w:fill="auto"/>
          </w:tcPr>
          <w:p w14:paraId="6F1B7ED8" w14:textId="77777777" w:rsidR="0066515A" w:rsidRPr="000E73AD" w:rsidRDefault="0066515A" w:rsidP="00BE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CDE202E" w14:textId="77777777" w:rsidR="0066515A" w:rsidRPr="000E73AD" w:rsidRDefault="0066515A" w:rsidP="00BE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408533FE" w14:textId="77777777" w:rsidR="0066515A" w:rsidRPr="000E73AD" w:rsidRDefault="0066515A" w:rsidP="00BE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128625A" w14:textId="77777777" w:rsidR="0066515A" w:rsidRPr="000E73AD" w:rsidRDefault="0066515A" w:rsidP="00BE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1551F0B0" w14:textId="77777777" w:rsidR="0066515A" w:rsidRPr="000E73AD" w:rsidRDefault="0066515A" w:rsidP="00BE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60" w:type="dxa"/>
            <w:shd w:val="clear" w:color="auto" w:fill="auto"/>
          </w:tcPr>
          <w:p w14:paraId="038B4930" w14:textId="77777777" w:rsidR="0066515A" w:rsidRPr="000E73AD" w:rsidRDefault="0066515A" w:rsidP="00BE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1183613A" w14:textId="77777777" w:rsidR="0066515A" w:rsidRPr="000E73AD" w:rsidRDefault="0066515A" w:rsidP="00BE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83596AE" w14:textId="77777777" w:rsidR="0066515A" w:rsidRPr="000E73AD" w:rsidRDefault="0066515A" w:rsidP="00BE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3AE27C49" w14:textId="77777777" w:rsidR="0066515A" w:rsidRPr="000E73AD" w:rsidRDefault="0066515A" w:rsidP="00BE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66515A" w:rsidRPr="000E73AD" w14:paraId="49F06FC3" w14:textId="77777777" w:rsidTr="000578E5">
        <w:trPr>
          <w:trHeight w:val="387"/>
        </w:trPr>
        <w:tc>
          <w:tcPr>
            <w:tcW w:w="4230" w:type="dxa"/>
            <w:shd w:val="clear" w:color="auto" w:fill="auto"/>
          </w:tcPr>
          <w:p w14:paraId="6D9C35CD" w14:textId="77777777" w:rsidR="0066515A" w:rsidRPr="000E73AD" w:rsidRDefault="0066515A" w:rsidP="00BE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CC8F362" w14:textId="77777777" w:rsidR="0066515A" w:rsidRPr="000E73AD" w:rsidRDefault="0066515A" w:rsidP="00BE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81" w:type="dxa"/>
            <w:gridSpan w:val="7"/>
            <w:shd w:val="clear" w:color="auto" w:fill="auto"/>
          </w:tcPr>
          <w:p w14:paraId="642DBE75" w14:textId="77777777" w:rsidR="0066515A" w:rsidRPr="000E73AD" w:rsidRDefault="0066515A" w:rsidP="00BE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0E73AD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6515A" w:rsidRPr="000E73AD" w14:paraId="5E85C1FE" w14:textId="77777777" w:rsidTr="00246186">
        <w:trPr>
          <w:trHeight w:val="1829"/>
        </w:trPr>
        <w:tc>
          <w:tcPr>
            <w:tcW w:w="4230" w:type="dxa"/>
            <w:shd w:val="clear" w:color="auto" w:fill="auto"/>
          </w:tcPr>
          <w:p w14:paraId="27FC5CD7" w14:textId="3DA52E99" w:rsidR="0066515A" w:rsidRPr="000E73AD" w:rsidRDefault="0066515A" w:rsidP="00E972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</w:rPr>
              <w:t xml:space="preserve">1) </w:t>
            </w:r>
            <w:r w:rsidRPr="000E73A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หุ้นกู้ระยะยาว ประเภทไม่ด้อยสิทธิและไม่มีหลักประกัน จำนวน </w:t>
            </w:r>
            <w:r w:rsidRPr="000E73AD">
              <w:rPr>
                <w:rFonts w:asciiTheme="majorBidi" w:hAnsiTheme="majorBidi" w:cstheme="majorBidi"/>
                <w:sz w:val="28"/>
                <w:szCs w:val="28"/>
              </w:rPr>
              <w:t xml:space="preserve">201,100 </w:t>
            </w:r>
            <w:r w:rsidRPr="000E73A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หน่วย มูลค่าที่ตราไว้หน่วยละ </w:t>
            </w:r>
            <w:r w:rsidRPr="000E73AD">
              <w:rPr>
                <w:rFonts w:asciiTheme="majorBidi" w:hAnsiTheme="majorBidi" w:cstheme="majorBidi"/>
                <w:sz w:val="28"/>
                <w:szCs w:val="28"/>
              </w:rPr>
              <w:t xml:space="preserve">1,000 </w:t>
            </w:r>
            <w:r w:rsidRPr="000E73AD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 อัตราดอกเบี้ย</w:t>
            </w:r>
            <w:r w:rsidR="00FB509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คงที่</w:t>
            </w:r>
            <w:r w:rsidRPr="000E73A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ร้อยละ </w:t>
            </w:r>
            <w:r w:rsidRPr="000E73AD">
              <w:rPr>
                <w:rFonts w:asciiTheme="majorBidi" w:hAnsiTheme="majorBidi" w:cstheme="majorBidi"/>
                <w:sz w:val="28"/>
                <w:szCs w:val="28"/>
              </w:rPr>
              <w:t xml:space="preserve">6.5 </w:t>
            </w:r>
            <w:r w:rsidR="00D8253D" w:rsidRPr="000E73AD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ต่อปี</w:t>
            </w:r>
            <w:r w:rsidRPr="000E73A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ชำระดอกเบี้ยทุกไตรมาส มีอายุ </w:t>
            </w:r>
            <w:r w:rsidRPr="000E73AD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0E73A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ปี ครบกำหนดไถ่ถอนเดือนกันยายน </w:t>
            </w:r>
            <w:r w:rsidRPr="000E73A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7826525" w14:textId="77777777" w:rsidR="0066515A" w:rsidRPr="000E73AD" w:rsidRDefault="0066515A" w:rsidP="006651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006F0966" w14:textId="258677C7" w:rsidR="0066515A" w:rsidRPr="000E73AD" w:rsidRDefault="0066515A" w:rsidP="0066515A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3EC83013" w14:textId="77777777" w:rsidR="0066515A" w:rsidRPr="000E73AD" w:rsidRDefault="0066515A" w:rsidP="0066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14:paraId="20E90E37" w14:textId="7535A1A0" w:rsidR="0066515A" w:rsidRPr="000E73AD" w:rsidRDefault="0066515A" w:rsidP="0066515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27D31399" w14:textId="77777777" w:rsidR="0066515A" w:rsidRPr="000E73AD" w:rsidRDefault="0066515A" w:rsidP="0066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67A39039" w14:textId="5FE1D1AC" w:rsidR="0066515A" w:rsidRPr="000E73AD" w:rsidRDefault="0066515A" w:rsidP="0066515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08E0CB07" w14:textId="77777777" w:rsidR="0066515A" w:rsidRPr="000E73AD" w:rsidRDefault="0066515A" w:rsidP="0066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14:paraId="32D989BC" w14:textId="4D3AB295" w:rsidR="0066515A" w:rsidRPr="000E73AD" w:rsidRDefault="0066515A" w:rsidP="0066515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26CE" w:rsidRPr="000E73AD" w14:paraId="1312076C" w14:textId="77777777" w:rsidTr="00246186">
        <w:trPr>
          <w:trHeight w:val="290"/>
        </w:trPr>
        <w:tc>
          <w:tcPr>
            <w:tcW w:w="4230" w:type="dxa"/>
            <w:shd w:val="clear" w:color="auto" w:fill="auto"/>
          </w:tcPr>
          <w:p w14:paraId="6827B176" w14:textId="1F113942" w:rsidR="006226CE" w:rsidRPr="000E73AD" w:rsidRDefault="006226CE" w:rsidP="006226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73A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0E73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0E73A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55CFEA4F" w14:textId="77777777" w:rsidR="006226CE" w:rsidRPr="000E73AD" w:rsidRDefault="006226CE" w:rsidP="006226C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245CCEDD" w14:textId="5A0CC7C6" w:rsidR="006226CE" w:rsidRPr="000E73AD" w:rsidRDefault="006226CE" w:rsidP="006226CE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778B8EC" w14:textId="77777777" w:rsidR="006226CE" w:rsidRPr="000E73AD" w:rsidRDefault="006226CE" w:rsidP="0062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14:paraId="0D5AF7E6" w14:textId="3758CEF9" w:rsidR="006226CE" w:rsidRPr="000E73AD" w:rsidRDefault="006226CE" w:rsidP="006226C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199,035</w:t>
            </w:r>
          </w:p>
        </w:tc>
        <w:tc>
          <w:tcPr>
            <w:tcW w:w="260" w:type="dxa"/>
            <w:shd w:val="clear" w:color="auto" w:fill="auto"/>
          </w:tcPr>
          <w:p w14:paraId="75E4F4F0" w14:textId="77777777" w:rsidR="006226CE" w:rsidRPr="000E73AD" w:rsidRDefault="006226CE" w:rsidP="0062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6B9598D7" w14:textId="6508EA57" w:rsidR="006226CE" w:rsidRPr="000E73AD" w:rsidRDefault="006226CE" w:rsidP="006226C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5156178" w14:textId="77777777" w:rsidR="006226CE" w:rsidRPr="000E73AD" w:rsidRDefault="006226CE" w:rsidP="0062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14:paraId="0049320F" w14:textId="2212FB2D" w:rsidR="006226CE" w:rsidRPr="000E73AD" w:rsidRDefault="006226CE" w:rsidP="006226C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199,035</w:t>
            </w:r>
          </w:p>
        </w:tc>
      </w:tr>
      <w:tr w:rsidR="00AD6677" w:rsidRPr="000E73AD" w14:paraId="103ED7A7" w14:textId="77777777" w:rsidTr="00AD6677">
        <w:trPr>
          <w:trHeight w:val="182"/>
        </w:trPr>
        <w:tc>
          <w:tcPr>
            <w:tcW w:w="4230" w:type="dxa"/>
            <w:shd w:val="clear" w:color="auto" w:fill="auto"/>
          </w:tcPr>
          <w:p w14:paraId="7A6E415C" w14:textId="77777777" w:rsidR="00AD6677" w:rsidRPr="00AD6677" w:rsidRDefault="00AD6677" w:rsidP="00FD0B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72CE5144" w14:textId="77777777" w:rsidR="00AD6677" w:rsidRPr="00AD6677" w:rsidRDefault="00AD6677" w:rsidP="006651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92" w:type="dxa"/>
            <w:shd w:val="clear" w:color="auto" w:fill="auto"/>
          </w:tcPr>
          <w:p w14:paraId="70109ECD" w14:textId="77777777" w:rsidR="00AD6677" w:rsidRPr="00AD6677" w:rsidRDefault="00AD6677" w:rsidP="0066515A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60" w:type="dxa"/>
            <w:shd w:val="clear" w:color="auto" w:fill="auto"/>
          </w:tcPr>
          <w:p w14:paraId="48A91D7A" w14:textId="77777777" w:rsidR="00AD6677" w:rsidRPr="00AD6677" w:rsidRDefault="00AD6677" w:rsidP="0066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14"/>
                <w:szCs w:val="14"/>
              </w:rPr>
            </w:pPr>
          </w:p>
        </w:tc>
        <w:tc>
          <w:tcPr>
            <w:tcW w:w="1283" w:type="dxa"/>
            <w:shd w:val="clear" w:color="auto" w:fill="auto"/>
          </w:tcPr>
          <w:p w14:paraId="1ADCA6AB" w14:textId="77777777" w:rsidR="00AD6677" w:rsidRPr="00AD6677" w:rsidRDefault="00AD6677" w:rsidP="0066515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1DF29D54" w14:textId="77777777" w:rsidR="00AD6677" w:rsidRPr="00AD6677" w:rsidRDefault="00AD6677" w:rsidP="0066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14"/>
                <w:szCs w:val="14"/>
              </w:rPr>
            </w:pPr>
          </w:p>
        </w:tc>
        <w:tc>
          <w:tcPr>
            <w:tcW w:w="1192" w:type="dxa"/>
            <w:shd w:val="clear" w:color="auto" w:fill="auto"/>
          </w:tcPr>
          <w:p w14:paraId="7F8A639F" w14:textId="77777777" w:rsidR="00AD6677" w:rsidRPr="00AD6677" w:rsidRDefault="00AD6677" w:rsidP="0066515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7B1CCF3B" w14:textId="77777777" w:rsidR="00AD6677" w:rsidRPr="00AD6677" w:rsidRDefault="00AD6677" w:rsidP="0066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14"/>
                <w:szCs w:val="14"/>
              </w:rPr>
            </w:pPr>
          </w:p>
        </w:tc>
        <w:tc>
          <w:tcPr>
            <w:tcW w:w="1334" w:type="dxa"/>
            <w:shd w:val="clear" w:color="auto" w:fill="auto"/>
          </w:tcPr>
          <w:p w14:paraId="1B471009" w14:textId="77777777" w:rsidR="00AD6677" w:rsidRPr="00AD6677" w:rsidRDefault="00AD6677" w:rsidP="0066515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66515A" w:rsidRPr="000E73AD" w14:paraId="14A56A72" w14:textId="77777777" w:rsidTr="000578E5">
        <w:trPr>
          <w:trHeight w:val="401"/>
        </w:trPr>
        <w:tc>
          <w:tcPr>
            <w:tcW w:w="4230" w:type="dxa"/>
            <w:shd w:val="clear" w:color="auto" w:fill="auto"/>
          </w:tcPr>
          <w:p w14:paraId="4C701F2A" w14:textId="51B8C44C" w:rsidR="0066515A" w:rsidRPr="000E73AD" w:rsidRDefault="0066515A" w:rsidP="00FD0B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</w:rPr>
              <w:t xml:space="preserve">2) </w:t>
            </w:r>
            <w:r w:rsidRPr="000E73A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หุ้นกู้ระยะสั้น ประเภทไม่ด้อยสิทธิและมีหลักประกัน</w:t>
            </w:r>
            <w:r w:rsidRPr="000E73A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E73A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ในจำนวนที่เหลือ </w:t>
            </w:r>
            <w:r w:rsidRPr="000E73AD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  <w:r w:rsidRPr="000E73A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หน่วย มูลค่าที่ตราไว้หน่วยละ </w:t>
            </w:r>
            <w:r w:rsidRPr="000E73AD">
              <w:rPr>
                <w:rFonts w:asciiTheme="majorBidi" w:hAnsiTheme="majorBidi" w:cstheme="majorBidi"/>
                <w:sz w:val="28"/>
                <w:szCs w:val="28"/>
              </w:rPr>
              <w:t xml:space="preserve">1,000 </w:t>
            </w:r>
            <w:r w:rsidRPr="000E73AD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  <w:r w:rsidRPr="000E73A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E73AD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อัตราดอกเบี้ย</w:t>
            </w:r>
            <w:r w:rsidR="00FB509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คงที่</w:t>
            </w:r>
            <w:r w:rsidRPr="000E73A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ร้อยละ </w:t>
            </w:r>
            <w:r w:rsidRPr="000E73AD">
              <w:rPr>
                <w:rFonts w:asciiTheme="majorBidi" w:hAnsiTheme="majorBidi" w:cstheme="majorBidi"/>
                <w:sz w:val="28"/>
                <w:szCs w:val="28"/>
              </w:rPr>
              <w:t>7.25</w:t>
            </w:r>
            <w:r w:rsidR="00D8253D" w:rsidRPr="000E73A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ต่อปี</w:t>
            </w:r>
            <w:r w:rsidRPr="000E73A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และได้มีการทำสัญญาต่ออายุหุ้นกู้มาอย่างต่อเนื่อง ทั้งนี้ เมื่อวันที่ </w:t>
            </w:r>
            <w:r w:rsidRPr="000E73AD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0E73A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0E73AD">
              <w:rPr>
                <w:rFonts w:asciiTheme="majorBidi" w:hAnsiTheme="majorBidi" w:cstheme="majorBidi"/>
                <w:sz w:val="28"/>
                <w:szCs w:val="28"/>
              </w:rPr>
              <w:t xml:space="preserve">2563 </w:t>
            </w:r>
            <w:r w:rsidRPr="000E73A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ได้มีการทำสัญญาต่ออายุหุ้นกู้ไปอีก </w:t>
            </w:r>
            <w:r w:rsidRPr="000E73AD">
              <w:rPr>
                <w:rFonts w:asciiTheme="majorBidi" w:hAnsiTheme="majorBidi" w:cstheme="majorBidi"/>
                <w:sz w:val="28"/>
                <w:szCs w:val="28"/>
              </w:rPr>
              <w:t xml:space="preserve">183 </w:t>
            </w:r>
            <w:r w:rsidRPr="000E73A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 ครบกำหนดไถ่ถอนในเดือนธันวาคม </w:t>
            </w:r>
            <w:r w:rsidRPr="000E73AD">
              <w:rPr>
                <w:rFonts w:asciiTheme="majorBidi" w:hAnsiTheme="majorBidi" w:cstheme="majorBidi"/>
                <w:sz w:val="28"/>
                <w:szCs w:val="28"/>
              </w:rPr>
              <w:t xml:space="preserve">2563 </w:t>
            </w:r>
            <w:r w:rsidRPr="000E73A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หุ้นกู้นี้มีหุ้นสามัญของบริษัทที่ถือโดยกรรมการและที่ดินของบริษัทเป็นหลักประกัน</w:t>
            </w:r>
          </w:p>
        </w:tc>
        <w:tc>
          <w:tcPr>
            <w:tcW w:w="270" w:type="dxa"/>
            <w:shd w:val="clear" w:color="auto" w:fill="auto"/>
          </w:tcPr>
          <w:p w14:paraId="04686BB3" w14:textId="77777777" w:rsidR="0066515A" w:rsidRPr="000E73AD" w:rsidRDefault="0066515A" w:rsidP="006651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34F8528C" w14:textId="2479D461" w:rsidR="0066515A" w:rsidRPr="000E73AD" w:rsidRDefault="0066515A" w:rsidP="0066515A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35839841" w14:textId="77777777" w:rsidR="0066515A" w:rsidRPr="000E73AD" w:rsidRDefault="0066515A" w:rsidP="0066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14:paraId="1474D5D3" w14:textId="4318AB8B" w:rsidR="0066515A" w:rsidRPr="000E73AD" w:rsidRDefault="0066515A" w:rsidP="0066515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613BBBD1" w14:textId="77777777" w:rsidR="0066515A" w:rsidRPr="000E73AD" w:rsidRDefault="0066515A" w:rsidP="0066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4BA13BA8" w14:textId="71A431D5" w:rsidR="0066515A" w:rsidRPr="000E73AD" w:rsidRDefault="0066515A" w:rsidP="0066515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037A8A1B" w14:textId="77777777" w:rsidR="0066515A" w:rsidRPr="000E73AD" w:rsidRDefault="0066515A" w:rsidP="0066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14:paraId="0F10DAC5" w14:textId="791D3C6E" w:rsidR="0066515A" w:rsidRPr="000E73AD" w:rsidRDefault="0066515A" w:rsidP="0066515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26CE" w:rsidRPr="000E73AD" w14:paraId="14BFEC92" w14:textId="77777777" w:rsidTr="000578E5">
        <w:trPr>
          <w:trHeight w:val="401"/>
        </w:trPr>
        <w:tc>
          <w:tcPr>
            <w:tcW w:w="4230" w:type="dxa"/>
            <w:shd w:val="clear" w:color="auto" w:fill="auto"/>
          </w:tcPr>
          <w:p w14:paraId="5DF71727" w14:textId="0FA7AFC4" w:rsidR="006226CE" w:rsidRPr="000E73AD" w:rsidRDefault="006226CE" w:rsidP="006226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73A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0E73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0E73A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6B400968" w14:textId="77777777" w:rsidR="006226CE" w:rsidRPr="000E73AD" w:rsidRDefault="006226CE" w:rsidP="006226C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12B5DD9C" w14:textId="40A1878C" w:rsidR="006226CE" w:rsidRPr="000E73AD" w:rsidRDefault="006226CE" w:rsidP="006226CE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260" w:type="dxa"/>
            <w:shd w:val="clear" w:color="auto" w:fill="auto"/>
          </w:tcPr>
          <w:p w14:paraId="660362D7" w14:textId="77777777" w:rsidR="006226CE" w:rsidRPr="000E73AD" w:rsidRDefault="006226CE" w:rsidP="0062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14:paraId="2AF3C2A6" w14:textId="0FD9D0B7" w:rsidR="006226CE" w:rsidRPr="000E73AD" w:rsidRDefault="006226CE" w:rsidP="006226C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260" w:type="dxa"/>
            <w:shd w:val="clear" w:color="auto" w:fill="auto"/>
          </w:tcPr>
          <w:p w14:paraId="647F2D66" w14:textId="77777777" w:rsidR="006226CE" w:rsidRPr="000E73AD" w:rsidRDefault="006226CE" w:rsidP="0062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7DFD8CC0" w14:textId="3228C191" w:rsidR="006226CE" w:rsidRPr="000E73AD" w:rsidRDefault="006226CE" w:rsidP="006226C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260" w:type="dxa"/>
            <w:shd w:val="clear" w:color="auto" w:fill="auto"/>
          </w:tcPr>
          <w:p w14:paraId="030D94C5" w14:textId="77777777" w:rsidR="006226CE" w:rsidRPr="000E73AD" w:rsidRDefault="006226CE" w:rsidP="0062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14:paraId="3B10F626" w14:textId="60969D48" w:rsidR="006226CE" w:rsidRPr="000E73AD" w:rsidRDefault="006226CE" w:rsidP="006226C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</w:tr>
      <w:tr w:rsidR="00AD6677" w:rsidRPr="000E73AD" w14:paraId="4890A191" w14:textId="77777777" w:rsidTr="00AD6677">
        <w:trPr>
          <w:trHeight w:val="200"/>
        </w:trPr>
        <w:tc>
          <w:tcPr>
            <w:tcW w:w="4230" w:type="dxa"/>
            <w:shd w:val="clear" w:color="auto" w:fill="auto"/>
          </w:tcPr>
          <w:p w14:paraId="62B97DC2" w14:textId="77777777" w:rsidR="00AD6677" w:rsidRPr="00AD6677" w:rsidRDefault="00AD6677" w:rsidP="00AD66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011A5E76" w14:textId="77777777" w:rsidR="00AD6677" w:rsidRPr="00AD6677" w:rsidRDefault="00AD6677" w:rsidP="00AD66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92" w:type="dxa"/>
            <w:shd w:val="clear" w:color="auto" w:fill="auto"/>
          </w:tcPr>
          <w:p w14:paraId="6BA68651" w14:textId="77777777" w:rsidR="00AD6677" w:rsidRPr="00AD6677" w:rsidRDefault="00AD6677" w:rsidP="00AD66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60" w:type="dxa"/>
            <w:shd w:val="clear" w:color="auto" w:fill="auto"/>
          </w:tcPr>
          <w:p w14:paraId="6E7BCD22" w14:textId="77777777" w:rsidR="00AD6677" w:rsidRPr="00AD6677" w:rsidRDefault="00AD6677" w:rsidP="00AD66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83" w:type="dxa"/>
            <w:shd w:val="clear" w:color="auto" w:fill="auto"/>
          </w:tcPr>
          <w:p w14:paraId="1E797289" w14:textId="77777777" w:rsidR="00AD6677" w:rsidRPr="00AD6677" w:rsidRDefault="00AD6677" w:rsidP="00AD66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60" w:type="dxa"/>
            <w:shd w:val="clear" w:color="auto" w:fill="auto"/>
          </w:tcPr>
          <w:p w14:paraId="342BBBE0" w14:textId="77777777" w:rsidR="00AD6677" w:rsidRPr="00AD6677" w:rsidRDefault="00AD6677" w:rsidP="00AD66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92" w:type="dxa"/>
            <w:shd w:val="clear" w:color="auto" w:fill="auto"/>
          </w:tcPr>
          <w:p w14:paraId="0CD34C81" w14:textId="77777777" w:rsidR="00AD6677" w:rsidRPr="00AD6677" w:rsidRDefault="00AD6677" w:rsidP="00AD66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60" w:type="dxa"/>
            <w:shd w:val="clear" w:color="auto" w:fill="auto"/>
          </w:tcPr>
          <w:p w14:paraId="212AB952" w14:textId="77777777" w:rsidR="00AD6677" w:rsidRPr="00AD6677" w:rsidRDefault="00AD6677" w:rsidP="00AD66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34" w:type="dxa"/>
            <w:shd w:val="clear" w:color="auto" w:fill="auto"/>
          </w:tcPr>
          <w:p w14:paraId="7F144B10" w14:textId="77777777" w:rsidR="00AD6677" w:rsidRPr="00AD6677" w:rsidRDefault="00AD6677" w:rsidP="00AD66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655132" w:rsidRPr="000E73AD" w14:paraId="0B04DB4D" w14:textId="77777777" w:rsidTr="000578E5">
        <w:trPr>
          <w:trHeight w:val="401"/>
        </w:trPr>
        <w:tc>
          <w:tcPr>
            <w:tcW w:w="4230" w:type="dxa"/>
            <w:shd w:val="clear" w:color="auto" w:fill="auto"/>
          </w:tcPr>
          <w:p w14:paraId="1ACA5C7F" w14:textId="13B658A4" w:rsidR="00A24581" w:rsidRPr="00246186" w:rsidRDefault="00655132" w:rsidP="0005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3) </w:t>
            </w:r>
            <w:r w:rsidRPr="000E73A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หุ้นกู้ระยะยาว ประเภทไม่ด้อยสิทธิและไม่มีหลักประกัน</w:t>
            </w:r>
          </w:p>
          <w:p w14:paraId="28F157B4" w14:textId="4A8E9855" w:rsidR="00655132" w:rsidRPr="000E73AD" w:rsidRDefault="00A24581" w:rsidP="0005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3.1) </w:t>
            </w:r>
            <w:r w:rsidRPr="000E73A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จำนวน </w:t>
            </w:r>
            <w:r w:rsidR="000578E5" w:rsidRPr="000E73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545,300 </w:t>
            </w:r>
            <w:r w:rsidR="000578E5" w:rsidRPr="000E73A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หน่วย มูลค่าที่ตราไว้หน่วยละ </w:t>
            </w:r>
            <w:r w:rsidR="000578E5" w:rsidRPr="000E73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1,000 </w:t>
            </w:r>
            <w:r w:rsidR="000578E5" w:rsidRPr="000E73A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บาท</w:t>
            </w:r>
            <w:r w:rsidR="000578E5" w:rsidRPr="000E73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0578E5" w:rsidRPr="000E73A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อัตราดอกเบี้ย</w:t>
            </w:r>
            <w:r w:rsidR="006226C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คงที่</w:t>
            </w:r>
            <w:r w:rsidR="000578E5" w:rsidRPr="000E73A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ร้อยละ </w:t>
            </w:r>
            <w:r w:rsidR="000578E5" w:rsidRPr="000E73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6.75</w:t>
            </w:r>
            <w:r w:rsidR="000578E5" w:rsidRPr="000E73A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ต่อปี</w:t>
            </w:r>
            <w:r w:rsidR="000578E5" w:rsidRPr="000E73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0578E5" w:rsidRPr="000E73A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ชำระดอกเบี้ยทุก </w:t>
            </w:r>
            <w:r w:rsidR="000578E5" w:rsidRPr="000E73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 </w:t>
            </w:r>
            <w:r w:rsidR="000578E5" w:rsidRPr="000E73A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เดือน มีอายุ </w:t>
            </w:r>
            <w:r w:rsidR="000578E5" w:rsidRPr="000E73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 </w:t>
            </w:r>
            <w:r w:rsidR="000578E5" w:rsidRPr="000E73A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ปี ครบกำหนดไถ่ถอนในเดือนกุมภาพันธ์ </w:t>
            </w:r>
            <w:r w:rsidR="000578E5" w:rsidRPr="000E73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4DBE6862" w14:textId="77777777" w:rsidR="00655132" w:rsidRPr="000E73AD" w:rsidRDefault="00655132" w:rsidP="006551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1CB76932" w14:textId="3BBE09A7" w:rsidR="00655132" w:rsidRPr="000E73AD" w:rsidRDefault="00655132" w:rsidP="00655132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434B64BA" w14:textId="77777777" w:rsidR="00655132" w:rsidRPr="000E73AD" w:rsidRDefault="00655132" w:rsidP="0065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14:paraId="3E640AF0" w14:textId="2E945357" w:rsidR="00655132" w:rsidRPr="000E73AD" w:rsidRDefault="00655132" w:rsidP="0065513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1F046B16" w14:textId="77777777" w:rsidR="00655132" w:rsidRPr="000E73AD" w:rsidRDefault="00655132" w:rsidP="0065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67A553D1" w14:textId="77777777" w:rsidR="00655132" w:rsidRPr="000E73AD" w:rsidRDefault="00655132" w:rsidP="00655132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C8D5802" w14:textId="77777777" w:rsidR="00655132" w:rsidRPr="000E73AD" w:rsidRDefault="00655132" w:rsidP="00655132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B02D759" w14:textId="77777777" w:rsidR="00655132" w:rsidRPr="000E73AD" w:rsidRDefault="00655132" w:rsidP="00655132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8CF2ED" w14:textId="4847055B" w:rsidR="00655132" w:rsidRPr="000E73AD" w:rsidRDefault="00655132" w:rsidP="006551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45502FF6" w14:textId="77777777" w:rsidR="00655132" w:rsidRPr="000E73AD" w:rsidRDefault="00655132" w:rsidP="0065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14:paraId="45A3A0BD" w14:textId="77777777" w:rsidR="00655132" w:rsidRPr="000E73AD" w:rsidRDefault="00655132" w:rsidP="006551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15A59D6" w14:textId="77777777" w:rsidR="00655132" w:rsidRPr="000E73AD" w:rsidRDefault="00655132" w:rsidP="006551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04CBD3F" w14:textId="408E7F82" w:rsidR="00655132" w:rsidRPr="000E73AD" w:rsidRDefault="00655132" w:rsidP="000578E5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77742" w:rsidRPr="000E73AD" w14:paraId="7664D39D" w14:textId="77777777" w:rsidTr="000578E5">
        <w:trPr>
          <w:trHeight w:val="401"/>
        </w:trPr>
        <w:tc>
          <w:tcPr>
            <w:tcW w:w="4230" w:type="dxa"/>
            <w:shd w:val="clear" w:color="auto" w:fill="auto"/>
          </w:tcPr>
          <w:p w14:paraId="121AC7F0" w14:textId="52758B79" w:rsidR="00577742" w:rsidRPr="000E73AD" w:rsidRDefault="00577742" w:rsidP="00577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E73A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0E73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0E73A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28750C25" w14:textId="77777777" w:rsidR="00577742" w:rsidRPr="000E73AD" w:rsidRDefault="00577742" w:rsidP="005777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2D5FA5A2" w14:textId="0B695412" w:rsidR="00577742" w:rsidRPr="000E73AD" w:rsidRDefault="00577742" w:rsidP="00577742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542,257</w:t>
            </w:r>
          </w:p>
        </w:tc>
        <w:tc>
          <w:tcPr>
            <w:tcW w:w="260" w:type="dxa"/>
            <w:shd w:val="clear" w:color="auto" w:fill="auto"/>
          </w:tcPr>
          <w:p w14:paraId="4962088D" w14:textId="77777777" w:rsidR="00577742" w:rsidRPr="000E73AD" w:rsidRDefault="00577742" w:rsidP="00577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14:paraId="50EED4C0" w14:textId="60E58F28" w:rsidR="00577742" w:rsidRPr="000E73AD" w:rsidRDefault="00577742" w:rsidP="00577742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7564A72F" w14:textId="77777777" w:rsidR="00577742" w:rsidRPr="000E73AD" w:rsidRDefault="00577742" w:rsidP="00577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316EA352" w14:textId="7B0BF1C7" w:rsidR="00577742" w:rsidRPr="000E73AD" w:rsidRDefault="00577742" w:rsidP="00577742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542,257</w:t>
            </w:r>
          </w:p>
        </w:tc>
        <w:tc>
          <w:tcPr>
            <w:tcW w:w="260" w:type="dxa"/>
            <w:shd w:val="clear" w:color="auto" w:fill="auto"/>
          </w:tcPr>
          <w:p w14:paraId="7C7C5455" w14:textId="77777777" w:rsidR="00577742" w:rsidRPr="000E73AD" w:rsidRDefault="00577742" w:rsidP="00577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14:paraId="48BC2F06" w14:textId="46AFAB7E" w:rsidR="00577742" w:rsidRPr="000E73AD" w:rsidRDefault="00577742" w:rsidP="0057774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77742" w:rsidRPr="000E73AD" w14:paraId="541E43F1" w14:textId="77777777" w:rsidTr="000578E5">
        <w:trPr>
          <w:trHeight w:val="401"/>
        </w:trPr>
        <w:tc>
          <w:tcPr>
            <w:tcW w:w="4230" w:type="dxa"/>
            <w:shd w:val="clear" w:color="auto" w:fill="auto"/>
          </w:tcPr>
          <w:p w14:paraId="646CA7BE" w14:textId="40B31A06" w:rsidR="00577742" w:rsidRPr="000E73AD" w:rsidRDefault="00577742" w:rsidP="00577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E73A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0E73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0E73A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ส่วนที่ไม่หมุนเวียน</w:t>
            </w:r>
          </w:p>
        </w:tc>
        <w:tc>
          <w:tcPr>
            <w:tcW w:w="270" w:type="dxa"/>
            <w:shd w:val="clear" w:color="auto" w:fill="auto"/>
          </w:tcPr>
          <w:p w14:paraId="376C1504" w14:textId="77777777" w:rsidR="00577742" w:rsidRPr="000E73AD" w:rsidRDefault="00577742" w:rsidP="005777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486F10FF" w14:textId="6F63442E" w:rsidR="00577742" w:rsidRPr="000E73AD" w:rsidRDefault="00577742" w:rsidP="00577742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7EBD89B" w14:textId="77777777" w:rsidR="00577742" w:rsidRPr="000E73AD" w:rsidRDefault="00577742" w:rsidP="00577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14:paraId="5DE1A792" w14:textId="7586A6CA" w:rsidR="00577742" w:rsidRPr="000E73AD" w:rsidRDefault="00577742" w:rsidP="00577742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542,812</w:t>
            </w:r>
          </w:p>
        </w:tc>
        <w:tc>
          <w:tcPr>
            <w:tcW w:w="260" w:type="dxa"/>
            <w:shd w:val="clear" w:color="auto" w:fill="auto"/>
          </w:tcPr>
          <w:p w14:paraId="34E67025" w14:textId="77777777" w:rsidR="00577742" w:rsidRPr="000E73AD" w:rsidRDefault="00577742" w:rsidP="00577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076908B2" w14:textId="384CF15D" w:rsidR="00577742" w:rsidRPr="000E73AD" w:rsidRDefault="00577742" w:rsidP="00577742">
            <w:pPr>
              <w:pStyle w:val="acctfourfigures"/>
              <w:tabs>
                <w:tab w:val="clear" w:pos="765"/>
                <w:tab w:val="center" w:pos="467"/>
                <w:tab w:val="right" w:pos="1013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ab/>
            </w:r>
            <w:r w:rsidRPr="000E73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37F528E" w14:textId="77777777" w:rsidR="00577742" w:rsidRPr="000E73AD" w:rsidRDefault="00577742" w:rsidP="00577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14:paraId="268EECC7" w14:textId="35BE822F" w:rsidR="00577742" w:rsidRPr="000E73AD" w:rsidRDefault="00577742" w:rsidP="0057774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542,812</w:t>
            </w:r>
          </w:p>
        </w:tc>
      </w:tr>
      <w:tr w:rsidR="00AD6677" w:rsidRPr="000E73AD" w14:paraId="2C58723B" w14:textId="77777777" w:rsidTr="00AD6677">
        <w:trPr>
          <w:trHeight w:val="128"/>
        </w:trPr>
        <w:tc>
          <w:tcPr>
            <w:tcW w:w="4230" w:type="dxa"/>
            <w:shd w:val="clear" w:color="auto" w:fill="auto"/>
          </w:tcPr>
          <w:p w14:paraId="59FCA407" w14:textId="77777777" w:rsidR="00AD6677" w:rsidRPr="00AD6677" w:rsidRDefault="00AD6677" w:rsidP="00577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4C2D79A2" w14:textId="77777777" w:rsidR="00AD6677" w:rsidRPr="00AD6677" w:rsidRDefault="00AD6677" w:rsidP="005777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92" w:type="dxa"/>
            <w:shd w:val="clear" w:color="auto" w:fill="auto"/>
          </w:tcPr>
          <w:p w14:paraId="07A01492" w14:textId="77777777" w:rsidR="00AD6677" w:rsidRPr="00AD6677" w:rsidRDefault="00AD6677" w:rsidP="00577742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2341DAEA" w14:textId="77777777" w:rsidR="00AD6677" w:rsidRPr="00AD6677" w:rsidRDefault="00AD6677" w:rsidP="00577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14"/>
                <w:szCs w:val="14"/>
              </w:rPr>
            </w:pPr>
          </w:p>
        </w:tc>
        <w:tc>
          <w:tcPr>
            <w:tcW w:w="1283" w:type="dxa"/>
            <w:shd w:val="clear" w:color="auto" w:fill="auto"/>
          </w:tcPr>
          <w:p w14:paraId="30780D7D" w14:textId="77777777" w:rsidR="00AD6677" w:rsidRPr="00AD6677" w:rsidRDefault="00AD6677" w:rsidP="00577742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08AA3D05" w14:textId="77777777" w:rsidR="00AD6677" w:rsidRPr="00AD6677" w:rsidRDefault="00AD6677" w:rsidP="00577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14"/>
                <w:szCs w:val="14"/>
              </w:rPr>
            </w:pPr>
          </w:p>
        </w:tc>
        <w:tc>
          <w:tcPr>
            <w:tcW w:w="1192" w:type="dxa"/>
            <w:shd w:val="clear" w:color="auto" w:fill="auto"/>
          </w:tcPr>
          <w:p w14:paraId="05F39CAC" w14:textId="77777777" w:rsidR="00AD6677" w:rsidRPr="00AD6677" w:rsidRDefault="00AD6677" w:rsidP="00577742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6DCE1A45" w14:textId="77777777" w:rsidR="00AD6677" w:rsidRPr="00AD6677" w:rsidRDefault="00AD6677" w:rsidP="00577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14"/>
                <w:szCs w:val="14"/>
              </w:rPr>
            </w:pPr>
          </w:p>
        </w:tc>
        <w:tc>
          <w:tcPr>
            <w:tcW w:w="1334" w:type="dxa"/>
            <w:shd w:val="clear" w:color="auto" w:fill="auto"/>
          </w:tcPr>
          <w:p w14:paraId="16D2B437" w14:textId="77777777" w:rsidR="00AD6677" w:rsidRPr="00AD6677" w:rsidRDefault="00AD6677" w:rsidP="0057774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</w:tr>
      <w:tr w:rsidR="00577742" w:rsidRPr="000E73AD" w14:paraId="1953B827" w14:textId="77777777" w:rsidTr="000578E5">
        <w:trPr>
          <w:trHeight w:val="401"/>
        </w:trPr>
        <w:tc>
          <w:tcPr>
            <w:tcW w:w="4230" w:type="dxa"/>
            <w:shd w:val="clear" w:color="auto" w:fill="auto"/>
          </w:tcPr>
          <w:p w14:paraId="3F4C0819" w14:textId="4A71BA45" w:rsidR="00577742" w:rsidRPr="000E73AD" w:rsidRDefault="00577742" w:rsidP="00577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3.2) </w:t>
            </w:r>
            <w:r w:rsidRPr="000E73A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จำนวน </w:t>
            </w:r>
            <w:r w:rsidRPr="000E73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300,000 </w:t>
            </w:r>
            <w:r w:rsidRPr="000E73A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หน่วย มูลค่าที่ตราไว้หน่วยละ </w:t>
            </w:r>
            <w:r w:rsidRPr="000E73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1,000 </w:t>
            </w:r>
            <w:r w:rsidRPr="000E73A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บาท อัตราดอกเบี้ย</w:t>
            </w:r>
            <w:r w:rsidR="006226C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คงที่</w:t>
            </w:r>
            <w:r w:rsidRPr="000E73A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0E73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Pr="000E73A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ต่อปี ชำระดอกเบี้ยทุก </w:t>
            </w:r>
            <w:r w:rsidRPr="000E73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 </w:t>
            </w:r>
            <w:r w:rsidRPr="000E73A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เดือน มีอายุ </w:t>
            </w:r>
            <w:r w:rsidRPr="000E73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0E73A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ปี ครบกำหนดไถ่ถอนในเดือนตุลาคม </w:t>
            </w:r>
            <w:r w:rsidRPr="000E73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2DF790D" w14:textId="77777777" w:rsidR="00577742" w:rsidRPr="000E73AD" w:rsidRDefault="00577742" w:rsidP="005777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3233DCFD" w14:textId="77777777" w:rsidR="00577742" w:rsidRPr="000E73AD" w:rsidRDefault="00577742" w:rsidP="00577742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0AB193A8" w14:textId="77777777" w:rsidR="00577742" w:rsidRPr="000E73AD" w:rsidRDefault="00577742" w:rsidP="00577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14:paraId="597A3AEB" w14:textId="77777777" w:rsidR="00577742" w:rsidRPr="000E73AD" w:rsidRDefault="00577742" w:rsidP="00577742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41332DA0" w14:textId="77777777" w:rsidR="00577742" w:rsidRPr="000E73AD" w:rsidRDefault="00577742" w:rsidP="00577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636A2E50" w14:textId="77777777" w:rsidR="00577742" w:rsidRPr="000E73AD" w:rsidRDefault="00577742" w:rsidP="00577742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7B7F8F12" w14:textId="77777777" w:rsidR="00577742" w:rsidRPr="000E73AD" w:rsidRDefault="00577742" w:rsidP="00577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14:paraId="67A0A7D6" w14:textId="77777777" w:rsidR="00577742" w:rsidRPr="000E73AD" w:rsidRDefault="00577742" w:rsidP="0057774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226CE" w:rsidRPr="000E73AD" w14:paraId="1E8FFBAD" w14:textId="77777777" w:rsidTr="000578E5">
        <w:trPr>
          <w:trHeight w:val="401"/>
        </w:trPr>
        <w:tc>
          <w:tcPr>
            <w:tcW w:w="4230" w:type="dxa"/>
            <w:shd w:val="clear" w:color="auto" w:fill="auto"/>
          </w:tcPr>
          <w:p w14:paraId="63895333" w14:textId="25556DD7" w:rsidR="006226CE" w:rsidRPr="000E73AD" w:rsidRDefault="006226CE" w:rsidP="00622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E73A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0E73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0E73A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ส่วนที่ไม่หมุนเวียน</w:t>
            </w:r>
          </w:p>
        </w:tc>
        <w:tc>
          <w:tcPr>
            <w:tcW w:w="270" w:type="dxa"/>
            <w:shd w:val="clear" w:color="auto" w:fill="auto"/>
          </w:tcPr>
          <w:p w14:paraId="2649B5ED" w14:textId="77777777" w:rsidR="006226CE" w:rsidRPr="000E73AD" w:rsidRDefault="006226CE" w:rsidP="006226C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74D51C3D" w14:textId="0803C9CD" w:rsidR="006226CE" w:rsidRPr="000E73AD" w:rsidRDefault="006226CE" w:rsidP="006226CE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297,961</w:t>
            </w:r>
          </w:p>
        </w:tc>
        <w:tc>
          <w:tcPr>
            <w:tcW w:w="260" w:type="dxa"/>
            <w:shd w:val="clear" w:color="auto" w:fill="auto"/>
          </w:tcPr>
          <w:p w14:paraId="2EA93384" w14:textId="77777777" w:rsidR="006226CE" w:rsidRPr="000E73AD" w:rsidRDefault="006226CE" w:rsidP="0062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14:paraId="2C2A2366" w14:textId="1461840F" w:rsidR="006226CE" w:rsidRPr="000E73AD" w:rsidRDefault="006226CE" w:rsidP="006226CE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298,525</w:t>
            </w:r>
          </w:p>
        </w:tc>
        <w:tc>
          <w:tcPr>
            <w:tcW w:w="260" w:type="dxa"/>
            <w:shd w:val="clear" w:color="auto" w:fill="auto"/>
          </w:tcPr>
          <w:p w14:paraId="679CCEBA" w14:textId="77777777" w:rsidR="006226CE" w:rsidRPr="000E73AD" w:rsidRDefault="006226CE" w:rsidP="0062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05B3AB23" w14:textId="7C13EAF8" w:rsidR="006226CE" w:rsidRPr="000E73AD" w:rsidRDefault="006226CE" w:rsidP="006226CE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297,961</w:t>
            </w:r>
          </w:p>
        </w:tc>
        <w:tc>
          <w:tcPr>
            <w:tcW w:w="260" w:type="dxa"/>
            <w:shd w:val="clear" w:color="auto" w:fill="auto"/>
          </w:tcPr>
          <w:p w14:paraId="58B910F7" w14:textId="77777777" w:rsidR="006226CE" w:rsidRPr="000E73AD" w:rsidRDefault="006226CE" w:rsidP="00622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14:paraId="4ECCB6DC" w14:textId="232A1CCA" w:rsidR="006226CE" w:rsidRPr="000E73AD" w:rsidRDefault="006226CE" w:rsidP="006226CE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298,525</w:t>
            </w:r>
          </w:p>
        </w:tc>
      </w:tr>
      <w:tr w:rsidR="00577742" w:rsidRPr="000E73AD" w14:paraId="4927ACE9" w14:textId="77777777" w:rsidTr="001D66EF">
        <w:trPr>
          <w:trHeight w:val="415"/>
        </w:trPr>
        <w:tc>
          <w:tcPr>
            <w:tcW w:w="4230" w:type="dxa"/>
            <w:shd w:val="clear" w:color="auto" w:fill="auto"/>
          </w:tcPr>
          <w:p w14:paraId="72AF9259" w14:textId="77777777" w:rsidR="00577742" w:rsidRPr="000E73AD" w:rsidRDefault="00577742" w:rsidP="00577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48E4CAD" w14:textId="77777777" w:rsidR="00577742" w:rsidRPr="000E73AD" w:rsidRDefault="00577742" w:rsidP="00577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735" w:type="dxa"/>
            <w:gridSpan w:val="3"/>
            <w:shd w:val="clear" w:color="auto" w:fill="auto"/>
          </w:tcPr>
          <w:p w14:paraId="72207BDC" w14:textId="77777777" w:rsidR="00577742" w:rsidRPr="000E73AD" w:rsidRDefault="00577742" w:rsidP="00577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E73A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0E73AD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60" w:type="dxa"/>
            <w:shd w:val="clear" w:color="auto" w:fill="auto"/>
          </w:tcPr>
          <w:p w14:paraId="633CA027" w14:textId="77777777" w:rsidR="00577742" w:rsidRPr="000E73AD" w:rsidRDefault="00577742" w:rsidP="00577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86" w:type="dxa"/>
            <w:gridSpan w:val="3"/>
            <w:shd w:val="clear" w:color="auto" w:fill="auto"/>
          </w:tcPr>
          <w:p w14:paraId="27D8F47A" w14:textId="77777777" w:rsidR="00577742" w:rsidRPr="000E73AD" w:rsidRDefault="00577742" w:rsidP="00577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E73A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7742" w:rsidRPr="000E73AD" w14:paraId="7BD21152" w14:textId="77777777" w:rsidTr="001D66EF">
        <w:trPr>
          <w:trHeight w:val="401"/>
        </w:trPr>
        <w:tc>
          <w:tcPr>
            <w:tcW w:w="4230" w:type="dxa"/>
            <w:shd w:val="clear" w:color="auto" w:fill="auto"/>
          </w:tcPr>
          <w:p w14:paraId="12213027" w14:textId="77777777" w:rsidR="00577742" w:rsidRPr="000E73AD" w:rsidRDefault="00577742" w:rsidP="00577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E4102EA" w14:textId="77777777" w:rsidR="00577742" w:rsidRPr="000E73AD" w:rsidRDefault="00577742" w:rsidP="00577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3F198E12" w14:textId="77777777" w:rsidR="00577742" w:rsidRPr="000E73AD" w:rsidRDefault="00577742" w:rsidP="00577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spacing w:val="-8"/>
                <w:sz w:val="28"/>
                <w:szCs w:val="28"/>
                <w:cs/>
              </w:rPr>
            </w:pPr>
            <w:r w:rsidRPr="000E73AD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30 </w:t>
            </w:r>
            <w:r w:rsidRPr="000E73A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26C11D1" w14:textId="77777777" w:rsidR="00577742" w:rsidRPr="000E73AD" w:rsidRDefault="00577742" w:rsidP="00577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16F4717E" w14:textId="77777777" w:rsidR="00577742" w:rsidRPr="000E73AD" w:rsidRDefault="00577742" w:rsidP="00577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E73AD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0E73AD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0E73AD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0" w:type="dxa"/>
            <w:shd w:val="clear" w:color="auto" w:fill="auto"/>
          </w:tcPr>
          <w:p w14:paraId="3AB2BE33" w14:textId="77777777" w:rsidR="00577742" w:rsidRPr="000E73AD" w:rsidRDefault="00577742" w:rsidP="00577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763772AE" w14:textId="77777777" w:rsidR="00577742" w:rsidRPr="000E73AD" w:rsidRDefault="00577742" w:rsidP="00577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E73AD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30 </w:t>
            </w:r>
            <w:r w:rsidRPr="000E73A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8377A57" w14:textId="77777777" w:rsidR="00577742" w:rsidRPr="000E73AD" w:rsidRDefault="00577742" w:rsidP="00577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135D42A3" w14:textId="77777777" w:rsidR="00577742" w:rsidRPr="000E73AD" w:rsidRDefault="00577742" w:rsidP="00577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E73AD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0E73AD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0E73AD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577742" w:rsidRPr="000E73AD" w14:paraId="6988B076" w14:textId="77777777" w:rsidTr="001D66EF">
        <w:trPr>
          <w:trHeight w:val="401"/>
        </w:trPr>
        <w:tc>
          <w:tcPr>
            <w:tcW w:w="4230" w:type="dxa"/>
            <w:shd w:val="clear" w:color="auto" w:fill="auto"/>
          </w:tcPr>
          <w:p w14:paraId="44EF7A23" w14:textId="77777777" w:rsidR="00577742" w:rsidRPr="000E73AD" w:rsidRDefault="00577742" w:rsidP="00577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22D7A97" w14:textId="77777777" w:rsidR="00577742" w:rsidRPr="000E73AD" w:rsidRDefault="00577742" w:rsidP="00577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15C4BF96" w14:textId="77777777" w:rsidR="00577742" w:rsidRPr="000E73AD" w:rsidRDefault="00577742" w:rsidP="00577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7F690F8" w14:textId="77777777" w:rsidR="00577742" w:rsidRPr="000E73AD" w:rsidRDefault="00577742" w:rsidP="00577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09244BC5" w14:textId="77777777" w:rsidR="00577742" w:rsidRPr="000E73AD" w:rsidRDefault="00577742" w:rsidP="00577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60" w:type="dxa"/>
            <w:shd w:val="clear" w:color="auto" w:fill="auto"/>
          </w:tcPr>
          <w:p w14:paraId="507B7798" w14:textId="77777777" w:rsidR="00577742" w:rsidRPr="000E73AD" w:rsidRDefault="00577742" w:rsidP="00577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2BA7D072" w14:textId="77777777" w:rsidR="00577742" w:rsidRPr="000E73AD" w:rsidRDefault="00577742" w:rsidP="00577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FF4712A" w14:textId="77777777" w:rsidR="00577742" w:rsidRPr="000E73AD" w:rsidRDefault="00577742" w:rsidP="00577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3FA64A99" w14:textId="77777777" w:rsidR="00577742" w:rsidRPr="000E73AD" w:rsidRDefault="00577742" w:rsidP="00577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577742" w:rsidRPr="000E73AD" w14:paraId="3806CBAA" w14:textId="77777777" w:rsidTr="001D66EF">
        <w:trPr>
          <w:trHeight w:val="401"/>
        </w:trPr>
        <w:tc>
          <w:tcPr>
            <w:tcW w:w="4230" w:type="dxa"/>
            <w:shd w:val="clear" w:color="auto" w:fill="auto"/>
          </w:tcPr>
          <w:p w14:paraId="637EB208" w14:textId="77777777" w:rsidR="00577742" w:rsidRPr="000E73AD" w:rsidRDefault="00577742" w:rsidP="00577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80CDAD" w14:textId="77777777" w:rsidR="00577742" w:rsidRPr="000E73AD" w:rsidRDefault="00577742" w:rsidP="005777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1" w:type="dxa"/>
            <w:gridSpan w:val="7"/>
            <w:shd w:val="clear" w:color="auto" w:fill="auto"/>
          </w:tcPr>
          <w:p w14:paraId="78C1A5E9" w14:textId="5646348F" w:rsidR="00577742" w:rsidRPr="000E73AD" w:rsidRDefault="00577742" w:rsidP="0057774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77742" w:rsidRPr="000E73AD" w14:paraId="3AAB40A0" w14:textId="77777777" w:rsidTr="000578E5">
        <w:trPr>
          <w:trHeight w:val="401"/>
        </w:trPr>
        <w:tc>
          <w:tcPr>
            <w:tcW w:w="4230" w:type="dxa"/>
            <w:shd w:val="clear" w:color="auto" w:fill="auto"/>
          </w:tcPr>
          <w:p w14:paraId="0DAC455A" w14:textId="3A7770C0" w:rsidR="00577742" w:rsidRPr="000E73AD" w:rsidRDefault="00577742" w:rsidP="00577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3.3) </w:t>
            </w:r>
            <w:r w:rsidRPr="000E73A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จำนวน </w:t>
            </w:r>
            <w:r w:rsidRPr="000E73AD">
              <w:rPr>
                <w:rFonts w:asciiTheme="majorBidi" w:hAnsiTheme="majorBidi" w:cstheme="majorBidi"/>
                <w:sz w:val="28"/>
                <w:szCs w:val="28"/>
              </w:rPr>
              <w:t xml:space="preserve">71,000 </w:t>
            </w:r>
            <w:r w:rsidRPr="000E73A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หน่วย มูลค่าที่ตราไว้หน่วยละ </w:t>
            </w:r>
            <w:r w:rsidRPr="000E73AD">
              <w:rPr>
                <w:rFonts w:asciiTheme="majorBidi" w:hAnsiTheme="majorBidi" w:cstheme="majorBidi"/>
                <w:sz w:val="28"/>
                <w:szCs w:val="28"/>
              </w:rPr>
              <w:t xml:space="preserve">1,000 </w:t>
            </w:r>
            <w:r w:rsidRPr="000E73A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บาท </w:t>
            </w:r>
            <w:r w:rsidRPr="000E73A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อัตราดอกเบี้ย</w:t>
            </w:r>
            <w:r w:rsidR="00185E2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คงที่</w:t>
            </w:r>
            <w:r w:rsidRPr="000E73A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0E73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Pr="000E73A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ต่อปี ชำระดอกเบี้ยทุก </w:t>
            </w:r>
            <w:r w:rsidRPr="000E73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 </w:t>
            </w:r>
            <w:r w:rsidRPr="000E73A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เดือน มีอายุ </w:t>
            </w:r>
            <w:r w:rsidRPr="000E73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 </w:t>
            </w:r>
            <w:r w:rsidRPr="000E73A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ปี</w:t>
            </w:r>
            <w:r w:rsidRPr="000E73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0E73A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ครบกำหนดไถ่ถอนในเดือนกันยายน </w:t>
            </w:r>
            <w:r w:rsidRPr="000E73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4ED5853" w14:textId="77777777" w:rsidR="00577742" w:rsidRPr="000E73AD" w:rsidRDefault="00577742" w:rsidP="005777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40623EB2" w14:textId="1BF614C3" w:rsidR="00577742" w:rsidRPr="000E73AD" w:rsidRDefault="00577742" w:rsidP="00577742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140C04A3" w14:textId="77777777" w:rsidR="00577742" w:rsidRPr="000E73AD" w:rsidRDefault="00577742" w:rsidP="00577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14:paraId="2C1AB01E" w14:textId="7AEAC78B" w:rsidR="00577742" w:rsidRPr="000E73AD" w:rsidRDefault="00577742" w:rsidP="00577742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16E32CA4" w14:textId="77777777" w:rsidR="00577742" w:rsidRPr="000E73AD" w:rsidRDefault="00577742" w:rsidP="00577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24345CD5" w14:textId="5B9EECAE" w:rsidR="00577742" w:rsidRPr="000E73AD" w:rsidRDefault="00577742" w:rsidP="00577742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07DA1546" w14:textId="77777777" w:rsidR="00577742" w:rsidRPr="000E73AD" w:rsidRDefault="00577742" w:rsidP="00577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14:paraId="546ED341" w14:textId="0A904475" w:rsidR="00577742" w:rsidRPr="000E73AD" w:rsidRDefault="00577742" w:rsidP="0057774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85E20" w:rsidRPr="000E73AD" w14:paraId="2AFA962B" w14:textId="77777777" w:rsidTr="000578E5">
        <w:trPr>
          <w:trHeight w:val="401"/>
        </w:trPr>
        <w:tc>
          <w:tcPr>
            <w:tcW w:w="4230" w:type="dxa"/>
            <w:shd w:val="clear" w:color="auto" w:fill="auto"/>
          </w:tcPr>
          <w:p w14:paraId="6D3CCD5A" w14:textId="0FF8FE17" w:rsidR="00185E20" w:rsidRPr="000E73AD" w:rsidRDefault="00185E20" w:rsidP="00185E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E73A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0E73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0E73A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ส่วนที่ไม่หมุนเวียน</w:t>
            </w:r>
          </w:p>
        </w:tc>
        <w:tc>
          <w:tcPr>
            <w:tcW w:w="270" w:type="dxa"/>
            <w:shd w:val="clear" w:color="auto" w:fill="auto"/>
          </w:tcPr>
          <w:p w14:paraId="509ED887" w14:textId="77777777" w:rsidR="00185E20" w:rsidRPr="000E73AD" w:rsidRDefault="00185E20" w:rsidP="00185E2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78E58888" w14:textId="297E6690" w:rsidR="00185E20" w:rsidRPr="000E73AD" w:rsidRDefault="00185E20" w:rsidP="00C2044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71,000</w:t>
            </w:r>
          </w:p>
        </w:tc>
        <w:tc>
          <w:tcPr>
            <w:tcW w:w="260" w:type="dxa"/>
            <w:shd w:val="clear" w:color="auto" w:fill="auto"/>
          </w:tcPr>
          <w:p w14:paraId="18B3D347" w14:textId="77777777" w:rsidR="00185E20" w:rsidRPr="000E73AD" w:rsidRDefault="00185E20" w:rsidP="0018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14:paraId="45BD06A9" w14:textId="71315A48" w:rsidR="00185E20" w:rsidRPr="000E73AD" w:rsidRDefault="00185E20" w:rsidP="00C2044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7FB56040" w14:textId="77777777" w:rsidR="00185E20" w:rsidRPr="000E73AD" w:rsidRDefault="00185E20" w:rsidP="0018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6C3A75CD" w14:textId="0D61704C" w:rsidR="00185E20" w:rsidRPr="000E73AD" w:rsidRDefault="00185E20" w:rsidP="00C2044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71,000</w:t>
            </w:r>
          </w:p>
        </w:tc>
        <w:tc>
          <w:tcPr>
            <w:tcW w:w="260" w:type="dxa"/>
            <w:shd w:val="clear" w:color="auto" w:fill="auto"/>
          </w:tcPr>
          <w:p w14:paraId="19C631BC" w14:textId="77777777" w:rsidR="00185E20" w:rsidRPr="000E73AD" w:rsidRDefault="00185E20" w:rsidP="0018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14:paraId="636EC14D" w14:textId="6E1DDC10" w:rsidR="00185E20" w:rsidRPr="000E73AD" w:rsidRDefault="00185E20" w:rsidP="0040128B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73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77742" w:rsidRPr="000E73AD" w14:paraId="5611781F" w14:textId="77777777" w:rsidTr="00C2044D">
        <w:trPr>
          <w:trHeight w:val="401"/>
        </w:trPr>
        <w:tc>
          <w:tcPr>
            <w:tcW w:w="4230" w:type="dxa"/>
            <w:shd w:val="clear" w:color="auto" w:fill="auto"/>
          </w:tcPr>
          <w:p w14:paraId="545DE267" w14:textId="77777777" w:rsidR="00577742" w:rsidRPr="000E73AD" w:rsidRDefault="00577742" w:rsidP="00577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30C3638F" w14:textId="77777777" w:rsidR="00577742" w:rsidRPr="000E73AD" w:rsidRDefault="00577742" w:rsidP="005777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</w:tcPr>
          <w:p w14:paraId="52CF2C21" w14:textId="7AE0EF9A" w:rsidR="00577742" w:rsidRPr="000E73AD" w:rsidRDefault="00577742" w:rsidP="00C2044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1,011,218</w:t>
            </w:r>
          </w:p>
        </w:tc>
        <w:tc>
          <w:tcPr>
            <w:tcW w:w="260" w:type="dxa"/>
            <w:shd w:val="clear" w:color="auto" w:fill="auto"/>
          </w:tcPr>
          <w:p w14:paraId="70DCDD41" w14:textId="77777777" w:rsidR="00577742" w:rsidRPr="000E73AD" w:rsidRDefault="00577742" w:rsidP="00577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6420FCB3" w14:textId="442BA05D" w:rsidR="00577742" w:rsidRPr="000E73AD" w:rsidRDefault="00577742" w:rsidP="00C2044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1,140,372</w:t>
            </w:r>
          </w:p>
        </w:tc>
        <w:tc>
          <w:tcPr>
            <w:tcW w:w="260" w:type="dxa"/>
            <w:shd w:val="clear" w:color="auto" w:fill="auto"/>
          </w:tcPr>
          <w:p w14:paraId="608B430E" w14:textId="77777777" w:rsidR="00577742" w:rsidRPr="000E73AD" w:rsidRDefault="00577742" w:rsidP="00577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</w:tcPr>
          <w:p w14:paraId="59985CBB" w14:textId="3A3661B8" w:rsidR="00577742" w:rsidRPr="000E73AD" w:rsidRDefault="00577742" w:rsidP="00C2044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1,011,218</w:t>
            </w:r>
          </w:p>
        </w:tc>
        <w:tc>
          <w:tcPr>
            <w:tcW w:w="260" w:type="dxa"/>
            <w:shd w:val="clear" w:color="auto" w:fill="auto"/>
          </w:tcPr>
          <w:p w14:paraId="452A5A4F" w14:textId="77777777" w:rsidR="00577742" w:rsidRPr="000E73AD" w:rsidRDefault="00577742" w:rsidP="00577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04D76384" w14:textId="20CA3DB0" w:rsidR="00577742" w:rsidRPr="000E73AD" w:rsidRDefault="00577742" w:rsidP="0040128B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1,140,372</w:t>
            </w:r>
          </w:p>
        </w:tc>
      </w:tr>
      <w:tr w:rsidR="00C2044D" w:rsidRPr="00C2044D" w14:paraId="138238ED" w14:textId="77777777" w:rsidTr="00C2044D">
        <w:trPr>
          <w:trHeight w:val="401"/>
        </w:trPr>
        <w:tc>
          <w:tcPr>
            <w:tcW w:w="4230" w:type="dxa"/>
            <w:shd w:val="clear" w:color="auto" w:fill="auto"/>
          </w:tcPr>
          <w:p w14:paraId="7751A18D" w14:textId="627B82FF" w:rsidR="00C2044D" w:rsidRPr="00C2044D" w:rsidRDefault="00C2044D" w:rsidP="00C2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44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C2044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11AF92E4" w14:textId="77777777" w:rsidR="00C2044D" w:rsidRPr="00C2044D" w:rsidRDefault="00C2044D" w:rsidP="00C204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</w:tcPr>
          <w:p w14:paraId="17A2E143" w14:textId="4F0CC7DF" w:rsidR="00C2044D" w:rsidRPr="00C2044D" w:rsidRDefault="00C2044D" w:rsidP="00C2044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C204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642,257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5EA8962A" w14:textId="77777777" w:rsidR="00C2044D" w:rsidRPr="00C2044D" w:rsidRDefault="00C2044D" w:rsidP="00C2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0495A666" w14:textId="53188395" w:rsidR="00C2044D" w:rsidRPr="00C2044D" w:rsidRDefault="00C2044D" w:rsidP="00C2044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C204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299,035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7C1D420F" w14:textId="77777777" w:rsidR="00C2044D" w:rsidRPr="00C2044D" w:rsidRDefault="00C2044D" w:rsidP="00C2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</w:tcPr>
          <w:p w14:paraId="097C43B2" w14:textId="425E1E1F" w:rsidR="00C2044D" w:rsidRPr="00C2044D" w:rsidRDefault="00C2044D" w:rsidP="00C2044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C204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642,257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7F3DBC15" w14:textId="77777777" w:rsidR="00C2044D" w:rsidRPr="00C2044D" w:rsidRDefault="00C2044D" w:rsidP="00C2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7E656936" w14:textId="02D2EDD0" w:rsidR="00C2044D" w:rsidRPr="00C2044D" w:rsidRDefault="00C2044D" w:rsidP="0040128B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C204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299,035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C2044D" w:rsidRPr="00C2044D" w14:paraId="1E235AA8" w14:textId="77777777" w:rsidTr="00C2044D">
        <w:trPr>
          <w:trHeight w:val="401"/>
        </w:trPr>
        <w:tc>
          <w:tcPr>
            <w:tcW w:w="4230" w:type="dxa"/>
            <w:shd w:val="clear" w:color="auto" w:fill="auto"/>
          </w:tcPr>
          <w:p w14:paraId="64E74B20" w14:textId="75CE39F5" w:rsidR="00C2044D" w:rsidRPr="00C2044D" w:rsidRDefault="0023613F" w:rsidP="00C2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  <w:r w:rsidR="000174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="0001744B" w:rsidRPr="00C2044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1839F3AD" w14:textId="77777777" w:rsidR="00C2044D" w:rsidRPr="00C2044D" w:rsidRDefault="00C2044D" w:rsidP="00C204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4600A7" w14:textId="414DC40F" w:rsidR="00C2044D" w:rsidRPr="00C2044D" w:rsidRDefault="00C2044D" w:rsidP="00C2044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204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368,961</w:t>
            </w:r>
          </w:p>
        </w:tc>
        <w:tc>
          <w:tcPr>
            <w:tcW w:w="260" w:type="dxa"/>
            <w:shd w:val="clear" w:color="auto" w:fill="auto"/>
          </w:tcPr>
          <w:p w14:paraId="5293C11C" w14:textId="77777777" w:rsidR="00C2044D" w:rsidRPr="00C2044D" w:rsidRDefault="00C2044D" w:rsidP="00C2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44318" w14:textId="5F674006" w:rsidR="00C2044D" w:rsidRPr="00C2044D" w:rsidRDefault="00C2044D" w:rsidP="00C2044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204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841,337</w:t>
            </w:r>
          </w:p>
        </w:tc>
        <w:tc>
          <w:tcPr>
            <w:tcW w:w="260" w:type="dxa"/>
            <w:shd w:val="clear" w:color="auto" w:fill="auto"/>
          </w:tcPr>
          <w:p w14:paraId="666E93C2" w14:textId="77777777" w:rsidR="00C2044D" w:rsidRPr="00C2044D" w:rsidRDefault="00C2044D" w:rsidP="00C2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27617A" w14:textId="17101873" w:rsidR="00C2044D" w:rsidRPr="00C2044D" w:rsidRDefault="00C2044D" w:rsidP="00C2044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204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368,961</w:t>
            </w:r>
          </w:p>
        </w:tc>
        <w:tc>
          <w:tcPr>
            <w:tcW w:w="260" w:type="dxa"/>
            <w:shd w:val="clear" w:color="auto" w:fill="auto"/>
          </w:tcPr>
          <w:p w14:paraId="70D363A7" w14:textId="77777777" w:rsidR="00C2044D" w:rsidRPr="00C2044D" w:rsidRDefault="00C2044D" w:rsidP="00C20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A2F1CE" w14:textId="5F86A754" w:rsidR="00C2044D" w:rsidRPr="00C2044D" w:rsidRDefault="00C2044D" w:rsidP="0040128B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204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841,337</w:t>
            </w:r>
          </w:p>
        </w:tc>
      </w:tr>
    </w:tbl>
    <w:p w14:paraId="562CF312" w14:textId="5316749E" w:rsidR="00A24581" w:rsidRPr="00BB3944" w:rsidRDefault="00A24581" w:rsidP="00620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1F84BF8C" w14:textId="16855865" w:rsidR="00BE2BF7" w:rsidRPr="00BE2BF7" w:rsidRDefault="00BE2BF7" w:rsidP="00EB2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B2D6B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426CA0">
        <w:rPr>
          <w:rFonts w:asciiTheme="majorBidi" w:hAnsiTheme="majorBidi" w:cstheme="majorBidi" w:hint="cs"/>
          <w:sz w:val="30"/>
          <w:szCs w:val="30"/>
          <w:cs/>
        </w:rPr>
        <w:t>ระหว่างงวดเก้า</w:t>
      </w:r>
      <w:r w:rsidRPr="00EB2D6B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426CA0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426CA0">
        <w:rPr>
          <w:rFonts w:asciiTheme="majorBidi" w:hAnsiTheme="majorBidi" w:cstheme="majorBidi"/>
          <w:sz w:val="30"/>
          <w:szCs w:val="30"/>
        </w:rPr>
        <w:t xml:space="preserve">30 </w:t>
      </w:r>
      <w:r w:rsidRPr="00EB2D6B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EB2D6B">
        <w:rPr>
          <w:rFonts w:asciiTheme="majorBidi" w:hAnsiTheme="majorBidi" w:cstheme="majorBidi"/>
          <w:sz w:val="30"/>
          <w:szCs w:val="30"/>
        </w:rPr>
        <w:t xml:space="preserve">2563 </w:t>
      </w:r>
      <w:r w:rsidRPr="00EB2D6B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บริษัทได้ออกขายหุ้นกู้ระยะยาวประเภทไม่ด้อยสิทธิ ไม่มีหลักประกัน และมีผู้แทนผู้ถือหุ้นกู้ โดยเสนอขายให้แก่ผู้ลงทุนสถาบันและผู้ลงทุนรายใหญ่ จำนวน </w:t>
      </w:r>
      <w:r w:rsidRPr="00EB2D6B">
        <w:rPr>
          <w:rFonts w:asciiTheme="majorBidi" w:hAnsiTheme="majorBidi" w:cstheme="majorBidi"/>
          <w:sz w:val="30"/>
          <w:szCs w:val="30"/>
        </w:rPr>
        <w:t xml:space="preserve">71,000 </w:t>
      </w:r>
      <w:r w:rsidRPr="00EB2D6B">
        <w:rPr>
          <w:rFonts w:asciiTheme="majorBidi" w:hAnsiTheme="majorBidi" w:cstheme="majorBidi" w:hint="cs"/>
          <w:sz w:val="30"/>
          <w:szCs w:val="30"/>
          <w:cs/>
        </w:rPr>
        <w:t xml:space="preserve">หน่วย มูลค่าที่ตราไว้หน่วยละ </w:t>
      </w:r>
      <w:r w:rsidRPr="00EB2D6B">
        <w:rPr>
          <w:rFonts w:asciiTheme="majorBidi" w:hAnsiTheme="majorBidi" w:cstheme="majorBidi"/>
          <w:sz w:val="30"/>
          <w:szCs w:val="30"/>
        </w:rPr>
        <w:t xml:space="preserve">1,000 </w:t>
      </w:r>
      <w:r w:rsidRPr="00EB2D6B">
        <w:rPr>
          <w:rFonts w:asciiTheme="majorBidi" w:hAnsiTheme="majorBidi" w:cstheme="majorBidi" w:hint="cs"/>
          <w:sz w:val="30"/>
          <w:szCs w:val="30"/>
          <w:cs/>
        </w:rPr>
        <w:t xml:space="preserve">บาท รวมทั้งสิ้น </w:t>
      </w:r>
      <w:r w:rsidRPr="00EB2D6B">
        <w:rPr>
          <w:rFonts w:asciiTheme="majorBidi" w:hAnsiTheme="majorBidi" w:cstheme="majorBidi"/>
          <w:sz w:val="30"/>
          <w:szCs w:val="30"/>
        </w:rPr>
        <w:t xml:space="preserve">71 </w:t>
      </w:r>
      <w:r w:rsidRPr="00EB2D6B">
        <w:rPr>
          <w:rFonts w:asciiTheme="majorBidi" w:hAnsiTheme="majorBidi" w:cstheme="majorBidi" w:hint="cs"/>
          <w:sz w:val="30"/>
          <w:szCs w:val="30"/>
          <w:cs/>
        </w:rPr>
        <w:t>ล้านบาท อัตราดอกเบี้ย</w:t>
      </w:r>
      <w:r w:rsidR="006350B8">
        <w:rPr>
          <w:rFonts w:asciiTheme="majorBidi" w:hAnsiTheme="majorBidi" w:cstheme="majorBidi" w:hint="cs"/>
          <w:sz w:val="30"/>
          <w:szCs w:val="30"/>
          <w:cs/>
        </w:rPr>
        <w:t>คงที่</w:t>
      </w:r>
      <w:r w:rsidRPr="00EB2D6B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Pr="00EB2D6B">
        <w:rPr>
          <w:rFonts w:asciiTheme="majorBidi" w:hAnsiTheme="majorBidi" w:cstheme="majorBidi"/>
          <w:sz w:val="30"/>
          <w:szCs w:val="30"/>
        </w:rPr>
        <w:t>7</w:t>
      </w:r>
      <w:r w:rsidRPr="00EB2D6B">
        <w:rPr>
          <w:rFonts w:asciiTheme="majorBidi" w:hAnsiTheme="majorBidi" w:cstheme="majorBidi" w:hint="cs"/>
          <w:sz w:val="30"/>
          <w:szCs w:val="30"/>
          <w:cs/>
        </w:rPr>
        <w:t xml:space="preserve"> ต่อปี ชำระดอกเบี้ยทุก </w:t>
      </w:r>
      <w:r w:rsidRPr="00EB2D6B">
        <w:rPr>
          <w:rFonts w:asciiTheme="majorBidi" w:hAnsiTheme="majorBidi" w:cstheme="majorBidi"/>
          <w:sz w:val="30"/>
          <w:szCs w:val="30"/>
        </w:rPr>
        <w:t xml:space="preserve">3 </w:t>
      </w:r>
      <w:r w:rsidRPr="00EB2D6B">
        <w:rPr>
          <w:rFonts w:asciiTheme="majorBidi" w:hAnsiTheme="majorBidi" w:cstheme="majorBidi" w:hint="cs"/>
          <w:sz w:val="30"/>
          <w:szCs w:val="30"/>
          <w:cs/>
        </w:rPr>
        <w:t xml:space="preserve">เดือน มีอายุ </w:t>
      </w:r>
      <w:r w:rsidRPr="00EB2D6B">
        <w:rPr>
          <w:rFonts w:asciiTheme="majorBidi" w:hAnsiTheme="majorBidi" w:cstheme="majorBidi"/>
          <w:sz w:val="30"/>
          <w:szCs w:val="30"/>
        </w:rPr>
        <w:t xml:space="preserve">2 </w:t>
      </w:r>
      <w:r w:rsidRPr="00EB2D6B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EB2D6B">
        <w:rPr>
          <w:rFonts w:asciiTheme="majorBidi" w:hAnsiTheme="majorBidi" w:cstheme="majorBidi"/>
          <w:sz w:val="30"/>
          <w:szCs w:val="30"/>
        </w:rPr>
        <w:t xml:space="preserve"> </w:t>
      </w:r>
      <w:r w:rsidRPr="00EB2D6B">
        <w:rPr>
          <w:rFonts w:asciiTheme="majorBidi" w:hAnsiTheme="majorBidi" w:cstheme="majorBidi" w:hint="cs"/>
          <w:sz w:val="30"/>
          <w:szCs w:val="30"/>
          <w:cs/>
        </w:rPr>
        <w:t xml:space="preserve">ครบกำหนดไถ่ถอนในเดือนกันยายน </w:t>
      </w:r>
      <w:r w:rsidRPr="00EB2D6B">
        <w:rPr>
          <w:rFonts w:asciiTheme="majorBidi" w:hAnsiTheme="majorBidi" w:cstheme="majorBidi"/>
          <w:sz w:val="30"/>
          <w:szCs w:val="30"/>
        </w:rPr>
        <w:t>2565</w:t>
      </w:r>
    </w:p>
    <w:p w14:paraId="37782124" w14:textId="77777777" w:rsidR="00BE2BF7" w:rsidRPr="00BB3944" w:rsidRDefault="00BE2BF7" w:rsidP="00620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8"/>
          <w:szCs w:val="28"/>
        </w:rPr>
      </w:pPr>
    </w:p>
    <w:p w14:paraId="08FEAB7B" w14:textId="1575D242" w:rsidR="00D30F78" w:rsidRPr="000E73AD" w:rsidRDefault="00D30F78" w:rsidP="00620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  <w:r w:rsidRPr="000E73AD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</w:t>
      </w:r>
      <w:r w:rsidR="00510326" w:rsidRPr="000E73AD">
        <w:rPr>
          <w:rFonts w:asciiTheme="majorBidi" w:hAnsiTheme="majorBidi" w:cstheme="majorBidi"/>
          <w:sz w:val="30"/>
          <w:szCs w:val="30"/>
        </w:rPr>
        <w:t xml:space="preserve">30 </w:t>
      </w:r>
      <w:r w:rsidR="00510326" w:rsidRPr="000E73A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002511" w:rsidRPr="000E73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02511" w:rsidRPr="000E73AD">
        <w:rPr>
          <w:rFonts w:asciiTheme="majorBidi" w:hAnsiTheme="majorBidi" w:cstheme="majorBidi"/>
          <w:sz w:val="30"/>
          <w:szCs w:val="30"/>
        </w:rPr>
        <w:t>2563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8E53DC" w:rsidRPr="000E73AD">
        <w:rPr>
          <w:rFonts w:asciiTheme="majorBidi" w:hAnsiTheme="majorBidi" w:cstheme="majorBidi"/>
          <w:sz w:val="30"/>
          <w:szCs w:val="30"/>
        </w:rPr>
        <w:t>31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D446B7" w:rsidRPr="000E73AD">
        <w:rPr>
          <w:rFonts w:asciiTheme="majorBidi" w:hAnsiTheme="majorBidi" w:cstheme="majorBidi"/>
          <w:sz w:val="30"/>
          <w:szCs w:val="30"/>
        </w:rPr>
        <w:t xml:space="preserve"> </w:t>
      </w:r>
      <w:r w:rsidR="000D0FB7" w:rsidRPr="000E73AD">
        <w:rPr>
          <w:rFonts w:asciiTheme="majorBidi" w:hAnsiTheme="majorBidi" w:cstheme="majorBidi"/>
          <w:sz w:val="30"/>
          <w:szCs w:val="30"/>
        </w:rPr>
        <w:t>2562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 มีรายละเอียดของหลักประกันซึ่งเป็นสินทรัพย์ดังนี้</w:t>
      </w:r>
    </w:p>
    <w:p w14:paraId="2D054F79" w14:textId="77777777" w:rsidR="00D30F78" w:rsidRPr="00BB3944" w:rsidRDefault="006E302E" w:rsidP="00A9166C">
      <w:pPr>
        <w:rPr>
          <w:rFonts w:asciiTheme="majorBidi" w:hAnsiTheme="majorBidi" w:cstheme="majorBidi"/>
          <w:sz w:val="28"/>
          <w:szCs w:val="28"/>
          <w:cs/>
        </w:rPr>
      </w:pPr>
      <w:r w:rsidRPr="000E73AD">
        <w:rPr>
          <w:rFonts w:asciiTheme="majorBidi" w:hAnsiTheme="majorBidi" w:cstheme="majorBidi"/>
          <w:sz w:val="30"/>
          <w:szCs w:val="30"/>
        </w:rPr>
        <w:tab/>
      </w:r>
      <w:r w:rsidRPr="000E73AD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519"/>
        <w:gridCol w:w="894"/>
        <w:gridCol w:w="1581"/>
        <w:gridCol w:w="242"/>
        <w:gridCol w:w="1166"/>
        <w:gridCol w:w="242"/>
        <w:gridCol w:w="1088"/>
        <w:gridCol w:w="242"/>
        <w:gridCol w:w="1206"/>
      </w:tblGrid>
      <w:tr w:rsidR="00D30F78" w:rsidRPr="000E73AD" w14:paraId="311012C1" w14:textId="77777777" w:rsidTr="00F92234">
        <w:tc>
          <w:tcPr>
            <w:tcW w:w="2519" w:type="dxa"/>
            <w:shd w:val="clear" w:color="auto" w:fill="auto"/>
          </w:tcPr>
          <w:p w14:paraId="3FC69ADE" w14:textId="77777777" w:rsidR="00D30F78" w:rsidRPr="000E73AD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94" w:type="dxa"/>
          </w:tcPr>
          <w:p w14:paraId="412FFC2F" w14:textId="77777777" w:rsidR="00D30F78" w:rsidRPr="000E73AD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989" w:type="dxa"/>
            <w:gridSpan w:val="3"/>
          </w:tcPr>
          <w:p w14:paraId="68EA6021" w14:textId="77777777" w:rsidR="00D30F78" w:rsidRPr="000E73AD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0E73A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2" w:type="dxa"/>
          </w:tcPr>
          <w:p w14:paraId="0276AFA7" w14:textId="77777777" w:rsidR="00D30F78" w:rsidRPr="000E73AD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36" w:type="dxa"/>
            <w:gridSpan w:val="3"/>
          </w:tcPr>
          <w:p w14:paraId="1E3D4F18" w14:textId="77777777" w:rsidR="00D30F78" w:rsidRPr="000E73AD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0A0B" w:rsidRPr="000E73AD" w14:paraId="6A5BB119" w14:textId="77777777" w:rsidTr="00F92234">
        <w:tc>
          <w:tcPr>
            <w:tcW w:w="2519" w:type="dxa"/>
          </w:tcPr>
          <w:p w14:paraId="50AC4816" w14:textId="77777777" w:rsidR="005D0A0B" w:rsidRPr="000E73AD" w:rsidRDefault="005D0A0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4" w:type="dxa"/>
          </w:tcPr>
          <w:p w14:paraId="7C5642E3" w14:textId="77777777" w:rsidR="005D0A0B" w:rsidRPr="000E73AD" w:rsidRDefault="005D0A0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1" w:type="dxa"/>
            <w:shd w:val="clear" w:color="auto" w:fill="auto"/>
            <w:vAlign w:val="center"/>
          </w:tcPr>
          <w:p w14:paraId="145108EF" w14:textId="4752394A" w:rsidR="005D0A0B" w:rsidRPr="000E73AD" w:rsidRDefault="0051032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spacing w:val="-8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30 </w:t>
            </w:r>
            <w:r w:rsidRPr="000E73AD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03D08614" w14:textId="77777777" w:rsidR="005D0A0B" w:rsidRPr="000E73AD" w:rsidRDefault="005D0A0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71B46B27" w14:textId="77777777" w:rsidR="005D0A0B" w:rsidRPr="000E73AD" w:rsidRDefault="005D0A0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0E73AD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0E73A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2" w:type="dxa"/>
            <w:shd w:val="clear" w:color="auto" w:fill="auto"/>
          </w:tcPr>
          <w:p w14:paraId="317FB8B8" w14:textId="77777777" w:rsidR="005D0A0B" w:rsidRPr="000E73AD" w:rsidRDefault="005D0A0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0BDE46EF" w14:textId="38C896C8" w:rsidR="005D0A0B" w:rsidRPr="000E73AD" w:rsidRDefault="0051032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30 </w:t>
            </w:r>
            <w:r w:rsidRPr="000E73AD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6953FB5D" w14:textId="77777777" w:rsidR="005D0A0B" w:rsidRPr="000E73AD" w:rsidRDefault="005D0A0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55DF15FF" w14:textId="77777777" w:rsidR="005D0A0B" w:rsidRPr="000E73AD" w:rsidRDefault="005D0A0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0E73AD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0E73A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5D0A0B" w:rsidRPr="000E73AD" w14:paraId="68F1ACA8" w14:textId="77777777" w:rsidTr="00F92234">
        <w:tc>
          <w:tcPr>
            <w:tcW w:w="2519" w:type="dxa"/>
          </w:tcPr>
          <w:p w14:paraId="5AA607A3" w14:textId="77777777" w:rsidR="005D0A0B" w:rsidRPr="000E73AD" w:rsidRDefault="005D0A0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4" w:type="dxa"/>
          </w:tcPr>
          <w:p w14:paraId="2E7FE636" w14:textId="77777777" w:rsidR="005D0A0B" w:rsidRPr="000E73AD" w:rsidRDefault="005D0A0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1" w:type="dxa"/>
            <w:shd w:val="clear" w:color="auto" w:fill="auto"/>
            <w:vAlign w:val="center"/>
          </w:tcPr>
          <w:p w14:paraId="7BAF71F7" w14:textId="77777777" w:rsidR="005D0A0B" w:rsidRPr="000E73AD" w:rsidRDefault="005D0A0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14B41475" w14:textId="77777777" w:rsidR="005D0A0B" w:rsidRPr="000E73AD" w:rsidRDefault="005D0A0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5B818C91" w14:textId="77777777" w:rsidR="005D0A0B" w:rsidRPr="000E73AD" w:rsidRDefault="005D0A0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2" w:type="dxa"/>
            <w:shd w:val="clear" w:color="auto" w:fill="auto"/>
          </w:tcPr>
          <w:p w14:paraId="13FA7C22" w14:textId="77777777" w:rsidR="005D0A0B" w:rsidRPr="000E73AD" w:rsidRDefault="005D0A0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0B78D595" w14:textId="77777777" w:rsidR="005D0A0B" w:rsidRPr="000E73AD" w:rsidRDefault="005D0A0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35A67591" w14:textId="77777777" w:rsidR="005D0A0B" w:rsidRPr="000E73AD" w:rsidRDefault="005D0A0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4DF91D9B" w14:textId="77777777" w:rsidR="005D0A0B" w:rsidRPr="000E73AD" w:rsidRDefault="005D0A0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D0A0B" w:rsidRPr="000E73AD" w14:paraId="279E0A1B" w14:textId="77777777" w:rsidTr="00F92234">
        <w:tc>
          <w:tcPr>
            <w:tcW w:w="2519" w:type="dxa"/>
          </w:tcPr>
          <w:p w14:paraId="1A7991B5" w14:textId="77777777" w:rsidR="005D0A0B" w:rsidRPr="000E73AD" w:rsidRDefault="005D0A0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894" w:type="dxa"/>
          </w:tcPr>
          <w:p w14:paraId="44D79D14" w14:textId="77777777" w:rsidR="005D0A0B" w:rsidRPr="000E73AD" w:rsidRDefault="005D0A0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767" w:type="dxa"/>
            <w:gridSpan w:val="7"/>
          </w:tcPr>
          <w:p w14:paraId="1EB1D751" w14:textId="77777777" w:rsidR="005D0A0B" w:rsidRPr="000E73AD" w:rsidRDefault="005D0A0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7105" w:rsidRPr="000E73AD" w14:paraId="2F445E67" w14:textId="77777777" w:rsidTr="00F92234">
        <w:tc>
          <w:tcPr>
            <w:tcW w:w="2519" w:type="dxa"/>
          </w:tcPr>
          <w:p w14:paraId="74F672D1" w14:textId="77777777" w:rsidR="00357105" w:rsidRPr="000E73AD" w:rsidRDefault="00357105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894" w:type="dxa"/>
          </w:tcPr>
          <w:p w14:paraId="2D9FA0EE" w14:textId="77777777" w:rsidR="00357105" w:rsidRPr="000E73AD" w:rsidRDefault="00357105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1" w:type="dxa"/>
          </w:tcPr>
          <w:p w14:paraId="5FED9E9B" w14:textId="3E3FA227" w:rsidR="00357105" w:rsidRPr="000E73AD" w:rsidRDefault="0070343D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37,552</w:t>
            </w:r>
          </w:p>
        </w:tc>
        <w:tc>
          <w:tcPr>
            <w:tcW w:w="242" w:type="dxa"/>
          </w:tcPr>
          <w:p w14:paraId="39EA7979" w14:textId="77777777" w:rsidR="00357105" w:rsidRPr="000E73AD" w:rsidRDefault="0035710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</w:tcPr>
          <w:p w14:paraId="7342F6A3" w14:textId="29627496" w:rsidR="00357105" w:rsidRPr="000E73AD" w:rsidRDefault="00357105" w:rsidP="00A9166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62,860</w:t>
            </w:r>
          </w:p>
        </w:tc>
        <w:tc>
          <w:tcPr>
            <w:tcW w:w="242" w:type="dxa"/>
          </w:tcPr>
          <w:p w14:paraId="6AFCC9B1" w14:textId="77777777" w:rsidR="00357105" w:rsidRPr="000E73AD" w:rsidRDefault="0035710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7ED27C84" w14:textId="57D23EF0" w:rsidR="00357105" w:rsidRPr="000E73AD" w:rsidRDefault="0070343D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34,012</w:t>
            </w:r>
          </w:p>
        </w:tc>
        <w:tc>
          <w:tcPr>
            <w:tcW w:w="242" w:type="dxa"/>
          </w:tcPr>
          <w:p w14:paraId="6BFFBF79" w14:textId="77777777" w:rsidR="00357105" w:rsidRPr="000E73AD" w:rsidRDefault="0035710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14:paraId="4D6177F9" w14:textId="36400D5D" w:rsidR="00357105" w:rsidRPr="000E73AD" w:rsidRDefault="00357105" w:rsidP="00A9166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59,860</w:t>
            </w:r>
          </w:p>
        </w:tc>
      </w:tr>
      <w:tr w:rsidR="00357105" w:rsidRPr="000E73AD" w14:paraId="5993AB5E" w14:textId="77777777" w:rsidTr="00F92234">
        <w:tc>
          <w:tcPr>
            <w:tcW w:w="2519" w:type="dxa"/>
          </w:tcPr>
          <w:p w14:paraId="6CE6722D" w14:textId="77777777" w:rsidR="00357105" w:rsidRPr="000E73AD" w:rsidRDefault="00357105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894" w:type="dxa"/>
          </w:tcPr>
          <w:p w14:paraId="5FB7239A" w14:textId="77777777" w:rsidR="00357105" w:rsidRPr="000E73AD" w:rsidRDefault="00357105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1" w:type="dxa"/>
          </w:tcPr>
          <w:p w14:paraId="0FDDC382" w14:textId="40A7A18C" w:rsidR="00357105" w:rsidRPr="000E73AD" w:rsidRDefault="00F92234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497,462</w:t>
            </w:r>
          </w:p>
        </w:tc>
        <w:tc>
          <w:tcPr>
            <w:tcW w:w="242" w:type="dxa"/>
          </w:tcPr>
          <w:p w14:paraId="49A20FAB" w14:textId="77777777" w:rsidR="00357105" w:rsidRPr="000E73AD" w:rsidRDefault="0035710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</w:tcPr>
          <w:p w14:paraId="693FEADC" w14:textId="6AFF6B0F" w:rsidR="00357105" w:rsidRPr="000E73AD" w:rsidRDefault="00357105" w:rsidP="00A9166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317,608</w:t>
            </w:r>
          </w:p>
        </w:tc>
        <w:tc>
          <w:tcPr>
            <w:tcW w:w="242" w:type="dxa"/>
          </w:tcPr>
          <w:p w14:paraId="5421EEA9" w14:textId="77777777" w:rsidR="00357105" w:rsidRPr="000E73AD" w:rsidRDefault="0035710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34CDA316" w14:textId="496F82D8" w:rsidR="00357105" w:rsidRPr="000E73AD" w:rsidRDefault="00F92234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480,232</w:t>
            </w:r>
          </w:p>
        </w:tc>
        <w:tc>
          <w:tcPr>
            <w:tcW w:w="242" w:type="dxa"/>
          </w:tcPr>
          <w:p w14:paraId="4FF646BA" w14:textId="77777777" w:rsidR="00357105" w:rsidRPr="000E73AD" w:rsidRDefault="0035710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14:paraId="36042F34" w14:textId="6F490CE9" w:rsidR="00357105" w:rsidRPr="000E73AD" w:rsidRDefault="00357105" w:rsidP="00A9166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301,569</w:t>
            </w:r>
          </w:p>
        </w:tc>
      </w:tr>
      <w:tr w:rsidR="00357105" w:rsidRPr="000E73AD" w14:paraId="518FC986" w14:textId="77777777" w:rsidTr="00F92234">
        <w:tc>
          <w:tcPr>
            <w:tcW w:w="2519" w:type="dxa"/>
          </w:tcPr>
          <w:p w14:paraId="112207F3" w14:textId="77777777" w:rsidR="00357105" w:rsidRPr="000E73AD" w:rsidRDefault="00357105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894" w:type="dxa"/>
          </w:tcPr>
          <w:p w14:paraId="61979DBD" w14:textId="77777777" w:rsidR="00357105" w:rsidRPr="000E73AD" w:rsidRDefault="00357105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1" w:type="dxa"/>
          </w:tcPr>
          <w:p w14:paraId="108B38CD" w14:textId="54B7E4D6" w:rsidR="00357105" w:rsidRPr="000E73AD" w:rsidRDefault="00852E7E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76,565</w:t>
            </w:r>
          </w:p>
        </w:tc>
        <w:tc>
          <w:tcPr>
            <w:tcW w:w="242" w:type="dxa"/>
          </w:tcPr>
          <w:p w14:paraId="480EBB7B" w14:textId="77777777" w:rsidR="00357105" w:rsidRPr="000E73AD" w:rsidRDefault="0035710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</w:tcPr>
          <w:p w14:paraId="783B418F" w14:textId="24610CB4" w:rsidR="00357105" w:rsidRPr="000E73AD" w:rsidRDefault="00357105" w:rsidP="00A9166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78,631</w:t>
            </w:r>
          </w:p>
        </w:tc>
        <w:tc>
          <w:tcPr>
            <w:tcW w:w="242" w:type="dxa"/>
          </w:tcPr>
          <w:p w14:paraId="144F1006" w14:textId="77777777" w:rsidR="00357105" w:rsidRPr="000E73AD" w:rsidRDefault="0035710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3826806F" w14:textId="4A14C791" w:rsidR="00357105" w:rsidRPr="000E73AD" w:rsidRDefault="00852E7E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76,565</w:t>
            </w:r>
          </w:p>
        </w:tc>
        <w:tc>
          <w:tcPr>
            <w:tcW w:w="242" w:type="dxa"/>
          </w:tcPr>
          <w:p w14:paraId="3819FC64" w14:textId="77777777" w:rsidR="00357105" w:rsidRPr="000E73AD" w:rsidRDefault="0035710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14:paraId="57F4488A" w14:textId="7205691F" w:rsidR="00357105" w:rsidRPr="000E73AD" w:rsidRDefault="00357105" w:rsidP="00A9166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78,631</w:t>
            </w:r>
          </w:p>
        </w:tc>
      </w:tr>
      <w:tr w:rsidR="005D0A0B" w:rsidRPr="000E73AD" w14:paraId="63C23E75" w14:textId="77777777" w:rsidTr="00F92234">
        <w:tc>
          <w:tcPr>
            <w:tcW w:w="2519" w:type="dxa"/>
          </w:tcPr>
          <w:p w14:paraId="0C23DC30" w14:textId="77777777" w:rsidR="005D0A0B" w:rsidRPr="000E73AD" w:rsidRDefault="005D0A0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4" w:type="dxa"/>
          </w:tcPr>
          <w:p w14:paraId="56C2CD64" w14:textId="77777777" w:rsidR="005D0A0B" w:rsidRPr="000E73AD" w:rsidRDefault="005D0A0B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1" w:type="dxa"/>
            <w:tcBorders>
              <w:top w:val="single" w:sz="4" w:space="0" w:color="auto"/>
              <w:bottom w:val="double" w:sz="4" w:space="0" w:color="auto"/>
            </w:tcBorders>
          </w:tcPr>
          <w:p w14:paraId="0A4E58C3" w14:textId="5BC2DA2C" w:rsidR="005D0A0B" w:rsidRPr="000E73AD" w:rsidRDefault="00612587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611</w:t>
            </w:r>
            <w:r w:rsidR="00852E7E"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579</w:t>
            </w:r>
          </w:p>
        </w:tc>
        <w:tc>
          <w:tcPr>
            <w:tcW w:w="242" w:type="dxa"/>
          </w:tcPr>
          <w:p w14:paraId="7AAFE5BC" w14:textId="77777777" w:rsidR="005D0A0B" w:rsidRPr="000E73AD" w:rsidRDefault="005D0A0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490D66A4" w14:textId="6870974F" w:rsidR="005D0A0B" w:rsidRPr="000E73AD" w:rsidRDefault="005D0A0B" w:rsidP="00A9166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459,099</w:t>
            </w:r>
          </w:p>
        </w:tc>
        <w:tc>
          <w:tcPr>
            <w:tcW w:w="242" w:type="dxa"/>
          </w:tcPr>
          <w:p w14:paraId="22277979" w14:textId="77777777" w:rsidR="005D0A0B" w:rsidRPr="000E73AD" w:rsidRDefault="005D0A0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5F6BCCE7" w14:textId="5C7F4107" w:rsidR="005D0A0B" w:rsidRPr="000E73AD" w:rsidRDefault="00612587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590</w:t>
            </w:r>
            <w:r w:rsidR="00852E7E"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809</w:t>
            </w:r>
          </w:p>
        </w:tc>
        <w:tc>
          <w:tcPr>
            <w:tcW w:w="242" w:type="dxa"/>
          </w:tcPr>
          <w:p w14:paraId="45A0B1BA" w14:textId="77777777" w:rsidR="005D0A0B" w:rsidRPr="000E73AD" w:rsidRDefault="005D0A0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40CF176B" w14:textId="10BE5D95" w:rsidR="005D0A0B" w:rsidRPr="000E73AD" w:rsidRDefault="005D0A0B" w:rsidP="00A9166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440,060</w:t>
            </w:r>
          </w:p>
        </w:tc>
      </w:tr>
    </w:tbl>
    <w:p w14:paraId="21C52C97" w14:textId="244C5906" w:rsidR="00DB7EE9" w:rsidRPr="00BB3944" w:rsidRDefault="00DB7EE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</w:p>
    <w:p w14:paraId="699A28DC" w14:textId="5A1E80B9" w:rsidR="00BB3944" w:rsidRDefault="007361AF" w:rsidP="00BB3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0E73AD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วันที่ </w:t>
      </w:r>
      <w:r w:rsidR="00510326" w:rsidRPr="000E73AD">
        <w:rPr>
          <w:rFonts w:asciiTheme="majorBidi" w:hAnsiTheme="majorBidi" w:cstheme="majorBidi"/>
          <w:sz w:val="30"/>
          <w:szCs w:val="30"/>
        </w:rPr>
        <w:t xml:space="preserve">30 </w:t>
      </w:r>
      <w:r w:rsidR="00510326" w:rsidRPr="000E73A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002511" w:rsidRPr="000E73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02511" w:rsidRPr="000E73AD">
        <w:rPr>
          <w:rFonts w:asciiTheme="majorBidi" w:hAnsiTheme="majorBidi" w:cstheme="majorBidi"/>
          <w:sz w:val="30"/>
          <w:szCs w:val="30"/>
        </w:rPr>
        <w:t>2563</w:t>
      </w:r>
      <w:r w:rsidRPr="000E73AD">
        <w:rPr>
          <w:rFonts w:asciiTheme="majorBidi" w:hAnsiTheme="majorBidi" w:cstheme="majorBidi"/>
          <w:sz w:val="30"/>
          <w:szCs w:val="30"/>
          <w:cs/>
          <w:lang w:val="th-TH"/>
        </w:rPr>
        <w:t xml:space="preserve"> กลุ่มบริษัทมีวงเงินกู้ยืมที่ยังไม่ได้เบิกใช้จากสถาบันการเงินเป็นจำนวน</w:t>
      </w:r>
      <w:r w:rsidR="00E63CCD" w:rsidRPr="000E73AD">
        <w:rPr>
          <w:rFonts w:asciiTheme="majorBidi" w:hAnsiTheme="majorBidi" w:cstheme="majorBidi" w:hint="cs"/>
          <w:sz w:val="30"/>
          <w:szCs w:val="30"/>
          <w:cs/>
          <w:lang w:val="th-TH"/>
        </w:rPr>
        <w:t>เงินรวม</w:t>
      </w:r>
      <w:r w:rsidR="00417B36" w:rsidRPr="000E73AD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4E6E9D" w:rsidRPr="000E73AD">
        <w:rPr>
          <w:rFonts w:asciiTheme="majorBidi" w:hAnsiTheme="majorBidi" w:cstheme="majorBidi"/>
          <w:sz w:val="30"/>
          <w:szCs w:val="30"/>
        </w:rPr>
        <w:t>683.46</w:t>
      </w:r>
      <w:r w:rsidRPr="000E73AD">
        <w:rPr>
          <w:rFonts w:asciiTheme="majorBidi" w:hAnsiTheme="majorBidi" w:cstheme="majorBidi"/>
          <w:sz w:val="30"/>
          <w:szCs w:val="30"/>
          <w:cs/>
          <w:lang w:val="th-TH"/>
        </w:rPr>
        <w:t xml:space="preserve"> ล้านบาท</w:t>
      </w:r>
      <w:r w:rsidR="00E63CCD" w:rsidRPr="000E73AD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0E73AD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="00EC1A70" w:rsidRPr="000E73AD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0E73AD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ธันวาคม </w:t>
      </w:r>
      <w:r w:rsidR="00EC1A70" w:rsidRPr="000E73AD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0E73AD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: </w:t>
      </w:r>
      <w:r w:rsidR="00EC1A70" w:rsidRPr="000E73AD">
        <w:rPr>
          <w:rFonts w:asciiTheme="majorBidi" w:hAnsiTheme="majorBidi" w:cstheme="majorBidi"/>
          <w:i/>
          <w:iCs/>
          <w:sz w:val="30"/>
          <w:szCs w:val="30"/>
        </w:rPr>
        <w:t>67</w:t>
      </w:r>
      <w:r w:rsidRPr="000E73AD">
        <w:rPr>
          <w:rFonts w:asciiTheme="majorBidi" w:hAnsiTheme="majorBidi" w:cstheme="majorBidi"/>
          <w:i/>
          <w:iCs/>
          <w:sz w:val="30"/>
          <w:szCs w:val="30"/>
        </w:rPr>
        <w:t>8.50</w:t>
      </w:r>
      <w:r w:rsidRPr="000E73AD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ล้านบาท)</w:t>
      </w:r>
      <w:r w:rsidR="00BB394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br w:type="page"/>
      </w:r>
    </w:p>
    <w:p w14:paraId="5CCEB15C" w14:textId="28084480" w:rsidR="003E50D8" w:rsidRPr="000E73AD" w:rsidRDefault="003E50D8" w:rsidP="00876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0E73AD">
        <w:rPr>
          <w:rFonts w:asciiTheme="majorBidi" w:hAnsiTheme="majorBidi" w:hint="cs"/>
          <w:sz w:val="30"/>
          <w:szCs w:val="30"/>
          <w:cs/>
          <w:lang w:val="th-TH"/>
        </w:rPr>
        <w:lastRenderedPageBreak/>
        <w:t>ตามที่บริษัทและบริษัท</w:t>
      </w:r>
      <w:r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E73AD">
        <w:rPr>
          <w:rFonts w:asciiTheme="majorBidi" w:hAnsiTheme="majorBidi" w:hint="cs"/>
          <w:sz w:val="30"/>
          <w:szCs w:val="30"/>
          <w:cs/>
          <w:lang w:val="th-TH"/>
        </w:rPr>
        <w:t>สแกน</w:t>
      </w:r>
      <w:r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E73AD">
        <w:rPr>
          <w:rFonts w:asciiTheme="majorBidi" w:hAnsiTheme="majorBidi" w:hint="cs"/>
          <w:sz w:val="30"/>
          <w:szCs w:val="30"/>
          <w:cs/>
          <w:lang w:val="th-TH"/>
        </w:rPr>
        <w:t>อินเตอร์</w:t>
      </w:r>
      <w:r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E73AD">
        <w:rPr>
          <w:rFonts w:asciiTheme="majorBidi" w:hAnsiTheme="majorBidi" w:hint="cs"/>
          <w:sz w:val="30"/>
          <w:szCs w:val="30"/>
          <w:cs/>
          <w:lang w:val="th-TH"/>
        </w:rPr>
        <w:t>จำกัด</w:t>
      </w:r>
      <w:r w:rsidRPr="000E73AD">
        <w:rPr>
          <w:rFonts w:asciiTheme="majorBidi" w:hAnsiTheme="majorBidi"/>
          <w:sz w:val="30"/>
          <w:szCs w:val="30"/>
          <w:cs/>
          <w:lang w:val="th-TH"/>
        </w:rPr>
        <w:t xml:space="preserve"> (</w:t>
      </w:r>
      <w:r w:rsidRPr="000E73AD">
        <w:rPr>
          <w:rFonts w:asciiTheme="majorBidi" w:hAnsiTheme="majorBidi" w:hint="cs"/>
          <w:sz w:val="30"/>
          <w:szCs w:val="30"/>
          <w:cs/>
          <w:lang w:val="th-TH"/>
        </w:rPr>
        <w:t>มหาชน</w:t>
      </w:r>
      <w:r w:rsidRPr="000E73AD">
        <w:rPr>
          <w:rFonts w:asciiTheme="majorBidi" w:hAnsiTheme="majorBidi"/>
          <w:sz w:val="30"/>
          <w:szCs w:val="30"/>
          <w:cs/>
          <w:lang w:val="th-TH"/>
        </w:rPr>
        <w:t>) (“</w:t>
      </w:r>
      <w:r w:rsidRPr="000E73AD">
        <w:rPr>
          <w:rFonts w:asciiTheme="majorBidi" w:hAnsiTheme="majorBidi"/>
          <w:sz w:val="30"/>
          <w:szCs w:val="30"/>
          <w:lang w:val="th-TH"/>
        </w:rPr>
        <w:t xml:space="preserve">SCN”) </w:t>
      </w:r>
      <w:r w:rsidRPr="000E73AD">
        <w:rPr>
          <w:rFonts w:asciiTheme="majorBidi" w:hAnsiTheme="majorBidi" w:hint="cs"/>
          <w:sz w:val="30"/>
          <w:szCs w:val="30"/>
          <w:cs/>
          <w:lang w:val="th-TH"/>
        </w:rPr>
        <w:t>ได้ตกลงเข้าทำสัญญาร่วมทำงานโครงการซื้อรถโดยสารปรับอากาศใช้เชื้อเพลิงก๊าซธรรมชาติ</w:t>
      </w:r>
      <w:r w:rsidRPr="000E73AD">
        <w:rPr>
          <w:rFonts w:asciiTheme="majorBidi" w:hAnsiTheme="majorBidi"/>
          <w:sz w:val="30"/>
          <w:szCs w:val="30"/>
          <w:cs/>
          <w:lang w:val="th-TH"/>
        </w:rPr>
        <w:t xml:space="preserve"> (</w:t>
      </w:r>
      <w:r w:rsidRPr="000E73AD">
        <w:rPr>
          <w:rFonts w:asciiTheme="majorBidi" w:hAnsiTheme="majorBidi"/>
          <w:sz w:val="30"/>
          <w:szCs w:val="30"/>
          <w:lang w:val="th-TH"/>
        </w:rPr>
        <w:t xml:space="preserve">NGV) </w:t>
      </w:r>
      <w:r w:rsidRPr="000E73AD">
        <w:rPr>
          <w:rFonts w:asciiTheme="majorBidi" w:hAnsiTheme="majorBidi" w:hint="cs"/>
          <w:sz w:val="30"/>
          <w:szCs w:val="30"/>
          <w:cs/>
          <w:lang w:val="th-TH"/>
        </w:rPr>
        <w:t>พร้อมซ่อมแซมและบำรุงรักษารถโดยสารจำนวน</w:t>
      </w:r>
      <w:r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100562" w:rsidRPr="000E73AD">
        <w:rPr>
          <w:rFonts w:asciiTheme="majorBidi" w:hAnsiTheme="majorBidi"/>
          <w:sz w:val="30"/>
          <w:szCs w:val="30"/>
        </w:rPr>
        <w:t>489</w:t>
      </w:r>
      <w:r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E73AD">
        <w:rPr>
          <w:rFonts w:asciiTheme="majorBidi" w:hAnsiTheme="majorBidi" w:hint="cs"/>
          <w:sz w:val="30"/>
          <w:szCs w:val="30"/>
          <w:cs/>
          <w:lang w:val="th-TH"/>
        </w:rPr>
        <w:t>คันในปี</w:t>
      </w:r>
      <w:r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100562" w:rsidRPr="000E73AD">
        <w:rPr>
          <w:rFonts w:asciiTheme="majorBidi" w:hAnsiTheme="majorBidi"/>
          <w:sz w:val="30"/>
          <w:szCs w:val="30"/>
        </w:rPr>
        <w:t>2560</w:t>
      </w:r>
      <w:r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E73AD">
        <w:rPr>
          <w:rFonts w:asciiTheme="majorBidi" w:hAnsiTheme="majorBidi" w:hint="cs"/>
          <w:sz w:val="30"/>
          <w:szCs w:val="30"/>
          <w:cs/>
          <w:lang w:val="th-TH"/>
        </w:rPr>
        <w:t>กลุ่มร่วมทำงาน</w:t>
      </w:r>
      <w:r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E73AD">
        <w:rPr>
          <w:rFonts w:asciiTheme="majorBidi" w:hAnsiTheme="majorBidi"/>
          <w:sz w:val="30"/>
          <w:szCs w:val="30"/>
          <w:lang w:val="th-TH"/>
        </w:rPr>
        <w:t xml:space="preserve">SCN-CHO </w:t>
      </w:r>
      <w:r w:rsidRPr="000E73AD">
        <w:rPr>
          <w:rFonts w:asciiTheme="majorBidi" w:hAnsiTheme="majorBidi" w:hint="cs"/>
          <w:sz w:val="30"/>
          <w:szCs w:val="30"/>
          <w:cs/>
          <w:lang w:val="th-TH"/>
        </w:rPr>
        <w:t>ได้</w:t>
      </w:r>
      <w:r w:rsidR="00057492">
        <w:rPr>
          <w:rFonts w:asciiTheme="majorBidi" w:hAnsiTheme="majorBidi" w:hint="cs"/>
          <w:sz w:val="30"/>
          <w:szCs w:val="30"/>
          <w:cs/>
          <w:lang w:val="th-TH"/>
        </w:rPr>
        <w:t>รับเงินกู้ยืม</w:t>
      </w:r>
      <w:r w:rsidR="00493638">
        <w:rPr>
          <w:rFonts w:asciiTheme="majorBidi" w:hAnsiTheme="majorBidi" w:hint="cs"/>
          <w:sz w:val="30"/>
          <w:szCs w:val="30"/>
          <w:cs/>
          <w:lang w:val="th-TH"/>
        </w:rPr>
        <w:t xml:space="preserve">จาก </w:t>
      </w:r>
      <w:r w:rsidR="00493638">
        <w:rPr>
          <w:rFonts w:asciiTheme="majorBidi" w:hAnsiTheme="majorBidi"/>
          <w:sz w:val="30"/>
          <w:szCs w:val="30"/>
        </w:rPr>
        <w:t xml:space="preserve">SCN </w:t>
      </w:r>
      <w:r w:rsidR="00A041CE">
        <w:rPr>
          <w:rFonts w:asciiTheme="majorBidi" w:hAnsiTheme="majorBidi" w:hint="cs"/>
          <w:sz w:val="30"/>
          <w:szCs w:val="30"/>
          <w:cs/>
        </w:rPr>
        <w:t>ซึ่งนำ</w:t>
      </w:r>
      <w:r w:rsidR="00484411">
        <w:rPr>
          <w:rFonts w:asciiTheme="majorBidi" w:hAnsiTheme="majorBidi" w:hint="cs"/>
          <w:sz w:val="30"/>
          <w:szCs w:val="30"/>
          <w:cs/>
        </w:rPr>
        <w:t>มา</w:t>
      </w:r>
      <w:r w:rsidR="00057492">
        <w:rPr>
          <w:rFonts w:asciiTheme="majorBidi" w:hAnsiTheme="majorBidi" w:hint="cs"/>
          <w:sz w:val="30"/>
          <w:szCs w:val="30"/>
          <w:cs/>
          <w:lang w:val="th-TH"/>
        </w:rPr>
        <w:t>ใช้ใน</w:t>
      </w:r>
      <w:r w:rsidRPr="000E73AD">
        <w:rPr>
          <w:rFonts w:asciiTheme="majorBidi" w:hAnsiTheme="majorBidi" w:hint="cs"/>
          <w:sz w:val="30"/>
          <w:szCs w:val="30"/>
          <w:cs/>
          <w:lang w:val="th-TH"/>
        </w:rPr>
        <w:t>การวางเงินหลักประกันรถเมล์</w:t>
      </w:r>
      <w:r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E73AD">
        <w:rPr>
          <w:rFonts w:asciiTheme="majorBidi" w:hAnsiTheme="majorBidi" w:hint="cs"/>
          <w:sz w:val="30"/>
          <w:szCs w:val="30"/>
          <w:cs/>
          <w:lang w:val="th-TH"/>
        </w:rPr>
        <w:t>จำนวน</w:t>
      </w:r>
      <w:r w:rsidR="00057492">
        <w:rPr>
          <w:rFonts w:asciiTheme="majorBidi" w:hAnsiTheme="majorBidi" w:hint="cs"/>
          <w:sz w:val="30"/>
          <w:szCs w:val="30"/>
          <w:cs/>
          <w:lang w:val="th-TH"/>
        </w:rPr>
        <w:t>เงิน</w:t>
      </w:r>
      <w:r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100562" w:rsidRPr="000E73AD">
        <w:rPr>
          <w:rFonts w:asciiTheme="majorBidi" w:hAnsiTheme="majorBidi"/>
          <w:sz w:val="30"/>
          <w:szCs w:val="30"/>
        </w:rPr>
        <w:t>426</w:t>
      </w:r>
      <w:r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E73AD">
        <w:rPr>
          <w:rFonts w:asciiTheme="majorBidi" w:hAnsiTheme="majorBidi" w:hint="cs"/>
          <w:sz w:val="30"/>
          <w:szCs w:val="30"/>
          <w:cs/>
          <w:lang w:val="th-TH"/>
        </w:rPr>
        <w:t>ล้านบาท</w:t>
      </w:r>
      <w:r w:rsidRPr="000E73AD">
        <w:rPr>
          <w:rFonts w:asciiTheme="majorBidi" w:hAnsiTheme="majorBidi"/>
          <w:sz w:val="30"/>
          <w:szCs w:val="30"/>
          <w:cs/>
          <w:lang w:val="th-TH"/>
        </w:rPr>
        <w:t xml:space="preserve"> (</w:t>
      </w:r>
      <w:r w:rsidRPr="000E73AD">
        <w:rPr>
          <w:rFonts w:asciiTheme="majorBidi" w:hAnsiTheme="majorBidi" w:hint="cs"/>
          <w:sz w:val="30"/>
          <w:szCs w:val="30"/>
          <w:cs/>
          <w:lang w:val="th-TH"/>
        </w:rPr>
        <w:t>คิดเป็นส่วนของกลุ่มบริษัท</w:t>
      </w:r>
      <w:r w:rsidR="003A16E0" w:rsidRPr="000E73AD">
        <w:rPr>
          <w:rFonts w:asciiTheme="majorBidi" w:hAnsiTheme="majorBidi" w:hint="cs"/>
          <w:sz w:val="30"/>
          <w:szCs w:val="30"/>
          <w:cs/>
          <w:lang w:val="th-TH"/>
        </w:rPr>
        <w:t>จำนวน</w:t>
      </w:r>
      <w:r w:rsidR="00057492">
        <w:rPr>
          <w:rFonts w:asciiTheme="majorBidi" w:hAnsiTheme="majorBidi" w:hint="cs"/>
          <w:sz w:val="30"/>
          <w:szCs w:val="30"/>
          <w:cs/>
          <w:lang w:val="th-TH"/>
        </w:rPr>
        <w:t>เงิน</w:t>
      </w:r>
      <w:r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100562" w:rsidRPr="000E73AD">
        <w:rPr>
          <w:rFonts w:asciiTheme="majorBidi" w:hAnsiTheme="majorBidi"/>
          <w:sz w:val="30"/>
          <w:szCs w:val="30"/>
        </w:rPr>
        <w:t>213</w:t>
      </w:r>
      <w:r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E73AD">
        <w:rPr>
          <w:rFonts w:asciiTheme="majorBidi" w:hAnsiTheme="majorBidi" w:hint="cs"/>
          <w:sz w:val="30"/>
          <w:szCs w:val="30"/>
          <w:cs/>
          <w:lang w:val="th-TH"/>
        </w:rPr>
        <w:t>ล้านบาท</w:t>
      </w:r>
      <w:r w:rsidRPr="000E73AD">
        <w:rPr>
          <w:rFonts w:asciiTheme="majorBidi" w:hAnsiTheme="majorBidi"/>
          <w:sz w:val="30"/>
          <w:szCs w:val="30"/>
          <w:cs/>
          <w:lang w:val="th-TH"/>
        </w:rPr>
        <w:t xml:space="preserve">) </w:t>
      </w:r>
      <w:r w:rsidRPr="000E73AD">
        <w:rPr>
          <w:rFonts w:asciiTheme="majorBidi" w:hAnsiTheme="majorBidi" w:hint="cs"/>
          <w:sz w:val="30"/>
          <w:szCs w:val="30"/>
          <w:cs/>
          <w:lang w:val="th-TH"/>
        </w:rPr>
        <w:t>แก่องค์การขนส่งมวลชนกรุงเทพ</w:t>
      </w:r>
      <w:r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E73AD">
        <w:rPr>
          <w:rFonts w:asciiTheme="majorBidi" w:hAnsiTheme="majorBidi" w:hint="cs"/>
          <w:sz w:val="30"/>
          <w:szCs w:val="30"/>
          <w:cs/>
          <w:lang w:val="th-TH"/>
        </w:rPr>
        <w:t>ซึ่งภายใต้สัญญาดังกล่าว</w:t>
      </w:r>
      <w:r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A041CE">
        <w:rPr>
          <w:rFonts w:asciiTheme="majorBidi" w:hAnsiTheme="majorBidi" w:hint="cs"/>
          <w:sz w:val="30"/>
          <w:szCs w:val="30"/>
          <w:cs/>
          <w:lang w:val="th-TH"/>
        </w:rPr>
        <w:t>การวาง</w:t>
      </w:r>
      <w:r w:rsidRPr="000E73AD">
        <w:rPr>
          <w:rFonts w:asciiTheme="majorBidi" w:hAnsiTheme="majorBidi" w:hint="cs"/>
          <w:sz w:val="30"/>
          <w:szCs w:val="30"/>
          <w:cs/>
          <w:lang w:val="th-TH"/>
        </w:rPr>
        <w:t>หลักประกันรถเมล์จะมีกำหนดระยะเวลา</w:t>
      </w:r>
      <w:r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100562" w:rsidRPr="000E73AD">
        <w:rPr>
          <w:rFonts w:asciiTheme="majorBidi" w:hAnsiTheme="majorBidi"/>
          <w:sz w:val="30"/>
          <w:szCs w:val="30"/>
        </w:rPr>
        <w:t>10</w:t>
      </w:r>
      <w:r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E73AD">
        <w:rPr>
          <w:rFonts w:asciiTheme="majorBidi" w:hAnsiTheme="majorBidi" w:hint="cs"/>
          <w:sz w:val="30"/>
          <w:szCs w:val="30"/>
          <w:cs/>
          <w:lang w:val="th-TH"/>
        </w:rPr>
        <w:t>ปี</w:t>
      </w:r>
      <w:r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E73AD">
        <w:rPr>
          <w:rFonts w:asciiTheme="majorBidi" w:hAnsiTheme="majorBidi" w:hint="cs"/>
          <w:sz w:val="30"/>
          <w:szCs w:val="30"/>
          <w:cs/>
          <w:lang w:val="th-TH"/>
        </w:rPr>
        <w:t>นับ</w:t>
      </w:r>
      <w:r w:rsidR="00057492">
        <w:rPr>
          <w:rFonts w:asciiTheme="majorBidi" w:hAnsiTheme="majorBidi" w:hint="cs"/>
          <w:sz w:val="30"/>
          <w:szCs w:val="30"/>
          <w:cs/>
          <w:lang w:val="th-TH"/>
        </w:rPr>
        <w:t>ตั้ง</w:t>
      </w:r>
      <w:r w:rsidRPr="000E73AD">
        <w:rPr>
          <w:rFonts w:asciiTheme="majorBidi" w:hAnsiTheme="majorBidi" w:hint="cs"/>
          <w:sz w:val="30"/>
          <w:szCs w:val="30"/>
          <w:cs/>
          <w:lang w:val="th-TH"/>
        </w:rPr>
        <w:t>แต่วันที่</w:t>
      </w:r>
      <w:r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100562" w:rsidRPr="000E73AD">
        <w:rPr>
          <w:rFonts w:asciiTheme="majorBidi" w:hAnsiTheme="majorBidi"/>
          <w:sz w:val="30"/>
          <w:szCs w:val="30"/>
        </w:rPr>
        <w:t>27</w:t>
      </w:r>
      <w:r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E73AD">
        <w:rPr>
          <w:rFonts w:asciiTheme="majorBidi" w:hAnsiTheme="majorBidi" w:hint="cs"/>
          <w:sz w:val="30"/>
          <w:szCs w:val="30"/>
          <w:cs/>
          <w:lang w:val="th-TH"/>
        </w:rPr>
        <w:t>ธันวาคม</w:t>
      </w:r>
      <w:r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100562" w:rsidRPr="000E73AD">
        <w:rPr>
          <w:rFonts w:asciiTheme="majorBidi" w:hAnsiTheme="majorBidi"/>
          <w:sz w:val="30"/>
          <w:szCs w:val="30"/>
        </w:rPr>
        <w:t>2560</w:t>
      </w:r>
      <w:r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E73AD">
        <w:rPr>
          <w:rFonts w:asciiTheme="majorBidi" w:hAnsiTheme="majorBidi" w:hint="cs"/>
          <w:sz w:val="30"/>
          <w:szCs w:val="30"/>
          <w:cs/>
          <w:lang w:val="th-TH"/>
        </w:rPr>
        <w:t>โดยองค์การขนส่งมวลชนจะคืนหลักประกันโดยไม่มีดอกเบี้ยให้แก่กลุ่มร่วมทำงาน</w:t>
      </w:r>
      <w:r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E73AD">
        <w:rPr>
          <w:rFonts w:asciiTheme="majorBidi" w:hAnsiTheme="majorBidi"/>
          <w:sz w:val="30"/>
          <w:szCs w:val="30"/>
          <w:lang w:val="th-TH"/>
        </w:rPr>
        <w:t xml:space="preserve">SCN-CHO </w:t>
      </w:r>
      <w:r w:rsidRPr="000E73AD">
        <w:rPr>
          <w:rFonts w:asciiTheme="majorBidi" w:hAnsiTheme="majorBidi" w:hint="cs"/>
          <w:sz w:val="30"/>
          <w:szCs w:val="30"/>
          <w:cs/>
          <w:lang w:val="th-TH"/>
        </w:rPr>
        <w:t>ภายใน</w:t>
      </w:r>
      <w:r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100562" w:rsidRPr="000E73AD">
        <w:rPr>
          <w:rFonts w:asciiTheme="majorBidi" w:hAnsiTheme="majorBidi"/>
          <w:sz w:val="30"/>
          <w:szCs w:val="30"/>
        </w:rPr>
        <w:t>15</w:t>
      </w:r>
      <w:r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E73AD">
        <w:rPr>
          <w:rFonts w:asciiTheme="majorBidi" w:hAnsiTheme="majorBidi" w:hint="cs"/>
          <w:sz w:val="30"/>
          <w:szCs w:val="30"/>
          <w:cs/>
          <w:lang w:val="th-TH"/>
        </w:rPr>
        <w:t>วัน</w:t>
      </w:r>
      <w:r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E73AD">
        <w:rPr>
          <w:rFonts w:asciiTheme="majorBidi" w:hAnsiTheme="majorBidi" w:hint="cs"/>
          <w:sz w:val="30"/>
          <w:szCs w:val="30"/>
          <w:cs/>
          <w:lang w:val="th-TH"/>
        </w:rPr>
        <w:t>นับแต่วันที่กลุ่มร่วมทำงาน</w:t>
      </w:r>
      <w:r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D22840">
        <w:rPr>
          <w:rFonts w:asciiTheme="majorBidi" w:hAnsiTheme="majorBidi" w:hint="cs"/>
          <w:sz w:val="30"/>
          <w:szCs w:val="30"/>
          <w:cs/>
          <w:lang w:val="th-TH"/>
        </w:rPr>
        <w:t>SCN</w:t>
      </w:r>
      <w:r w:rsidRPr="000E73AD">
        <w:rPr>
          <w:rFonts w:asciiTheme="majorBidi" w:hAnsiTheme="majorBidi"/>
          <w:sz w:val="30"/>
          <w:szCs w:val="30"/>
          <w:lang w:val="th-TH"/>
        </w:rPr>
        <w:t>-</w:t>
      </w:r>
      <w:r w:rsidR="00D22840">
        <w:rPr>
          <w:rFonts w:asciiTheme="majorBidi" w:hAnsiTheme="majorBidi" w:hint="cs"/>
          <w:sz w:val="30"/>
          <w:szCs w:val="30"/>
          <w:cs/>
          <w:lang w:val="th-TH"/>
        </w:rPr>
        <w:t>CHO</w:t>
      </w:r>
      <w:r w:rsidRPr="000E73AD">
        <w:rPr>
          <w:rFonts w:asciiTheme="majorBidi" w:hAnsiTheme="majorBidi"/>
          <w:sz w:val="30"/>
          <w:szCs w:val="30"/>
          <w:lang w:val="th-TH"/>
        </w:rPr>
        <w:t xml:space="preserve"> </w:t>
      </w:r>
      <w:r w:rsidRPr="000E73AD">
        <w:rPr>
          <w:rFonts w:asciiTheme="majorBidi" w:hAnsiTheme="majorBidi" w:hint="cs"/>
          <w:sz w:val="30"/>
          <w:szCs w:val="30"/>
          <w:cs/>
          <w:lang w:val="th-TH"/>
        </w:rPr>
        <w:t>พ้นจากข้อผูกพันตามสัญญาซื้อขายรถเมล์แล้ว</w:t>
      </w:r>
    </w:p>
    <w:p w14:paraId="00770B50" w14:textId="77777777" w:rsidR="003E50D8" w:rsidRPr="000E73AD" w:rsidRDefault="003E50D8" w:rsidP="00876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5349779A" w14:textId="659D0DE2" w:rsidR="00A24581" w:rsidRPr="00274788" w:rsidRDefault="00A041CE" w:rsidP="00A24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hint="cs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  <w:lang w:val="th-TH"/>
        </w:rPr>
        <w:t>ทั้งนี้</w:t>
      </w:r>
      <w:r w:rsidR="00D314DC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057492">
        <w:rPr>
          <w:rFonts w:asciiTheme="majorBidi" w:hAnsiTheme="majorBidi" w:hint="cs"/>
          <w:sz w:val="30"/>
          <w:szCs w:val="30"/>
          <w:cs/>
          <w:lang w:val="th-TH"/>
        </w:rPr>
        <w:t>เมื่อ</w:t>
      </w:r>
      <w:r w:rsidR="003E50D8" w:rsidRPr="000E73AD">
        <w:rPr>
          <w:rFonts w:asciiTheme="majorBidi" w:hAnsiTheme="majorBidi" w:hint="cs"/>
          <w:sz w:val="30"/>
          <w:szCs w:val="30"/>
          <w:cs/>
          <w:lang w:val="th-TH"/>
        </w:rPr>
        <w:t>วันที่</w:t>
      </w:r>
      <w:r w:rsidR="003E50D8"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100562" w:rsidRPr="000E73AD">
        <w:rPr>
          <w:rFonts w:asciiTheme="majorBidi" w:hAnsiTheme="majorBidi"/>
          <w:sz w:val="30"/>
          <w:szCs w:val="30"/>
        </w:rPr>
        <w:t>30</w:t>
      </w:r>
      <w:r w:rsidR="003E50D8"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3E50D8" w:rsidRPr="000E73AD">
        <w:rPr>
          <w:rFonts w:asciiTheme="majorBidi" w:hAnsiTheme="majorBidi" w:hint="cs"/>
          <w:sz w:val="30"/>
          <w:szCs w:val="30"/>
          <w:cs/>
          <w:lang w:val="th-TH"/>
        </w:rPr>
        <w:t>กันยายน</w:t>
      </w:r>
      <w:r w:rsidR="003E50D8"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100562" w:rsidRPr="000E73AD">
        <w:rPr>
          <w:rFonts w:asciiTheme="majorBidi" w:hAnsiTheme="majorBidi"/>
          <w:sz w:val="30"/>
          <w:szCs w:val="30"/>
        </w:rPr>
        <w:t>2563</w:t>
      </w:r>
      <w:r w:rsidR="003E50D8"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3E50D8" w:rsidRPr="000E73AD">
        <w:rPr>
          <w:rFonts w:asciiTheme="majorBidi" w:hAnsiTheme="majorBidi" w:hint="cs"/>
          <w:sz w:val="30"/>
          <w:szCs w:val="30"/>
          <w:cs/>
          <w:lang w:val="th-TH"/>
        </w:rPr>
        <w:t>กลุ่มบริษัทได้ทำบันทึกข้อตกลงร่วมกันว่า</w:t>
      </w:r>
      <w:r w:rsidR="003E50D8"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3E50D8" w:rsidRPr="000E73AD">
        <w:rPr>
          <w:rFonts w:asciiTheme="majorBidi" w:hAnsiTheme="majorBidi" w:hint="cs"/>
          <w:sz w:val="30"/>
          <w:szCs w:val="30"/>
          <w:cs/>
          <w:lang w:val="th-TH"/>
        </w:rPr>
        <w:t>กลุ่มร่วมทำงาน</w:t>
      </w:r>
      <w:r w:rsidR="003E50D8"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3E50D8" w:rsidRPr="000E73AD">
        <w:rPr>
          <w:rFonts w:asciiTheme="majorBidi" w:hAnsiTheme="majorBidi"/>
          <w:sz w:val="30"/>
          <w:szCs w:val="30"/>
          <w:lang w:val="th-TH"/>
        </w:rPr>
        <w:t xml:space="preserve">SCN-CHO </w:t>
      </w:r>
      <w:r w:rsidR="003E50D8" w:rsidRPr="000E73AD">
        <w:rPr>
          <w:rFonts w:asciiTheme="majorBidi" w:hAnsiTheme="majorBidi" w:hint="cs"/>
          <w:sz w:val="30"/>
          <w:szCs w:val="30"/>
          <w:cs/>
          <w:lang w:val="th-TH"/>
        </w:rPr>
        <w:t>จะคืนเงินหลักประกันรถเมล์พร้อมค่าตอบแทนให้แก่</w:t>
      </w:r>
      <w:r w:rsidR="003E50D8"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3E50D8" w:rsidRPr="000E73AD">
        <w:rPr>
          <w:rFonts w:asciiTheme="majorBidi" w:hAnsiTheme="majorBidi"/>
          <w:sz w:val="30"/>
          <w:szCs w:val="30"/>
          <w:lang w:val="th-TH"/>
        </w:rPr>
        <w:t xml:space="preserve">SCN </w:t>
      </w:r>
      <w:r w:rsidR="003E50D8" w:rsidRPr="000E73AD">
        <w:rPr>
          <w:rFonts w:asciiTheme="majorBidi" w:hAnsiTheme="majorBidi" w:hint="cs"/>
          <w:sz w:val="30"/>
          <w:szCs w:val="30"/>
          <w:cs/>
          <w:lang w:val="th-TH"/>
        </w:rPr>
        <w:t>ภายใน</w:t>
      </w:r>
      <w:r w:rsidR="003E50D8"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100562" w:rsidRPr="000E73AD">
        <w:rPr>
          <w:rFonts w:asciiTheme="majorBidi" w:hAnsiTheme="majorBidi"/>
          <w:sz w:val="30"/>
          <w:szCs w:val="30"/>
        </w:rPr>
        <w:t>15</w:t>
      </w:r>
      <w:r w:rsidR="003E50D8"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3E50D8" w:rsidRPr="000E73AD">
        <w:rPr>
          <w:rFonts w:asciiTheme="majorBidi" w:hAnsiTheme="majorBidi" w:hint="cs"/>
          <w:sz w:val="30"/>
          <w:szCs w:val="30"/>
          <w:cs/>
          <w:lang w:val="th-TH"/>
        </w:rPr>
        <w:t>วันนับแต่วันที่กลุ่มร่วมทำงาน</w:t>
      </w:r>
      <w:r w:rsidR="003E50D8"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3E50D8" w:rsidRPr="000E73AD">
        <w:rPr>
          <w:rFonts w:asciiTheme="majorBidi" w:hAnsiTheme="majorBidi"/>
          <w:sz w:val="30"/>
          <w:szCs w:val="30"/>
          <w:lang w:val="th-TH"/>
        </w:rPr>
        <w:t xml:space="preserve">SCN-CHO </w:t>
      </w:r>
      <w:r w:rsidR="003E50D8" w:rsidRPr="000E73AD">
        <w:rPr>
          <w:rFonts w:asciiTheme="majorBidi" w:hAnsiTheme="majorBidi" w:hint="cs"/>
          <w:sz w:val="30"/>
          <w:szCs w:val="30"/>
          <w:cs/>
          <w:lang w:val="th-TH"/>
        </w:rPr>
        <w:t>ได้รับเงินหลักประกันรถเมล์คืนจากองค์การขนส่งมวลชนกรุงเทพ</w:t>
      </w:r>
      <w:r w:rsidR="003E50D8"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3E50D8" w:rsidRPr="000E73AD">
        <w:rPr>
          <w:rFonts w:asciiTheme="majorBidi" w:hAnsiTheme="majorBidi" w:hint="cs"/>
          <w:sz w:val="30"/>
          <w:szCs w:val="30"/>
          <w:cs/>
          <w:lang w:val="th-TH"/>
        </w:rPr>
        <w:t>ดังนั้น</w:t>
      </w:r>
      <w:r w:rsidR="003E50D8"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3E50D8" w:rsidRPr="000E73AD">
        <w:rPr>
          <w:rFonts w:asciiTheme="majorBidi" w:hAnsiTheme="majorBidi" w:hint="cs"/>
          <w:sz w:val="30"/>
          <w:szCs w:val="30"/>
          <w:cs/>
          <w:lang w:val="th-TH"/>
        </w:rPr>
        <w:t>กลุ่มบริษัทจึงจัดประเภทรายการเงินกู้ยืมดังกล่าวจำนวน</w:t>
      </w:r>
      <w:r>
        <w:rPr>
          <w:rFonts w:asciiTheme="majorBidi" w:hAnsiTheme="majorBidi" w:hint="cs"/>
          <w:sz w:val="30"/>
          <w:szCs w:val="30"/>
          <w:cs/>
          <w:lang w:val="th-TH"/>
        </w:rPr>
        <w:t>เงิน</w:t>
      </w:r>
      <w:r w:rsidR="003E50D8"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100562" w:rsidRPr="000E73AD">
        <w:rPr>
          <w:rFonts w:asciiTheme="majorBidi" w:hAnsiTheme="majorBidi"/>
          <w:sz w:val="30"/>
          <w:szCs w:val="30"/>
        </w:rPr>
        <w:t>213</w:t>
      </w:r>
      <w:r w:rsidR="003E50D8"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3E50D8" w:rsidRPr="000E73AD">
        <w:rPr>
          <w:rFonts w:asciiTheme="majorBidi" w:hAnsiTheme="majorBidi" w:hint="cs"/>
          <w:sz w:val="30"/>
          <w:szCs w:val="30"/>
          <w:cs/>
          <w:lang w:val="th-TH"/>
        </w:rPr>
        <w:t>ล้านบาท</w:t>
      </w:r>
      <w:r w:rsidR="003E50D8" w:rsidRPr="000E73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3E50D8" w:rsidRPr="000E73AD">
        <w:rPr>
          <w:rFonts w:asciiTheme="majorBidi" w:hAnsiTheme="majorBidi" w:hint="cs"/>
          <w:sz w:val="30"/>
          <w:szCs w:val="30"/>
          <w:cs/>
          <w:lang w:val="th-TH"/>
        </w:rPr>
        <w:t>เป็นส่วนที่ไม่หมุนเวียน</w:t>
      </w:r>
      <w:r w:rsidR="00274788">
        <w:rPr>
          <w:rFonts w:asciiTheme="majorBidi" w:hAnsiTheme="majorBidi" w:hint="cs"/>
          <w:sz w:val="30"/>
          <w:szCs w:val="30"/>
          <w:cs/>
          <w:lang w:val="th-TH"/>
        </w:rPr>
        <w:t xml:space="preserve"> ณ วันที่ </w:t>
      </w:r>
      <w:r w:rsidR="00274788">
        <w:rPr>
          <w:rFonts w:asciiTheme="majorBidi" w:hAnsiTheme="majorBidi"/>
          <w:sz w:val="30"/>
          <w:szCs w:val="30"/>
        </w:rPr>
        <w:t xml:space="preserve">30 </w:t>
      </w:r>
      <w:r w:rsidR="00274788">
        <w:rPr>
          <w:rFonts w:asciiTheme="majorBidi" w:hAnsiTheme="majorBidi" w:hint="cs"/>
          <w:sz w:val="30"/>
          <w:szCs w:val="30"/>
          <w:cs/>
        </w:rPr>
        <w:t xml:space="preserve">กันยายน </w:t>
      </w:r>
      <w:r w:rsidR="00274788">
        <w:rPr>
          <w:rFonts w:asciiTheme="majorBidi" w:hAnsiTheme="majorBidi"/>
          <w:sz w:val="30"/>
          <w:szCs w:val="30"/>
        </w:rPr>
        <w:t>2563</w:t>
      </w:r>
    </w:p>
    <w:p w14:paraId="39E376AE" w14:textId="77777777" w:rsidR="00A24581" w:rsidRPr="000E73AD" w:rsidRDefault="00A24581" w:rsidP="00A24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13A37D33" w14:textId="447E3C7E" w:rsidR="00D27294" w:rsidRPr="000E73AD" w:rsidRDefault="00D27294" w:rsidP="00A24581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0E73AD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ทุนเรือนหุ้น</w:t>
      </w:r>
    </w:p>
    <w:p w14:paraId="229DAEFD" w14:textId="164EF661" w:rsidR="004D3D15" w:rsidRPr="000E73AD" w:rsidRDefault="004D3D15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149"/>
        <w:gridCol w:w="900"/>
        <w:gridCol w:w="270"/>
        <w:gridCol w:w="1019"/>
        <w:gridCol w:w="269"/>
        <w:gridCol w:w="984"/>
        <w:gridCol w:w="269"/>
        <w:gridCol w:w="1072"/>
        <w:gridCol w:w="269"/>
        <w:gridCol w:w="979"/>
      </w:tblGrid>
      <w:tr w:rsidR="004D3D15" w:rsidRPr="000E73AD" w14:paraId="16C8632B" w14:textId="77777777" w:rsidTr="00957E6F">
        <w:trPr>
          <w:tblHeader/>
        </w:trPr>
        <w:tc>
          <w:tcPr>
            <w:tcW w:w="3150" w:type="dxa"/>
          </w:tcPr>
          <w:p w14:paraId="0FF79A8F" w14:textId="77777777" w:rsidR="004D3D15" w:rsidRPr="000E73AD" w:rsidRDefault="004D3D1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28F10737" w14:textId="77777777" w:rsidR="004D3D15" w:rsidRPr="000E73AD" w:rsidRDefault="004D3D1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0E73AD">
              <w:rPr>
                <w:rFonts w:ascii="Angsana New" w:hAnsi="Angsana New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41AE835A" w14:textId="77777777" w:rsidR="004D3D15" w:rsidRPr="000E73AD" w:rsidRDefault="004D3D1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7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F1DA47" w14:textId="711B77D3" w:rsidR="004D3D15" w:rsidRPr="000E73AD" w:rsidRDefault="004D3D15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73A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7F4FB3AD" w14:textId="77777777" w:rsidR="004D3D15" w:rsidRPr="000E73AD" w:rsidRDefault="004D3D15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ACE48B" w14:textId="769ECB2F" w:rsidR="004D3D15" w:rsidRPr="000E73AD" w:rsidRDefault="004D3D15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73A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D3D15" w:rsidRPr="000E73AD" w14:paraId="265D5F2B" w14:textId="77777777" w:rsidTr="00957E6F">
        <w:trPr>
          <w:tblHeader/>
        </w:trPr>
        <w:tc>
          <w:tcPr>
            <w:tcW w:w="3150" w:type="dxa"/>
          </w:tcPr>
          <w:p w14:paraId="209124B7" w14:textId="77777777" w:rsidR="004D3D15" w:rsidRPr="000E73AD" w:rsidRDefault="004D3D1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7B3A4DE1" w14:textId="77777777" w:rsidR="004D3D15" w:rsidRPr="000E73AD" w:rsidRDefault="004D3D1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0E73AD">
              <w:rPr>
                <w:rFonts w:ascii="Angsana New" w:hAnsi="Angsana New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70" w:type="dxa"/>
          </w:tcPr>
          <w:p w14:paraId="06CAA2EF" w14:textId="77777777" w:rsidR="004D3D15" w:rsidRPr="000E73AD" w:rsidRDefault="004D3D1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</w:tcPr>
          <w:p w14:paraId="26D95769" w14:textId="77777777" w:rsidR="004D3D15" w:rsidRPr="000E73AD" w:rsidRDefault="004D3D1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E73AD">
              <w:rPr>
                <w:rFonts w:ascii="Angsana New" w:hAnsi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7AFB0D8A" w14:textId="77777777" w:rsidR="004D3D15" w:rsidRPr="000E73AD" w:rsidRDefault="004D3D1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14:paraId="0C436265" w14:textId="77777777" w:rsidR="004D3D15" w:rsidRPr="000E73AD" w:rsidRDefault="004D3D1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0E73AD">
              <w:rPr>
                <w:rFonts w:ascii="Angsana New" w:hAnsi="Angsana New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9" w:type="dxa"/>
          </w:tcPr>
          <w:p w14:paraId="10226887" w14:textId="77777777" w:rsidR="004D3D15" w:rsidRPr="000E73AD" w:rsidRDefault="004D3D1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1310C07D" w14:textId="77777777" w:rsidR="004D3D15" w:rsidRPr="000E73AD" w:rsidRDefault="004D3D1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E73AD">
              <w:rPr>
                <w:rFonts w:ascii="Angsana New" w:hAnsi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4B52CCB" w14:textId="77777777" w:rsidR="004D3D15" w:rsidRPr="000E73AD" w:rsidRDefault="004D3D1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14:paraId="35840FC2" w14:textId="77777777" w:rsidR="004D3D15" w:rsidRPr="000E73AD" w:rsidRDefault="004D3D1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0E73AD">
              <w:rPr>
                <w:rFonts w:ascii="Angsana New" w:hAnsi="Angsana New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4D3D15" w:rsidRPr="000E73AD" w14:paraId="3D0E292E" w14:textId="77777777" w:rsidTr="00957E6F">
        <w:trPr>
          <w:tblHeader/>
        </w:trPr>
        <w:tc>
          <w:tcPr>
            <w:tcW w:w="3150" w:type="dxa"/>
          </w:tcPr>
          <w:p w14:paraId="6718B85B" w14:textId="77777777" w:rsidR="004D3D15" w:rsidRPr="000E73AD" w:rsidRDefault="004D3D1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3A655CB1" w14:textId="77777777" w:rsidR="004D3D15" w:rsidRPr="000E73AD" w:rsidRDefault="004D3D1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0E73AD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5DA1BFC6" w14:textId="77777777" w:rsidR="004D3D15" w:rsidRPr="000E73AD" w:rsidRDefault="004D3D1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14:paraId="21470817" w14:textId="77777777" w:rsidR="004D3D15" w:rsidRPr="000E73AD" w:rsidRDefault="004D3D1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0E73AD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 w:rsidRPr="000E73AD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0E73AD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หุ้น</w:t>
            </w:r>
            <w:r w:rsidRPr="000E73AD">
              <w:rPr>
                <w:rFonts w:ascii="Angsana New" w:hAnsi="Angsana New"/>
                <w:b/>
                <w:i/>
                <w:iCs/>
                <w:sz w:val="28"/>
                <w:szCs w:val="28"/>
              </w:rPr>
              <w:t>/</w:t>
            </w:r>
            <w:r w:rsidRPr="000E73AD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0E73AD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D3D15" w:rsidRPr="000E73AD" w14:paraId="6B1A940B" w14:textId="77777777" w:rsidTr="00957E6F">
        <w:tc>
          <w:tcPr>
            <w:tcW w:w="3150" w:type="dxa"/>
          </w:tcPr>
          <w:p w14:paraId="634EA6D8" w14:textId="77777777" w:rsidR="004D3D15" w:rsidRPr="000E73AD" w:rsidRDefault="004D3D1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73A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00" w:type="dxa"/>
          </w:tcPr>
          <w:p w14:paraId="5B63A434" w14:textId="77777777" w:rsidR="004D3D15" w:rsidRPr="000E73AD" w:rsidRDefault="004D3D1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89F42C6" w14:textId="77777777" w:rsidR="004D3D15" w:rsidRPr="000E73AD" w:rsidRDefault="004D3D1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14:paraId="30D15E47" w14:textId="77777777" w:rsidR="004D3D15" w:rsidRPr="000E73AD" w:rsidRDefault="004D3D1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4D3D15" w:rsidRPr="000E73AD" w14:paraId="111517BE" w14:textId="77777777" w:rsidTr="00957E6F">
        <w:tc>
          <w:tcPr>
            <w:tcW w:w="3150" w:type="dxa"/>
          </w:tcPr>
          <w:p w14:paraId="75AE6A6C" w14:textId="77777777" w:rsidR="004D3D15" w:rsidRPr="000E73AD" w:rsidRDefault="004D3D1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73A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E73AD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E73AD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3F3597F6" w14:textId="77777777" w:rsidR="004D3D15" w:rsidRPr="000E73AD" w:rsidRDefault="004D3D1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6139369" w14:textId="77777777" w:rsidR="004D3D15" w:rsidRPr="000E73AD" w:rsidRDefault="004D3D1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14:paraId="380ACADB" w14:textId="77777777" w:rsidR="004D3D15" w:rsidRPr="000E73AD" w:rsidRDefault="004D3D1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637EE6" w:rsidRPr="000E73AD" w14:paraId="536730AC" w14:textId="77777777" w:rsidTr="00957E6F">
        <w:tc>
          <w:tcPr>
            <w:tcW w:w="3150" w:type="dxa"/>
          </w:tcPr>
          <w:p w14:paraId="713C81E0" w14:textId="77777777" w:rsidR="00637EE6" w:rsidRPr="000E73AD" w:rsidRDefault="00637EE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E73AD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394F74DF" w14:textId="5B257F6A" w:rsidR="00637EE6" w:rsidRPr="000E73AD" w:rsidRDefault="00E563F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3AD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14:paraId="38436AA6" w14:textId="77777777" w:rsidR="00637EE6" w:rsidRPr="000E73AD" w:rsidRDefault="00637E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0D5F41C4" w14:textId="23A54ABD" w:rsidR="00637EE6" w:rsidRPr="000E73AD" w:rsidRDefault="00637EE6" w:rsidP="00A91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E73AD">
              <w:rPr>
                <w:rFonts w:ascii="Angsana New" w:hAnsi="Angsana New"/>
                <w:sz w:val="28"/>
                <w:szCs w:val="28"/>
              </w:rPr>
              <w:t>2,355,996</w:t>
            </w:r>
          </w:p>
        </w:tc>
        <w:tc>
          <w:tcPr>
            <w:tcW w:w="269" w:type="dxa"/>
          </w:tcPr>
          <w:p w14:paraId="1A6ABF6B" w14:textId="77777777" w:rsidR="00637EE6" w:rsidRPr="000E73AD" w:rsidRDefault="00637EE6" w:rsidP="00A9166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vAlign w:val="bottom"/>
          </w:tcPr>
          <w:p w14:paraId="0C3E1CBA" w14:textId="4DA4B197" w:rsidR="00637EE6" w:rsidRPr="000E73AD" w:rsidRDefault="00637EE6" w:rsidP="00A91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3AD">
              <w:rPr>
                <w:rFonts w:ascii="Angsana New" w:hAnsi="Angsana New"/>
                <w:sz w:val="28"/>
                <w:szCs w:val="28"/>
              </w:rPr>
              <w:t>588,999</w:t>
            </w:r>
          </w:p>
        </w:tc>
        <w:tc>
          <w:tcPr>
            <w:tcW w:w="269" w:type="dxa"/>
          </w:tcPr>
          <w:p w14:paraId="45E0CF88" w14:textId="77777777" w:rsidR="00637EE6" w:rsidRPr="000E73AD" w:rsidRDefault="00637EE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</w:tcPr>
          <w:p w14:paraId="5C866494" w14:textId="7BFD51A8" w:rsidR="00637EE6" w:rsidRPr="000E73AD" w:rsidRDefault="00637EE6" w:rsidP="00A9166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E73AD">
              <w:rPr>
                <w:rFonts w:ascii="Angsana New" w:hAnsi="Angsana New"/>
                <w:sz w:val="28"/>
                <w:szCs w:val="28"/>
                <w:lang w:val="en-US" w:bidi="th-TH"/>
              </w:rPr>
              <w:t>1,841,118</w:t>
            </w:r>
          </w:p>
        </w:tc>
        <w:tc>
          <w:tcPr>
            <w:tcW w:w="269" w:type="dxa"/>
          </w:tcPr>
          <w:p w14:paraId="2ACD693E" w14:textId="77777777" w:rsidR="00637EE6" w:rsidRPr="000E73AD" w:rsidRDefault="00637EE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8" w:type="dxa"/>
          </w:tcPr>
          <w:p w14:paraId="254B4372" w14:textId="6D93814D" w:rsidR="00637EE6" w:rsidRPr="000E73AD" w:rsidRDefault="00637EE6" w:rsidP="00A9166C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0E73AD">
              <w:rPr>
                <w:rFonts w:ascii="Angsana New" w:hAnsi="Angsana New"/>
                <w:sz w:val="28"/>
                <w:szCs w:val="28"/>
              </w:rPr>
              <w:t>460,280</w:t>
            </w:r>
          </w:p>
        </w:tc>
      </w:tr>
      <w:tr w:rsidR="00E9541B" w:rsidRPr="000E73AD" w14:paraId="23E79F79" w14:textId="77777777" w:rsidTr="00957E6F">
        <w:tc>
          <w:tcPr>
            <w:tcW w:w="3150" w:type="dxa"/>
          </w:tcPr>
          <w:p w14:paraId="69248C0D" w14:textId="34A17043" w:rsidR="00E9541B" w:rsidRPr="000E73AD" w:rsidRDefault="00E9541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E73AD">
              <w:rPr>
                <w:rFonts w:ascii="Angsana New" w:hAnsi="Angsana New" w:hint="cs"/>
                <w:sz w:val="28"/>
                <w:szCs w:val="28"/>
                <w:cs/>
              </w:rPr>
              <w:t>ลดทุนจดทะเบียนโดยการตัดหุ้น</w:t>
            </w:r>
          </w:p>
        </w:tc>
        <w:tc>
          <w:tcPr>
            <w:tcW w:w="900" w:type="dxa"/>
          </w:tcPr>
          <w:p w14:paraId="3A1DBD8B" w14:textId="7321B0C9" w:rsidR="00E9541B" w:rsidRPr="000E73AD" w:rsidRDefault="00E563F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3AD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14:paraId="21FD49C6" w14:textId="77777777" w:rsidR="00E9541B" w:rsidRPr="000E73AD" w:rsidRDefault="00E9541B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0D040753" w14:textId="11B1F8F1" w:rsidR="00E9541B" w:rsidRPr="000E73AD" w:rsidRDefault="00136894" w:rsidP="00A91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3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6E99BF2F" w14:textId="77777777" w:rsidR="00E9541B" w:rsidRPr="000E73AD" w:rsidRDefault="00E9541B" w:rsidP="00A9166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vAlign w:val="bottom"/>
          </w:tcPr>
          <w:p w14:paraId="1B486B95" w14:textId="0AFCCAB8" w:rsidR="00E9541B" w:rsidRPr="000E73AD" w:rsidRDefault="00136894" w:rsidP="00A91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3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4453F032" w14:textId="77777777" w:rsidR="00E9541B" w:rsidRPr="000E73AD" w:rsidRDefault="00E9541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</w:tcPr>
          <w:p w14:paraId="6332896D" w14:textId="591FC58D" w:rsidR="00E9541B" w:rsidRPr="000E73AD" w:rsidRDefault="00E9541B" w:rsidP="00A9166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E73AD">
              <w:rPr>
                <w:rFonts w:ascii="Angsana New" w:hAnsi="Angsana New"/>
                <w:sz w:val="28"/>
                <w:szCs w:val="28"/>
                <w:lang w:val="en-US" w:bidi="th-TH"/>
              </w:rPr>
              <w:t>(532,231)</w:t>
            </w:r>
          </w:p>
        </w:tc>
        <w:tc>
          <w:tcPr>
            <w:tcW w:w="269" w:type="dxa"/>
          </w:tcPr>
          <w:p w14:paraId="24CEFD94" w14:textId="77777777" w:rsidR="00E9541B" w:rsidRPr="000E73AD" w:rsidRDefault="00E9541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8" w:type="dxa"/>
          </w:tcPr>
          <w:p w14:paraId="33E2EE95" w14:textId="6B33B28F" w:rsidR="00E9541B" w:rsidRPr="000E73AD" w:rsidRDefault="00E563FB" w:rsidP="00A9166C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0E73AD">
              <w:rPr>
                <w:rFonts w:ascii="Angsana New" w:hAnsi="Angsana New"/>
                <w:sz w:val="28"/>
                <w:szCs w:val="28"/>
              </w:rPr>
              <w:t>(133</w:t>
            </w:r>
            <w:r w:rsidR="00136894" w:rsidRPr="000E73AD">
              <w:rPr>
                <w:rFonts w:ascii="Angsana New" w:hAnsi="Angsana New"/>
                <w:sz w:val="28"/>
                <w:szCs w:val="28"/>
              </w:rPr>
              <w:t>,</w:t>
            </w:r>
            <w:r w:rsidRPr="000E73AD">
              <w:rPr>
                <w:rFonts w:ascii="Angsana New" w:hAnsi="Angsana New"/>
                <w:sz w:val="28"/>
                <w:szCs w:val="28"/>
              </w:rPr>
              <w:t>058)</w:t>
            </w:r>
          </w:p>
        </w:tc>
      </w:tr>
      <w:tr w:rsidR="00E9541B" w:rsidRPr="000E73AD" w14:paraId="7CDC906C" w14:textId="77777777" w:rsidTr="00957E6F">
        <w:tc>
          <w:tcPr>
            <w:tcW w:w="3150" w:type="dxa"/>
          </w:tcPr>
          <w:p w14:paraId="600179F0" w14:textId="3A969356" w:rsidR="00E9541B" w:rsidRPr="000E73AD" w:rsidRDefault="00E9541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E73AD">
              <w:rPr>
                <w:rFonts w:ascii="Angsana New" w:hAnsi="Angsana New" w:hint="cs"/>
                <w:sz w:val="28"/>
                <w:szCs w:val="28"/>
                <w:cs/>
              </w:rPr>
              <w:t>เพิ่มทุนจดทะเบียนโดยการออกหุ้นใหม่</w:t>
            </w:r>
          </w:p>
        </w:tc>
        <w:tc>
          <w:tcPr>
            <w:tcW w:w="900" w:type="dxa"/>
          </w:tcPr>
          <w:p w14:paraId="33AFE1C0" w14:textId="7F3DEFBD" w:rsidR="00E9541B" w:rsidRPr="000E73AD" w:rsidRDefault="00E563F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3AD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14:paraId="7D745C5C" w14:textId="77777777" w:rsidR="00E9541B" w:rsidRPr="000E73AD" w:rsidRDefault="00E9541B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74083EEA" w14:textId="73A7E4AE" w:rsidR="00E9541B" w:rsidRPr="000E73AD" w:rsidRDefault="00136894" w:rsidP="00A91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3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7B627CD5" w14:textId="77777777" w:rsidR="00E9541B" w:rsidRPr="000E73AD" w:rsidRDefault="00E9541B" w:rsidP="00A9166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vAlign w:val="bottom"/>
          </w:tcPr>
          <w:p w14:paraId="0C5BF1E4" w14:textId="1EF9B0B7" w:rsidR="00E9541B" w:rsidRPr="000E73AD" w:rsidRDefault="00136894" w:rsidP="00A91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3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3E5B6AB4" w14:textId="77777777" w:rsidR="00E9541B" w:rsidRPr="000E73AD" w:rsidRDefault="00E9541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</w:tcPr>
          <w:p w14:paraId="5419620B" w14:textId="777B777C" w:rsidR="00E9541B" w:rsidRPr="000E73AD" w:rsidRDefault="00E9541B" w:rsidP="00A9166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E73AD">
              <w:rPr>
                <w:rFonts w:ascii="Angsana New" w:hAnsi="Angsana New"/>
                <w:sz w:val="28"/>
                <w:szCs w:val="28"/>
                <w:lang w:val="en-US" w:bidi="th-TH"/>
              </w:rPr>
              <w:t>1,047,109</w:t>
            </w:r>
          </w:p>
        </w:tc>
        <w:tc>
          <w:tcPr>
            <w:tcW w:w="269" w:type="dxa"/>
          </w:tcPr>
          <w:p w14:paraId="6CD313FD" w14:textId="77777777" w:rsidR="00E9541B" w:rsidRPr="000E73AD" w:rsidRDefault="00E9541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8" w:type="dxa"/>
          </w:tcPr>
          <w:p w14:paraId="78B2C280" w14:textId="0933578A" w:rsidR="00E9541B" w:rsidRPr="000E73AD" w:rsidRDefault="00136894" w:rsidP="00A9166C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0E73AD">
              <w:rPr>
                <w:rFonts w:ascii="Angsana New" w:hAnsi="Angsana New"/>
                <w:sz w:val="28"/>
                <w:szCs w:val="28"/>
              </w:rPr>
              <w:t>261,777</w:t>
            </w:r>
          </w:p>
        </w:tc>
      </w:tr>
      <w:tr w:rsidR="00637EE6" w:rsidRPr="000E73AD" w14:paraId="5C536B48" w14:textId="77777777" w:rsidTr="00957E6F">
        <w:tc>
          <w:tcPr>
            <w:tcW w:w="3150" w:type="dxa"/>
          </w:tcPr>
          <w:p w14:paraId="4B7C1270" w14:textId="2D4CF7BD" w:rsidR="00637EE6" w:rsidRPr="000E73AD" w:rsidRDefault="00637EE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73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  <w:r w:rsidRPr="000E73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0E73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10326" w:rsidRPr="000E73A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510326" w:rsidRPr="000E73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0" w:type="dxa"/>
          </w:tcPr>
          <w:p w14:paraId="71DC2149" w14:textId="62109AED" w:rsidR="00637EE6" w:rsidRPr="000E73AD" w:rsidRDefault="00E563FB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73AD">
              <w:rPr>
                <w:rFonts w:ascii="Angsana New" w:hAnsi="Angsana New"/>
                <w:b/>
                <w:bCs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14:paraId="24F5DC1E" w14:textId="77777777" w:rsidR="00637EE6" w:rsidRPr="000E73AD" w:rsidRDefault="00637E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0A2246" w14:textId="77777777" w:rsidR="00637EE6" w:rsidRPr="000E73AD" w:rsidRDefault="00637EE6" w:rsidP="00A91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3AD">
              <w:rPr>
                <w:rFonts w:ascii="Angsana New" w:hAnsi="Angsana New"/>
                <w:b/>
                <w:bCs/>
                <w:sz w:val="28"/>
                <w:szCs w:val="28"/>
              </w:rPr>
              <w:t>2,355,996</w:t>
            </w:r>
          </w:p>
        </w:tc>
        <w:tc>
          <w:tcPr>
            <w:tcW w:w="269" w:type="dxa"/>
          </w:tcPr>
          <w:p w14:paraId="2AD193D3" w14:textId="77777777" w:rsidR="00637EE6" w:rsidRPr="000E73AD" w:rsidRDefault="00637EE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20C890" w14:textId="77777777" w:rsidR="00637EE6" w:rsidRPr="000E73AD" w:rsidRDefault="00637EE6" w:rsidP="00A91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3AD">
              <w:rPr>
                <w:rFonts w:ascii="Angsana New" w:hAnsi="Angsana New"/>
                <w:b/>
                <w:bCs/>
                <w:sz w:val="28"/>
                <w:szCs w:val="28"/>
              </w:rPr>
              <w:t>588,999</w:t>
            </w:r>
          </w:p>
        </w:tc>
        <w:tc>
          <w:tcPr>
            <w:tcW w:w="269" w:type="dxa"/>
          </w:tcPr>
          <w:p w14:paraId="15BB1E06" w14:textId="77777777" w:rsidR="00637EE6" w:rsidRPr="000E73AD" w:rsidRDefault="00637EE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467B7A43" w14:textId="75BF4717" w:rsidR="00637EE6" w:rsidRPr="000E73AD" w:rsidRDefault="00D448C1" w:rsidP="00A9166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E73A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637EE6" w:rsidRPr="000E73A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E73A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355</w:t>
            </w:r>
            <w:r w:rsidR="00637EE6" w:rsidRPr="000E73A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E73A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996</w:t>
            </w:r>
          </w:p>
        </w:tc>
        <w:tc>
          <w:tcPr>
            <w:tcW w:w="269" w:type="dxa"/>
          </w:tcPr>
          <w:p w14:paraId="0A0E2B05" w14:textId="77777777" w:rsidR="00637EE6" w:rsidRPr="000E73AD" w:rsidRDefault="00637EE6" w:rsidP="00A9166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5C9507A7" w14:textId="3F6E7BBC" w:rsidR="00637EE6" w:rsidRPr="000E73AD" w:rsidRDefault="00D448C1" w:rsidP="00A9166C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3AD">
              <w:rPr>
                <w:rFonts w:ascii="Angsana New" w:hAnsi="Angsana New"/>
                <w:b/>
                <w:bCs/>
                <w:sz w:val="28"/>
                <w:szCs w:val="28"/>
              </w:rPr>
              <w:t>588</w:t>
            </w:r>
            <w:r w:rsidR="00637EE6" w:rsidRPr="000E73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E73AD">
              <w:rPr>
                <w:rFonts w:ascii="Angsana New" w:hAnsi="Angsana New"/>
                <w:b/>
                <w:bCs/>
                <w:sz w:val="28"/>
                <w:szCs w:val="28"/>
              </w:rPr>
              <w:t>999</w:t>
            </w:r>
          </w:p>
        </w:tc>
      </w:tr>
      <w:tr w:rsidR="00637EE6" w:rsidRPr="000E73AD" w14:paraId="1A85071F" w14:textId="77777777" w:rsidTr="0027564F">
        <w:tc>
          <w:tcPr>
            <w:tcW w:w="3150" w:type="dxa"/>
          </w:tcPr>
          <w:p w14:paraId="3C65867F" w14:textId="4887CB47" w:rsidR="00637EE6" w:rsidRPr="000E73AD" w:rsidRDefault="00637EE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73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  <w:r w:rsidRPr="000E73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0E73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E73A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E73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1DE59872" w14:textId="77777777" w:rsidR="00637EE6" w:rsidRPr="000E73AD" w:rsidRDefault="00637E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160CE2" w14:textId="77777777" w:rsidR="00637EE6" w:rsidRPr="000E73AD" w:rsidRDefault="00637E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44F8E7CF" w14:textId="77777777" w:rsidR="00637EE6" w:rsidRPr="000E73AD" w:rsidRDefault="00637EE6" w:rsidP="00A91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9" w:type="dxa"/>
          </w:tcPr>
          <w:p w14:paraId="1BE1C266" w14:textId="77777777" w:rsidR="00637EE6" w:rsidRPr="000E73AD" w:rsidRDefault="00637EE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3EEB807F" w14:textId="77777777" w:rsidR="00637EE6" w:rsidRPr="000E73AD" w:rsidRDefault="00637EE6" w:rsidP="00A91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BAD5FE0" w14:textId="77777777" w:rsidR="00637EE6" w:rsidRPr="000E73AD" w:rsidRDefault="00637EE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4091C" w14:textId="309DCB2E" w:rsidR="00637EE6" w:rsidRPr="000E73AD" w:rsidRDefault="00637EE6" w:rsidP="00A9166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3AD">
              <w:rPr>
                <w:rFonts w:ascii="Angsana New" w:hAnsi="Angsana New"/>
                <w:b/>
                <w:bCs/>
                <w:sz w:val="28"/>
                <w:szCs w:val="28"/>
              </w:rPr>
              <w:t>2,355,996</w:t>
            </w:r>
          </w:p>
        </w:tc>
        <w:tc>
          <w:tcPr>
            <w:tcW w:w="269" w:type="dxa"/>
          </w:tcPr>
          <w:p w14:paraId="4E1E7760" w14:textId="77777777" w:rsidR="00637EE6" w:rsidRPr="000E73AD" w:rsidRDefault="00637EE6" w:rsidP="00A9166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D66FA0" w14:textId="30887516" w:rsidR="00637EE6" w:rsidRPr="000E73AD" w:rsidRDefault="00637EE6" w:rsidP="00A9166C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3AD">
              <w:rPr>
                <w:rFonts w:ascii="Angsana New" w:hAnsi="Angsana New"/>
                <w:b/>
                <w:bCs/>
                <w:sz w:val="28"/>
                <w:szCs w:val="28"/>
              </w:rPr>
              <w:t>588,999</w:t>
            </w:r>
          </w:p>
        </w:tc>
      </w:tr>
      <w:tr w:rsidR="00637EE6" w:rsidRPr="000E73AD" w14:paraId="176A48FF" w14:textId="77777777" w:rsidTr="00957E6F">
        <w:tc>
          <w:tcPr>
            <w:tcW w:w="3150" w:type="dxa"/>
          </w:tcPr>
          <w:p w14:paraId="149AF9EB" w14:textId="0640E9DB" w:rsidR="00637EE6" w:rsidRPr="000E73AD" w:rsidRDefault="00637EE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E73A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900" w:type="dxa"/>
          </w:tcPr>
          <w:p w14:paraId="18727701" w14:textId="77777777" w:rsidR="00637EE6" w:rsidRPr="000E73AD" w:rsidRDefault="00637EE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4C118A" w14:textId="77777777" w:rsidR="00637EE6" w:rsidRPr="000E73AD" w:rsidRDefault="00637EE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5349D378" w14:textId="77777777" w:rsidR="00637EE6" w:rsidRPr="000E73AD" w:rsidRDefault="00637EE6" w:rsidP="00A9166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524271A4" w14:textId="77777777" w:rsidR="00637EE6" w:rsidRPr="000E73AD" w:rsidRDefault="00637EE6" w:rsidP="00A9166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5A0E929E" w14:textId="77777777" w:rsidR="00637EE6" w:rsidRPr="000E73AD" w:rsidRDefault="00637EE6" w:rsidP="00A9166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7C1BA2C4" w14:textId="77777777" w:rsidR="00637EE6" w:rsidRPr="000E73AD" w:rsidRDefault="00637EE6" w:rsidP="00A9166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14:paraId="4B404492" w14:textId="77777777" w:rsidR="00637EE6" w:rsidRPr="000E73AD" w:rsidRDefault="00637EE6" w:rsidP="00A9166C">
            <w:pPr>
              <w:pStyle w:val="30"/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7B93692E" w14:textId="77777777" w:rsidR="00637EE6" w:rsidRPr="000E73AD" w:rsidRDefault="00637EE6" w:rsidP="00A9166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</w:tcPr>
          <w:p w14:paraId="6137093D" w14:textId="77777777" w:rsidR="00637EE6" w:rsidRPr="000E73AD" w:rsidRDefault="00637EE6" w:rsidP="00A9166C">
            <w:pPr>
              <w:pStyle w:val="30"/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37EE6" w:rsidRPr="000E73AD" w14:paraId="4CA9718B" w14:textId="77777777" w:rsidTr="00957E6F">
        <w:tc>
          <w:tcPr>
            <w:tcW w:w="3150" w:type="dxa"/>
          </w:tcPr>
          <w:p w14:paraId="637F1E53" w14:textId="77777777" w:rsidR="00637EE6" w:rsidRPr="000E73AD" w:rsidRDefault="00637E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73A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E73AD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E73AD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1EBB3F21" w14:textId="77777777" w:rsidR="00637EE6" w:rsidRPr="000E73AD" w:rsidRDefault="00637EE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719AD3" w14:textId="77777777" w:rsidR="00637EE6" w:rsidRPr="000E73AD" w:rsidRDefault="00637EE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714D4F37" w14:textId="77777777" w:rsidR="00637EE6" w:rsidRPr="000E73AD" w:rsidRDefault="00637EE6" w:rsidP="00A9166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3DE4E485" w14:textId="77777777" w:rsidR="00637EE6" w:rsidRPr="000E73AD" w:rsidRDefault="00637EE6" w:rsidP="00A9166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111F9FC1" w14:textId="77777777" w:rsidR="00637EE6" w:rsidRPr="000E73AD" w:rsidRDefault="00637EE6" w:rsidP="00A9166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05407600" w14:textId="77777777" w:rsidR="00637EE6" w:rsidRPr="000E73AD" w:rsidRDefault="00637EE6" w:rsidP="00A9166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14:paraId="14FB8B09" w14:textId="77777777" w:rsidR="00637EE6" w:rsidRPr="000E73AD" w:rsidRDefault="00637EE6" w:rsidP="00A9166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1111921E" w14:textId="77777777" w:rsidR="00637EE6" w:rsidRPr="000E73AD" w:rsidRDefault="00637EE6" w:rsidP="00A9166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</w:tcPr>
          <w:p w14:paraId="6A1F4510" w14:textId="77777777" w:rsidR="00637EE6" w:rsidRPr="000E73AD" w:rsidRDefault="00637EE6" w:rsidP="00A9166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37EE6" w:rsidRPr="000E73AD" w14:paraId="6DF7A2C4" w14:textId="77777777" w:rsidTr="00957E6F">
        <w:tc>
          <w:tcPr>
            <w:tcW w:w="3150" w:type="dxa"/>
          </w:tcPr>
          <w:p w14:paraId="1B75CF91" w14:textId="77777777" w:rsidR="00637EE6" w:rsidRPr="000E73AD" w:rsidRDefault="00637EE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E73AD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11A8C100" w14:textId="77777777" w:rsidR="00637EE6" w:rsidRPr="000E73AD" w:rsidRDefault="00637EE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3AD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14:paraId="1200CFE1" w14:textId="77777777" w:rsidR="00637EE6" w:rsidRPr="000E73AD" w:rsidRDefault="00637E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4433AB07" w14:textId="77777777" w:rsidR="00637EE6" w:rsidRPr="000E73AD" w:rsidRDefault="00637EE6" w:rsidP="00A91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E73AD">
              <w:rPr>
                <w:rFonts w:ascii="Angsana New" w:hAnsi="Angsana New"/>
                <w:sz w:val="28"/>
                <w:szCs w:val="28"/>
                <w:lang w:val="en-US" w:bidi="th-TH"/>
              </w:rPr>
              <w:t>1,308,887</w:t>
            </w:r>
          </w:p>
        </w:tc>
        <w:tc>
          <w:tcPr>
            <w:tcW w:w="269" w:type="dxa"/>
          </w:tcPr>
          <w:p w14:paraId="0D34FF8A" w14:textId="77777777" w:rsidR="00637EE6" w:rsidRPr="000E73AD" w:rsidRDefault="00637EE6" w:rsidP="00A9166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</w:tcPr>
          <w:p w14:paraId="453C1C5C" w14:textId="77777777" w:rsidR="00637EE6" w:rsidRPr="000E73AD" w:rsidRDefault="00637EE6" w:rsidP="00A91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3AD">
              <w:rPr>
                <w:rFonts w:ascii="Angsana New" w:hAnsi="Angsana New"/>
                <w:sz w:val="28"/>
                <w:szCs w:val="28"/>
              </w:rPr>
              <w:t>327,222</w:t>
            </w:r>
          </w:p>
        </w:tc>
        <w:tc>
          <w:tcPr>
            <w:tcW w:w="269" w:type="dxa"/>
          </w:tcPr>
          <w:p w14:paraId="2E18DD59" w14:textId="77777777" w:rsidR="00637EE6" w:rsidRPr="000E73AD" w:rsidRDefault="00637EE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</w:tcPr>
          <w:p w14:paraId="0AF076B4" w14:textId="62173984" w:rsidR="00637EE6" w:rsidRPr="000E73AD" w:rsidRDefault="00637EE6" w:rsidP="00A91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E73AD">
              <w:rPr>
                <w:rFonts w:ascii="Angsana New" w:hAnsi="Angsana New"/>
                <w:sz w:val="28"/>
                <w:szCs w:val="28"/>
                <w:lang w:val="en-US" w:bidi="th-TH"/>
              </w:rPr>
              <w:t>1,308,887</w:t>
            </w:r>
          </w:p>
        </w:tc>
        <w:tc>
          <w:tcPr>
            <w:tcW w:w="269" w:type="dxa"/>
          </w:tcPr>
          <w:p w14:paraId="460682ED" w14:textId="77777777" w:rsidR="00637EE6" w:rsidRPr="000E73AD" w:rsidRDefault="00637EE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8" w:type="dxa"/>
          </w:tcPr>
          <w:p w14:paraId="02D98608" w14:textId="30065BF7" w:rsidR="00637EE6" w:rsidRPr="000E73AD" w:rsidRDefault="00637EE6" w:rsidP="00A91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E73AD">
              <w:rPr>
                <w:rFonts w:ascii="Angsana New" w:hAnsi="Angsana New"/>
                <w:sz w:val="28"/>
                <w:szCs w:val="28"/>
              </w:rPr>
              <w:t>327,222</w:t>
            </w:r>
          </w:p>
        </w:tc>
      </w:tr>
      <w:tr w:rsidR="00637EE6" w:rsidRPr="000E73AD" w14:paraId="54644260" w14:textId="77777777" w:rsidTr="00495D7E">
        <w:tc>
          <w:tcPr>
            <w:tcW w:w="3150" w:type="dxa"/>
          </w:tcPr>
          <w:p w14:paraId="7D465AD7" w14:textId="77777777" w:rsidR="00637EE6" w:rsidRPr="000E73AD" w:rsidRDefault="00637EE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3AD">
              <w:rPr>
                <w:rFonts w:ascii="Angsana New" w:hAnsi="Angsana New" w:hint="cs"/>
                <w:sz w:val="28"/>
                <w:szCs w:val="28"/>
                <w:cs/>
              </w:rPr>
              <w:t>ออกหุ้นใหม่จากการใช้ใบสำคัญ</w:t>
            </w:r>
          </w:p>
          <w:p w14:paraId="502C2C72" w14:textId="3B8BCD0E" w:rsidR="00637EE6" w:rsidRPr="000E73AD" w:rsidRDefault="00637EE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E73AD">
              <w:rPr>
                <w:rFonts w:ascii="Angsana New" w:hAnsi="Angsana New" w:hint="cs"/>
                <w:sz w:val="28"/>
                <w:szCs w:val="28"/>
                <w:cs/>
              </w:rPr>
              <w:t>แสดงสิทธิที่จะซื้อหุ้น</w:t>
            </w:r>
          </w:p>
        </w:tc>
        <w:tc>
          <w:tcPr>
            <w:tcW w:w="900" w:type="dxa"/>
          </w:tcPr>
          <w:p w14:paraId="49314DBA" w14:textId="77777777" w:rsidR="00637EE6" w:rsidRPr="000E73AD" w:rsidRDefault="00637E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9B1E9E7" w14:textId="46E13815" w:rsidR="00637EE6" w:rsidRPr="000E73AD" w:rsidRDefault="00637E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0E73AD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14:paraId="4967309D" w14:textId="77777777" w:rsidR="00637EE6" w:rsidRPr="000E73AD" w:rsidRDefault="00637E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16C0CDE1" w14:textId="5585DF91" w:rsidR="00637EE6" w:rsidRPr="000E73AD" w:rsidRDefault="00637EE6" w:rsidP="00A91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3AD">
              <w:rPr>
                <w:rFonts w:ascii="Angsana New" w:hAnsi="Angsana New"/>
                <w:sz w:val="28"/>
                <w:szCs w:val="28"/>
              </w:rPr>
              <w:t>13,014</w:t>
            </w:r>
          </w:p>
        </w:tc>
        <w:tc>
          <w:tcPr>
            <w:tcW w:w="269" w:type="dxa"/>
          </w:tcPr>
          <w:p w14:paraId="7DA6F837" w14:textId="77777777" w:rsidR="00637EE6" w:rsidRPr="000E73AD" w:rsidRDefault="00637EE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098D6120" w14:textId="0D4CA2BD" w:rsidR="00637EE6" w:rsidRPr="000E73AD" w:rsidRDefault="00637EE6" w:rsidP="00A91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3AD">
              <w:rPr>
                <w:rFonts w:ascii="Angsana New" w:hAnsi="Angsana New"/>
                <w:sz w:val="28"/>
                <w:szCs w:val="28"/>
              </w:rPr>
              <w:t>3,253</w:t>
            </w:r>
          </w:p>
        </w:tc>
        <w:tc>
          <w:tcPr>
            <w:tcW w:w="269" w:type="dxa"/>
          </w:tcPr>
          <w:p w14:paraId="0FD3C7F1" w14:textId="77777777" w:rsidR="00637EE6" w:rsidRPr="000E73AD" w:rsidRDefault="00637EE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4AAA2EAF" w14:textId="531E2A5A" w:rsidR="00637EE6" w:rsidRPr="000E73AD" w:rsidRDefault="00637EE6" w:rsidP="00A91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E73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7DCDCA02" w14:textId="77777777" w:rsidR="00637EE6" w:rsidRPr="000E73AD" w:rsidRDefault="00637EE6" w:rsidP="00A9166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vAlign w:val="bottom"/>
          </w:tcPr>
          <w:p w14:paraId="5ACBB825" w14:textId="3C3879A5" w:rsidR="00637EE6" w:rsidRPr="000E73AD" w:rsidRDefault="00637EE6" w:rsidP="00A91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3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7EE6" w:rsidRPr="000E73AD" w14:paraId="559A2055" w14:textId="77777777" w:rsidTr="0076704B">
        <w:tc>
          <w:tcPr>
            <w:tcW w:w="3150" w:type="dxa"/>
          </w:tcPr>
          <w:p w14:paraId="25533C09" w14:textId="413538E1" w:rsidR="00637EE6" w:rsidRPr="000E73AD" w:rsidRDefault="00637EE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73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  <w:r w:rsidRPr="000E73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0E73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10326" w:rsidRPr="000E73A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510326" w:rsidRPr="000E73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0" w:type="dxa"/>
          </w:tcPr>
          <w:p w14:paraId="0532F2F9" w14:textId="77777777" w:rsidR="00637EE6" w:rsidRPr="000E73AD" w:rsidRDefault="00637E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73AD">
              <w:rPr>
                <w:rFonts w:ascii="Angsana New" w:hAnsi="Angsana New"/>
                <w:b/>
                <w:bCs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14:paraId="0E9FFBCC" w14:textId="77777777" w:rsidR="00637EE6" w:rsidRPr="000E73AD" w:rsidRDefault="00637E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2A8B8393" w14:textId="315786F4" w:rsidR="00637EE6" w:rsidRPr="000E73AD" w:rsidRDefault="00637EE6" w:rsidP="00A91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E73A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1,321,901</w:t>
            </w:r>
          </w:p>
        </w:tc>
        <w:tc>
          <w:tcPr>
            <w:tcW w:w="269" w:type="dxa"/>
          </w:tcPr>
          <w:p w14:paraId="4543564D" w14:textId="77777777" w:rsidR="00637EE6" w:rsidRPr="000E73AD" w:rsidRDefault="00637EE6" w:rsidP="00A9166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43528EC8" w14:textId="67C81759" w:rsidR="00637EE6" w:rsidRPr="000E73AD" w:rsidRDefault="00637EE6" w:rsidP="00A91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3AD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EA3E37" w:rsidRPr="000E73AD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0E73AD">
              <w:rPr>
                <w:rFonts w:ascii="Angsana New" w:hAnsi="Angsana New"/>
                <w:b/>
                <w:bCs/>
                <w:sz w:val="28"/>
                <w:szCs w:val="28"/>
              </w:rPr>
              <w:t>,475</w:t>
            </w:r>
          </w:p>
        </w:tc>
        <w:tc>
          <w:tcPr>
            <w:tcW w:w="269" w:type="dxa"/>
          </w:tcPr>
          <w:p w14:paraId="513C5B15" w14:textId="77777777" w:rsidR="00637EE6" w:rsidRPr="000E73AD" w:rsidRDefault="00637EE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</w:tcPr>
          <w:p w14:paraId="137F18F6" w14:textId="4D96E396" w:rsidR="00637EE6" w:rsidRPr="000E73AD" w:rsidRDefault="00637EE6" w:rsidP="00A91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E73A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1,308,887</w:t>
            </w:r>
          </w:p>
        </w:tc>
        <w:tc>
          <w:tcPr>
            <w:tcW w:w="269" w:type="dxa"/>
          </w:tcPr>
          <w:p w14:paraId="0DED512A" w14:textId="77777777" w:rsidR="00637EE6" w:rsidRPr="000E73AD" w:rsidRDefault="00637EE6" w:rsidP="00A9166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</w:tcPr>
          <w:p w14:paraId="644F69C9" w14:textId="61FADE9F" w:rsidR="00637EE6" w:rsidRPr="000E73AD" w:rsidRDefault="00637EE6" w:rsidP="00A91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3AD">
              <w:rPr>
                <w:rFonts w:ascii="Angsana New" w:hAnsi="Angsana New"/>
                <w:b/>
                <w:bCs/>
                <w:sz w:val="28"/>
                <w:szCs w:val="28"/>
              </w:rPr>
              <w:t>327,222</w:t>
            </w:r>
          </w:p>
        </w:tc>
      </w:tr>
      <w:tr w:rsidR="00637EE6" w:rsidRPr="000E73AD" w14:paraId="042D8D70" w14:textId="77777777" w:rsidTr="0076704B">
        <w:tc>
          <w:tcPr>
            <w:tcW w:w="3150" w:type="dxa"/>
          </w:tcPr>
          <w:p w14:paraId="156E1EC0" w14:textId="3B91868E" w:rsidR="00637EE6" w:rsidRPr="000E73AD" w:rsidRDefault="00637EE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73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  <w:r w:rsidRPr="000E73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0E73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E73A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E73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3C9E5BB4" w14:textId="77777777" w:rsidR="00637EE6" w:rsidRPr="000E73AD" w:rsidRDefault="00637E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30EBD3" w14:textId="77777777" w:rsidR="00637EE6" w:rsidRPr="000E73AD" w:rsidRDefault="00637E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double" w:sz="4" w:space="0" w:color="auto"/>
            </w:tcBorders>
          </w:tcPr>
          <w:p w14:paraId="49D3B28D" w14:textId="77777777" w:rsidR="00637EE6" w:rsidRPr="000E73AD" w:rsidRDefault="00637EE6" w:rsidP="00A91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5975AE34" w14:textId="77777777" w:rsidR="00637EE6" w:rsidRPr="000E73AD" w:rsidRDefault="00637EE6" w:rsidP="00A9166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12A8D8B6" w14:textId="77777777" w:rsidR="00637EE6" w:rsidRPr="000E73AD" w:rsidRDefault="00637EE6" w:rsidP="00A91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28E6D18" w14:textId="77777777" w:rsidR="00637EE6" w:rsidRPr="000E73AD" w:rsidRDefault="00637EE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5CFC2DA6" w14:textId="16A52BF0" w:rsidR="00637EE6" w:rsidRPr="000E73AD" w:rsidRDefault="00637EE6" w:rsidP="00A91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E73A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1,308,887</w:t>
            </w:r>
          </w:p>
        </w:tc>
        <w:tc>
          <w:tcPr>
            <w:tcW w:w="269" w:type="dxa"/>
          </w:tcPr>
          <w:p w14:paraId="517023ED" w14:textId="77777777" w:rsidR="00637EE6" w:rsidRPr="000E73AD" w:rsidRDefault="00637EE6" w:rsidP="00A9166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561F2725" w14:textId="5993417F" w:rsidR="00637EE6" w:rsidRPr="000E73AD" w:rsidRDefault="00637EE6" w:rsidP="00A91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3AD">
              <w:rPr>
                <w:rFonts w:ascii="Angsana New" w:hAnsi="Angsana New"/>
                <w:b/>
                <w:bCs/>
                <w:sz w:val="28"/>
                <w:szCs w:val="28"/>
              </w:rPr>
              <w:t>327,222</w:t>
            </w:r>
          </w:p>
        </w:tc>
      </w:tr>
    </w:tbl>
    <w:p w14:paraId="3BBBAA83" w14:textId="7299BBD7" w:rsidR="00366AEB" w:rsidRPr="000E73AD" w:rsidRDefault="003B1338" w:rsidP="00A9166C">
      <w:pPr>
        <w:tabs>
          <w:tab w:val="clear" w:pos="907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0E73AD">
        <w:rPr>
          <w:rFonts w:ascii="Angsana New" w:hAnsi="Angsana New"/>
          <w:i/>
          <w:iCs/>
          <w:sz w:val="30"/>
          <w:szCs w:val="30"/>
        </w:rPr>
        <w:t xml:space="preserve">          </w:t>
      </w:r>
    </w:p>
    <w:p w14:paraId="32515181" w14:textId="0456FD94" w:rsidR="00674F66" w:rsidRPr="000E73AD" w:rsidRDefault="003B1338" w:rsidP="00A9166C">
      <w:pPr>
        <w:tabs>
          <w:tab w:val="clear" w:pos="907"/>
        </w:tabs>
        <w:ind w:firstLine="45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E73AD">
        <w:rPr>
          <w:rFonts w:ascii="Angsana New" w:hAnsi="Angsana New"/>
          <w:i/>
          <w:iCs/>
          <w:sz w:val="30"/>
          <w:szCs w:val="30"/>
        </w:rPr>
        <w:lastRenderedPageBreak/>
        <w:t xml:space="preserve"> </w:t>
      </w:r>
      <w:r w:rsidR="00674F66" w:rsidRPr="000E73AD">
        <w:rPr>
          <w:rFonts w:ascii="Angsana New" w:hAnsi="Angsana New" w:hint="cs"/>
          <w:i/>
          <w:iCs/>
          <w:sz w:val="30"/>
          <w:szCs w:val="30"/>
          <w:cs/>
        </w:rPr>
        <w:t>ใบสำคัญแสดงสิทธิที่จะซื้อหุ้น</w:t>
      </w:r>
    </w:p>
    <w:p w14:paraId="74B08239" w14:textId="77777777" w:rsidR="00674F66" w:rsidRPr="000E73AD" w:rsidRDefault="00674F66" w:rsidP="00A9166C">
      <w:pPr>
        <w:pStyle w:val="ListParagraph"/>
        <w:tabs>
          <w:tab w:val="clear" w:pos="907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14:paraId="3280C609" w14:textId="59439E7D" w:rsidR="00A97217" w:rsidRPr="000E73AD" w:rsidRDefault="00674F66" w:rsidP="00A9166C">
      <w:pPr>
        <w:pStyle w:val="ListParagraph"/>
        <w:tabs>
          <w:tab w:val="clear" w:pos="680"/>
          <w:tab w:val="clear" w:pos="907"/>
          <w:tab w:val="left" w:pos="540"/>
        </w:tabs>
        <w:ind w:left="630" w:hanging="90"/>
        <w:jc w:val="thaiDistribute"/>
        <w:rPr>
          <w:rFonts w:ascii="Angsana New" w:hAnsi="Angsana New"/>
          <w:sz w:val="30"/>
          <w:szCs w:val="30"/>
        </w:rPr>
      </w:pPr>
      <w:r w:rsidRPr="000E73AD">
        <w:rPr>
          <w:rFonts w:ascii="Angsana New" w:hAnsi="Angsana New" w:hint="cs"/>
          <w:sz w:val="30"/>
          <w:szCs w:val="30"/>
          <w:cs/>
        </w:rPr>
        <w:t xml:space="preserve">กลุ่มบริษัทได้ออกใบสำคัญแสดงสิทธิที่จะซื้อหุ้นสามัญ </w:t>
      </w:r>
      <w:r w:rsidRPr="000E73AD">
        <w:rPr>
          <w:rFonts w:ascii="Angsana New" w:hAnsi="Angsana New" w:hint="cs"/>
          <w:sz w:val="30"/>
          <w:szCs w:val="30"/>
        </w:rPr>
        <w:t>CHO-W2</w:t>
      </w:r>
      <w:r w:rsidRPr="000E73AD">
        <w:rPr>
          <w:rFonts w:ascii="Angsana New" w:hAnsi="Angsana New" w:hint="cs"/>
          <w:sz w:val="30"/>
          <w:szCs w:val="30"/>
          <w:cs/>
        </w:rPr>
        <w:t xml:space="preserve"> โดยเริ่มทำการซื้อขายเมื่อวันที่ </w:t>
      </w:r>
      <w:r w:rsidRPr="000E73AD">
        <w:rPr>
          <w:rFonts w:ascii="Angsana New" w:hAnsi="Angsana New"/>
          <w:sz w:val="30"/>
          <w:szCs w:val="30"/>
        </w:rPr>
        <w:t xml:space="preserve">15 </w:t>
      </w:r>
      <w:r w:rsidRPr="000E73AD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0E73AD">
        <w:rPr>
          <w:rFonts w:ascii="Angsana New" w:hAnsi="Angsana New"/>
          <w:sz w:val="30"/>
          <w:szCs w:val="30"/>
        </w:rPr>
        <w:t xml:space="preserve">2562 </w:t>
      </w:r>
      <w:r w:rsidRPr="000E73AD"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p w14:paraId="122411CE" w14:textId="77777777" w:rsidR="00224A01" w:rsidRPr="000E73AD" w:rsidRDefault="00224A01" w:rsidP="00A9166C">
      <w:pPr>
        <w:pStyle w:val="ListParagraph"/>
        <w:tabs>
          <w:tab w:val="clear" w:pos="680"/>
          <w:tab w:val="clear" w:pos="907"/>
          <w:tab w:val="left" w:pos="540"/>
        </w:tabs>
        <w:ind w:left="630" w:hanging="9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065" w:type="dxa"/>
        <w:tblInd w:w="540" w:type="dxa"/>
        <w:tblLook w:val="04A0" w:firstRow="1" w:lastRow="0" w:firstColumn="1" w:lastColumn="0" w:noHBand="0" w:noVBand="1"/>
      </w:tblPr>
      <w:tblGrid>
        <w:gridCol w:w="3870"/>
        <w:gridCol w:w="5195"/>
      </w:tblGrid>
      <w:tr w:rsidR="00674F66" w:rsidRPr="000E73AD" w14:paraId="0D60BB04" w14:textId="77777777" w:rsidTr="00A97217">
        <w:trPr>
          <w:trHeight w:val="56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540EEF" w14:textId="4B3F5F9B" w:rsidR="00674F66" w:rsidRPr="000E73AD" w:rsidRDefault="00A97217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="Angsana New" w:eastAsia="Times New Roman" w:hAnsi="Angsana New"/>
                <w:sz w:val="30"/>
                <w:szCs w:val="30"/>
              </w:rPr>
            </w:pPr>
            <w:r w:rsidRPr="000E73AD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674F66" w:rsidRPr="000E73AD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จำนวนหน่วยใบสำคัญแสดงสิทธิ</w:t>
            </w:r>
          </w:p>
          <w:p w14:paraId="79CDD6EA" w14:textId="77777777" w:rsidR="00674F66" w:rsidRPr="000E73AD" w:rsidRDefault="00674F6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73A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  ที่เป็นหลักทรัพย์จดทะเบียน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68BAC505" w14:textId="77777777" w:rsidR="00674F66" w:rsidRPr="000E73AD" w:rsidRDefault="00674F6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60252DF3" w14:textId="77777777" w:rsidR="00674F66" w:rsidRPr="000E73AD" w:rsidRDefault="00674F6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0E73AD">
              <w:rPr>
                <w:rFonts w:ascii="Angsana New" w:eastAsia="Times New Roman" w:hAnsi="Angsana New"/>
                <w:sz w:val="30"/>
                <w:szCs w:val="30"/>
              </w:rPr>
              <w:t xml:space="preserve">: </w:t>
            </w:r>
            <w:r w:rsidRPr="000E73A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 w:rsidRPr="000E73AD">
              <w:rPr>
                <w:rFonts w:ascii="Angsana New" w:eastAsia="Times New Roman" w:hAnsi="Angsana New"/>
                <w:sz w:val="30"/>
                <w:szCs w:val="30"/>
              </w:rPr>
              <w:t xml:space="preserve">649,415,238 </w:t>
            </w:r>
          </w:p>
        </w:tc>
      </w:tr>
      <w:tr w:rsidR="00674F66" w:rsidRPr="000E73AD" w14:paraId="72F5B972" w14:textId="77777777" w:rsidTr="00957E6F">
        <w:trPr>
          <w:trHeight w:val="3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F345F8" w14:textId="77777777" w:rsidR="00674F66" w:rsidRPr="000E73AD" w:rsidRDefault="00674F6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0E73AD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อัตราการใช้สิทธิ </w:t>
            </w:r>
          </w:p>
          <w:p w14:paraId="59D019CD" w14:textId="77777777" w:rsidR="00674F66" w:rsidRPr="000E73AD" w:rsidRDefault="00674F6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0E73AD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 (ใบสำคัญแสดงสิทธิ </w:t>
            </w:r>
            <w:r w:rsidRPr="000E73AD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: </w:t>
            </w:r>
            <w:r w:rsidRPr="000E73AD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หุ้นสามัญใหม่)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1F7ABE18" w14:textId="77777777" w:rsidR="00674F66" w:rsidRPr="000E73AD" w:rsidRDefault="00674F6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  <w:p w14:paraId="42DB526B" w14:textId="77777777" w:rsidR="00674F66" w:rsidRPr="000E73AD" w:rsidRDefault="00674F6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0E73AD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: </w:t>
            </w:r>
            <w:proofErr w:type="gramStart"/>
            <w:r w:rsidRPr="000E73AD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 :</w:t>
            </w:r>
            <w:proofErr w:type="gramEnd"/>
            <w:r w:rsidRPr="000E73AD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1</w:t>
            </w:r>
          </w:p>
        </w:tc>
      </w:tr>
      <w:tr w:rsidR="00674F66" w:rsidRPr="000E73AD" w14:paraId="16970DA1" w14:textId="77777777" w:rsidTr="00957E6F">
        <w:trPr>
          <w:trHeight w:val="2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D83DCD" w14:textId="77777777" w:rsidR="00674F66" w:rsidRPr="000E73AD" w:rsidRDefault="00674F6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73AD"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ราคาการใช้สิทธิ (บาทต่อหุ้น)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1DC7D730" w14:textId="77777777" w:rsidR="00674F66" w:rsidRPr="000E73AD" w:rsidRDefault="00674F6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73AD">
              <w:rPr>
                <w:rFonts w:ascii="Angsana New" w:eastAsia="Times New Roman" w:hAnsi="Angsana New"/>
                <w:sz w:val="30"/>
                <w:szCs w:val="30"/>
              </w:rPr>
              <w:t>: 0.86</w:t>
            </w:r>
          </w:p>
        </w:tc>
      </w:tr>
      <w:tr w:rsidR="00674F66" w:rsidRPr="000E73AD" w14:paraId="007A6048" w14:textId="77777777" w:rsidTr="00957E6F">
        <w:trPr>
          <w:trHeight w:val="3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F28E03" w14:textId="77777777" w:rsidR="00674F66" w:rsidRPr="000E73AD" w:rsidRDefault="00674F6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73AD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อายุใบสำคัญแสดงสิทธิ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633EEF97" w14:textId="77777777" w:rsidR="00674F66" w:rsidRPr="000E73AD" w:rsidRDefault="00674F6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73AD">
              <w:rPr>
                <w:rFonts w:ascii="Angsana New" w:eastAsia="Times New Roman" w:hAnsi="Angsana New"/>
                <w:sz w:val="30"/>
                <w:szCs w:val="30"/>
              </w:rPr>
              <w:t>: 1</w:t>
            </w:r>
            <w:r w:rsidRPr="000E73A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ปี</w:t>
            </w:r>
            <w:r w:rsidRPr="000E73AD">
              <w:rPr>
                <w:rFonts w:ascii="Angsana New" w:eastAsia="Times New Roman" w:hAnsi="Angsana New"/>
                <w:sz w:val="30"/>
                <w:szCs w:val="30"/>
              </w:rPr>
              <w:t xml:space="preserve"> 6</w:t>
            </w:r>
            <w:r w:rsidRPr="000E73A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เดือน นับแต่วันออกใบสำคัญแสดงสิทธิ</w:t>
            </w:r>
          </w:p>
        </w:tc>
      </w:tr>
      <w:tr w:rsidR="00674F66" w:rsidRPr="000E73AD" w14:paraId="78E78DF9" w14:textId="77777777" w:rsidTr="00957E6F">
        <w:trPr>
          <w:trHeight w:val="3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CC5743" w14:textId="77777777" w:rsidR="00674F66" w:rsidRPr="000E73AD" w:rsidRDefault="00674F6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73AD">
              <w:rPr>
                <w:rFonts w:ascii="Angsana New" w:eastAsia="Times New Roman" w:hAnsi="Angsana New" w:hint="cs"/>
                <w:sz w:val="30"/>
                <w:szCs w:val="30"/>
                <w:cs/>
              </w:rPr>
              <w:t>วันใช้สิทธิครั้งแรก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473C8C84" w14:textId="77777777" w:rsidR="00674F66" w:rsidRPr="000E73AD" w:rsidRDefault="00674F6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0E73AD">
              <w:rPr>
                <w:rFonts w:ascii="Angsana New" w:eastAsia="Times New Roman" w:hAnsi="Angsana New"/>
                <w:sz w:val="30"/>
                <w:szCs w:val="30"/>
              </w:rPr>
              <w:t xml:space="preserve">: 30 </w:t>
            </w:r>
            <w:r w:rsidRPr="000E73A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ธันวาคม </w:t>
            </w:r>
            <w:r w:rsidRPr="000E73AD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</w:tr>
      <w:tr w:rsidR="00674F66" w:rsidRPr="000E73AD" w14:paraId="07B3B41C" w14:textId="77777777" w:rsidTr="00957E6F">
        <w:trPr>
          <w:trHeight w:val="3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3E8A7B" w14:textId="77777777" w:rsidR="00674F66" w:rsidRPr="000E73AD" w:rsidRDefault="00674F6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73AD">
              <w:rPr>
                <w:rFonts w:ascii="Angsana New" w:eastAsia="Times New Roman" w:hAnsi="Angsana New" w:hint="cs"/>
                <w:sz w:val="30"/>
                <w:szCs w:val="30"/>
                <w:cs/>
              </w:rPr>
              <w:t>วันใช้สิทธิครั้งสุดท้าย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085388CC" w14:textId="77777777" w:rsidR="00674F66" w:rsidRPr="000E73AD" w:rsidRDefault="00674F6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0E73AD">
              <w:rPr>
                <w:rFonts w:ascii="Angsana New" w:eastAsia="Times New Roman" w:hAnsi="Angsana New"/>
                <w:sz w:val="30"/>
                <w:szCs w:val="30"/>
              </w:rPr>
              <w:t xml:space="preserve">: 30 </w:t>
            </w:r>
            <w:r w:rsidRPr="000E73A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ธันวาคม </w:t>
            </w:r>
            <w:r w:rsidRPr="000E73AD"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</w:tr>
    </w:tbl>
    <w:p w14:paraId="46E6793D" w14:textId="77777777" w:rsidR="00A24581" w:rsidRPr="000E73AD" w:rsidRDefault="00A24581" w:rsidP="00A9166C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73E79222" w14:textId="1FE62789" w:rsidR="00674F66" w:rsidRPr="000E73AD" w:rsidRDefault="003B052B" w:rsidP="00A9166C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0E73AD">
        <w:rPr>
          <w:rFonts w:ascii="Angsana New" w:hAnsi="Angsana New" w:hint="cs"/>
          <w:sz w:val="30"/>
          <w:szCs w:val="30"/>
          <w:cs/>
          <w:lang w:val="th-TH"/>
        </w:rPr>
        <w:t>ใน</w:t>
      </w:r>
      <w:r w:rsidR="00D11ED6" w:rsidRPr="000E73AD">
        <w:rPr>
          <w:rFonts w:ascii="Angsana New" w:hAnsi="Angsana New" w:hint="cs"/>
          <w:sz w:val="30"/>
          <w:szCs w:val="30"/>
          <w:cs/>
          <w:lang w:val="th-TH"/>
        </w:rPr>
        <w:t>ระหว่างงวด</w:t>
      </w:r>
      <w:r w:rsidR="00510326" w:rsidRPr="000E73AD">
        <w:rPr>
          <w:rFonts w:ascii="Angsana New" w:hAnsi="Angsana New" w:hint="cs"/>
          <w:sz w:val="30"/>
          <w:szCs w:val="30"/>
          <w:cs/>
          <w:lang w:val="th-TH"/>
        </w:rPr>
        <w:t>เก้าเดือน</w:t>
      </w:r>
      <w:r w:rsidR="00D11ED6" w:rsidRPr="000E73AD">
        <w:rPr>
          <w:rFonts w:ascii="Angsana New" w:hAnsi="Angsana New" w:hint="cs"/>
          <w:sz w:val="30"/>
          <w:szCs w:val="30"/>
          <w:cs/>
          <w:lang w:val="th-TH"/>
        </w:rPr>
        <w:t xml:space="preserve">สิ้นสุดวันที่ </w:t>
      </w:r>
      <w:r w:rsidR="00510326" w:rsidRPr="000E73AD">
        <w:rPr>
          <w:rFonts w:ascii="Angsana New" w:hAnsi="Angsana New"/>
          <w:sz w:val="30"/>
          <w:szCs w:val="30"/>
        </w:rPr>
        <w:t xml:space="preserve">30 </w:t>
      </w:r>
      <w:r w:rsidR="00510326" w:rsidRPr="000E73AD">
        <w:rPr>
          <w:rFonts w:ascii="Angsana New" w:hAnsi="Angsana New"/>
          <w:sz w:val="30"/>
          <w:szCs w:val="30"/>
          <w:cs/>
        </w:rPr>
        <w:t>กันยายน</w:t>
      </w:r>
      <w:r w:rsidR="00002511" w:rsidRPr="000E73AD">
        <w:rPr>
          <w:rFonts w:ascii="Angsana New" w:hAnsi="Angsana New"/>
          <w:sz w:val="30"/>
          <w:szCs w:val="30"/>
          <w:cs/>
        </w:rPr>
        <w:t xml:space="preserve"> </w:t>
      </w:r>
      <w:r w:rsidR="00002511" w:rsidRPr="000E73AD">
        <w:rPr>
          <w:rFonts w:ascii="Angsana New" w:hAnsi="Angsana New"/>
          <w:sz w:val="30"/>
          <w:szCs w:val="30"/>
        </w:rPr>
        <w:t>2563</w:t>
      </w:r>
      <w:r w:rsidRPr="000E73AD">
        <w:rPr>
          <w:rFonts w:ascii="Angsana New" w:hAnsi="Angsana New"/>
          <w:sz w:val="30"/>
          <w:szCs w:val="30"/>
        </w:rPr>
        <w:t xml:space="preserve"> </w:t>
      </w:r>
      <w:r w:rsidRPr="000E73AD">
        <w:rPr>
          <w:rFonts w:ascii="Angsana New" w:hAnsi="Angsana New" w:hint="cs"/>
          <w:sz w:val="30"/>
          <w:szCs w:val="30"/>
          <w:cs/>
        </w:rPr>
        <w:t>กลุ่มบริษัทได้</w:t>
      </w:r>
      <w:r w:rsidR="00F5210A" w:rsidRPr="000E73AD">
        <w:rPr>
          <w:rFonts w:ascii="Angsana New" w:hAnsi="Angsana New" w:hint="cs"/>
          <w:sz w:val="30"/>
          <w:szCs w:val="30"/>
          <w:cs/>
        </w:rPr>
        <w:t>ชำระ</w:t>
      </w:r>
      <w:r w:rsidRPr="000E73AD">
        <w:rPr>
          <w:rFonts w:ascii="Angsana New" w:hAnsi="Angsana New" w:hint="cs"/>
          <w:sz w:val="30"/>
          <w:szCs w:val="30"/>
          <w:cs/>
        </w:rPr>
        <w:t>เพิ่มทุนจากการใช้</w:t>
      </w:r>
      <w:r w:rsidR="00674F66" w:rsidRPr="000E73AD">
        <w:rPr>
          <w:rFonts w:ascii="Angsana New" w:hAnsi="Angsana New" w:hint="cs"/>
          <w:sz w:val="30"/>
          <w:szCs w:val="30"/>
          <w:cs/>
          <w:lang w:val="th-TH"/>
        </w:rPr>
        <w:t xml:space="preserve">สิทธิใบสำคัญแสดงสิทธิที่จะซื้อหุ้นสามัญเพิ่มทุน ซึ่งส่งผลให้มีหุ้นสามัญเพิ่มขึ้น </w:t>
      </w:r>
      <w:r w:rsidR="004F2264" w:rsidRPr="000E73AD">
        <w:rPr>
          <w:rFonts w:ascii="Angsana New" w:hAnsi="Angsana New" w:hint="cs"/>
          <w:spacing w:val="-2"/>
          <w:sz w:val="30"/>
          <w:szCs w:val="30"/>
        </w:rPr>
        <w:t>13</w:t>
      </w:r>
      <w:r w:rsidR="00674F66" w:rsidRPr="000E73AD">
        <w:rPr>
          <w:rFonts w:ascii="Angsana New" w:hAnsi="Angsana New" w:hint="cs"/>
          <w:spacing w:val="-2"/>
          <w:sz w:val="30"/>
          <w:szCs w:val="30"/>
          <w:lang w:val="th-TH"/>
        </w:rPr>
        <w:t>,</w:t>
      </w:r>
      <w:r w:rsidR="004F2264" w:rsidRPr="000E73AD">
        <w:rPr>
          <w:rFonts w:ascii="Angsana New" w:hAnsi="Angsana New" w:hint="cs"/>
          <w:spacing w:val="-2"/>
          <w:sz w:val="30"/>
          <w:szCs w:val="30"/>
        </w:rPr>
        <w:t>014</w:t>
      </w:r>
      <w:r w:rsidR="00674F66" w:rsidRPr="000E73AD">
        <w:rPr>
          <w:rFonts w:ascii="Angsana New" w:hAnsi="Angsana New" w:hint="cs"/>
          <w:spacing w:val="-2"/>
          <w:sz w:val="30"/>
          <w:szCs w:val="30"/>
          <w:lang w:val="th-TH"/>
        </w:rPr>
        <w:t>,</w:t>
      </w:r>
      <w:r w:rsidR="004F2264" w:rsidRPr="000E73AD">
        <w:rPr>
          <w:rFonts w:ascii="Angsana New" w:hAnsi="Angsana New" w:hint="cs"/>
          <w:spacing w:val="-2"/>
          <w:sz w:val="30"/>
          <w:szCs w:val="30"/>
        </w:rPr>
        <w:t>520</w:t>
      </w:r>
      <w:r w:rsidR="00674F66" w:rsidRPr="000E73AD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หุ้น เป็น</w:t>
      </w:r>
      <w:r w:rsidR="00E63CCD" w:rsidRPr="000E73AD">
        <w:rPr>
          <w:rFonts w:ascii="Angsana New" w:hAnsi="Angsana New" w:hint="cs"/>
          <w:spacing w:val="-2"/>
          <w:sz w:val="30"/>
          <w:szCs w:val="30"/>
          <w:cs/>
          <w:lang w:val="th-TH"/>
        </w:rPr>
        <w:t>จำนวนเงิน</w:t>
      </w:r>
      <w:r w:rsidR="00674F66" w:rsidRPr="000E73AD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ประมาณ </w:t>
      </w:r>
      <w:r w:rsidR="004F2264" w:rsidRPr="000E73AD">
        <w:rPr>
          <w:rFonts w:ascii="Angsana New" w:hAnsi="Angsana New" w:hint="cs"/>
          <w:spacing w:val="-2"/>
          <w:sz w:val="30"/>
          <w:szCs w:val="30"/>
        </w:rPr>
        <w:t>11</w:t>
      </w:r>
      <w:r w:rsidR="00674F66" w:rsidRPr="000E73AD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ล้านบาท (มูลค่าหุ้นสามัญ </w:t>
      </w:r>
      <w:r w:rsidR="00674F66" w:rsidRPr="000E73AD">
        <w:rPr>
          <w:rFonts w:ascii="Angsana New" w:hAnsi="Angsana New" w:hint="cs"/>
          <w:spacing w:val="-2"/>
          <w:sz w:val="30"/>
          <w:szCs w:val="30"/>
        </w:rPr>
        <w:t>3</w:t>
      </w:r>
      <w:r w:rsidR="00674F66" w:rsidRPr="000E73AD">
        <w:rPr>
          <w:rFonts w:ascii="Angsana New" w:hAnsi="Angsana New" w:hint="cs"/>
          <w:spacing w:val="-2"/>
          <w:sz w:val="30"/>
          <w:szCs w:val="30"/>
          <w:lang w:val="th-TH"/>
        </w:rPr>
        <w:t xml:space="preserve"> </w:t>
      </w:r>
      <w:r w:rsidR="00674F66" w:rsidRPr="000E73AD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ล้านบาทและส่วนเกินมูลค่าหุ้นสามัญ </w:t>
      </w:r>
      <w:r w:rsidR="004F2264" w:rsidRPr="000E73AD">
        <w:rPr>
          <w:rFonts w:ascii="Angsana New" w:hAnsi="Angsana New" w:hint="cs"/>
          <w:spacing w:val="-2"/>
          <w:sz w:val="30"/>
          <w:szCs w:val="30"/>
        </w:rPr>
        <w:t>8</w:t>
      </w:r>
      <w:r w:rsidR="00674F66" w:rsidRPr="000E73AD">
        <w:rPr>
          <w:rFonts w:ascii="Angsana New" w:hAnsi="Angsana New" w:hint="cs"/>
          <w:spacing w:val="-2"/>
          <w:sz w:val="30"/>
          <w:szCs w:val="30"/>
          <w:lang w:val="th-TH"/>
        </w:rPr>
        <w:t xml:space="preserve"> </w:t>
      </w:r>
      <w:r w:rsidR="00674F66" w:rsidRPr="000E73AD">
        <w:rPr>
          <w:rFonts w:ascii="Angsana New" w:hAnsi="Angsana New" w:hint="cs"/>
          <w:spacing w:val="-2"/>
          <w:sz w:val="30"/>
          <w:szCs w:val="30"/>
          <w:cs/>
          <w:lang w:val="th-TH"/>
        </w:rPr>
        <w:t>ล้านบาท</w:t>
      </w:r>
      <w:r w:rsidR="00674F66" w:rsidRPr="000E73AD">
        <w:rPr>
          <w:rFonts w:ascii="Angsana New" w:hAnsi="Angsana New" w:hint="cs"/>
          <w:spacing w:val="-2"/>
          <w:sz w:val="30"/>
          <w:szCs w:val="30"/>
          <w:cs/>
        </w:rPr>
        <w:t>)</w:t>
      </w:r>
      <w:r w:rsidR="001C6660" w:rsidRPr="000E73AD">
        <w:rPr>
          <w:rFonts w:ascii="Angsana New" w:hAnsi="Angsana New"/>
          <w:spacing w:val="-2"/>
          <w:sz w:val="30"/>
          <w:szCs w:val="30"/>
        </w:rPr>
        <w:t xml:space="preserve"> </w:t>
      </w:r>
      <w:r w:rsidR="00674F66" w:rsidRPr="000E73AD">
        <w:rPr>
          <w:rFonts w:ascii="Angsana New" w:hAnsi="Angsana New" w:hint="cs"/>
          <w:spacing w:val="-2"/>
          <w:sz w:val="30"/>
          <w:szCs w:val="30"/>
          <w:cs/>
        </w:rPr>
        <w:t xml:space="preserve">ทั้งนี้จำนวนใบสำคัญแสดงสิทธิคงเหลือที่ยังไม่ได้ใช้สิทธิ ณ </w:t>
      </w:r>
      <w:r w:rsidR="00510326" w:rsidRPr="000E73AD">
        <w:rPr>
          <w:rFonts w:ascii="Angsana New" w:hAnsi="Angsana New" w:hint="cs"/>
          <w:spacing w:val="-2"/>
          <w:sz w:val="30"/>
          <w:szCs w:val="30"/>
        </w:rPr>
        <w:t xml:space="preserve">30 </w:t>
      </w:r>
      <w:r w:rsidR="00510326" w:rsidRPr="000E73AD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002511" w:rsidRPr="000E73A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002511" w:rsidRPr="000E73AD">
        <w:rPr>
          <w:rFonts w:ascii="Angsana New" w:hAnsi="Angsana New" w:hint="cs"/>
          <w:spacing w:val="-2"/>
          <w:sz w:val="30"/>
          <w:szCs w:val="30"/>
        </w:rPr>
        <w:t>2563</w:t>
      </w:r>
      <w:r w:rsidR="00674F66" w:rsidRPr="000E73AD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E16420">
        <w:rPr>
          <w:rFonts w:ascii="Angsana New" w:hAnsi="Angsana New" w:hint="cs"/>
          <w:spacing w:val="-2"/>
          <w:sz w:val="30"/>
          <w:szCs w:val="30"/>
          <w:cs/>
        </w:rPr>
        <w:t xml:space="preserve">มีจำนวน </w:t>
      </w:r>
      <w:r w:rsidR="00674F66" w:rsidRPr="000E73AD">
        <w:rPr>
          <w:rFonts w:ascii="Angsana New" w:hAnsi="Angsana New" w:hint="cs"/>
          <w:spacing w:val="-2"/>
          <w:sz w:val="30"/>
          <w:szCs w:val="30"/>
        </w:rPr>
        <w:t xml:space="preserve">636,400,718 </w:t>
      </w:r>
      <w:r w:rsidR="00674F66" w:rsidRPr="000E73AD">
        <w:rPr>
          <w:rFonts w:ascii="Angsana New" w:hAnsi="Angsana New" w:hint="cs"/>
          <w:spacing w:val="-2"/>
          <w:sz w:val="30"/>
          <w:szCs w:val="30"/>
          <w:cs/>
        </w:rPr>
        <w:t>สิทธิ</w:t>
      </w:r>
    </w:p>
    <w:p w14:paraId="51A8BA69" w14:textId="5104224A" w:rsidR="00A24581" w:rsidRPr="000E73AD" w:rsidRDefault="00A24581" w:rsidP="00A9166C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6A44A0D" w14:textId="07B98E0C" w:rsidR="00A24581" w:rsidRPr="000E73AD" w:rsidRDefault="00A24581" w:rsidP="00A9166C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48B141C" w14:textId="168F6764" w:rsidR="00A24581" w:rsidRPr="000E73AD" w:rsidRDefault="00A24581" w:rsidP="00A9166C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67E2C7D" w14:textId="017D83FE" w:rsidR="00A24581" w:rsidRPr="000E73AD" w:rsidRDefault="00A24581" w:rsidP="00A9166C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73D4CD0" w14:textId="15B8A17B" w:rsidR="00A24581" w:rsidRPr="000E73AD" w:rsidRDefault="00A24581" w:rsidP="00A9166C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717A96C" w14:textId="11CB87DA" w:rsidR="00A24581" w:rsidRPr="000E73AD" w:rsidRDefault="00A24581" w:rsidP="00A9166C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8277416" w14:textId="2C9D4B2E" w:rsidR="00A24581" w:rsidRPr="000E73AD" w:rsidRDefault="00A24581" w:rsidP="00A9166C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959FFB9" w14:textId="7CB43824" w:rsidR="00A24581" w:rsidRPr="000E73AD" w:rsidRDefault="00A24581" w:rsidP="00A9166C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8DAB869" w14:textId="69E16D62" w:rsidR="00A24581" w:rsidRPr="000E73AD" w:rsidRDefault="00A24581" w:rsidP="00A9166C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82E2F42" w14:textId="6ED7A49B" w:rsidR="00A24581" w:rsidRPr="000E73AD" w:rsidRDefault="00A24581" w:rsidP="00A9166C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1D2BFE6" w14:textId="6D18C27A" w:rsidR="00A24581" w:rsidRPr="000E73AD" w:rsidRDefault="00A24581" w:rsidP="00A9166C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9E9C00C" w14:textId="477984C5" w:rsidR="00A24581" w:rsidRPr="000E73AD" w:rsidRDefault="00A24581" w:rsidP="00A9166C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BE74F70" w14:textId="13DF354F" w:rsidR="00A24581" w:rsidRPr="000E73AD" w:rsidRDefault="00A24581" w:rsidP="00A9166C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50CE552" w14:textId="77777777" w:rsidR="00A24581" w:rsidRPr="000E73AD" w:rsidRDefault="00A24581" w:rsidP="00A9166C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DE2FF7F" w14:textId="1455F86E" w:rsidR="008C6104" w:rsidRPr="000E73AD" w:rsidRDefault="008C6104" w:rsidP="00A9166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0E73A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</w:p>
    <w:p w14:paraId="787081AD" w14:textId="77777777" w:rsidR="008C6104" w:rsidRPr="000E73AD" w:rsidRDefault="008C6104" w:rsidP="00A9166C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DF92DA2" w14:textId="77777777" w:rsidR="00440E8F" w:rsidRPr="000E73AD" w:rsidRDefault="00440E8F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E73AD">
        <w:rPr>
          <w:rFonts w:ascii="Angsana New" w:hAnsi="Angsana New" w:hint="cs"/>
          <w:sz w:val="30"/>
          <w:szCs w:val="30"/>
          <w:cs/>
        </w:rPr>
        <w:t xml:space="preserve">ผู้บริหารพิจารณาว่า กลุ่มบริษัทมี </w:t>
      </w:r>
      <w:r w:rsidRPr="000E73AD">
        <w:rPr>
          <w:rFonts w:ascii="Angsana New" w:hAnsi="Angsana New"/>
          <w:sz w:val="30"/>
          <w:szCs w:val="30"/>
        </w:rPr>
        <w:t xml:space="preserve">3 </w:t>
      </w:r>
      <w:r w:rsidRPr="000E73AD">
        <w:rPr>
          <w:rFonts w:ascii="Angsana New" w:hAnsi="Angsana New" w:hint="cs"/>
          <w:sz w:val="30"/>
          <w:szCs w:val="30"/>
          <w:cs/>
        </w:rPr>
        <w:t>ส่วนงานที่รายงาน ซึ่งเป็นหน่วยธุรกิจที่สำคัญของกลุ่มบริษัทที่ลักษณะธุรกิจที่แตกต่างกัน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6B5870FF" w14:textId="77777777" w:rsidR="00440E8F" w:rsidRPr="000E73AD" w:rsidRDefault="00440E8F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AF3DBFA" w14:textId="6D21B938" w:rsidR="00440E8F" w:rsidRPr="000E73AD" w:rsidRDefault="00440E8F" w:rsidP="00A9166C">
      <w:pPr>
        <w:pStyle w:val="ListParagraph"/>
        <w:numPr>
          <w:ilvl w:val="0"/>
          <w:numId w:val="2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E73AD">
        <w:rPr>
          <w:rFonts w:asciiTheme="majorBidi" w:hAnsiTheme="majorBidi" w:cstheme="majorBidi"/>
          <w:i/>
          <w:iCs/>
          <w:sz w:val="30"/>
          <w:szCs w:val="30"/>
          <w:cs/>
        </w:rPr>
        <w:t>ส่วนงาน</w:t>
      </w:r>
      <w:r w:rsidRPr="000E73AD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รายได้ตามสัญญา เช่น กลุ่มผลิตภัณฑ์มาตรฐาน กลุ่มผลิตภัณฑ์ออกแบบพิเศษ</w:t>
      </w:r>
      <w:r w:rsidR="00E63CCD" w:rsidRPr="000E73AD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Pr="000E73AD">
        <w:rPr>
          <w:rFonts w:asciiTheme="majorBidi" w:hAnsiTheme="majorBidi" w:cstheme="majorBidi" w:hint="cs"/>
          <w:i/>
          <w:iCs/>
          <w:sz w:val="30"/>
          <w:szCs w:val="30"/>
          <w:cs/>
        </w:rPr>
        <w:t>งานโครงการ</w:t>
      </w:r>
    </w:p>
    <w:p w14:paraId="384ACAAE" w14:textId="77777777" w:rsidR="00440E8F" w:rsidRPr="000E73AD" w:rsidRDefault="00440E8F" w:rsidP="00A9166C">
      <w:pPr>
        <w:pStyle w:val="ListParagraph"/>
        <w:numPr>
          <w:ilvl w:val="0"/>
          <w:numId w:val="2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E73AD">
        <w:rPr>
          <w:rFonts w:asciiTheme="majorBidi" w:hAnsiTheme="majorBidi" w:cstheme="majorBidi"/>
          <w:i/>
          <w:iCs/>
          <w:sz w:val="30"/>
          <w:szCs w:val="30"/>
          <w:cs/>
        </w:rPr>
        <w:t>ส่วนงาน</w:t>
      </w:r>
      <w:r w:rsidRPr="000E73AD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รายได้จากการขาย เช่น การขายอะไหล่และการขายรถต้นแบบ</w:t>
      </w:r>
    </w:p>
    <w:p w14:paraId="284E4C48" w14:textId="77777777" w:rsidR="00440E8F" w:rsidRPr="000E73AD" w:rsidRDefault="00440E8F" w:rsidP="00A9166C">
      <w:pPr>
        <w:pStyle w:val="ListParagraph"/>
        <w:numPr>
          <w:ilvl w:val="0"/>
          <w:numId w:val="2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E73AD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ส่วนงานรายได้จากการให้บริการ เช่น ศูนย์ซ่อมบริการ</w:t>
      </w:r>
    </w:p>
    <w:p w14:paraId="5ED11C2E" w14:textId="77777777" w:rsidR="00440E8F" w:rsidRPr="000E73AD" w:rsidRDefault="00440E8F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732E921" w14:textId="77777777" w:rsidR="00440E8F" w:rsidRPr="000E73AD" w:rsidRDefault="00440E8F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E73AD">
        <w:rPr>
          <w:rFonts w:ascii="Angsana New" w:hAnsi="Angsana New"/>
          <w:sz w:val="30"/>
          <w:szCs w:val="30"/>
          <w:cs/>
        </w:rPr>
        <w:t>ผลการดำเนินงานของแต่ละส่วนงานวัดโดยใช้</w:t>
      </w:r>
      <w:r w:rsidRPr="000E73AD">
        <w:rPr>
          <w:rFonts w:ascii="Angsana New" w:hAnsi="Angsana New" w:hint="cs"/>
          <w:sz w:val="30"/>
          <w:szCs w:val="30"/>
          <w:cs/>
        </w:rPr>
        <w:t>รายได้และกำไรขั้นต้น</w:t>
      </w:r>
      <w:r w:rsidRPr="000E73AD">
        <w:rPr>
          <w:rFonts w:ascii="Angsana New" w:hAnsi="Angsana New"/>
          <w:sz w:val="30"/>
          <w:szCs w:val="30"/>
          <w:cs/>
        </w:rPr>
        <w:t>ของส่วนงาน ซึ่งนำเสนอในรายงานการจัดการภายในและสอบทาน</w:t>
      </w:r>
      <w:r w:rsidRPr="000E73AD">
        <w:rPr>
          <w:rFonts w:ascii="Angsana New" w:hAnsi="Angsana New" w:hint="cs"/>
          <w:sz w:val="30"/>
          <w:szCs w:val="30"/>
          <w:cs/>
        </w:rPr>
        <w:t xml:space="preserve"> </w:t>
      </w:r>
      <w:r w:rsidRPr="000E73AD">
        <w:rPr>
          <w:rFonts w:ascii="Angsana New" w:hAnsi="Angsana New"/>
          <w:sz w:val="30"/>
          <w:szCs w:val="30"/>
          <w:cs/>
        </w:rPr>
        <w:t>โดยผู้มีอำนาจตัดสินใจสูงสุดด้านการดำเนินงานของกลุ่มบริษัท ผู้บริหารเชื่อว่าการใช้</w:t>
      </w:r>
      <w:r w:rsidRPr="000E73AD">
        <w:rPr>
          <w:rFonts w:ascii="Angsana New" w:hAnsi="Angsana New" w:hint="cs"/>
          <w:sz w:val="30"/>
          <w:szCs w:val="30"/>
          <w:cs/>
        </w:rPr>
        <w:t>รายได้และกำไรขั้นต้น</w:t>
      </w:r>
      <w:r w:rsidRPr="000E73AD">
        <w:rPr>
          <w:rFonts w:ascii="Angsana New" w:hAnsi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0E73AD">
        <w:rPr>
          <w:rFonts w:ascii="Angsana New" w:hAnsi="Angsana New"/>
          <w:sz w:val="30"/>
          <w:szCs w:val="30"/>
        </w:rPr>
        <w:t xml:space="preserve"> </w:t>
      </w:r>
      <w:r w:rsidRPr="000E73AD">
        <w:rPr>
          <w:rFonts w:ascii="Angsana New" w:hAnsi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9391B4D" w14:textId="666160B4" w:rsidR="00440E8F" w:rsidRPr="000E73AD" w:rsidRDefault="00440E8F" w:rsidP="00A9166C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440E8F" w:rsidRPr="000E73AD" w:rsidSect="004B6414">
          <w:headerReference w:type="default" r:id="rId24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7ED94457" w14:textId="6733C21B" w:rsidR="00E5594F" w:rsidRPr="000E73AD" w:rsidRDefault="008C6104" w:rsidP="00A9166C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0E73A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ab/>
      </w:r>
      <w:r w:rsidRPr="000E73A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E5594F" w:rsidRPr="000E73AD">
        <w:rPr>
          <w:rFonts w:asciiTheme="majorBidi" w:hAnsiTheme="majorBidi" w:cstheme="majorBidi"/>
          <w:sz w:val="26"/>
          <w:szCs w:val="26"/>
          <w:cs/>
          <w:lang w:val="en-GB"/>
        </w:rPr>
        <w:t xml:space="preserve">รายได้ของกลุ่มกิจการจากลูกค้ารายใหญ่ในระหว่างงวดสามเดือนสิ้นสุดวันที่ </w:t>
      </w:r>
      <w:r w:rsidR="00510326" w:rsidRPr="000E73AD">
        <w:rPr>
          <w:rFonts w:asciiTheme="majorBidi" w:hAnsiTheme="majorBidi" w:cstheme="majorBidi"/>
          <w:sz w:val="26"/>
          <w:szCs w:val="26"/>
          <w:lang w:val="en-GB"/>
        </w:rPr>
        <w:t xml:space="preserve">30 </w:t>
      </w:r>
      <w:r w:rsidR="00510326" w:rsidRPr="000E73AD">
        <w:rPr>
          <w:rFonts w:asciiTheme="majorBidi" w:hAnsiTheme="majorBidi" w:cstheme="majorBidi"/>
          <w:sz w:val="26"/>
          <w:szCs w:val="26"/>
          <w:cs/>
          <w:lang w:val="en-GB"/>
        </w:rPr>
        <w:t>กันยายน</w:t>
      </w:r>
      <w:r w:rsidR="00002511" w:rsidRPr="000E73AD">
        <w:rPr>
          <w:rFonts w:asciiTheme="majorBidi" w:hAnsiTheme="majorBidi" w:cstheme="majorBidi"/>
          <w:sz w:val="26"/>
          <w:szCs w:val="26"/>
          <w:cs/>
          <w:lang w:val="en-GB"/>
        </w:rPr>
        <w:t xml:space="preserve"> </w:t>
      </w:r>
      <w:r w:rsidR="00002511" w:rsidRPr="000E73AD">
        <w:rPr>
          <w:rFonts w:asciiTheme="majorBidi" w:hAnsiTheme="majorBidi" w:cstheme="majorBidi"/>
          <w:sz w:val="26"/>
          <w:szCs w:val="26"/>
          <w:lang w:val="en-GB"/>
        </w:rPr>
        <w:t>2563</w:t>
      </w:r>
      <w:r w:rsidR="00E5594F" w:rsidRPr="000E73AD">
        <w:rPr>
          <w:rFonts w:asciiTheme="majorBidi" w:hAnsiTheme="majorBidi" w:cstheme="majorBidi"/>
          <w:sz w:val="26"/>
          <w:szCs w:val="26"/>
          <w:cs/>
          <w:lang w:val="en-GB"/>
        </w:rPr>
        <w:t xml:space="preserve"> และ </w:t>
      </w:r>
      <w:r w:rsidR="000D0FB7" w:rsidRPr="000E73AD">
        <w:rPr>
          <w:rFonts w:asciiTheme="majorBidi" w:hAnsiTheme="majorBidi" w:cstheme="majorBidi"/>
          <w:sz w:val="26"/>
          <w:szCs w:val="26"/>
          <w:lang w:val="en-GB"/>
        </w:rPr>
        <w:t>2562</w:t>
      </w:r>
      <w:r w:rsidR="00E5594F" w:rsidRPr="000E73AD">
        <w:rPr>
          <w:rFonts w:asciiTheme="majorBidi" w:hAnsiTheme="majorBidi" w:cstheme="majorBidi"/>
          <w:sz w:val="26"/>
          <w:szCs w:val="26"/>
          <w:cs/>
          <w:lang w:val="en-GB"/>
        </w:rPr>
        <w:t xml:space="preserve"> มีจำนวน</w:t>
      </w:r>
      <w:r w:rsidR="00F5210A" w:rsidRPr="000E73AD">
        <w:rPr>
          <w:rFonts w:asciiTheme="majorBidi" w:hAnsiTheme="majorBidi" w:cstheme="majorBidi" w:hint="cs"/>
          <w:sz w:val="26"/>
          <w:szCs w:val="26"/>
          <w:cs/>
          <w:lang w:val="en-GB"/>
        </w:rPr>
        <w:t>เงิน</w:t>
      </w:r>
      <w:r w:rsidR="00E5594F" w:rsidRPr="000E73AD">
        <w:rPr>
          <w:rFonts w:asciiTheme="majorBidi" w:hAnsiTheme="majorBidi" w:cstheme="majorBidi"/>
          <w:sz w:val="26"/>
          <w:szCs w:val="26"/>
          <w:cs/>
          <w:lang w:val="en-GB"/>
        </w:rPr>
        <w:t xml:space="preserve"> </w:t>
      </w:r>
      <w:r w:rsidR="00FA239E" w:rsidRPr="000E73AD">
        <w:rPr>
          <w:rFonts w:asciiTheme="majorBidi" w:hAnsiTheme="majorBidi" w:cstheme="majorBidi"/>
          <w:sz w:val="26"/>
          <w:szCs w:val="26"/>
        </w:rPr>
        <w:t>89.95</w:t>
      </w:r>
      <w:r w:rsidR="00E5594F" w:rsidRPr="000E73AD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="00E5594F" w:rsidRPr="000E73AD">
        <w:rPr>
          <w:rFonts w:asciiTheme="majorBidi" w:hAnsiTheme="majorBidi" w:cstheme="majorBidi"/>
          <w:sz w:val="26"/>
          <w:szCs w:val="26"/>
          <w:cs/>
          <w:lang w:val="en-GB"/>
        </w:rPr>
        <w:t xml:space="preserve">ล้านบาท และ </w:t>
      </w:r>
      <w:bookmarkStart w:id="4" w:name="_Hlk44612401"/>
      <w:r w:rsidR="00E94294" w:rsidRPr="000E73AD">
        <w:rPr>
          <w:rFonts w:asciiTheme="majorBidi" w:hAnsiTheme="majorBidi" w:cstheme="majorBidi"/>
          <w:sz w:val="26"/>
          <w:szCs w:val="26"/>
          <w:lang w:val="en-GB"/>
        </w:rPr>
        <w:t>137.94</w:t>
      </w:r>
      <w:r w:rsidR="006B3ED5" w:rsidRPr="000E73AD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bookmarkEnd w:id="4"/>
      <w:r w:rsidR="00E5594F" w:rsidRPr="000E73AD">
        <w:rPr>
          <w:rFonts w:asciiTheme="majorBidi" w:hAnsiTheme="majorBidi" w:cstheme="majorBidi"/>
          <w:sz w:val="26"/>
          <w:szCs w:val="26"/>
          <w:cs/>
          <w:lang w:val="en-GB"/>
        </w:rPr>
        <w:t>ล้านบาท ตามลำดับ</w:t>
      </w:r>
    </w:p>
    <w:p w14:paraId="701FC8F8" w14:textId="77777777" w:rsidR="00D60CD3" w:rsidRPr="000E73AD" w:rsidRDefault="00D60CD3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E6DCC9B" w14:textId="77777777" w:rsidR="00562CEB" w:rsidRPr="000E73AD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0E73AD"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>ข้อมูลตามส่วนงานที่รายงาน</w:t>
      </w:r>
    </w:p>
    <w:p w14:paraId="254F0930" w14:textId="77777777" w:rsidR="00562CEB" w:rsidRPr="000E73AD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39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82"/>
        <w:gridCol w:w="108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CB457E" w:rsidRPr="000E73AD" w14:paraId="32A5F2E8" w14:textId="77777777" w:rsidTr="00E071D6">
        <w:trPr>
          <w:trHeight w:val="360"/>
          <w:tblHeader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2036B9" w14:textId="77777777" w:rsidR="00CB457E" w:rsidRPr="000E73AD" w:rsidRDefault="00CB457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350" w:type="dxa"/>
            <w:gridSpan w:val="15"/>
            <w:tcBorders>
              <w:top w:val="nil"/>
              <w:left w:val="nil"/>
              <w:right w:val="nil"/>
            </w:tcBorders>
          </w:tcPr>
          <w:p w14:paraId="42E05191" w14:textId="77777777" w:rsidR="00CB457E" w:rsidRPr="000E73AD" w:rsidRDefault="00CB457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CB457E" w:rsidRPr="000E73AD" w14:paraId="4152B16D" w14:textId="77777777" w:rsidTr="00E071D6">
        <w:trPr>
          <w:trHeight w:val="360"/>
          <w:tblHeader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646FD8" w14:textId="77777777" w:rsidR="00CB457E" w:rsidRPr="000E73AD" w:rsidRDefault="00CB457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5F2388D5" w14:textId="77777777" w:rsidR="00CB457E" w:rsidRPr="000E73AD" w:rsidRDefault="00CB457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1454BA3" w14:textId="77777777" w:rsidR="00CB457E" w:rsidRPr="000E73AD" w:rsidRDefault="00CB457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</w:tcPr>
          <w:p w14:paraId="0A739A83" w14:textId="77777777" w:rsidR="00CB457E" w:rsidRPr="000E73AD" w:rsidRDefault="00CB457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รายได้จากการขาย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FB5574" w14:textId="77777777" w:rsidR="00CB457E" w:rsidRPr="000E73AD" w:rsidRDefault="00CB457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380A1005" w14:textId="77777777" w:rsidR="00CB457E" w:rsidRPr="000E73AD" w:rsidRDefault="00CB457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รายได้จากการให้บริการ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515513A" w14:textId="77777777" w:rsidR="00CB457E" w:rsidRPr="000E73AD" w:rsidRDefault="00CB457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4DDA0DDD" w14:textId="77777777" w:rsidR="00CB457E" w:rsidRPr="000E73AD" w:rsidRDefault="00CB457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267947" w:rsidRPr="000E73AD" w14:paraId="20177DAB" w14:textId="77777777" w:rsidTr="00E071D6">
        <w:trPr>
          <w:trHeight w:val="360"/>
          <w:tblHeader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6D69C8" w14:textId="1F28B3C9" w:rsidR="00267947" w:rsidRPr="000E73AD" w:rsidRDefault="00267947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สำหรับงวด</w:t>
            </w:r>
            <w:r w:rsidR="0076704B" w:rsidRPr="000E73AD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สาม</w:t>
            </w:r>
            <w:r w:rsidRPr="000E73A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เดือนสิ้นสุดวันที่ </w:t>
            </w:r>
            <w:r w:rsidR="00510326" w:rsidRPr="000E73A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30 </w:t>
            </w:r>
            <w:r w:rsidR="00510326" w:rsidRPr="000E73A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กันยายน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C7FE690" w14:textId="77777777" w:rsidR="00267947" w:rsidRPr="000E73AD" w:rsidRDefault="000D0FB7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1BCF209" w14:textId="77777777" w:rsidR="00267947" w:rsidRPr="000E73AD" w:rsidRDefault="00267947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89E274D" w14:textId="77777777" w:rsidR="00267947" w:rsidRPr="000E73AD" w:rsidRDefault="000D0FB7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6567B42" w14:textId="77777777" w:rsidR="00267947" w:rsidRPr="000E73AD" w:rsidRDefault="00267947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2EC354FD" w14:textId="77777777" w:rsidR="00267947" w:rsidRPr="000E73AD" w:rsidRDefault="000D0FB7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16A048BA" w14:textId="77777777" w:rsidR="00267947" w:rsidRPr="000E73AD" w:rsidRDefault="00267947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1E12C0BE" w14:textId="77777777" w:rsidR="00267947" w:rsidRPr="000E73AD" w:rsidRDefault="000D0FB7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50790334" w14:textId="77777777" w:rsidR="00267947" w:rsidRPr="000E73AD" w:rsidRDefault="00267947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4D7CB4FC" w14:textId="77777777" w:rsidR="00267947" w:rsidRPr="000E73AD" w:rsidRDefault="000D0FB7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4438123F" w14:textId="77777777" w:rsidR="00267947" w:rsidRPr="000E73AD" w:rsidRDefault="00267947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3620C78A" w14:textId="77777777" w:rsidR="00267947" w:rsidRPr="000E73AD" w:rsidRDefault="000D0FB7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2293CC01" w14:textId="77777777" w:rsidR="00267947" w:rsidRPr="000E73AD" w:rsidRDefault="00267947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1B061829" w14:textId="77777777" w:rsidR="00267947" w:rsidRPr="000E73AD" w:rsidRDefault="000D0FB7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53D98F8C" w14:textId="77777777" w:rsidR="00267947" w:rsidRPr="000E73AD" w:rsidRDefault="00267947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5C64BF9B" w14:textId="77777777" w:rsidR="00267947" w:rsidRPr="000E73AD" w:rsidRDefault="000D0FB7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</w:tr>
      <w:tr w:rsidR="00CB457E" w:rsidRPr="000E73AD" w14:paraId="66F980FB" w14:textId="77777777" w:rsidTr="00E071D6">
        <w:trPr>
          <w:trHeight w:val="360"/>
          <w:tblHeader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03CD33A" w14:textId="77777777" w:rsidR="00CB457E" w:rsidRPr="000E73AD" w:rsidRDefault="00CB457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350" w:type="dxa"/>
            <w:gridSpan w:val="15"/>
            <w:tcBorders>
              <w:left w:val="nil"/>
              <w:bottom w:val="nil"/>
              <w:right w:val="nil"/>
            </w:tcBorders>
          </w:tcPr>
          <w:p w14:paraId="78802432" w14:textId="77777777" w:rsidR="00CB457E" w:rsidRPr="000E73AD" w:rsidRDefault="00CB457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eastAsia="zh-CN"/>
              </w:rPr>
              <w:t>(</w:t>
            </w:r>
            <w:r w:rsidR="006B3ED5" w:rsidRPr="000E73AD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eastAsia="zh-CN"/>
              </w:rPr>
              <w:t>พัน</w:t>
            </w:r>
            <w:r w:rsidRPr="000E73AD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eastAsia="zh-CN"/>
              </w:rPr>
              <w:t>บาท)</w:t>
            </w:r>
          </w:p>
        </w:tc>
      </w:tr>
      <w:tr w:rsidR="00FA239E" w:rsidRPr="000E73AD" w14:paraId="570EA6E6" w14:textId="77777777" w:rsidTr="00657B02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D60FE7" w14:textId="77777777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0B2CC7EB" w14:textId="22CCC984" w:rsidR="00FA239E" w:rsidRPr="000E73AD" w:rsidRDefault="007072F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134,939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FFE4249" w14:textId="77777777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6841C209" w14:textId="1675B369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143,402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3DBDB31A" w14:textId="77777777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318CD280" w14:textId="3C707319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1,438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43B1E" w14:textId="77777777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400C8D5E" w14:textId="2E68A1DB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3,122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83414" w14:textId="77777777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3612C772" w14:textId="7F160B2C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65,065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A34A3" w14:textId="77777777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30420AFC" w14:textId="1CE2419B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87,987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C411B" w14:textId="77777777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1B4AA7AA" w14:textId="63A3DD83" w:rsidR="00FA239E" w:rsidRPr="000E73AD" w:rsidRDefault="007072F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201,442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EEC2B" w14:textId="77777777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86E511" w14:textId="5A1455EC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234,511</w:t>
            </w:r>
          </w:p>
        </w:tc>
      </w:tr>
      <w:tr w:rsidR="00FA239E" w:rsidRPr="000E73AD" w14:paraId="5540C8CA" w14:textId="77777777" w:rsidTr="0070343D">
        <w:trPr>
          <w:trHeight w:val="39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5AAB5" w14:textId="0DBE3FB0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กำไรขั้นต้น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12C3D7" w14:textId="7BF9B011" w:rsidR="00FA239E" w:rsidRPr="000E73AD" w:rsidRDefault="007072F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324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,2</w:t>
            </w:r>
            <w:r w:rsidR="005324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2EFB9AA" w14:textId="77777777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B28F31" w14:textId="58729FB7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31,570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A2C1BDF" w14:textId="77777777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362862" w14:textId="40661981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1,468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8006E" w14:textId="77777777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F56B15" w14:textId="546AC0A4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9C66B" w14:textId="77777777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DDBCC7" w14:textId="67821D77" w:rsidR="00FA239E" w:rsidRPr="000E73AD" w:rsidRDefault="0053244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00A31" w14:textId="77777777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B3C2DB" w14:textId="28AF41B6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10,134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72938" w14:textId="77777777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052521" w14:textId="248D7FFF" w:rsidR="00FA239E" w:rsidRPr="000E73AD" w:rsidRDefault="007072F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19,296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E5062" w14:textId="77777777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0EA0F0" w14:textId="3FF7B553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42,378</w:t>
            </w:r>
          </w:p>
        </w:tc>
      </w:tr>
      <w:tr w:rsidR="00FA239E" w:rsidRPr="000E73AD" w14:paraId="77AF44A5" w14:textId="77777777" w:rsidTr="00E071D6">
        <w:trPr>
          <w:trHeight w:val="5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63D0AA" w14:textId="77777777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48D715" w14:textId="77777777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E702BDA" w14:textId="77777777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4F2143" w14:textId="77777777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6BBE3BA" w14:textId="77777777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C2EFC" w14:textId="77777777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436047" w14:textId="77777777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D13864" w14:textId="77777777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6D41CC" w14:textId="77777777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21768" w14:textId="77777777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C8EAFE" w14:textId="77777777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EBCF91" w14:textId="77777777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86B77A" w14:textId="77777777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9C04E" w14:textId="77777777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9322E9" w14:textId="77777777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F35C9" w14:textId="77777777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</w:tr>
      <w:tr w:rsidR="00E94294" w:rsidRPr="000E73AD" w14:paraId="2EB1C1EE" w14:textId="77777777" w:rsidTr="00353607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96BF9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ค่าใช้จ่ายในการขายและบริหารและต้นทุนทางการ</w:t>
            </w: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   </w:t>
            </w: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เงินที่ไม่ได้ปันส่วน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1419D6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30083A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2F1394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0F0516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DF6AC5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0FF988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E4BAD0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DF8053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4AC3ED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4B116C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E82A29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A63D22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851E1" w14:textId="0AFB40AC" w:rsidR="00E94294" w:rsidRPr="000E73AD" w:rsidRDefault="00E94294" w:rsidP="00C8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7072F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63,063</w:t>
            </w: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A1547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407F3" w14:textId="66861812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(90,305)</w:t>
            </w:r>
          </w:p>
        </w:tc>
      </w:tr>
      <w:tr w:rsidR="00E94294" w:rsidRPr="000E73AD" w14:paraId="07A26DB2" w14:textId="77777777" w:rsidTr="00F566C9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99A54" w14:textId="00E63B6D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5284AD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B89394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02471D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6F2623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16EE33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BCDA11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069937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30A10E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9F7A45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2256EC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6D7BDE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35DAAE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5A12EF52" w14:textId="2622647F" w:rsidR="00E94294" w:rsidRPr="000E73AD" w:rsidRDefault="00E94294" w:rsidP="00C8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9,579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3F9C7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33420ABB" w14:textId="5DCA8102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63,114</w:t>
            </w:r>
          </w:p>
        </w:tc>
      </w:tr>
      <w:tr w:rsidR="00E94294" w:rsidRPr="000E73AD" w14:paraId="416BE917" w14:textId="77777777" w:rsidTr="003A5CC9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FD42" w14:textId="26CAE1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E73A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ส่วนแบ่งขาดทุนจากเงินลงทุนในบริษัทร่วม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3EC4A4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0A7E34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985453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E7E046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93BB77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8B9C7F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FF8CEE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CE434D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F8CDB2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F7EEA5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8B06A2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8A54C3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E2837F" w14:textId="1DF6B80D" w:rsidR="00E94294" w:rsidRPr="000E73AD" w:rsidRDefault="00E94294" w:rsidP="00C8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B83FE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636D7B" w14:textId="569CF1F5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(24)</w:t>
            </w:r>
          </w:p>
        </w:tc>
      </w:tr>
      <w:tr w:rsidR="00E94294" w:rsidRPr="000E73AD" w14:paraId="66D02A4F" w14:textId="77777777" w:rsidTr="003A5CC9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9F64A" w14:textId="4D04656C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กำไร</w:t>
            </w:r>
            <w:r w:rsidRPr="000E73A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(</w:t>
            </w:r>
            <w:r w:rsidRPr="000E73AD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ขาดทุน</w:t>
            </w:r>
            <w:r w:rsidRPr="000E73A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) </w:t>
            </w:r>
            <w:r w:rsidRPr="000E73AD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ก่อนภาษีเงินได้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CA540B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06F7B2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594F5E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468B9D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66BDEF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9140A1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695347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ACAF1E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C71A6B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4D52EA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729EE5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468066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B88E4B" w14:textId="427D12A8" w:rsidR="00E94294" w:rsidRPr="000E73AD" w:rsidRDefault="00E94294" w:rsidP="006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="007072F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34,211</w:t>
            </w:r>
            <w:r w:rsidRPr="000E73A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7806D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546C3BE" w14:textId="51FB034D" w:rsidR="00E94294" w:rsidRPr="000E73AD" w:rsidRDefault="00E94294" w:rsidP="006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15,163</w:t>
            </w:r>
          </w:p>
        </w:tc>
      </w:tr>
      <w:tr w:rsidR="00FA239E" w:rsidRPr="000E73AD" w14:paraId="23221F4F" w14:textId="77777777" w:rsidTr="002407D3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4142E" w14:textId="64387155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B70FBC" w14:textId="77777777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E39622" w14:textId="77777777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037356" w14:textId="77777777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6C940B" w14:textId="77777777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782FC2" w14:textId="77777777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CCDD13" w14:textId="77777777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49F334" w14:textId="77777777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03C870" w14:textId="77777777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2D5384" w14:textId="77777777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E9DF33" w14:textId="77777777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245EC1" w14:textId="77777777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53C091" w14:textId="77777777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70F6C32" w14:textId="112F7216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75B6805E" w14:textId="77777777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5679DEA" w14:textId="3A16A11C" w:rsidR="00FA239E" w:rsidRPr="000E73AD" w:rsidRDefault="00FA239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</w:tbl>
    <w:p w14:paraId="35235325" w14:textId="77777777" w:rsidR="00631ABE" w:rsidRPr="000E73AD" w:rsidRDefault="00631ABE" w:rsidP="00A9166C">
      <w:pPr>
        <w:rPr>
          <w:rFonts w:asciiTheme="majorBidi" w:hAnsiTheme="majorBidi" w:cstheme="majorBidi"/>
        </w:rPr>
      </w:pPr>
    </w:p>
    <w:p w14:paraId="62B3DB43" w14:textId="77777777" w:rsidR="00631ABE" w:rsidRPr="000E73AD" w:rsidRDefault="00631ABE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0E73AD">
        <w:rPr>
          <w:rFonts w:asciiTheme="majorBidi" w:hAnsiTheme="majorBidi" w:cstheme="majorBidi"/>
        </w:rPr>
        <w:br w:type="page"/>
      </w:r>
    </w:p>
    <w:p w14:paraId="5D04D913" w14:textId="3DEC727C" w:rsidR="0036269F" w:rsidRPr="000E73AD" w:rsidRDefault="0036269F" w:rsidP="00A9166C">
      <w:pPr>
        <w:ind w:left="540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0E73AD">
        <w:rPr>
          <w:rFonts w:asciiTheme="majorBidi" w:hAnsiTheme="majorBidi" w:cstheme="majorBidi"/>
          <w:sz w:val="26"/>
          <w:szCs w:val="26"/>
          <w:cs/>
          <w:lang w:val="en-GB"/>
        </w:rPr>
        <w:lastRenderedPageBreak/>
        <w:t>รายได้ของกลุ่มกิจการจากลูกค้ารายใหญ่ในระหว่างงวด</w:t>
      </w:r>
      <w:r w:rsidR="00510326" w:rsidRPr="000E73AD">
        <w:rPr>
          <w:rFonts w:asciiTheme="majorBidi" w:hAnsiTheme="majorBidi" w:cstheme="majorBidi" w:hint="cs"/>
          <w:sz w:val="26"/>
          <w:szCs w:val="26"/>
          <w:cs/>
          <w:lang w:val="en-GB"/>
        </w:rPr>
        <w:t>เก้าเดือน</w:t>
      </w:r>
      <w:r w:rsidRPr="000E73AD">
        <w:rPr>
          <w:rFonts w:asciiTheme="majorBidi" w:hAnsiTheme="majorBidi" w:cstheme="majorBidi"/>
          <w:sz w:val="26"/>
          <w:szCs w:val="26"/>
          <w:cs/>
          <w:lang w:val="en-GB"/>
        </w:rPr>
        <w:t xml:space="preserve">สิ้นสุดวันที่ </w:t>
      </w:r>
      <w:r w:rsidR="00510326" w:rsidRPr="000E73AD">
        <w:rPr>
          <w:rFonts w:asciiTheme="majorBidi" w:hAnsiTheme="majorBidi" w:cstheme="majorBidi"/>
          <w:sz w:val="26"/>
          <w:szCs w:val="26"/>
          <w:lang w:val="en-GB"/>
        </w:rPr>
        <w:t xml:space="preserve">30 </w:t>
      </w:r>
      <w:r w:rsidR="00510326" w:rsidRPr="000E73AD">
        <w:rPr>
          <w:rFonts w:asciiTheme="majorBidi" w:hAnsiTheme="majorBidi" w:cstheme="majorBidi"/>
          <w:sz w:val="26"/>
          <w:szCs w:val="26"/>
          <w:cs/>
          <w:lang w:val="en-GB"/>
        </w:rPr>
        <w:t>กันยายน</w:t>
      </w:r>
      <w:r w:rsidRPr="000E73AD">
        <w:rPr>
          <w:rFonts w:asciiTheme="majorBidi" w:hAnsiTheme="majorBidi" w:cstheme="majorBidi"/>
          <w:sz w:val="26"/>
          <w:szCs w:val="26"/>
          <w:cs/>
          <w:lang w:val="en-GB"/>
        </w:rPr>
        <w:t xml:space="preserve"> </w:t>
      </w:r>
      <w:r w:rsidRPr="000E73AD">
        <w:rPr>
          <w:rFonts w:asciiTheme="majorBidi" w:hAnsiTheme="majorBidi" w:cstheme="majorBidi"/>
          <w:sz w:val="26"/>
          <w:szCs w:val="26"/>
          <w:lang w:val="en-GB"/>
        </w:rPr>
        <w:t>2563</w:t>
      </w:r>
      <w:r w:rsidRPr="000E73AD">
        <w:rPr>
          <w:rFonts w:asciiTheme="majorBidi" w:hAnsiTheme="majorBidi" w:cstheme="majorBidi"/>
          <w:sz w:val="26"/>
          <w:szCs w:val="26"/>
          <w:cs/>
          <w:lang w:val="en-GB"/>
        </w:rPr>
        <w:t xml:space="preserve"> และ </w:t>
      </w:r>
      <w:r w:rsidRPr="000E73AD">
        <w:rPr>
          <w:rFonts w:asciiTheme="majorBidi" w:hAnsiTheme="majorBidi" w:cstheme="majorBidi"/>
          <w:sz w:val="26"/>
          <w:szCs w:val="26"/>
          <w:lang w:val="en-GB"/>
        </w:rPr>
        <w:t>2562</w:t>
      </w:r>
      <w:r w:rsidRPr="000E73AD">
        <w:rPr>
          <w:rFonts w:asciiTheme="majorBidi" w:hAnsiTheme="majorBidi" w:cstheme="majorBidi"/>
          <w:sz w:val="26"/>
          <w:szCs w:val="26"/>
          <w:cs/>
          <w:lang w:val="en-GB"/>
        </w:rPr>
        <w:t xml:space="preserve"> มีจำนวน</w:t>
      </w:r>
      <w:r w:rsidRPr="000E73AD">
        <w:rPr>
          <w:rFonts w:asciiTheme="majorBidi" w:hAnsiTheme="majorBidi" w:cstheme="majorBidi" w:hint="cs"/>
          <w:sz w:val="26"/>
          <w:szCs w:val="26"/>
          <w:cs/>
          <w:lang w:val="en-GB"/>
        </w:rPr>
        <w:t>เงิน</w:t>
      </w:r>
      <w:r w:rsidRPr="000E73AD">
        <w:rPr>
          <w:rFonts w:asciiTheme="majorBidi" w:hAnsiTheme="majorBidi" w:cstheme="majorBidi"/>
          <w:sz w:val="26"/>
          <w:szCs w:val="26"/>
          <w:cs/>
          <w:lang w:val="en-GB"/>
        </w:rPr>
        <w:t xml:space="preserve"> </w:t>
      </w:r>
      <w:r w:rsidR="00FB6A75" w:rsidRPr="000E73AD">
        <w:rPr>
          <w:rFonts w:asciiTheme="majorBidi" w:hAnsiTheme="majorBidi" w:cstheme="majorBidi"/>
          <w:sz w:val="26"/>
          <w:szCs w:val="26"/>
        </w:rPr>
        <w:t>224.74</w:t>
      </w:r>
      <w:r w:rsidR="00FB6A75" w:rsidRPr="000E73AD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="00FB6A75" w:rsidRPr="000E73AD">
        <w:rPr>
          <w:rFonts w:asciiTheme="majorBidi" w:hAnsiTheme="majorBidi" w:cstheme="majorBidi"/>
          <w:sz w:val="26"/>
          <w:szCs w:val="26"/>
          <w:cs/>
          <w:lang w:val="en-GB"/>
        </w:rPr>
        <w:t xml:space="preserve">ล้านบาท และ </w:t>
      </w:r>
      <w:r w:rsidR="00E94294" w:rsidRPr="000E73AD">
        <w:rPr>
          <w:rFonts w:asciiTheme="majorBidi" w:hAnsiTheme="majorBidi" w:cstheme="majorBidi"/>
          <w:sz w:val="26"/>
          <w:szCs w:val="26"/>
          <w:lang w:val="en-GB"/>
        </w:rPr>
        <w:t xml:space="preserve">934.68 </w:t>
      </w:r>
      <w:r w:rsidR="00FB6A75" w:rsidRPr="000E73AD">
        <w:rPr>
          <w:rFonts w:asciiTheme="majorBidi" w:hAnsiTheme="majorBidi" w:cstheme="majorBidi"/>
          <w:sz w:val="26"/>
          <w:szCs w:val="26"/>
          <w:cs/>
          <w:lang w:val="en-GB"/>
        </w:rPr>
        <w:t>ล้านบาท ตามลำดับ</w:t>
      </w:r>
    </w:p>
    <w:p w14:paraId="1E08954E" w14:textId="77777777" w:rsidR="0036269F" w:rsidRPr="000E73AD" w:rsidRDefault="0036269F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A549E49" w14:textId="77777777" w:rsidR="0036269F" w:rsidRPr="000E73AD" w:rsidRDefault="0036269F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0E73AD"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>ข้อมูลตามส่วนงานที่รายงาน</w:t>
      </w:r>
    </w:p>
    <w:p w14:paraId="2B494544" w14:textId="77777777" w:rsidR="0036269F" w:rsidRPr="000E73AD" w:rsidRDefault="0036269F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39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82"/>
        <w:gridCol w:w="108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36269F" w:rsidRPr="000E73AD" w14:paraId="206275F9" w14:textId="77777777" w:rsidTr="005F4C57">
        <w:trPr>
          <w:trHeight w:val="360"/>
          <w:tblHeader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F30703" w14:textId="77777777" w:rsidR="0036269F" w:rsidRPr="000E73AD" w:rsidRDefault="0036269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350" w:type="dxa"/>
            <w:gridSpan w:val="15"/>
            <w:tcBorders>
              <w:top w:val="nil"/>
              <w:left w:val="nil"/>
              <w:right w:val="nil"/>
            </w:tcBorders>
          </w:tcPr>
          <w:p w14:paraId="6A60D89A" w14:textId="77777777" w:rsidR="0036269F" w:rsidRPr="000E73AD" w:rsidRDefault="0036269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36269F" w:rsidRPr="000E73AD" w14:paraId="1E85A6AA" w14:textId="77777777" w:rsidTr="005F4C57">
        <w:trPr>
          <w:trHeight w:val="360"/>
          <w:tblHeader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5485C1" w14:textId="77777777" w:rsidR="0036269F" w:rsidRPr="000E73AD" w:rsidRDefault="0036269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519C3513" w14:textId="77777777" w:rsidR="0036269F" w:rsidRPr="000E73AD" w:rsidRDefault="0036269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0ACEC65" w14:textId="77777777" w:rsidR="0036269F" w:rsidRPr="000E73AD" w:rsidRDefault="0036269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</w:tcPr>
          <w:p w14:paraId="34F5DE5F" w14:textId="77777777" w:rsidR="0036269F" w:rsidRPr="000E73AD" w:rsidRDefault="0036269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รายได้จากการขาย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760A9C4" w14:textId="77777777" w:rsidR="0036269F" w:rsidRPr="000E73AD" w:rsidRDefault="0036269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325DBA71" w14:textId="77777777" w:rsidR="0036269F" w:rsidRPr="000E73AD" w:rsidRDefault="0036269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รายได้จากการให้บริการ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C64CA7" w14:textId="77777777" w:rsidR="0036269F" w:rsidRPr="000E73AD" w:rsidRDefault="0036269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62778712" w14:textId="77777777" w:rsidR="0036269F" w:rsidRPr="000E73AD" w:rsidRDefault="0036269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36269F" w:rsidRPr="000E73AD" w14:paraId="7D568654" w14:textId="77777777" w:rsidTr="005F4C57">
        <w:trPr>
          <w:trHeight w:val="360"/>
          <w:tblHeader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579B88" w14:textId="35F30E66" w:rsidR="0036269F" w:rsidRPr="000E73AD" w:rsidRDefault="0036269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สำหรับงวด</w:t>
            </w:r>
            <w:r w:rsidR="00510326" w:rsidRPr="000E73AD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เก้าเดือน</w:t>
            </w:r>
            <w:r w:rsidRPr="000E73A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สิ้นสุดวันที่ </w:t>
            </w:r>
            <w:r w:rsidR="00510326" w:rsidRPr="000E73A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30 </w:t>
            </w:r>
            <w:r w:rsidR="00510326" w:rsidRPr="000E73A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กันยายน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3F666BB" w14:textId="77777777" w:rsidR="0036269F" w:rsidRPr="000E73AD" w:rsidRDefault="0036269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ECFE1DC" w14:textId="77777777" w:rsidR="0036269F" w:rsidRPr="000E73AD" w:rsidRDefault="0036269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8188B2A" w14:textId="77777777" w:rsidR="0036269F" w:rsidRPr="000E73AD" w:rsidRDefault="0036269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09FA6B7" w14:textId="77777777" w:rsidR="0036269F" w:rsidRPr="000E73AD" w:rsidRDefault="0036269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37CBC03A" w14:textId="77777777" w:rsidR="0036269F" w:rsidRPr="000E73AD" w:rsidRDefault="0036269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1E9A53C1" w14:textId="77777777" w:rsidR="0036269F" w:rsidRPr="000E73AD" w:rsidRDefault="0036269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218BCF0F" w14:textId="77777777" w:rsidR="0036269F" w:rsidRPr="000E73AD" w:rsidRDefault="0036269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0B9331EB" w14:textId="77777777" w:rsidR="0036269F" w:rsidRPr="000E73AD" w:rsidRDefault="0036269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28EEB214" w14:textId="77777777" w:rsidR="0036269F" w:rsidRPr="000E73AD" w:rsidRDefault="0036269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68327B76" w14:textId="77777777" w:rsidR="0036269F" w:rsidRPr="000E73AD" w:rsidRDefault="0036269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73B741AB" w14:textId="77777777" w:rsidR="0036269F" w:rsidRPr="000E73AD" w:rsidRDefault="0036269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585F3B39" w14:textId="77777777" w:rsidR="0036269F" w:rsidRPr="000E73AD" w:rsidRDefault="0036269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586FEE85" w14:textId="77777777" w:rsidR="0036269F" w:rsidRPr="000E73AD" w:rsidRDefault="0036269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591E44F9" w14:textId="77777777" w:rsidR="0036269F" w:rsidRPr="000E73AD" w:rsidRDefault="0036269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7948EA6E" w14:textId="77777777" w:rsidR="0036269F" w:rsidRPr="000E73AD" w:rsidRDefault="0036269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</w:tr>
      <w:tr w:rsidR="0036269F" w:rsidRPr="000E73AD" w14:paraId="378D8878" w14:textId="77777777" w:rsidTr="005F4C57">
        <w:trPr>
          <w:trHeight w:val="360"/>
          <w:tblHeader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B6C34D4" w14:textId="77777777" w:rsidR="0036269F" w:rsidRPr="000E73AD" w:rsidRDefault="0036269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350" w:type="dxa"/>
            <w:gridSpan w:val="15"/>
            <w:tcBorders>
              <w:left w:val="nil"/>
              <w:bottom w:val="nil"/>
              <w:right w:val="nil"/>
            </w:tcBorders>
          </w:tcPr>
          <w:p w14:paraId="0133B403" w14:textId="77777777" w:rsidR="0036269F" w:rsidRPr="000E73AD" w:rsidRDefault="0036269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eastAsia="zh-CN"/>
              </w:rPr>
              <w:t>(พันบาท)</w:t>
            </w:r>
          </w:p>
        </w:tc>
      </w:tr>
      <w:tr w:rsidR="008940F5" w:rsidRPr="000E73AD" w14:paraId="548FB773" w14:textId="77777777" w:rsidTr="005F4C57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B931F8" w14:textId="77777777" w:rsidR="008940F5" w:rsidRPr="000E73AD" w:rsidRDefault="008940F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1ABEDC40" w14:textId="713A7AB9" w:rsidR="008940F5" w:rsidRPr="000E73AD" w:rsidRDefault="008940F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072F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86,342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27143EF8" w14:textId="77777777" w:rsidR="008940F5" w:rsidRPr="000E73AD" w:rsidRDefault="008940F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4EC08104" w14:textId="25B89A67" w:rsidR="008940F5" w:rsidRPr="000E73AD" w:rsidRDefault="008940F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1,022,238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A2256E3" w14:textId="77777777" w:rsidR="008940F5" w:rsidRPr="000E73AD" w:rsidRDefault="008940F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226C138A" w14:textId="5343BD13" w:rsidR="008940F5" w:rsidRPr="000E73AD" w:rsidRDefault="008940F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5,325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365D24" w14:textId="77777777" w:rsidR="008940F5" w:rsidRPr="000E73AD" w:rsidRDefault="008940F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6B9FF6E8" w14:textId="30B96B3E" w:rsidR="008940F5" w:rsidRPr="000E73AD" w:rsidRDefault="008940F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12,324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01166" w14:textId="77777777" w:rsidR="008940F5" w:rsidRPr="000E73AD" w:rsidRDefault="008940F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33385E48" w14:textId="0E70231D" w:rsidR="008940F5" w:rsidRPr="000E73AD" w:rsidRDefault="008940F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204,</w:t>
            </w:r>
            <w:r w:rsidR="00445BF1"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85BD1C" w14:textId="77777777" w:rsidR="008940F5" w:rsidRPr="000E73AD" w:rsidRDefault="008940F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69B4A38D" w14:textId="0887196A" w:rsidR="008940F5" w:rsidRPr="000E73AD" w:rsidRDefault="008940F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229,691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343E5" w14:textId="77777777" w:rsidR="008940F5" w:rsidRPr="000E73AD" w:rsidRDefault="008940F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7C8082B4" w14:textId="5856A052" w:rsidR="008940F5" w:rsidRPr="000E73AD" w:rsidRDefault="008953F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7072F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</w:t>
            </w: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,0</w:t>
            </w:r>
            <w:r w:rsidR="007072F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231D69" w14:textId="77777777" w:rsidR="008940F5" w:rsidRPr="000E73AD" w:rsidRDefault="008940F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C4640" w14:textId="6EB157D0" w:rsidR="008940F5" w:rsidRPr="000E73AD" w:rsidRDefault="008940F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1,264,253</w:t>
            </w:r>
          </w:p>
        </w:tc>
      </w:tr>
      <w:tr w:rsidR="008940F5" w:rsidRPr="000E73AD" w14:paraId="220413BB" w14:textId="77777777" w:rsidTr="0070343D">
        <w:trPr>
          <w:trHeight w:val="39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DAB72" w14:textId="77777777" w:rsidR="008940F5" w:rsidRPr="000E73AD" w:rsidRDefault="008940F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กำไรขั้นต้น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26F7C6" w14:textId="7D272487" w:rsidR="008940F5" w:rsidRPr="000E73AD" w:rsidRDefault="007072F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0C07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8940F5"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0C07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9FC4C16" w14:textId="77777777" w:rsidR="008940F5" w:rsidRPr="000E73AD" w:rsidRDefault="008940F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FA3DC" w14:textId="36081592" w:rsidR="008940F5" w:rsidRPr="000E73AD" w:rsidRDefault="008940F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199,593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203E0DC9" w14:textId="77777777" w:rsidR="008940F5" w:rsidRPr="000E73AD" w:rsidRDefault="008940F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A389DA" w14:textId="43EE5178" w:rsidR="008940F5" w:rsidRPr="000E73AD" w:rsidRDefault="008940F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2,781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C1BA8" w14:textId="77777777" w:rsidR="008940F5" w:rsidRPr="000E73AD" w:rsidRDefault="008940F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EDBCFF" w14:textId="7D979366" w:rsidR="008940F5" w:rsidRPr="000E73AD" w:rsidRDefault="008940F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1,711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78489E" w14:textId="77777777" w:rsidR="008940F5" w:rsidRPr="000E73AD" w:rsidRDefault="008940F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86C844" w14:textId="56AFEDC3" w:rsidR="008940F5" w:rsidRPr="000E73AD" w:rsidRDefault="000C071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8953FD"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BD9DA3" w14:textId="77777777" w:rsidR="008940F5" w:rsidRPr="000E73AD" w:rsidRDefault="008940F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55543F" w14:textId="420FAB9B" w:rsidR="008940F5" w:rsidRPr="000E73AD" w:rsidRDefault="008940F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44,580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DF385" w14:textId="77777777" w:rsidR="008940F5" w:rsidRPr="000E73AD" w:rsidRDefault="008940F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C3E7BF" w14:textId="485FD91E" w:rsidR="008940F5" w:rsidRPr="000E73AD" w:rsidRDefault="007072F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60,418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E473A" w14:textId="77777777" w:rsidR="008940F5" w:rsidRPr="000E73AD" w:rsidRDefault="008940F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1F68CA" w14:textId="2482CB1D" w:rsidR="008940F5" w:rsidRPr="000E73AD" w:rsidRDefault="008940F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245,884</w:t>
            </w:r>
          </w:p>
        </w:tc>
      </w:tr>
      <w:tr w:rsidR="0036269F" w:rsidRPr="000E73AD" w14:paraId="48EE3587" w14:textId="77777777" w:rsidTr="005F4C57">
        <w:trPr>
          <w:trHeight w:val="5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75BAA3" w14:textId="77777777" w:rsidR="0036269F" w:rsidRPr="000E73AD" w:rsidRDefault="0036269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5C08D" w14:textId="77777777" w:rsidR="0036269F" w:rsidRPr="000E73AD" w:rsidRDefault="0036269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238CA0C" w14:textId="77777777" w:rsidR="0036269F" w:rsidRPr="000E73AD" w:rsidRDefault="0036269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AC0CB2" w14:textId="77777777" w:rsidR="0036269F" w:rsidRPr="000E73AD" w:rsidRDefault="0036269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E6FD670" w14:textId="77777777" w:rsidR="0036269F" w:rsidRPr="000E73AD" w:rsidRDefault="0036269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82755C" w14:textId="77777777" w:rsidR="0036269F" w:rsidRPr="000E73AD" w:rsidRDefault="0036269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DD08C3" w14:textId="77777777" w:rsidR="0036269F" w:rsidRPr="000E73AD" w:rsidRDefault="0036269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A5FF79" w14:textId="77777777" w:rsidR="0036269F" w:rsidRPr="000E73AD" w:rsidRDefault="0036269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46AE9B" w14:textId="77777777" w:rsidR="0036269F" w:rsidRPr="000E73AD" w:rsidRDefault="0036269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A54E7F" w14:textId="77777777" w:rsidR="0036269F" w:rsidRPr="000E73AD" w:rsidRDefault="0036269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C11DF9" w14:textId="77777777" w:rsidR="0036269F" w:rsidRPr="000E73AD" w:rsidRDefault="0036269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A7D05E" w14:textId="77777777" w:rsidR="0036269F" w:rsidRPr="000E73AD" w:rsidRDefault="0036269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F18A1A" w14:textId="77777777" w:rsidR="0036269F" w:rsidRPr="000E73AD" w:rsidRDefault="0036269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4BED21" w14:textId="77777777" w:rsidR="0036269F" w:rsidRPr="000E73AD" w:rsidRDefault="0036269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D4AAC2" w14:textId="77777777" w:rsidR="0036269F" w:rsidRPr="000E73AD" w:rsidRDefault="0036269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A7AEEA" w14:textId="77777777" w:rsidR="0036269F" w:rsidRPr="000E73AD" w:rsidRDefault="0036269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</w:tr>
      <w:tr w:rsidR="00E94294" w:rsidRPr="000E73AD" w14:paraId="64B97020" w14:textId="77777777" w:rsidTr="005F4C57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852E2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ค่าใช้จ่ายในการขายและบริหารและต้นทุนทางการ</w:t>
            </w: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   </w:t>
            </w: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เงินที่ไม่ได้ปันส่วน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E095F3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E549D9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4EB0A6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DB873B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DF9B62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58CAE0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6BF022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E80C77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32E8FA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209E0D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5C5F37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BDC2FB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DF6B8" w14:textId="3652E36C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7072F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224,502</w:t>
            </w: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EBB06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9A846" w14:textId="68957140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(262,054)</w:t>
            </w:r>
          </w:p>
        </w:tc>
      </w:tr>
      <w:tr w:rsidR="00E94294" w:rsidRPr="000E73AD" w14:paraId="4664B2F4" w14:textId="77777777" w:rsidTr="005F4C57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F6EA4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145C73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2B7D92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7D230E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B6A1D6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6B48BD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D244C3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A4DF55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188855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331784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1A1FB6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3F4D3B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82882E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BAF2BF2" w14:textId="346ED45F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24,932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5B795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9D0B2B6" w14:textId="7ECF60CE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77,056</w:t>
            </w:r>
          </w:p>
        </w:tc>
      </w:tr>
      <w:tr w:rsidR="00E94294" w:rsidRPr="000E73AD" w14:paraId="57E14AFB" w14:textId="77777777" w:rsidTr="005F4C57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21562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E73A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ส่วนแบ่งขาดทุนจากเงินลงทุนในบริษัทร่วม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6B02CE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576722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1C7C6F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DE9C8B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2861C0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3AFA1C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99EBA5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F2134D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DB3C33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A15873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CB3181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371A45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F7C54C" w14:textId="208D399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8D4BF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E65897" w14:textId="1AE25862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(72)</w:t>
            </w:r>
          </w:p>
        </w:tc>
      </w:tr>
      <w:tr w:rsidR="00E94294" w:rsidRPr="000E73AD" w14:paraId="305031F7" w14:textId="77777777" w:rsidTr="005F4C57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66CE0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กำไร</w:t>
            </w:r>
            <w:r w:rsidRPr="000E73A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(</w:t>
            </w:r>
            <w:r w:rsidRPr="000E73AD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ขาดทุน</w:t>
            </w:r>
            <w:r w:rsidRPr="000E73A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) </w:t>
            </w:r>
            <w:r w:rsidRPr="000E73AD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ก่อนภาษีเงินได้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8BCA96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E77DB0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CD8E52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D9C144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D859F9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005A22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8E986E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7A71C7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6BB383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D288B9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D3FCC6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94EA0F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E408C8" w14:textId="6C4A2585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</w:t>
            </w:r>
            <w:r w:rsidR="007072F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39,220</w:t>
            </w:r>
            <w:r w:rsidRPr="000E73A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1B77F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65970FC" w14:textId="512B807F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60,814</w:t>
            </w:r>
          </w:p>
        </w:tc>
      </w:tr>
      <w:tr w:rsidR="00E94294" w:rsidRPr="000E73AD" w14:paraId="1A6B6DB7" w14:textId="77777777" w:rsidTr="005F4C57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98FF9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3502A0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B26C52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F26879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9EA5E6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4F4E62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7ED9AC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716DAF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899005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66C132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0E6989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F3ACD3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39DE64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D155D99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27B4840F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33B063E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E94294" w:rsidRPr="000E73AD" w14:paraId="568C02F6" w14:textId="77777777" w:rsidTr="005F4C57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5CBC41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E73A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เงินลงทุนในบริษัทร่วม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AEDAFC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13D96E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890950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36E5F3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209BB4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022F1E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D66CDD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1B2164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DCE1A0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C8B155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47ED88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706A93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B56004" w14:textId="0E337B93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2,392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623178C1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1EF27555" w14:textId="28C51F2A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2,480</w:t>
            </w:r>
          </w:p>
        </w:tc>
      </w:tr>
      <w:tr w:rsidR="00E94294" w:rsidRPr="000E73AD" w14:paraId="2FD80787" w14:textId="77777777" w:rsidTr="005F4C57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A8357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pacing w:val="-10"/>
                <w:sz w:val="24"/>
                <w:szCs w:val="24"/>
                <w:cs/>
                <w:lang w:eastAsia="zh-CN"/>
              </w:rPr>
            </w:pPr>
            <w:r w:rsidRPr="000E73AD">
              <w:rPr>
                <w:rFonts w:asciiTheme="majorBidi" w:eastAsia="Times New Roman" w:hAnsiTheme="majorBidi" w:cstheme="majorBidi" w:hint="cs"/>
                <w:color w:val="000000"/>
                <w:spacing w:val="-10"/>
                <w:sz w:val="24"/>
                <w:szCs w:val="24"/>
                <w:cs/>
                <w:lang w:eastAsia="zh-CN"/>
              </w:rPr>
              <w:t>สินทรัพย์ส่วนงาน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6D70A1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86AA08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5AAB5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2A543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AEE6E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9CBCD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C4925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AEE9D5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4D5E9C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32C0F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E2DCA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F7F6B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E7E7F6" w14:textId="79B0E2FB" w:rsidR="00E94294" w:rsidRPr="000E73AD" w:rsidRDefault="003748E3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3,2</w:t>
            </w:r>
            <w:r w:rsidR="007072F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51,463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4BABC22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4AD03041" w14:textId="4D365DDC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3,176,314</w:t>
            </w:r>
          </w:p>
        </w:tc>
      </w:tr>
      <w:tr w:rsidR="00E94294" w:rsidRPr="000E73AD" w14:paraId="093BAB2C" w14:textId="77777777" w:rsidTr="005F4C57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A59EB0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E73A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หนี้สินส่วนงาน</w:t>
            </w: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 xml:space="preserve">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C574D8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205112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D2E7C6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124E4E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52C2BB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0542D9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E23A2E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DEA4CB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64CE6D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4FD46F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957FF0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59FD51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357F22E" w14:textId="073FE1EB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2,241,885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F29BD0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95050E2" w14:textId="10A3C1A2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2,230,366</w:t>
            </w:r>
          </w:p>
        </w:tc>
      </w:tr>
    </w:tbl>
    <w:p w14:paraId="0B30243B" w14:textId="5DB71D72" w:rsidR="0036269F" w:rsidRPr="000E73AD" w:rsidRDefault="0036269F" w:rsidP="00A9166C">
      <w:pPr>
        <w:ind w:left="540"/>
        <w:jc w:val="thaiDistribute"/>
        <w:rPr>
          <w:rFonts w:asciiTheme="majorBidi" w:hAnsiTheme="majorBidi" w:cstheme="majorBidi"/>
          <w:sz w:val="26"/>
          <w:szCs w:val="26"/>
          <w:cs/>
          <w:lang w:val="en-GB"/>
        </w:rPr>
      </w:pPr>
    </w:p>
    <w:p w14:paraId="54F173C2" w14:textId="77777777" w:rsidR="0036269F" w:rsidRPr="000E73AD" w:rsidRDefault="0036269F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  <w:lang w:val="en-GB"/>
        </w:rPr>
      </w:pPr>
      <w:r w:rsidRPr="000E73AD">
        <w:rPr>
          <w:rFonts w:asciiTheme="majorBidi" w:hAnsiTheme="majorBidi" w:cstheme="majorBidi"/>
          <w:sz w:val="26"/>
          <w:szCs w:val="26"/>
          <w:cs/>
          <w:lang w:val="en-GB"/>
        </w:rPr>
        <w:br w:type="page"/>
      </w:r>
    </w:p>
    <w:p w14:paraId="7700A9DC" w14:textId="3B61BE63" w:rsidR="00631ABE" w:rsidRPr="000E73AD" w:rsidRDefault="00631ABE" w:rsidP="00A9166C">
      <w:pPr>
        <w:ind w:left="540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0E73AD">
        <w:rPr>
          <w:rFonts w:asciiTheme="majorBidi" w:hAnsiTheme="majorBidi" w:cstheme="majorBidi"/>
          <w:sz w:val="26"/>
          <w:szCs w:val="26"/>
          <w:cs/>
          <w:lang w:val="en-GB"/>
        </w:rPr>
        <w:lastRenderedPageBreak/>
        <w:t xml:space="preserve">รายได้ของกิจการจากลูกค้ารายใหญ่ในระหว่างงวดสามเดือนสิ้นสุดวันที่ </w:t>
      </w:r>
      <w:r w:rsidR="00510326" w:rsidRPr="000E73AD">
        <w:rPr>
          <w:rFonts w:asciiTheme="majorBidi" w:hAnsiTheme="majorBidi" w:cstheme="majorBidi"/>
          <w:sz w:val="26"/>
          <w:szCs w:val="26"/>
          <w:lang w:val="en-GB"/>
        </w:rPr>
        <w:t xml:space="preserve">30 </w:t>
      </w:r>
      <w:r w:rsidR="00510326" w:rsidRPr="000E73AD">
        <w:rPr>
          <w:rFonts w:asciiTheme="majorBidi" w:hAnsiTheme="majorBidi" w:cstheme="majorBidi"/>
          <w:sz w:val="26"/>
          <w:szCs w:val="26"/>
          <w:cs/>
          <w:lang w:val="en-GB"/>
        </w:rPr>
        <w:t>กันยายน</w:t>
      </w:r>
      <w:r w:rsidRPr="000E73AD">
        <w:rPr>
          <w:rFonts w:asciiTheme="majorBidi" w:hAnsiTheme="majorBidi" w:cstheme="majorBidi"/>
          <w:sz w:val="26"/>
          <w:szCs w:val="26"/>
          <w:cs/>
          <w:lang w:val="en-GB"/>
        </w:rPr>
        <w:t xml:space="preserve"> </w:t>
      </w:r>
      <w:r w:rsidRPr="000E73AD">
        <w:rPr>
          <w:rFonts w:asciiTheme="majorBidi" w:hAnsiTheme="majorBidi" w:cstheme="majorBidi"/>
          <w:sz w:val="26"/>
          <w:szCs w:val="26"/>
          <w:lang w:val="en-GB"/>
        </w:rPr>
        <w:t>2563</w:t>
      </w:r>
      <w:r w:rsidRPr="000E73AD">
        <w:rPr>
          <w:rFonts w:asciiTheme="majorBidi" w:hAnsiTheme="majorBidi" w:cstheme="majorBidi"/>
          <w:sz w:val="26"/>
          <w:szCs w:val="26"/>
          <w:cs/>
          <w:lang w:val="en-GB"/>
        </w:rPr>
        <w:t xml:space="preserve"> และ </w:t>
      </w:r>
      <w:r w:rsidRPr="000E73AD">
        <w:rPr>
          <w:rFonts w:asciiTheme="majorBidi" w:hAnsiTheme="majorBidi" w:cstheme="majorBidi"/>
          <w:sz w:val="26"/>
          <w:szCs w:val="26"/>
          <w:lang w:val="en-GB"/>
        </w:rPr>
        <w:t>2562</w:t>
      </w:r>
      <w:r w:rsidRPr="000E73AD">
        <w:rPr>
          <w:rFonts w:asciiTheme="majorBidi" w:hAnsiTheme="majorBidi" w:cstheme="majorBidi"/>
          <w:sz w:val="26"/>
          <w:szCs w:val="26"/>
          <w:cs/>
          <w:lang w:val="en-GB"/>
        </w:rPr>
        <w:t xml:space="preserve"> มีจำนวน</w:t>
      </w:r>
      <w:r w:rsidRPr="000E73AD">
        <w:rPr>
          <w:rFonts w:asciiTheme="majorBidi" w:hAnsiTheme="majorBidi" w:cstheme="majorBidi" w:hint="cs"/>
          <w:sz w:val="26"/>
          <w:szCs w:val="26"/>
          <w:cs/>
          <w:lang w:val="en-GB"/>
        </w:rPr>
        <w:t>เงิน</w:t>
      </w:r>
      <w:r w:rsidRPr="000E73AD">
        <w:rPr>
          <w:rFonts w:asciiTheme="majorBidi" w:hAnsiTheme="majorBidi" w:cstheme="majorBidi"/>
          <w:sz w:val="26"/>
          <w:szCs w:val="26"/>
          <w:cs/>
          <w:lang w:val="en-GB"/>
        </w:rPr>
        <w:t xml:space="preserve"> </w:t>
      </w:r>
      <w:r w:rsidR="007C7CFF" w:rsidRPr="000E73AD">
        <w:rPr>
          <w:rFonts w:asciiTheme="majorBidi" w:hAnsiTheme="majorBidi" w:cstheme="majorBidi"/>
          <w:sz w:val="26"/>
          <w:szCs w:val="26"/>
        </w:rPr>
        <w:t>89.95</w:t>
      </w:r>
      <w:r w:rsidR="005121F0" w:rsidRPr="000E73AD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="005121F0" w:rsidRPr="000E73AD">
        <w:rPr>
          <w:rFonts w:asciiTheme="majorBidi" w:hAnsiTheme="majorBidi" w:cstheme="majorBidi"/>
          <w:sz w:val="26"/>
          <w:szCs w:val="26"/>
          <w:cs/>
          <w:lang w:val="en-GB"/>
        </w:rPr>
        <w:t xml:space="preserve">ล้านบาท และ </w:t>
      </w:r>
      <w:r w:rsidR="00E94294" w:rsidRPr="000E73AD">
        <w:rPr>
          <w:rFonts w:asciiTheme="majorBidi" w:hAnsiTheme="majorBidi" w:cstheme="majorBidi"/>
          <w:sz w:val="26"/>
          <w:szCs w:val="26"/>
          <w:lang w:val="en-GB"/>
        </w:rPr>
        <w:t>137.94</w:t>
      </w:r>
      <w:r w:rsidR="005121F0" w:rsidRPr="000E73AD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="005121F0" w:rsidRPr="000E73AD">
        <w:rPr>
          <w:rFonts w:asciiTheme="majorBidi" w:hAnsiTheme="majorBidi" w:cstheme="majorBidi"/>
          <w:sz w:val="26"/>
          <w:szCs w:val="26"/>
          <w:cs/>
          <w:lang w:val="en-GB"/>
        </w:rPr>
        <w:t>ล้านบาท ตามลำดับ</w:t>
      </w:r>
    </w:p>
    <w:p w14:paraId="6F814DC3" w14:textId="77777777" w:rsidR="00631ABE" w:rsidRPr="000E73AD" w:rsidRDefault="00631ABE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E9120F5" w14:textId="77777777" w:rsidR="00631ABE" w:rsidRPr="000E73AD" w:rsidRDefault="00631ABE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0E73AD"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>ข้อมูลตามส่วนงานที่รายงาน</w:t>
      </w:r>
    </w:p>
    <w:p w14:paraId="30AA3F3B" w14:textId="77777777" w:rsidR="00631ABE" w:rsidRPr="000E73AD" w:rsidRDefault="00631ABE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39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82"/>
        <w:gridCol w:w="108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631ABE" w:rsidRPr="000E73AD" w14:paraId="1AED16C1" w14:textId="77777777" w:rsidTr="00BD11D4">
        <w:trPr>
          <w:trHeight w:val="360"/>
          <w:tblHeader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488750" w14:textId="77777777" w:rsidR="00631ABE" w:rsidRPr="000E73AD" w:rsidRDefault="00631A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350" w:type="dxa"/>
            <w:gridSpan w:val="15"/>
            <w:tcBorders>
              <w:top w:val="nil"/>
              <w:left w:val="nil"/>
              <w:right w:val="nil"/>
            </w:tcBorders>
          </w:tcPr>
          <w:p w14:paraId="0F7BC97A" w14:textId="3BE996FF" w:rsidR="00631ABE" w:rsidRPr="000E73AD" w:rsidRDefault="00631A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</w:t>
            </w:r>
            <w:r w:rsidRPr="000E73AD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เฉพาะกิจการ</w:t>
            </w:r>
          </w:p>
        </w:tc>
      </w:tr>
      <w:tr w:rsidR="00631ABE" w:rsidRPr="000E73AD" w14:paraId="24A5DF95" w14:textId="77777777" w:rsidTr="00BD11D4">
        <w:trPr>
          <w:trHeight w:val="360"/>
          <w:tblHeader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8E9DE4" w14:textId="77777777" w:rsidR="00631ABE" w:rsidRPr="000E73AD" w:rsidRDefault="00631A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3E4BFB03" w14:textId="77777777" w:rsidR="00631ABE" w:rsidRPr="000E73AD" w:rsidRDefault="00631A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3E96B00" w14:textId="77777777" w:rsidR="00631ABE" w:rsidRPr="000E73AD" w:rsidRDefault="00631A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</w:tcPr>
          <w:p w14:paraId="2CBA885D" w14:textId="77777777" w:rsidR="00631ABE" w:rsidRPr="000E73AD" w:rsidRDefault="00631A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รายได้จากการขาย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B0E1574" w14:textId="77777777" w:rsidR="00631ABE" w:rsidRPr="000E73AD" w:rsidRDefault="00631A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3659C96D" w14:textId="77777777" w:rsidR="00631ABE" w:rsidRPr="000E73AD" w:rsidRDefault="00631A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รายได้จากการให้บริการ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D911C9C" w14:textId="77777777" w:rsidR="00631ABE" w:rsidRPr="000E73AD" w:rsidRDefault="00631A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3303677C" w14:textId="77777777" w:rsidR="00631ABE" w:rsidRPr="000E73AD" w:rsidRDefault="00631A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631ABE" w:rsidRPr="000E73AD" w14:paraId="2D18B797" w14:textId="77777777" w:rsidTr="00BD11D4">
        <w:trPr>
          <w:trHeight w:val="360"/>
          <w:tblHeader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7F2150" w14:textId="7DA9992D" w:rsidR="00631ABE" w:rsidRPr="000E73AD" w:rsidRDefault="00631A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สำหรับงวด</w:t>
            </w:r>
            <w:r w:rsidRPr="000E73AD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สาม</w:t>
            </w:r>
            <w:r w:rsidRPr="000E73A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เดือนสิ้นสุดวันที่ </w:t>
            </w:r>
            <w:r w:rsidR="00510326" w:rsidRPr="000E73A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30 </w:t>
            </w:r>
            <w:r w:rsidR="00510326" w:rsidRPr="000E73A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กันยายน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A2DA6CB" w14:textId="77777777" w:rsidR="00631ABE" w:rsidRPr="000E73AD" w:rsidRDefault="00631A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464A471" w14:textId="77777777" w:rsidR="00631ABE" w:rsidRPr="000E73AD" w:rsidRDefault="00631A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4057611" w14:textId="77777777" w:rsidR="00631ABE" w:rsidRPr="000E73AD" w:rsidRDefault="00631A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08F3D0C" w14:textId="77777777" w:rsidR="00631ABE" w:rsidRPr="000E73AD" w:rsidRDefault="00631A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2225CB28" w14:textId="77777777" w:rsidR="00631ABE" w:rsidRPr="000E73AD" w:rsidRDefault="00631A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1EEF702F" w14:textId="77777777" w:rsidR="00631ABE" w:rsidRPr="000E73AD" w:rsidRDefault="00631A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62AF8CD2" w14:textId="77777777" w:rsidR="00631ABE" w:rsidRPr="000E73AD" w:rsidRDefault="00631A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03BA34A7" w14:textId="77777777" w:rsidR="00631ABE" w:rsidRPr="000E73AD" w:rsidRDefault="00631A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19828E69" w14:textId="77777777" w:rsidR="00631ABE" w:rsidRPr="000E73AD" w:rsidRDefault="00631A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409E1E46" w14:textId="77777777" w:rsidR="00631ABE" w:rsidRPr="000E73AD" w:rsidRDefault="00631A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0CFC2BE4" w14:textId="77777777" w:rsidR="00631ABE" w:rsidRPr="000E73AD" w:rsidRDefault="00631A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412C6FBE" w14:textId="77777777" w:rsidR="00631ABE" w:rsidRPr="000E73AD" w:rsidRDefault="00631A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60C7A26A" w14:textId="77777777" w:rsidR="00631ABE" w:rsidRPr="000E73AD" w:rsidRDefault="00631A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65AEA6E7" w14:textId="77777777" w:rsidR="00631ABE" w:rsidRPr="000E73AD" w:rsidRDefault="00631A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7845E96B" w14:textId="77777777" w:rsidR="00631ABE" w:rsidRPr="000E73AD" w:rsidRDefault="00631A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</w:tr>
      <w:tr w:rsidR="00631ABE" w:rsidRPr="000E73AD" w14:paraId="5CB91781" w14:textId="77777777" w:rsidTr="00BD11D4">
        <w:trPr>
          <w:trHeight w:val="360"/>
          <w:tblHeader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847F04D" w14:textId="77777777" w:rsidR="00631ABE" w:rsidRPr="000E73AD" w:rsidRDefault="00631A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350" w:type="dxa"/>
            <w:gridSpan w:val="15"/>
            <w:tcBorders>
              <w:left w:val="nil"/>
              <w:bottom w:val="nil"/>
              <w:right w:val="nil"/>
            </w:tcBorders>
          </w:tcPr>
          <w:p w14:paraId="6ADA88A5" w14:textId="77777777" w:rsidR="00631ABE" w:rsidRPr="000E73AD" w:rsidRDefault="00631A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eastAsia="zh-CN"/>
              </w:rPr>
              <w:t>(พันบาท)</w:t>
            </w:r>
          </w:p>
        </w:tc>
      </w:tr>
      <w:tr w:rsidR="007C7CFF" w:rsidRPr="000E73AD" w14:paraId="5806C10A" w14:textId="77777777" w:rsidTr="0070343D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C7898D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58F4D052" w14:textId="7E3550BF" w:rsidR="007C7CFF" w:rsidRPr="000E73AD" w:rsidRDefault="007072F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133,085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2E8BB6C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56AEBB5" w14:textId="2EF6C118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137,939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21E177EA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61C21AE8" w14:textId="34E4D97F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1,465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8F1A62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02F41538" w14:textId="3A987668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3,089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EC34F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44F78FDC" w14:textId="7CF903DD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65,077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6B373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612F3C62" w14:textId="650CE152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88,444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C743C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00740C93" w14:textId="3119CED4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072F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99,627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1310BB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5D205" w14:textId="20A15810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229,472</w:t>
            </w:r>
          </w:p>
        </w:tc>
      </w:tr>
      <w:tr w:rsidR="007C7CFF" w:rsidRPr="000E73AD" w14:paraId="2DDDF337" w14:textId="77777777" w:rsidTr="00BD11D4">
        <w:trPr>
          <w:trHeight w:val="39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87174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กำไรขั้นต้น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953A4C" w14:textId="499EC006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BE22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7072F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BE22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7FEA3033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481661" w14:textId="4B5A77E1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30,661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268F58D6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4FDC29" w14:textId="40B76C19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BE099A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834AB0" w14:textId="38E5FB5D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5116F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0AC4D0" w14:textId="46E856BD" w:rsidR="007C7CFF" w:rsidRPr="000E73AD" w:rsidRDefault="00BE22E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7C7CFF"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7C7CFF"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D3235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EC0281" w14:textId="6400D305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9,982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8F464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347EE4" w14:textId="4E5E4C02" w:rsidR="007C7CFF" w:rsidRPr="000E73AD" w:rsidRDefault="007072F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20,503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4AD25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A346BF" w14:textId="68B5DB7C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41,284</w:t>
            </w:r>
          </w:p>
        </w:tc>
      </w:tr>
      <w:tr w:rsidR="007C7CFF" w:rsidRPr="000E73AD" w14:paraId="12EDAA91" w14:textId="77777777" w:rsidTr="00BD11D4">
        <w:trPr>
          <w:trHeight w:val="5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C8590D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D19EB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4A8302C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4D0616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CEF6ECE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AB592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9468B2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15985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540985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E3B16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2D99EC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76F841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1EC9D3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31995E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D56C55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A9FA22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</w:tr>
      <w:tr w:rsidR="00E94294" w:rsidRPr="000E73AD" w14:paraId="033B9746" w14:textId="77777777" w:rsidTr="00BD11D4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549B4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ค่าใช้จ่ายในการขายและบริหารและต้นทุนทางการ</w:t>
            </w: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   </w:t>
            </w: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เงินที่ไม่ได้ปันส่วน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D94DBD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883337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217982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3F305E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2F4C35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8B60B9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0A8063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EC0E16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E53DB4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7D08D1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C81F73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6B83B3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84CDB" w14:textId="6DD26CCC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(62,</w:t>
            </w:r>
            <w:r w:rsidR="007072F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320</w:t>
            </w: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95DCE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05F0F" w14:textId="71636E35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(85,791)</w:t>
            </w:r>
          </w:p>
        </w:tc>
      </w:tr>
      <w:tr w:rsidR="00E94294" w:rsidRPr="000E73AD" w14:paraId="0E68D3B7" w14:textId="77777777" w:rsidTr="00BD11D4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6FD39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CD2E4E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763276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7AC7B0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4B7736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294F5F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D6D9FC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7576A9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55EA44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090760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6CB698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A5B6BF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60627A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EAEB8CA" w14:textId="352E1265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12,177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F3FF64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E996948" w14:textId="056E5082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65,329</w:t>
            </w:r>
          </w:p>
        </w:tc>
      </w:tr>
      <w:tr w:rsidR="00E94294" w:rsidRPr="000E73AD" w14:paraId="71E9BDB1" w14:textId="77777777" w:rsidTr="00BD11D4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39E7A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กำไร</w:t>
            </w:r>
            <w:r w:rsidRPr="000E73A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(</w:t>
            </w:r>
            <w:r w:rsidRPr="000E73AD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ขาดทุน</w:t>
            </w:r>
            <w:r w:rsidRPr="000E73A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) </w:t>
            </w:r>
            <w:r w:rsidRPr="000E73AD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ก่อนภาษีเงินได้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43884F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D11E4F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848DD9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428CCF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20A5E9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89A4C7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83248F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1E599E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60C9CF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2AC1A5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53C0AA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131EFD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989299" w14:textId="24CEB9A2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="007072F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29,640</w:t>
            </w:r>
            <w:r w:rsidRPr="000E73A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3CC463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46C468" w14:textId="5A183A32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20,822</w:t>
            </w:r>
          </w:p>
        </w:tc>
      </w:tr>
      <w:tr w:rsidR="007C7CFF" w:rsidRPr="000E73AD" w14:paraId="22DA3F05" w14:textId="77777777" w:rsidTr="00BD11D4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F2F81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6E399C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A4F607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7F5B03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D34E37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6C82CC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E2BED3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BF8217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EE733D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C7BE8F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E62DCB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77A748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592329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BA6C9F7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89EDC0D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16CB7F6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</w:tbl>
    <w:p w14:paraId="58AFAFDB" w14:textId="77777777" w:rsidR="00631ABE" w:rsidRPr="000E73AD" w:rsidRDefault="00631ABE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lang w:val="en-GB"/>
        </w:rPr>
      </w:pPr>
    </w:p>
    <w:p w14:paraId="2921A1C3" w14:textId="77777777" w:rsidR="00631ABE" w:rsidRPr="000E73AD" w:rsidRDefault="00631ABE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lang w:val="en-GB"/>
        </w:rPr>
      </w:pPr>
    </w:p>
    <w:p w14:paraId="757FA1F8" w14:textId="77777777" w:rsidR="00631ABE" w:rsidRPr="000E73AD" w:rsidRDefault="00631ABE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lang w:val="en-GB"/>
        </w:rPr>
      </w:pPr>
    </w:p>
    <w:p w14:paraId="097B2788" w14:textId="0A4789D7" w:rsidR="00631ABE" w:rsidRPr="000E73AD" w:rsidRDefault="00631ABE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  <w:lang w:val="en-GB"/>
        </w:rPr>
      </w:pPr>
      <w:r w:rsidRPr="000E73AD">
        <w:rPr>
          <w:rFonts w:asciiTheme="majorBidi" w:hAnsiTheme="majorBidi" w:cstheme="majorBidi"/>
          <w:sz w:val="26"/>
          <w:szCs w:val="26"/>
          <w:cs/>
          <w:lang w:val="en-GB"/>
        </w:rPr>
        <w:br w:type="page"/>
      </w:r>
    </w:p>
    <w:p w14:paraId="25A0A63F" w14:textId="6EC2F6AA" w:rsidR="005121F0" w:rsidRPr="000E73AD" w:rsidRDefault="005121F0" w:rsidP="00A9166C">
      <w:pPr>
        <w:ind w:left="540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0E73AD">
        <w:rPr>
          <w:rFonts w:asciiTheme="majorBidi" w:hAnsiTheme="majorBidi" w:cstheme="majorBidi"/>
          <w:sz w:val="26"/>
          <w:szCs w:val="26"/>
          <w:cs/>
          <w:lang w:val="en-GB"/>
        </w:rPr>
        <w:lastRenderedPageBreak/>
        <w:t>รายได้ของกิจการจากลูกค้ารายใหญ่ในระหว่างงวด</w:t>
      </w:r>
      <w:r w:rsidR="00510326" w:rsidRPr="000E73AD">
        <w:rPr>
          <w:rFonts w:asciiTheme="majorBidi" w:hAnsiTheme="majorBidi" w:cstheme="majorBidi" w:hint="cs"/>
          <w:sz w:val="26"/>
          <w:szCs w:val="26"/>
          <w:cs/>
          <w:lang w:val="en-GB"/>
        </w:rPr>
        <w:t>เก้าเดือน</w:t>
      </w:r>
      <w:r w:rsidRPr="000E73AD">
        <w:rPr>
          <w:rFonts w:asciiTheme="majorBidi" w:hAnsiTheme="majorBidi" w:cstheme="majorBidi"/>
          <w:sz w:val="26"/>
          <w:szCs w:val="26"/>
          <w:cs/>
          <w:lang w:val="en-GB"/>
        </w:rPr>
        <w:t xml:space="preserve">สิ้นสุดวันที่ </w:t>
      </w:r>
      <w:r w:rsidR="00510326" w:rsidRPr="000E73AD">
        <w:rPr>
          <w:rFonts w:asciiTheme="majorBidi" w:hAnsiTheme="majorBidi" w:cstheme="majorBidi"/>
          <w:sz w:val="26"/>
          <w:szCs w:val="26"/>
          <w:lang w:val="en-GB"/>
        </w:rPr>
        <w:t xml:space="preserve">30 </w:t>
      </w:r>
      <w:r w:rsidR="00510326" w:rsidRPr="000E73AD">
        <w:rPr>
          <w:rFonts w:asciiTheme="majorBidi" w:hAnsiTheme="majorBidi" w:cstheme="majorBidi"/>
          <w:sz w:val="26"/>
          <w:szCs w:val="26"/>
          <w:cs/>
          <w:lang w:val="en-GB"/>
        </w:rPr>
        <w:t>กันยายน</w:t>
      </w:r>
      <w:r w:rsidRPr="000E73AD">
        <w:rPr>
          <w:rFonts w:asciiTheme="majorBidi" w:hAnsiTheme="majorBidi" w:cstheme="majorBidi"/>
          <w:sz w:val="26"/>
          <w:szCs w:val="26"/>
          <w:cs/>
          <w:lang w:val="en-GB"/>
        </w:rPr>
        <w:t xml:space="preserve"> </w:t>
      </w:r>
      <w:r w:rsidRPr="000E73AD">
        <w:rPr>
          <w:rFonts w:asciiTheme="majorBidi" w:hAnsiTheme="majorBidi" w:cstheme="majorBidi"/>
          <w:sz w:val="26"/>
          <w:szCs w:val="26"/>
          <w:lang w:val="en-GB"/>
        </w:rPr>
        <w:t>2563</w:t>
      </w:r>
      <w:r w:rsidRPr="000E73AD">
        <w:rPr>
          <w:rFonts w:asciiTheme="majorBidi" w:hAnsiTheme="majorBidi" w:cstheme="majorBidi"/>
          <w:sz w:val="26"/>
          <w:szCs w:val="26"/>
          <w:cs/>
          <w:lang w:val="en-GB"/>
        </w:rPr>
        <w:t xml:space="preserve"> และ </w:t>
      </w:r>
      <w:r w:rsidRPr="000E73AD">
        <w:rPr>
          <w:rFonts w:asciiTheme="majorBidi" w:hAnsiTheme="majorBidi" w:cstheme="majorBidi"/>
          <w:sz w:val="26"/>
          <w:szCs w:val="26"/>
          <w:lang w:val="en-GB"/>
        </w:rPr>
        <w:t>2562</w:t>
      </w:r>
      <w:r w:rsidRPr="000E73AD">
        <w:rPr>
          <w:rFonts w:asciiTheme="majorBidi" w:hAnsiTheme="majorBidi" w:cstheme="majorBidi"/>
          <w:sz w:val="26"/>
          <w:szCs w:val="26"/>
          <w:cs/>
          <w:lang w:val="en-GB"/>
        </w:rPr>
        <w:t xml:space="preserve"> มีจำนวน</w:t>
      </w:r>
      <w:r w:rsidRPr="000E73AD">
        <w:rPr>
          <w:rFonts w:asciiTheme="majorBidi" w:hAnsiTheme="majorBidi" w:cstheme="majorBidi" w:hint="cs"/>
          <w:sz w:val="26"/>
          <w:szCs w:val="26"/>
          <w:cs/>
          <w:lang w:val="en-GB"/>
        </w:rPr>
        <w:t>เงิน</w:t>
      </w:r>
      <w:r w:rsidRPr="000E73AD">
        <w:rPr>
          <w:rFonts w:asciiTheme="majorBidi" w:hAnsiTheme="majorBidi" w:cstheme="majorBidi"/>
          <w:sz w:val="26"/>
          <w:szCs w:val="26"/>
          <w:cs/>
          <w:lang w:val="en-GB"/>
        </w:rPr>
        <w:t xml:space="preserve"> </w:t>
      </w:r>
      <w:r w:rsidR="007C7CFF" w:rsidRPr="000E73AD">
        <w:rPr>
          <w:rFonts w:asciiTheme="majorBidi" w:hAnsiTheme="majorBidi" w:cstheme="majorBidi"/>
          <w:sz w:val="26"/>
          <w:szCs w:val="26"/>
        </w:rPr>
        <w:t>224.74</w:t>
      </w:r>
      <w:r w:rsidR="007C7CFF" w:rsidRPr="000E73AD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0E73AD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0E73AD">
        <w:rPr>
          <w:rFonts w:asciiTheme="majorBidi" w:hAnsiTheme="majorBidi" w:cstheme="majorBidi"/>
          <w:sz w:val="26"/>
          <w:szCs w:val="26"/>
          <w:cs/>
          <w:lang w:val="en-GB"/>
        </w:rPr>
        <w:t xml:space="preserve">ล้านบาท และ </w:t>
      </w:r>
      <w:r w:rsidR="00E94294" w:rsidRPr="000E73AD">
        <w:rPr>
          <w:rFonts w:asciiTheme="majorBidi" w:hAnsiTheme="majorBidi" w:cstheme="majorBidi"/>
          <w:sz w:val="26"/>
          <w:szCs w:val="26"/>
          <w:lang w:val="en-GB"/>
        </w:rPr>
        <w:t>934.68</w:t>
      </w:r>
      <w:r w:rsidRPr="000E73AD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0E73AD">
        <w:rPr>
          <w:rFonts w:asciiTheme="majorBidi" w:hAnsiTheme="majorBidi" w:cstheme="majorBidi"/>
          <w:sz w:val="26"/>
          <w:szCs w:val="26"/>
          <w:cs/>
          <w:lang w:val="en-GB"/>
        </w:rPr>
        <w:t>ล้านบาท ตามลำดับ</w:t>
      </w:r>
    </w:p>
    <w:p w14:paraId="10D526E2" w14:textId="77777777" w:rsidR="00D62CBE" w:rsidRPr="000E73AD" w:rsidRDefault="00D62CBE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C4169EA" w14:textId="77777777" w:rsidR="00D62CBE" w:rsidRPr="000E73AD" w:rsidRDefault="00D62CBE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0E73AD"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>ข้อมูลตามส่วนงานที่รายงาน</w:t>
      </w:r>
    </w:p>
    <w:p w14:paraId="54893097" w14:textId="77777777" w:rsidR="00D62CBE" w:rsidRPr="000E73AD" w:rsidRDefault="00D62CBE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39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82"/>
        <w:gridCol w:w="108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D62CBE" w:rsidRPr="000E73AD" w14:paraId="6E5BFB72" w14:textId="77777777" w:rsidTr="00BD11D4">
        <w:trPr>
          <w:trHeight w:val="360"/>
          <w:tblHeader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19F0FD" w14:textId="77777777" w:rsidR="00D62CBE" w:rsidRPr="000E73AD" w:rsidRDefault="00D62C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350" w:type="dxa"/>
            <w:gridSpan w:val="15"/>
            <w:tcBorders>
              <w:top w:val="nil"/>
              <w:left w:val="nil"/>
              <w:right w:val="nil"/>
            </w:tcBorders>
          </w:tcPr>
          <w:p w14:paraId="343EF579" w14:textId="70A24272" w:rsidR="00D62CBE" w:rsidRPr="000E73AD" w:rsidRDefault="00D62C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</w:t>
            </w:r>
            <w:r w:rsidRPr="000E73AD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เฉพาะกิจการ</w:t>
            </w:r>
          </w:p>
        </w:tc>
      </w:tr>
      <w:tr w:rsidR="00D62CBE" w:rsidRPr="000E73AD" w14:paraId="0B774379" w14:textId="77777777" w:rsidTr="00BD11D4">
        <w:trPr>
          <w:trHeight w:val="360"/>
          <w:tblHeader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CA321C" w14:textId="77777777" w:rsidR="00D62CBE" w:rsidRPr="000E73AD" w:rsidRDefault="00D62C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3CF13304" w14:textId="77777777" w:rsidR="00D62CBE" w:rsidRPr="000E73AD" w:rsidRDefault="00D62C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C3EE7F0" w14:textId="77777777" w:rsidR="00D62CBE" w:rsidRPr="000E73AD" w:rsidRDefault="00D62C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</w:tcPr>
          <w:p w14:paraId="6454A09A" w14:textId="77777777" w:rsidR="00D62CBE" w:rsidRPr="000E73AD" w:rsidRDefault="00D62C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รายได้จากการขาย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DA2198D" w14:textId="77777777" w:rsidR="00D62CBE" w:rsidRPr="000E73AD" w:rsidRDefault="00D62C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6EBAF562" w14:textId="77777777" w:rsidR="00D62CBE" w:rsidRPr="000E73AD" w:rsidRDefault="00D62C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รายได้จากการให้บริการ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564B587" w14:textId="77777777" w:rsidR="00D62CBE" w:rsidRPr="000E73AD" w:rsidRDefault="00D62C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5394B882" w14:textId="77777777" w:rsidR="00D62CBE" w:rsidRPr="000E73AD" w:rsidRDefault="00D62C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D62CBE" w:rsidRPr="000E73AD" w14:paraId="5331CA29" w14:textId="77777777" w:rsidTr="00BD11D4">
        <w:trPr>
          <w:trHeight w:val="360"/>
          <w:tblHeader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64302D" w14:textId="3763D591" w:rsidR="00D62CBE" w:rsidRPr="000E73AD" w:rsidRDefault="00D62C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สำหรับงวด</w:t>
            </w:r>
            <w:r w:rsidR="00510326" w:rsidRPr="000E73AD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เก้าเดือน</w:t>
            </w:r>
            <w:r w:rsidRPr="000E73A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สิ้นสุดวันที่ </w:t>
            </w:r>
            <w:r w:rsidR="00510326" w:rsidRPr="000E73A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30 </w:t>
            </w:r>
            <w:r w:rsidR="00510326" w:rsidRPr="000E73A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กันยายน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3992988" w14:textId="77777777" w:rsidR="00D62CBE" w:rsidRPr="000E73AD" w:rsidRDefault="00D62C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5DB118E" w14:textId="77777777" w:rsidR="00D62CBE" w:rsidRPr="000E73AD" w:rsidRDefault="00D62C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03D7BE7" w14:textId="77777777" w:rsidR="00D62CBE" w:rsidRPr="000E73AD" w:rsidRDefault="00D62C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1C74EEC" w14:textId="77777777" w:rsidR="00D62CBE" w:rsidRPr="000E73AD" w:rsidRDefault="00D62C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562B6CE7" w14:textId="77777777" w:rsidR="00D62CBE" w:rsidRPr="000E73AD" w:rsidRDefault="00D62C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5AFDCA76" w14:textId="77777777" w:rsidR="00D62CBE" w:rsidRPr="000E73AD" w:rsidRDefault="00D62C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554CFAF7" w14:textId="77777777" w:rsidR="00D62CBE" w:rsidRPr="000E73AD" w:rsidRDefault="00D62C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0544B75E" w14:textId="77777777" w:rsidR="00D62CBE" w:rsidRPr="000E73AD" w:rsidRDefault="00D62C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383B3843" w14:textId="77777777" w:rsidR="00D62CBE" w:rsidRPr="000E73AD" w:rsidRDefault="00D62C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52EA3523" w14:textId="77777777" w:rsidR="00D62CBE" w:rsidRPr="000E73AD" w:rsidRDefault="00D62C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7E054E89" w14:textId="77777777" w:rsidR="00D62CBE" w:rsidRPr="000E73AD" w:rsidRDefault="00D62C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2CA2E145" w14:textId="77777777" w:rsidR="00D62CBE" w:rsidRPr="000E73AD" w:rsidRDefault="00D62C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7FA8E583" w14:textId="77777777" w:rsidR="00D62CBE" w:rsidRPr="000E73AD" w:rsidRDefault="00D62C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0D79BD71" w14:textId="77777777" w:rsidR="00D62CBE" w:rsidRPr="000E73AD" w:rsidRDefault="00D62C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12654C6E" w14:textId="77777777" w:rsidR="00D62CBE" w:rsidRPr="000E73AD" w:rsidRDefault="00D62C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</w:tr>
      <w:tr w:rsidR="00D62CBE" w:rsidRPr="000E73AD" w14:paraId="12546158" w14:textId="77777777" w:rsidTr="00BD11D4">
        <w:trPr>
          <w:trHeight w:val="360"/>
          <w:tblHeader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8257B8F" w14:textId="77777777" w:rsidR="00D62CBE" w:rsidRPr="000E73AD" w:rsidRDefault="00D62C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350" w:type="dxa"/>
            <w:gridSpan w:val="15"/>
            <w:tcBorders>
              <w:left w:val="nil"/>
              <w:bottom w:val="nil"/>
              <w:right w:val="nil"/>
            </w:tcBorders>
          </w:tcPr>
          <w:p w14:paraId="1101EFAC" w14:textId="77777777" w:rsidR="00D62CBE" w:rsidRPr="000E73AD" w:rsidRDefault="00D62C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eastAsia="zh-CN"/>
              </w:rPr>
              <w:t>(พันบาท)</w:t>
            </w:r>
          </w:p>
        </w:tc>
      </w:tr>
      <w:tr w:rsidR="007C7CFF" w:rsidRPr="000E73AD" w14:paraId="55041C87" w14:textId="77777777" w:rsidTr="00BD11D4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2727DD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B311A48" w14:textId="1FF9C9C8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072F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</w:t>
            </w: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,76</w:t>
            </w:r>
            <w:r w:rsidR="007072F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CA2390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6C2F1E7" w14:textId="221EEFFF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962,857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6FC6F34C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3E709648" w14:textId="17E9DCCF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6,455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4222C0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043BC405" w14:textId="0CF46966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18,575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BA400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1C2F4DFC" w14:textId="177C1AF1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203,592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F6FC3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79FF864F" w14:textId="32C1FE9A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230,301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06D99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09096BD0" w14:textId="65F92B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7072F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77,816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9CD40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3DD0D" w14:textId="15A79592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1,211,733</w:t>
            </w:r>
          </w:p>
        </w:tc>
      </w:tr>
      <w:tr w:rsidR="007C7CFF" w:rsidRPr="000E73AD" w14:paraId="6C10E97A" w14:textId="77777777" w:rsidTr="00BD11D4">
        <w:trPr>
          <w:trHeight w:val="39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75AF6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กำไรขั้นต้น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F942C5" w14:textId="0963DDD5" w:rsidR="007C7CFF" w:rsidRPr="000E73AD" w:rsidRDefault="007072F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5E58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6,588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68834A45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C51695" w14:textId="4B32C6A5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188,098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6FFF99E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17F1AB" w14:textId="75FB82D4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1,975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F3411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9D4F43" w14:textId="6B2FE55F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68412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35925D" w14:textId="6CA2DEF2" w:rsidR="007C7CFF" w:rsidRPr="000E73AD" w:rsidRDefault="005E582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19,427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CBBDE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003BCA" w14:textId="3E0F6398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43,178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2B63C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15ED64" w14:textId="1E3A053E" w:rsidR="007C7CFF" w:rsidRPr="000E73AD" w:rsidRDefault="007072F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57,990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10E1D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C740E1" w14:textId="0F96631E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233,957</w:t>
            </w:r>
          </w:p>
        </w:tc>
      </w:tr>
      <w:tr w:rsidR="007C7CFF" w:rsidRPr="000E73AD" w14:paraId="25EAC4AD" w14:textId="77777777" w:rsidTr="00BD11D4">
        <w:trPr>
          <w:trHeight w:val="5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D9E355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F31104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BE097D3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D5D88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16A091E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C8E27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16483C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DDE603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CDCE1E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692440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A06C70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6CDF93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C9F0E8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2BBA57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986F14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EA1314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</w:tr>
      <w:tr w:rsidR="00E94294" w:rsidRPr="000E73AD" w14:paraId="377F2F28" w14:textId="77777777" w:rsidTr="00BD11D4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7F598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ค่าใช้จ่ายในการขายและบริหารและต้นทุนทางการ</w:t>
            </w: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   </w:t>
            </w: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เงินที่ไม่ได้ปันส่วน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E58C68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48307F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795340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7B934C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CE844E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B678EE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4A1F13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96E2DB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89EC48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3A88C2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9D4508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6E137B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E2BC6" w14:textId="4040F765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(21</w:t>
            </w:r>
            <w:r w:rsidR="007072F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7072F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758</w:t>
            </w: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23FD0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71C8D" w14:textId="2E226355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(246,873)</w:t>
            </w:r>
          </w:p>
        </w:tc>
      </w:tr>
      <w:tr w:rsidR="00E94294" w:rsidRPr="000E73AD" w14:paraId="0A85BC80" w14:textId="77777777" w:rsidTr="00BD11D4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0D485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25B4A1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8F54D0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B57E9D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C718B6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0BE97D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094569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B8C7A6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D02AD4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080D0F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E9F701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B5B344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AAD946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85E144C" w14:textId="3548AB1A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32,478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3D6520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A5D5B56" w14:textId="5E9C4A86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83,356</w:t>
            </w:r>
          </w:p>
        </w:tc>
      </w:tr>
      <w:tr w:rsidR="00E94294" w:rsidRPr="000E73AD" w14:paraId="58A0EBC7" w14:textId="77777777" w:rsidTr="00BD11D4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CC864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กำไร</w:t>
            </w:r>
            <w:r w:rsidRPr="000E73A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(</w:t>
            </w:r>
            <w:r w:rsidRPr="000E73AD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ขาดทุน</w:t>
            </w:r>
            <w:r w:rsidRPr="000E73A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) </w:t>
            </w:r>
            <w:r w:rsidRPr="000E73AD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ก่อนภาษีเงินได้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607600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9BB764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D7458E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942457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42E996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07DA03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43799C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9D2B50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938D80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A867DB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A4F5E1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7990DA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B6EC69" w14:textId="29EE73F2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</w:t>
            </w:r>
            <w:r w:rsidR="007072F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24</w:t>
            </w:r>
            <w:r w:rsidRPr="000E73A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="007072F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290</w:t>
            </w:r>
            <w:r w:rsidRPr="000E73A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986398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3183F9" w14:textId="2C031FAF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70,440</w:t>
            </w:r>
          </w:p>
        </w:tc>
      </w:tr>
      <w:tr w:rsidR="00E94294" w:rsidRPr="000E73AD" w14:paraId="07417AC0" w14:textId="77777777" w:rsidTr="00BD11D4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2291B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6FB54C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8AD8D6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AD545F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8A970F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D1C60F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A7FC59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88C670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3183F0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9F7272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F6343D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3EE42C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C45363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DBFC9EA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21B204C1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56D256C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E94294" w:rsidRPr="000E73AD" w14:paraId="05E55105" w14:textId="77777777" w:rsidTr="00BD11D4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0EDB68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E73A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เงินลงทุนในบริษัทร่วม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0425CF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2B47F2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73EF46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AF1A88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99C5E5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49D102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E42C71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89C87C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DD2A4A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AC52A5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EB3DDC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B10A6C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E9A17C" w14:textId="39077C51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2,818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04E4DA22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5A90F3C9" w14:textId="6E196EDD" w:rsidR="00E94294" w:rsidRPr="000E73AD" w:rsidRDefault="00100562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/>
                <w:color w:val="000000"/>
                <w:sz w:val="24"/>
                <w:szCs w:val="24"/>
              </w:rPr>
              <w:t>2</w:t>
            </w:r>
            <w:r w:rsidR="00E94294"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E73AD">
              <w:rPr>
                <w:rFonts w:asciiTheme="majorBidi" w:hAnsiTheme="majorBidi"/>
                <w:color w:val="000000"/>
                <w:sz w:val="24"/>
                <w:szCs w:val="24"/>
              </w:rPr>
              <w:t>818</w:t>
            </w:r>
          </w:p>
        </w:tc>
      </w:tr>
      <w:tr w:rsidR="00E94294" w:rsidRPr="000E73AD" w14:paraId="4243C401" w14:textId="77777777" w:rsidTr="00BD11D4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1EEFA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pacing w:val="-10"/>
                <w:sz w:val="24"/>
                <w:szCs w:val="24"/>
                <w:cs/>
                <w:lang w:eastAsia="zh-CN"/>
              </w:rPr>
            </w:pPr>
            <w:r w:rsidRPr="000E73AD">
              <w:rPr>
                <w:rFonts w:asciiTheme="majorBidi" w:eastAsia="Times New Roman" w:hAnsiTheme="majorBidi" w:cstheme="majorBidi" w:hint="cs"/>
                <w:color w:val="000000"/>
                <w:spacing w:val="-10"/>
                <w:sz w:val="24"/>
                <w:szCs w:val="24"/>
                <w:cs/>
                <w:lang w:eastAsia="zh-CN"/>
              </w:rPr>
              <w:t>สินทรัพย์ส่วนงาน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9D592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31954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F9CCF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F7D41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4E81A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8FDD7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F1D7D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B0BF7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6EE7B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879FCE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A6160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67AEA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E63115" w14:textId="7423F37B" w:rsidR="00E94294" w:rsidRPr="000E73AD" w:rsidRDefault="003748E3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3,2</w:t>
            </w:r>
            <w:r w:rsidR="007072F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11,518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7CF5D6CE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7E3E976A" w14:textId="3C3E8803" w:rsidR="00E94294" w:rsidRPr="000E73AD" w:rsidRDefault="00100562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3AD">
              <w:rPr>
                <w:rFonts w:asciiTheme="majorBidi" w:hAnsiTheme="majorBidi"/>
                <w:color w:val="000000"/>
                <w:sz w:val="24"/>
                <w:szCs w:val="24"/>
              </w:rPr>
              <w:t>3</w:t>
            </w:r>
            <w:r w:rsidR="00E94294"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E73AD">
              <w:rPr>
                <w:rFonts w:asciiTheme="majorBidi" w:hAnsiTheme="majorBidi"/>
                <w:color w:val="000000"/>
                <w:sz w:val="24"/>
                <w:szCs w:val="24"/>
              </w:rPr>
              <w:t>133</w:t>
            </w:r>
            <w:r w:rsidR="00E94294"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E73AD">
              <w:rPr>
                <w:rFonts w:asciiTheme="majorBidi" w:hAnsiTheme="majorBidi"/>
                <w:color w:val="000000"/>
                <w:sz w:val="24"/>
                <w:szCs w:val="24"/>
              </w:rPr>
              <w:t>592</w:t>
            </w:r>
          </w:p>
        </w:tc>
      </w:tr>
      <w:tr w:rsidR="00E94294" w:rsidRPr="000E73AD" w14:paraId="022CED3B" w14:textId="77777777" w:rsidTr="00BD11D4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C33600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E73A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หนี้สินส่วนงาน</w:t>
            </w:r>
            <w:r w:rsidRPr="000E73A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 xml:space="preserve">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FB7D76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08DB13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C9657B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470A01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57BEE6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436508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87B7E8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A6E426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8B475F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3DB883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DC71D9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088034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52B13B9" w14:textId="2523E553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2,199,481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A068F7" w14:textId="77777777" w:rsidR="00E94294" w:rsidRPr="000E73AD" w:rsidRDefault="00E942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4E78D84" w14:textId="56E22ABD" w:rsidR="00E94294" w:rsidRPr="000E73AD" w:rsidRDefault="00100562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E73AD">
              <w:rPr>
                <w:rFonts w:asciiTheme="majorBidi" w:hAnsiTheme="majorBidi"/>
                <w:color w:val="000000"/>
                <w:sz w:val="24"/>
                <w:szCs w:val="24"/>
              </w:rPr>
              <w:t>2</w:t>
            </w:r>
            <w:r w:rsidR="00E94294"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E73AD">
              <w:rPr>
                <w:rFonts w:asciiTheme="majorBidi" w:hAnsiTheme="majorBidi"/>
                <w:color w:val="000000"/>
                <w:sz w:val="24"/>
                <w:szCs w:val="24"/>
              </w:rPr>
              <w:t>196</w:t>
            </w:r>
            <w:r w:rsidR="00E94294" w:rsidRPr="000E73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E73AD">
              <w:rPr>
                <w:rFonts w:asciiTheme="majorBidi" w:hAnsiTheme="majorBidi"/>
                <w:color w:val="000000"/>
                <w:sz w:val="24"/>
                <w:szCs w:val="24"/>
              </w:rPr>
              <w:t>538</w:t>
            </w:r>
          </w:p>
        </w:tc>
      </w:tr>
    </w:tbl>
    <w:p w14:paraId="062EA3DE" w14:textId="77777777" w:rsidR="0019598B" w:rsidRPr="000E73AD" w:rsidRDefault="0019598B" w:rsidP="00A9166C">
      <w:pPr>
        <w:rPr>
          <w:rFonts w:asciiTheme="majorBidi" w:hAnsiTheme="majorBidi" w:cstheme="majorBidi"/>
          <w:sz w:val="20"/>
          <w:szCs w:val="20"/>
        </w:rPr>
      </w:pPr>
    </w:p>
    <w:p w14:paraId="546B54D2" w14:textId="7BF99CDB" w:rsidR="001025CA" w:rsidRPr="000E73AD" w:rsidRDefault="004C7AF2" w:rsidP="00A9166C">
      <w:pPr>
        <w:rPr>
          <w:rFonts w:asciiTheme="majorBidi" w:hAnsiTheme="majorBidi" w:cstheme="majorBidi"/>
          <w:sz w:val="24"/>
          <w:szCs w:val="24"/>
          <w:cs/>
        </w:rPr>
        <w:sectPr w:rsidR="001025CA" w:rsidRPr="000E73AD" w:rsidSect="00A55436">
          <w:headerReference w:type="default" r:id="rId2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0E73AD">
        <w:rPr>
          <w:rFonts w:asciiTheme="majorBidi" w:hAnsiTheme="majorBidi" w:cstheme="majorBidi"/>
          <w:sz w:val="24"/>
          <w:szCs w:val="24"/>
        </w:rPr>
        <w:tab/>
      </w:r>
      <w:r w:rsidRPr="000E73AD">
        <w:rPr>
          <w:rFonts w:asciiTheme="majorBidi" w:hAnsiTheme="majorBidi" w:cstheme="majorBidi"/>
          <w:sz w:val="24"/>
          <w:szCs w:val="24"/>
        </w:rPr>
        <w:tab/>
      </w:r>
      <w:r w:rsidR="00E071D6" w:rsidRPr="000E73AD">
        <w:rPr>
          <w:rFonts w:asciiTheme="majorBidi" w:hAnsiTheme="majorBidi" w:cstheme="majorBidi"/>
          <w:sz w:val="24"/>
          <w:szCs w:val="24"/>
        </w:rPr>
        <w:t xml:space="preserve">   </w:t>
      </w:r>
      <w:r w:rsidR="001025CA" w:rsidRPr="000E73AD">
        <w:rPr>
          <w:rFonts w:asciiTheme="majorBidi" w:hAnsiTheme="majorBidi" w:cstheme="majorBidi"/>
          <w:sz w:val="24"/>
          <w:szCs w:val="24"/>
          <w:cs/>
        </w:rPr>
        <w:tab/>
      </w:r>
    </w:p>
    <w:p w14:paraId="34A1D9CD" w14:textId="77777777" w:rsidR="00562CEB" w:rsidRPr="000E73AD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Cs w:val="30"/>
        </w:rPr>
      </w:pPr>
      <w:r w:rsidRPr="000E73AD">
        <w:rPr>
          <w:rFonts w:asciiTheme="majorBidi" w:hAnsiTheme="majorBidi" w:cstheme="majorBidi"/>
          <w:b/>
          <w:bCs/>
          <w:i/>
          <w:iCs/>
          <w:szCs w:val="30"/>
          <w:cs/>
        </w:rPr>
        <w:lastRenderedPageBreak/>
        <w:t>ส่วนงานภูมิศาสตร์</w:t>
      </w:r>
      <w:r w:rsidRPr="000E73AD">
        <w:rPr>
          <w:rFonts w:asciiTheme="majorBidi" w:hAnsiTheme="majorBidi" w:cstheme="majorBidi"/>
          <w:b/>
          <w:bCs/>
          <w:i/>
          <w:iCs/>
          <w:szCs w:val="30"/>
        </w:rPr>
        <w:t xml:space="preserve"> </w:t>
      </w:r>
    </w:p>
    <w:p w14:paraId="402D5B53" w14:textId="77777777" w:rsidR="00562CEB" w:rsidRPr="000E73AD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27154E6E" w14:textId="77777777" w:rsidR="00562CEB" w:rsidRPr="000E73AD" w:rsidRDefault="00353CC7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0E73AD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และบริษัทมีส่วนงานภูมิศาสตร์ในประเทศและต่างประเทศจากการส่งออกโดยนำเสนอข้อมูลเกี่ยวกับการจำแนกส่วนงานภูมิศาสตร์สำหรับรายการรายได้</w:t>
      </w:r>
      <w:r w:rsidR="0059269B" w:rsidRPr="000E73AD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ตามสัญญาและ</w:t>
      </w:r>
      <w:r w:rsidRPr="000E73AD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จากการขายและการให้บริการที่มีมูลค่าเป็นสาระสำคัญ โดย</w:t>
      </w:r>
      <w:r w:rsidR="0059269B" w:rsidRPr="000E73AD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แบ่ง</w:t>
      </w:r>
      <w:r w:rsidRPr="000E73AD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ตามส่วนงานแยกตามที่ตั้งทางภูมิศาสตร์ของลูกค้า</w:t>
      </w:r>
      <w:r w:rsidR="0059269B" w:rsidRPr="000E73AD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ได้ดังนี้</w:t>
      </w:r>
    </w:p>
    <w:p w14:paraId="776E8C2D" w14:textId="3E92BA26" w:rsidR="00A634A9" w:rsidRPr="000E73AD" w:rsidRDefault="00A634A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4860"/>
        <w:gridCol w:w="1800"/>
        <w:gridCol w:w="380"/>
        <w:gridCol w:w="1600"/>
      </w:tblGrid>
      <w:tr w:rsidR="00EF7611" w:rsidRPr="000E73AD" w14:paraId="58C8A936" w14:textId="77777777" w:rsidTr="00EF7611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99A05" w14:textId="77777777" w:rsidR="00EF7611" w:rsidRPr="000E73AD" w:rsidRDefault="00EF76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2684FC" w14:textId="77777777" w:rsidR="00EF7611" w:rsidRPr="000E73AD" w:rsidRDefault="00EF76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EF7611" w:rsidRPr="000E73AD" w14:paraId="3D2074E9" w14:textId="77777777" w:rsidTr="00EF7611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106B83" w14:textId="35E113E7" w:rsidR="00EF7611" w:rsidRPr="000E73AD" w:rsidRDefault="00EF76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E73A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0E73AD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0E73A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="00510326" w:rsidRPr="000E73A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510326" w:rsidRPr="000E73A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F953D7" w14:textId="77777777" w:rsidR="00EF7611" w:rsidRPr="000E73AD" w:rsidRDefault="00EF76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120B03" w14:textId="77777777" w:rsidR="00EF7611" w:rsidRPr="000E73AD" w:rsidRDefault="00EF76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3D5CDE" w14:textId="77777777" w:rsidR="00EF7611" w:rsidRPr="000E73AD" w:rsidRDefault="00EF76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2562</w:t>
            </w:r>
          </w:p>
        </w:tc>
      </w:tr>
      <w:tr w:rsidR="00EF7611" w:rsidRPr="000E73AD" w14:paraId="3F2E5DA5" w14:textId="77777777" w:rsidTr="00EF7611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31D454" w14:textId="77777777" w:rsidR="00EF7611" w:rsidRPr="000E73AD" w:rsidRDefault="00EF76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AB7183" w14:textId="77777777" w:rsidR="00EF7611" w:rsidRPr="000E73AD" w:rsidRDefault="00EF76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7C7CFF" w:rsidRPr="000E73AD" w14:paraId="10DAA30C" w14:textId="77777777" w:rsidTr="0070343D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CB5F7A" w14:textId="6DBB8663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82" w:firstLine="24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1AB1AC" w14:textId="24835360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0E73AD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</w:t>
            </w:r>
            <w:r w:rsidR="00352F34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90,506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1EF21F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3B528C" w14:textId="37878B2F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0E73AD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210,698</w:t>
            </w:r>
          </w:p>
        </w:tc>
      </w:tr>
      <w:tr w:rsidR="000B4D84" w:rsidRPr="000E73AD" w14:paraId="3F1C9993" w14:textId="77777777" w:rsidTr="000B4D84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22CD6C" w14:textId="77777777" w:rsidR="000B4D84" w:rsidRPr="000E73AD" w:rsidRDefault="000B4D84" w:rsidP="001D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82" w:firstLine="24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0B4D84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2F51C0" w14:textId="77777777" w:rsidR="000B4D84" w:rsidRPr="000E73AD" w:rsidRDefault="000B4D84" w:rsidP="001D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0E73AD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1,490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5FD7FE" w14:textId="77777777" w:rsidR="000B4D84" w:rsidRPr="000E73AD" w:rsidRDefault="000B4D84" w:rsidP="001D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EDE951" w14:textId="77777777" w:rsidR="000B4D84" w:rsidRPr="000E73AD" w:rsidRDefault="000B4D84" w:rsidP="001D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0E73AD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3,775</w:t>
            </w:r>
          </w:p>
        </w:tc>
      </w:tr>
      <w:tr w:rsidR="000B4D84" w:rsidRPr="000E73AD" w14:paraId="2BC5BEC1" w14:textId="77777777" w:rsidTr="000B4D84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630F1E" w14:textId="1D36204B" w:rsidR="000B4D84" w:rsidRPr="000B4D84" w:rsidRDefault="000B4D84" w:rsidP="000B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82" w:firstLine="24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0B4D84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ประเทศเกาหลี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47DDA5" w14:textId="77777777" w:rsidR="000B4D84" w:rsidRPr="000E73AD" w:rsidRDefault="000B4D84" w:rsidP="001D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0E73AD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783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EE46C" w14:textId="77777777" w:rsidR="000B4D84" w:rsidRPr="000E73AD" w:rsidRDefault="000B4D84" w:rsidP="001D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5DE924" w14:textId="77777777" w:rsidR="000B4D84" w:rsidRPr="000E73AD" w:rsidRDefault="000B4D84" w:rsidP="000B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0E73AD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76</w:t>
            </w:r>
          </w:p>
        </w:tc>
      </w:tr>
      <w:tr w:rsidR="007C7CFF" w:rsidRPr="000E73AD" w14:paraId="616EF7BF" w14:textId="77777777" w:rsidTr="0070343D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C40EA" w14:textId="42E5B55B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64" w:firstLine="192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0E73AD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</w:t>
            </w:r>
            <w:r w:rsidRPr="000E73AD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ประเทศฮ่องกง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30216" w14:textId="016B3D01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0E73AD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102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3DEDB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C96D33" w14:textId="2107FDC6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0E73AD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17,151</w:t>
            </w:r>
          </w:p>
        </w:tc>
      </w:tr>
      <w:tr w:rsidR="007C7CFF" w:rsidRPr="000E73AD" w14:paraId="2E4924A0" w14:textId="77777777" w:rsidTr="0070343D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214982" w14:textId="03307A0A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82" w:firstLine="24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080DBC06" w14:textId="75C6936B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0E73AD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8,561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2E3B6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2E167311" w14:textId="235CCFAD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2,8</w:t>
            </w:r>
            <w:r w:rsidR="00BC6B2A" w:rsidRPr="000E73AD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11</w:t>
            </w:r>
          </w:p>
        </w:tc>
      </w:tr>
      <w:tr w:rsidR="007C7CFF" w:rsidRPr="000E73AD" w14:paraId="64244C2F" w14:textId="77777777" w:rsidTr="0070343D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0ED29C" w14:textId="28E6EA79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1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EB28543" w14:textId="34945156" w:rsidR="007C7CFF" w:rsidRPr="000E73AD" w:rsidRDefault="00352F3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201,442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AF25F8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75071A2" w14:textId="34C8BE3F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E73AD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234,</w:t>
            </w:r>
            <w:r w:rsidR="005435DE" w:rsidRPr="000E73AD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511</w:t>
            </w:r>
          </w:p>
        </w:tc>
      </w:tr>
    </w:tbl>
    <w:p w14:paraId="304074B2" w14:textId="77777777" w:rsidR="00EF7611" w:rsidRPr="000E73AD" w:rsidRDefault="00EF7611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4860"/>
        <w:gridCol w:w="1800"/>
        <w:gridCol w:w="380"/>
        <w:gridCol w:w="1600"/>
      </w:tblGrid>
      <w:tr w:rsidR="000A168D" w:rsidRPr="000E73AD" w14:paraId="5BFD9753" w14:textId="77777777" w:rsidTr="00D14DC5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FC0464" w14:textId="77777777" w:rsidR="000A168D" w:rsidRPr="000E73AD" w:rsidRDefault="000A168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415242" w14:textId="77777777" w:rsidR="000A168D" w:rsidRPr="000E73AD" w:rsidRDefault="000A168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0A168D" w:rsidRPr="000E73AD" w14:paraId="228E4721" w14:textId="77777777" w:rsidTr="00D14DC5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A333D4" w14:textId="296171B9" w:rsidR="000A168D" w:rsidRPr="000E73AD" w:rsidRDefault="000A168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E73A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510326" w:rsidRPr="000E73AD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เก้าเดือน</w:t>
            </w:r>
            <w:r w:rsidRPr="000E73A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510326" w:rsidRPr="000E73A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510326" w:rsidRPr="000E73A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081C57" w14:textId="77777777" w:rsidR="000A168D" w:rsidRPr="000E73AD" w:rsidRDefault="000A168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3404A8" w14:textId="77777777" w:rsidR="000A168D" w:rsidRPr="000E73AD" w:rsidRDefault="000A168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A36CB6" w14:textId="77777777" w:rsidR="000A168D" w:rsidRPr="000E73AD" w:rsidRDefault="000A168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2562</w:t>
            </w:r>
          </w:p>
        </w:tc>
      </w:tr>
      <w:tr w:rsidR="000A168D" w:rsidRPr="000E73AD" w14:paraId="6CDC5704" w14:textId="77777777" w:rsidTr="00D14DC5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4B7BA1" w14:textId="77777777" w:rsidR="000A168D" w:rsidRPr="000E73AD" w:rsidRDefault="000A168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D2A3A2" w14:textId="77777777" w:rsidR="000A168D" w:rsidRPr="000E73AD" w:rsidRDefault="000A168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7C7CFF" w:rsidRPr="000E73AD" w14:paraId="78C115E9" w14:textId="77777777" w:rsidTr="0070343D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031423" w14:textId="46324C4F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85AE7" w14:textId="72CE3AAE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</w:t>
            </w:r>
            <w:r w:rsidR="00352F3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60,782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34481B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BEF4C6" w14:textId="0FE48866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1,176,802</w:t>
            </w:r>
          </w:p>
        </w:tc>
      </w:tr>
      <w:tr w:rsidR="000B4D84" w:rsidRPr="000E73AD" w14:paraId="5EADDE96" w14:textId="77777777" w:rsidTr="000B4D84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83277E" w14:textId="77777777" w:rsidR="000B4D84" w:rsidRPr="000E73AD" w:rsidRDefault="000B4D84" w:rsidP="001D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0E73AD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8EFA9F" w14:textId="77777777" w:rsidR="000B4D84" w:rsidRPr="000E73AD" w:rsidRDefault="000B4D84" w:rsidP="001D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B4D8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8,387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316455" w14:textId="77777777" w:rsidR="000B4D84" w:rsidRPr="000E73AD" w:rsidRDefault="000B4D84" w:rsidP="001D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E2B7B1" w14:textId="77777777" w:rsidR="000B4D84" w:rsidRPr="000B4D84" w:rsidRDefault="000B4D84" w:rsidP="001D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0E73AD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28,699</w:t>
            </w:r>
          </w:p>
        </w:tc>
      </w:tr>
      <w:tr w:rsidR="000B4D84" w:rsidRPr="000E73AD" w14:paraId="1D8F56E3" w14:textId="77777777" w:rsidTr="000B4D84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4935DE" w14:textId="77777777" w:rsidR="000B4D84" w:rsidRPr="000B4D84" w:rsidRDefault="000B4D84" w:rsidP="001D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0B4D84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ประเทศเกาหลี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A455D3" w14:textId="77777777" w:rsidR="000B4D84" w:rsidRPr="000E73AD" w:rsidRDefault="000B4D84" w:rsidP="001D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8,189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D40C5" w14:textId="77777777" w:rsidR="000B4D84" w:rsidRPr="000E73AD" w:rsidRDefault="000B4D84" w:rsidP="001D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2A731F" w14:textId="77777777" w:rsidR="000B4D84" w:rsidRPr="000E73AD" w:rsidRDefault="000B4D84" w:rsidP="001D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0B4D84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257</w:t>
            </w:r>
          </w:p>
        </w:tc>
      </w:tr>
      <w:tr w:rsidR="000B4D84" w:rsidRPr="000E73AD" w14:paraId="0B91499E" w14:textId="77777777" w:rsidTr="000B4D84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702388" w14:textId="77777777" w:rsidR="000B4D84" w:rsidRPr="000B4D84" w:rsidRDefault="000B4D84" w:rsidP="001D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0B4D84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10020E" w14:textId="77777777" w:rsidR="000B4D84" w:rsidRPr="000E73AD" w:rsidRDefault="000B4D84" w:rsidP="001D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1,490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BB146" w14:textId="77777777" w:rsidR="000B4D84" w:rsidRPr="000E73AD" w:rsidRDefault="000B4D84" w:rsidP="001D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C8A44" w14:textId="77777777" w:rsidR="000B4D84" w:rsidRPr="000B4D84" w:rsidRDefault="000B4D84" w:rsidP="001D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0E73AD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28,069</w:t>
            </w:r>
          </w:p>
        </w:tc>
      </w:tr>
      <w:tr w:rsidR="007C7CFF" w:rsidRPr="000E73AD" w14:paraId="5C36F80E" w14:textId="77777777" w:rsidTr="0070343D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A06DCE" w14:textId="48EBEBA9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0E73AD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ประเทศฮ่องกง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A14A42" w14:textId="1DBC947A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1,315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AA9852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A27387" w14:textId="116C73F6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</w:pPr>
            <w:r w:rsidRPr="000E73AD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17,350</w:t>
            </w:r>
          </w:p>
        </w:tc>
      </w:tr>
      <w:tr w:rsidR="007C7CFF" w:rsidRPr="000E73AD" w14:paraId="00C544C0" w14:textId="77777777" w:rsidTr="0070343D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40DA0E" w14:textId="23AAE976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07FA2813" w14:textId="6ECB221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15,890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E02457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0BDEE35E" w14:textId="74E0D74C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13,</w:t>
            </w:r>
            <w:r w:rsidR="00B57D22"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076</w:t>
            </w:r>
          </w:p>
        </w:tc>
      </w:tr>
      <w:tr w:rsidR="007C7CFF" w:rsidRPr="000E73AD" w14:paraId="295F273D" w14:textId="77777777" w:rsidTr="0070343D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EB24AF" w14:textId="479C8D2B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1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9EB2A7D" w14:textId="65F17B2A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  <w:r w:rsidR="00352F34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96,053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C9C560" w14:textId="77777777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0A5F2C3" w14:textId="45A28654" w:rsidR="007C7CFF" w:rsidRPr="000E73AD" w:rsidRDefault="007C7CF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E73AD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1,264,253</w:t>
            </w:r>
          </w:p>
        </w:tc>
      </w:tr>
    </w:tbl>
    <w:p w14:paraId="2A603F0D" w14:textId="02499652" w:rsidR="00BC29F2" w:rsidRPr="000E73AD" w:rsidRDefault="00BC29F2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right="-43"/>
        <w:rPr>
          <w:rFonts w:asciiTheme="majorBidi" w:hAnsiTheme="majorBidi" w:cstheme="majorBidi"/>
          <w:sz w:val="20"/>
          <w:szCs w:val="20"/>
        </w:rPr>
      </w:pPr>
    </w:p>
    <w:p w14:paraId="5C1875CB" w14:textId="77777777" w:rsidR="00BC29F2" w:rsidRPr="000E73AD" w:rsidRDefault="00BC29F2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0E73AD">
        <w:rPr>
          <w:rFonts w:asciiTheme="majorBidi" w:hAnsiTheme="majorBidi" w:cstheme="majorBidi"/>
          <w:sz w:val="20"/>
          <w:szCs w:val="20"/>
        </w:rPr>
        <w:br w:type="page"/>
      </w:r>
    </w:p>
    <w:p w14:paraId="495FAC31" w14:textId="4D56C847" w:rsidR="0003566A" w:rsidRPr="000E73AD" w:rsidRDefault="0003566A" w:rsidP="00A9166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0E73A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</w:t>
      </w:r>
      <w:r w:rsidR="004A1775" w:rsidRPr="000E73AD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4A1775" w:rsidRPr="000E73AD">
        <w:rPr>
          <w:rFonts w:asciiTheme="majorBidi" w:hAnsiTheme="majorBidi"/>
          <w:b/>
          <w:bCs/>
          <w:sz w:val="30"/>
          <w:szCs w:val="30"/>
          <w:cs/>
        </w:rPr>
        <w:t>(</w:t>
      </w:r>
      <w:r w:rsidR="004A1775" w:rsidRPr="000E73AD">
        <w:rPr>
          <w:rFonts w:asciiTheme="majorBidi" w:hAnsiTheme="majorBidi" w:hint="cs"/>
          <w:b/>
          <w:bCs/>
          <w:sz w:val="30"/>
          <w:szCs w:val="30"/>
          <w:cs/>
        </w:rPr>
        <w:t>ขาดทุน</w:t>
      </w:r>
      <w:r w:rsidR="004A1775" w:rsidRPr="000E73AD">
        <w:rPr>
          <w:rFonts w:asciiTheme="majorBidi" w:hAnsiTheme="majorBidi"/>
          <w:b/>
          <w:bCs/>
          <w:sz w:val="30"/>
          <w:szCs w:val="30"/>
          <w:cs/>
        </w:rPr>
        <w:t xml:space="preserve">) </w:t>
      </w:r>
      <w:r w:rsidRPr="000E73AD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</w:p>
    <w:p w14:paraId="765D9ECD" w14:textId="77777777" w:rsidR="0003566A" w:rsidRPr="000E73AD" w:rsidRDefault="0003566A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14187CFF" w14:textId="6F7E55E6" w:rsidR="00D42088" w:rsidRPr="000E73AD" w:rsidRDefault="00D42088" w:rsidP="00A916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E73AD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กำไร </w:t>
      </w:r>
      <w:r w:rsidRPr="000E73AD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0E73A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ขาดทุน</w:t>
      </w:r>
      <w:r w:rsidRPr="000E73AD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0E73A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ต่อหุ้นขั้นพื้นฐาน</w:t>
      </w:r>
    </w:p>
    <w:p w14:paraId="1C44BD22" w14:textId="77777777" w:rsidR="00D42088" w:rsidRPr="000E73AD" w:rsidRDefault="00D42088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00A217DC" w14:textId="3ABDC758" w:rsidR="0003566A" w:rsidRPr="000E73AD" w:rsidRDefault="0003566A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0E73AD">
        <w:rPr>
          <w:rFonts w:asciiTheme="majorBidi" w:hAnsiTheme="majorBidi" w:cstheme="majorBidi"/>
          <w:sz w:val="30"/>
          <w:szCs w:val="30"/>
          <w:cs/>
        </w:rPr>
        <w:t>กำไร</w:t>
      </w:r>
      <w:r w:rsidR="008220D5" w:rsidRPr="000E73A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A1775" w:rsidRPr="000E73AD">
        <w:rPr>
          <w:rFonts w:asciiTheme="majorBidi" w:hAnsiTheme="majorBidi"/>
          <w:sz w:val="30"/>
          <w:szCs w:val="30"/>
          <w:cs/>
        </w:rPr>
        <w:t>(</w:t>
      </w:r>
      <w:r w:rsidR="004A1775" w:rsidRPr="000E73AD">
        <w:rPr>
          <w:rFonts w:asciiTheme="majorBidi" w:hAnsiTheme="majorBidi" w:hint="cs"/>
          <w:sz w:val="30"/>
          <w:szCs w:val="30"/>
          <w:cs/>
        </w:rPr>
        <w:t>ขาดทุน</w:t>
      </w:r>
      <w:r w:rsidR="004A1775" w:rsidRPr="000E73AD">
        <w:rPr>
          <w:rFonts w:asciiTheme="majorBidi" w:hAnsiTheme="majorBidi"/>
          <w:sz w:val="30"/>
          <w:szCs w:val="30"/>
          <w:cs/>
        </w:rPr>
        <w:t xml:space="preserve">) </w:t>
      </w:r>
      <w:r w:rsidRPr="000E73AD">
        <w:rPr>
          <w:rFonts w:asciiTheme="majorBidi" w:hAnsiTheme="majorBidi" w:cstheme="majorBidi"/>
          <w:sz w:val="30"/>
          <w:szCs w:val="30"/>
          <w:cs/>
        </w:rPr>
        <w:t>ต่อหุ้น</w:t>
      </w:r>
      <w:r w:rsidR="00D42088" w:rsidRPr="000E73AD">
        <w:rPr>
          <w:rFonts w:asciiTheme="majorBidi" w:hAnsiTheme="majorBidi" w:cstheme="majorBidi" w:hint="cs"/>
          <w:sz w:val="30"/>
          <w:szCs w:val="30"/>
          <w:cs/>
        </w:rPr>
        <w:t>ขั้นพื้นฐาน</w:t>
      </w:r>
      <w:r w:rsidRPr="000E73AD">
        <w:rPr>
          <w:rFonts w:asciiTheme="majorBidi" w:hAnsiTheme="majorBidi" w:cstheme="majorBidi"/>
          <w:sz w:val="30"/>
          <w:szCs w:val="30"/>
          <w:cs/>
        </w:rPr>
        <w:t>สำหรับแต่ละงวด</w:t>
      </w:r>
      <w:r w:rsidR="00C13B5C" w:rsidRPr="000E73AD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510326" w:rsidRPr="000E73AD">
        <w:rPr>
          <w:rFonts w:ascii="Angsana New" w:hAnsi="Angsana New" w:hint="cs"/>
          <w:sz w:val="30"/>
          <w:szCs w:val="30"/>
          <w:cs/>
        </w:rPr>
        <w:t>เก้าเดือน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510326" w:rsidRPr="000E73AD">
        <w:rPr>
          <w:rFonts w:asciiTheme="majorBidi" w:hAnsiTheme="majorBidi" w:cstheme="majorBidi"/>
          <w:sz w:val="30"/>
          <w:szCs w:val="30"/>
        </w:rPr>
        <w:t xml:space="preserve">30 </w:t>
      </w:r>
      <w:r w:rsidR="00510326" w:rsidRPr="000E73A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002511" w:rsidRPr="000E73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02511" w:rsidRPr="000E73AD">
        <w:rPr>
          <w:rFonts w:asciiTheme="majorBidi" w:hAnsiTheme="majorBidi" w:cstheme="majorBidi"/>
          <w:sz w:val="30"/>
          <w:szCs w:val="30"/>
        </w:rPr>
        <w:t>2563</w:t>
      </w:r>
      <w:r w:rsidRPr="000E73AD">
        <w:rPr>
          <w:rFonts w:asciiTheme="majorBidi" w:hAnsiTheme="majorBidi" w:cstheme="majorBidi"/>
          <w:sz w:val="30"/>
          <w:szCs w:val="30"/>
        </w:rPr>
        <w:t xml:space="preserve"> 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D0FB7" w:rsidRPr="000E73AD">
        <w:rPr>
          <w:rFonts w:asciiTheme="majorBidi" w:hAnsiTheme="majorBidi" w:cstheme="majorBidi"/>
          <w:sz w:val="30"/>
          <w:szCs w:val="30"/>
        </w:rPr>
        <w:t>2562</w:t>
      </w:r>
      <w:r w:rsidRPr="000E73AD">
        <w:rPr>
          <w:rFonts w:asciiTheme="majorBidi" w:hAnsiTheme="majorBidi" w:cstheme="majorBidi"/>
          <w:sz w:val="30"/>
          <w:szCs w:val="30"/>
        </w:rPr>
        <w:t xml:space="preserve"> </w:t>
      </w:r>
      <w:r w:rsidRPr="000E73AD">
        <w:rPr>
          <w:rFonts w:asciiTheme="majorBidi" w:hAnsiTheme="majorBidi" w:cstheme="majorBidi"/>
          <w:sz w:val="30"/>
          <w:szCs w:val="30"/>
          <w:cs/>
        </w:rPr>
        <w:t>คำนวณจากกำไร</w:t>
      </w:r>
      <w:r w:rsidR="004A1775" w:rsidRPr="000E73A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A1775" w:rsidRPr="000E73AD">
        <w:rPr>
          <w:rFonts w:asciiTheme="majorBidi" w:hAnsiTheme="majorBidi"/>
          <w:sz w:val="30"/>
          <w:szCs w:val="30"/>
          <w:cs/>
        </w:rPr>
        <w:t>(</w:t>
      </w:r>
      <w:r w:rsidR="004A1775" w:rsidRPr="000E73AD">
        <w:rPr>
          <w:rFonts w:asciiTheme="majorBidi" w:hAnsiTheme="majorBidi" w:hint="cs"/>
          <w:sz w:val="30"/>
          <w:szCs w:val="30"/>
          <w:cs/>
        </w:rPr>
        <w:t>ขาดทุน</w:t>
      </w:r>
      <w:r w:rsidR="004A1775" w:rsidRPr="000E73AD">
        <w:rPr>
          <w:rFonts w:asciiTheme="majorBidi" w:hAnsiTheme="majorBidi"/>
          <w:sz w:val="30"/>
          <w:szCs w:val="30"/>
          <w:cs/>
        </w:rPr>
        <w:t xml:space="preserve">) </w:t>
      </w:r>
      <w:r w:rsidRPr="000E73AD">
        <w:rPr>
          <w:rFonts w:asciiTheme="majorBidi" w:hAnsiTheme="majorBidi" w:cstheme="majorBidi"/>
          <w:sz w:val="30"/>
          <w:szCs w:val="30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 โดยแสดงการคำนวณดังนี้</w:t>
      </w:r>
    </w:p>
    <w:p w14:paraId="657A1049" w14:textId="77777777" w:rsidR="0003566A" w:rsidRPr="000E73AD" w:rsidRDefault="0003566A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668" w:type="dxa"/>
        <w:tblInd w:w="450" w:type="dxa"/>
        <w:tblLook w:val="01E0" w:firstRow="1" w:lastRow="1" w:firstColumn="1" w:lastColumn="1" w:noHBand="0" w:noVBand="0"/>
      </w:tblPr>
      <w:tblGrid>
        <w:gridCol w:w="3420"/>
        <w:gridCol w:w="270"/>
        <w:gridCol w:w="1175"/>
        <w:gridCol w:w="263"/>
        <w:gridCol w:w="15"/>
        <w:gridCol w:w="1275"/>
        <w:gridCol w:w="276"/>
        <w:gridCol w:w="1355"/>
        <w:gridCol w:w="264"/>
        <w:gridCol w:w="1355"/>
      </w:tblGrid>
      <w:tr w:rsidR="00B953CE" w:rsidRPr="000E73AD" w14:paraId="41C25420" w14:textId="77777777" w:rsidTr="00F161E8">
        <w:trPr>
          <w:tblHeader/>
        </w:trPr>
        <w:tc>
          <w:tcPr>
            <w:tcW w:w="3420" w:type="dxa"/>
            <w:hideMark/>
          </w:tcPr>
          <w:p w14:paraId="16CFB7A9" w14:textId="77777777" w:rsidR="00B953CE" w:rsidRPr="000E73AD" w:rsidRDefault="00B953CE" w:rsidP="00A9166C">
            <w:pPr>
              <w:tabs>
                <w:tab w:val="clear" w:pos="227"/>
                <w:tab w:val="clear" w:pos="454"/>
                <w:tab w:val="left" w:pos="540"/>
              </w:tabs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</w:tcPr>
          <w:p w14:paraId="39C585FE" w14:textId="77777777" w:rsidR="00B953CE" w:rsidRPr="000E73AD" w:rsidRDefault="00B953CE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8" w:type="dxa"/>
            <w:gridSpan w:val="4"/>
            <w:hideMark/>
          </w:tcPr>
          <w:p w14:paraId="69B23292" w14:textId="77777777" w:rsidR="00B953CE" w:rsidRPr="000E73AD" w:rsidRDefault="00B953CE" w:rsidP="00A9166C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" w:type="dxa"/>
          </w:tcPr>
          <w:p w14:paraId="744AE7F3" w14:textId="77777777" w:rsidR="00B953CE" w:rsidRPr="000E73AD" w:rsidRDefault="00B953CE" w:rsidP="00A9166C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4" w:type="dxa"/>
            <w:gridSpan w:val="3"/>
            <w:hideMark/>
          </w:tcPr>
          <w:p w14:paraId="78B1381B" w14:textId="77777777" w:rsidR="00B953CE" w:rsidRPr="000E73AD" w:rsidRDefault="00B953CE" w:rsidP="00A9166C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53CE" w:rsidRPr="000E73AD" w14:paraId="0E6B403E" w14:textId="77777777" w:rsidTr="00F161E8">
        <w:trPr>
          <w:tblHeader/>
        </w:trPr>
        <w:tc>
          <w:tcPr>
            <w:tcW w:w="3420" w:type="dxa"/>
            <w:hideMark/>
          </w:tcPr>
          <w:p w14:paraId="57223441" w14:textId="034B2D3D" w:rsidR="00B953CE" w:rsidRPr="000E73AD" w:rsidRDefault="00B953CE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510326"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10326"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63B7947" w14:textId="77777777" w:rsidR="00B953CE" w:rsidRPr="000E73AD" w:rsidRDefault="00B953CE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hideMark/>
          </w:tcPr>
          <w:p w14:paraId="42A88690" w14:textId="77777777" w:rsidR="00B953CE" w:rsidRPr="000E73AD" w:rsidRDefault="000D0FB7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3" w:type="dxa"/>
          </w:tcPr>
          <w:p w14:paraId="563F201F" w14:textId="77777777" w:rsidR="00B953CE" w:rsidRPr="000E73AD" w:rsidRDefault="00B953C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gridSpan w:val="2"/>
            <w:hideMark/>
          </w:tcPr>
          <w:p w14:paraId="4EC02EFC" w14:textId="77777777" w:rsidR="00B953CE" w:rsidRPr="000E73AD" w:rsidRDefault="000D0FB7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6" w:type="dxa"/>
          </w:tcPr>
          <w:p w14:paraId="3DD75EB3" w14:textId="77777777" w:rsidR="00B953CE" w:rsidRPr="000E73AD" w:rsidRDefault="00B953C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hideMark/>
          </w:tcPr>
          <w:p w14:paraId="0A58DB1D" w14:textId="77777777" w:rsidR="00B953CE" w:rsidRPr="000E73AD" w:rsidRDefault="000D0FB7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4" w:type="dxa"/>
          </w:tcPr>
          <w:p w14:paraId="0DDA9219" w14:textId="77777777" w:rsidR="00B953CE" w:rsidRPr="000E73AD" w:rsidRDefault="00B953C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hideMark/>
          </w:tcPr>
          <w:p w14:paraId="15238328" w14:textId="77777777" w:rsidR="00B953CE" w:rsidRPr="000E73AD" w:rsidRDefault="000D0FB7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953CE" w:rsidRPr="000E73AD" w14:paraId="5A08493B" w14:textId="77777777" w:rsidTr="00F161E8">
        <w:trPr>
          <w:tblHeader/>
        </w:trPr>
        <w:tc>
          <w:tcPr>
            <w:tcW w:w="3420" w:type="dxa"/>
          </w:tcPr>
          <w:p w14:paraId="438C5288" w14:textId="77777777" w:rsidR="00B953CE" w:rsidRPr="000E73AD" w:rsidRDefault="00B953CE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46F43C" w14:textId="77777777" w:rsidR="00B953CE" w:rsidRPr="000E73AD" w:rsidRDefault="00B953CE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8" w:type="dxa"/>
            <w:gridSpan w:val="8"/>
            <w:hideMark/>
          </w:tcPr>
          <w:p w14:paraId="321490EB" w14:textId="77777777" w:rsidR="00B953CE" w:rsidRPr="000E73AD" w:rsidRDefault="00B953C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D71B89" w:rsidRPr="000E73A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="005759D9"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/</w:t>
            </w:r>
            <w:r w:rsidR="00D71B89" w:rsidRPr="000E73A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B953CE" w:rsidRPr="000E73AD" w14:paraId="103A2A06" w14:textId="77777777" w:rsidTr="00F161E8">
        <w:tc>
          <w:tcPr>
            <w:tcW w:w="3420" w:type="dxa"/>
            <w:hideMark/>
          </w:tcPr>
          <w:p w14:paraId="0AEE4FAD" w14:textId="493534C8" w:rsidR="00B953CE" w:rsidRPr="000E73AD" w:rsidRDefault="00B953CE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4A1775" w:rsidRPr="000E73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bookmarkStart w:id="5" w:name="_Hlk39055007"/>
            <w:r w:rsidR="004A1775"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A1775" w:rsidRPr="000E73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bookmarkEnd w:id="5"/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</w:t>
            </w:r>
          </w:p>
        </w:tc>
        <w:tc>
          <w:tcPr>
            <w:tcW w:w="270" w:type="dxa"/>
          </w:tcPr>
          <w:p w14:paraId="73736142" w14:textId="77777777" w:rsidR="00B953CE" w:rsidRPr="000E73AD" w:rsidRDefault="00B953CE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C6710C5" w14:textId="77777777" w:rsidR="00B953CE" w:rsidRPr="000E73AD" w:rsidRDefault="00B953CE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08FB2FB5" w14:textId="77777777" w:rsidR="00B953CE" w:rsidRPr="000E73AD" w:rsidRDefault="00B953CE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gridSpan w:val="2"/>
          </w:tcPr>
          <w:p w14:paraId="2761F9F0" w14:textId="77777777" w:rsidR="00B953CE" w:rsidRPr="000E73AD" w:rsidRDefault="00B953CE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74BE3517" w14:textId="77777777" w:rsidR="00B953CE" w:rsidRPr="000E73AD" w:rsidRDefault="00B953CE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007A971" w14:textId="77777777" w:rsidR="00B953CE" w:rsidRPr="000E73AD" w:rsidRDefault="00B953CE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00FC3816" w14:textId="77777777" w:rsidR="00B953CE" w:rsidRPr="000E73AD" w:rsidRDefault="00B953CE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70043E9" w14:textId="77777777" w:rsidR="00B953CE" w:rsidRPr="000E73AD" w:rsidRDefault="00B953CE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5194" w:rsidRPr="000E73AD" w14:paraId="08F0EFB1" w14:textId="77777777" w:rsidTr="00F161E8">
        <w:tc>
          <w:tcPr>
            <w:tcW w:w="3420" w:type="dxa"/>
            <w:hideMark/>
          </w:tcPr>
          <w:p w14:paraId="226AE818" w14:textId="39A5525C" w:rsidR="00F15194" w:rsidRPr="000E73AD" w:rsidRDefault="00F15194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หุ้นสามัญของบริษัท (ขั้นพื้นฐาน)</w:t>
            </w:r>
          </w:p>
        </w:tc>
        <w:tc>
          <w:tcPr>
            <w:tcW w:w="270" w:type="dxa"/>
          </w:tcPr>
          <w:p w14:paraId="7A56B83B" w14:textId="77777777" w:rsidR="00F15194" w:rsidRPr="000E73AD" w:rsidRDefault="00F15194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E6B5A1" w14:textId="0943D5C9" w:rsidR="00F15194" w:rsidRPr="000E73AD" w:rsidRDefault="00F151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 w:firstLine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352F34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Pr="000E73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52F34">
              <w:rPr>
                <w:rFonts w:ascii="Angsana New" w:hAnsi="Angsana New"/>
                <w:b/>
                <w:bCs/>
                <w:sz w:val="30"/>
                <w:szCs w:val="30"/>
              </w:rPr>
              <w:t>211</w:t>
            </w:r>
            <w:r w:rsidRPr="000E73A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14:paraId="0CD2C79E" w14:textId="77777777" w:rsidR="00F15194" w:rsidRPr="000E73AD" w:rsidRDefault="00F15194" w:rsidP="00A9166C">
            <w:pPr>
              <w:tabs>
                <w:tab w:val="clear" w:pos="227"/>
                <w:tab w:val="clear" w:pos="454"/>
                <w:tab w:val="clear" w:pos="680"/>
                <w:tab w:val="left" w:pos="540"/>
                <w:tab w:val="decimal" w:pos="754"/>
              </w:tabs>
              <w:ind w:right="-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40C20E" w14:textId="203293F5" w:rsidR="00F15194" w:rsidRPr="000E73AD" w:rsidRDefault="00F15194" w:rsidP="00A9166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15,619</w:t>
            </w:r>
          </w:p>
        </w:tc>
        <w:tc>
          <w:tcPr>
            <w:tcW w:w="276" w:type="dxa"/>
          </w:tcPr>
          <w:p w14:paraId="08615BC5" w14:textId="77777777" w:rsidR="00F15194" w:rsidRPr="000E73AD" w:rsidRDefault="00F15194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A0A4F63" w14:textId="13748AB9" w:rsidR="00F15194" w:rsidRPr="000E73AD" w:rsidRDefault="00F15194" w:rsidP="00A9166C">
            <w:pPr>
              <w:tabs>
                <w:tab w:val="left" w:pos="1116"/>
              </w:tabs>
              <w:ind w:right="-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3A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352F34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Pr="000E73AD">
              <w:rPr>
                <w:rFonts w:ascii="Angsana New" w:hAnsi="Angsana New"/>
                <w:b/>
                <w:bCs/>
                <w:sz w:val="30"/>
                <w:szCs w:val="30"/>
              </w:rPr>
              <w:t>,6</w:t>
            </w:r>
            <w:r w:rsidR="00352F34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  <w:r w:rsidRPr="000E73A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189452FF" w14:textId="77777777" w:rsidR="00F15194" w:rsidRPr="000E73AD" w:rsidRDefault="00F15194" w:rsidP="00A9166C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40C5CD" w14:textId="2B2D2CAF" w:rsidR="00F15194" w:rsidRPr="000E73AD" w:rsidRDefault="00F151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="Angsana New" w:hAnsi="Angsana New"/>
                <w:b/>
                <w:bCs/>
                <w:sz w:val="30"/>
                <w:szCs w:val="30"/>
              </w:rPr>
              <w:t>21,171</w:t>
            </w:r>
          </w:p>
        </w:tc>
      </w:tr>
      <w:tr w:rsidR="00A83162" w:rsidRPr="000E73AD" w14:paraId="0D74C985" w14:textId="77777777" w:rsidTr="00F161E8">
        <w:tc>
          <w:tcPr>
            <w:tcW w:w="3420" w:type="dxa"/>
          </w:tcPr>
          <w:p w14:paraId="1E27FED8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7F685804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1059074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-2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8" w:type="dxa"/>
            <w:gridSpan w:val="2"/>
          </w:tcPr>
          <w:p w14:paraId="2D83ADD9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FB13367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6" w:type="dxa"/>
          </w:tcPr>
          <w:p w14:paraId="3C0DBA87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B9AB26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4" w:type="dxa"/>
          </w:tcPr>
          <w:p w14:paraId="6EE7D666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190229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83162" w:rsidRPr="000E73AD" w14:paraId="1AAD1410" w14:textId="77777777" w:rsidTr="00F161E8">
        <w:tc>
          <w:tcPr>
            <w:tcW w:w="3420" w:type="dxa"/>
            <w:hideMark/>
          </w:tcPr>
          <w:p w14:paraId="5463B900" w14:textId="028A468E" w:rsidR="00A83162" w:rsidRPr="000E73AD" w:rsidRDefault="00A83162" w:rsidP="00A9166C">
            <w:pPr>
              <w:tabs>
                <w:tab w:val="clear" w:pos="227"/>
                <w:tab w:val="clear" w:pos="454"/>
                <w:tab w:val="left" w:pos="540"/>
              </w:tabs>
              <w:ind w:left="156" w:right="-43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0E73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</w:p>
        </w:tc>
        <w:tc>
          <w:tcPr>
            <w:tcW w:w="270" w:type="dxa"/>
          </w:tcPr>
          <w:p w14:paraId="10BD0BFF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167609" w14:textId="77777777" w:rsidR="00A83162" w:rsidRPr="000E73AD" w:rsidRDefault="00A83162" w:rsidP="00A9166C">
            <w:pPr>
              <w:ind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F81E4B1" w14:textId="2851E04B" w:rsidR="00A83162" w:rsidRPr="000E73AD" w:rsidRDefault="00A83162" w:rsidP="00A9166C">
            <w:pPr>
              <w:tabs>
                <w:tab w:val="clear" w:pos="907"/>
                <w:tab w:val="left" w:pos="882"/>
              </w:tabs>
              <w:ind w:right="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="Angsana New" w:hAnsi="Angsana New"/>
                <w:b/>
                <w:bCs/>
                <w:sz w:val="30"/>
                <w:szCs w:val="30"/>
              </w:rPr>
              <w:t>1,321,901</w:t>
            </w:r>
          </w:p>
        </w:tc>
        <w:tc>
          <w:tcPr>
            <w:tcW w:w="278" w:type="dxa"/>
            <w:gridSpan w:val="2"/>
          </w:tcPr>
          <w:p w14:paraId="752F36D6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4F380AD" w14:textId="77777777" w:rsidR="00A83162" w:rsidRPr="000E73AD" w:rsidRDefault="00A83162" w:rsidP="00A9166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F579618" w14:textId="40BB1A7A" w:rsidR="00A83162" w:rsidRPr="000E73AD" w:rsidRDefault="00A83162" w:rsidP="00A9166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1,308,887</w:t>
            </w:r>
          </w:p>
        </w:tc>
        <w:tc>
          <w:tcPr>
            <w:tcW w:w="276" w:type="dxa"/>
          </w:tcPr>
          <w:p w14:paraId="4E25F55A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899A7E" w14:textId="77777777" w:rsidR="00A83162" w:rsidRPr="000E73AD" w:rsidRDefault="00A83162" w:rsidP="00A9166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1426759" w14:textId="6C9C5C30" w:rsidR="00A83162" w:rsidRPr="000E73AD" w:rsidRDefault="00A83162" w:rsidP="001C56A4">
            <w:pPr>
              <w:ind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="Angsana New" w:hAnsi="Angsana New"/>
                <w:b/>
                <w:bCs/>
                <w:sz w:val="30"/>
                <w:szCs w:val="30"/>
              </w:rPr>
              <w:t>1,321,901</w:t>
            </w:r>
          </w:p>
        </w:tc>
        <w:tc>
          <w:tcPr>
            <w:tcW w:w="264" w:type="dxa"/>
          </w:tcPr>
          <w:p w14:paraId="0B837928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14E71A" w14:textId="77777777" w:rsidR="00A83162" w:rsidRPr="000E73AD" w:rsidRDefault="00A83162" w:rsidP="00A9166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DCBB35F" w14:textId="4AF8B3C2" w:rsidR="00A83162" w:rsidRPr="000E73AD" w:rsidRDefault="00A83162" w:rsidP="00A9166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1,308,887</w:t>
            </w:r>
          </w:p>
        </w:tc>
      </w:tr>
      <w:tr w:rsidR="00A83162" w:rsidRPr="000E73AD" w14:paraId="322152EA" w14:textId="77777777" w:rsidTr="00F161E8">
        <w:tc>
          <w:tcPr>
            <w:tcW w:w="3420" w:type="dxa"/>
          </w:tcPr>
          <w:p w14:paraId="7CE76766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5476C018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AB4454A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-20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8" w:type="dxa"/>
            <w:gridSpan w:val="2"/>
          </w:tcPr>
          <w:p w14:paraId="20D3094B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183AD1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6" w:type="dxa"/>
          </w:tcPr>
          <w:p w14:paraId="4B954316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3B70B2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64" w:type="dxa"/>
          </w:tcPr>
          <w:p w14:paraId="5B5F1E00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B0ECED3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A83162" w:rsidRPr="000E73AD" w14:paraId="072B32D5" w14:textId="77777777" w:rsidTr="00F161E8">
        <w:trPr>
          <w:trHeight w:val="425"/>
        </w:trPr>
        <w:tc>
          <w:tcPr>
            <w:tcW w:w="3420" w:type="dxa"/>
            <w:hideMark/>
          </w:tcPr>
          <w:p w14:paraId="4376A1F7" w14:textId="1BB25685" w:rsidR="00A83162" w:rsidRPr="000E73AD" w:rsidRDefault="00A83162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0E73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0E73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0E73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0E73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</w:t>
            </w: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9305B18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F2383CF" w14:textId="352BD1E3" w:rsidR="00A83162" w:rsidRPr="000E73AD" w:rsidRDefault="00F151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4"/>
              </w:tabs>
              <w:spacing w:line="240" w:lineRule="auto"/>
              <w:ind w:right="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352F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8" w:type="dxa"/>
            <w:gridSpan w:val="2"/>
          </w:tcPr>
          <w:p w14:paraId="608458BD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4D41DF" w14:textId="1AE94664" w:rsidR="00A83162" w:rsidRPr="000E73AD" w:rsidRDefault="00A83162" w:rsidP="00A9166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0.012</w:t>
            </w:r>
          </w:p>
        </w:tc>
        <w:tc>
          <w:tcPr>
            <w:tcW w:w="276" w:type="dxa"/>
          </w:tcPr>
          <w:p w14:paraId="3EE4E17A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DAADA83" w14:textId="2CDB35D1" w:rsidR="00A83162" w:rsidRPr="000E73AD" w:rsidRDefault="00A83162" w:rsidP="001C56A4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 w:right="-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352F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4E8DC196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F4863D8" w14:textId="6A9D6484" w:rsidR="00A83162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0.016</w:t>
            </w:r>
          </w:p>
        </w:tc>
      </w:tr>
    </w:tbl>
    <w:p w14:paraId="453D0E73" w14:textId="77777777" w:rsidR="00026FB8" w:rsidRPr="000E73AD" w:rsidRDefault="00026FB8" w:rsidP="00A916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668" w:type="dxa"/>
        <w:tblInd w:w="450" w:type="dxa"/>
        <w:tblLook w:val="01E0" w:firstRow="1" w:lastRow="1" w:firstColumn="1" w:lastColumn="1" w:noHBand="0" w:noVBand="0"/>
      </w:tblPr>
      <w:tblGrid>
        <w:gridCol w:w="3420"/>
        <w:gridCol w:w="270"/>
        <w:gridCol w:w="1175"/>
        <w:gridCol w:w="263"/>
        <w:gridCol w:w="15"/>
        <w:gridCol w:w="1275"/>
        <w:gridCol w:w="276"/>
        <w:gridCol w:w="1355"/>
        <w:gridCol w:w="264"/>
        <w:gridCol w:w="1355"/>
      </w:tblGrid>
      <w:tr w:rsidR="00026FB8" w:rsidRPr="000E73AD" w14:paraId="1758E499" w14:textId="77777777" w:rsidTr="00F5595A">
        <w:trPr>
          <w:tblHeader/>
        </w:trPr>
        <w:tc>
          <w:tcPr>
            <w:tcW w:w="3420" w:type="dxa"/>
            <w:hideMark/>
          </w:tcPr>
          <w:p w14:paraId="40440DE4" w14:textId="4260F0E9" w:rsidR="00026FB8" w:rsidRPr="000E73AD" w:rsidRDefault="00026FB8" w:rsidP="00A9166C">
            <w:pPr>
              <w:tabs>
                <w:tab w:val="clear" w:pos="227"/>
                <w:tab w:val="clear" w:pos="454"/>
                <w:tab w:val="left" w:pos="540"/>
              </w:tabs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10326" w:rsidRPr="000E73A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</w:p>
        </w:tc>
        <w:tc>
          <w:tcPr>
            <w:tcW w:w="270" w:type="dxa"/>
          </w:tcPr>
          <w:p w14:paraId="0DD5C816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8" w:type="dxa"/>
            <w:gridSpan w:val="4"/>
            <w:hideMark/>
          </w:tcPr>
          <w:p w14:paraId="5D69A8D1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" w:type="dxa"/>
          </w:tcPr>
          <w:p w14:paraId="397E35F0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4" w:type="dxa"/>
            <w:gridSpan w:val="3"/>
            <w:hideMark/>
          </w:tcPr>
          <w:p w14:paraId="39E81420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6FB8" w:rsidRPr="000E73AD" w14:paraId="2221EE10" w14:textId="77777777" w:rsidTr="00F5595A">
        <w:trPr>
          <w:tblHeader/>
        </w:trPr>
        <w:tc>
          <w:tcPr>
            <w:tcW w:w="3420" w:type="dxa"/>
            <w:hideMark/>
          </w:tcPr>
          <w:p w14:paraId="4846744F" w14:textId="5AA21EDA" w:rsidR="00026FB8" w:rsidRPr="000E73AD" w:rsidRDefault="00026FB8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510326"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10326"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1E8D36A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hideMark/>
          </w:tcPr>
          <w:p w14:paraId="6C0365BE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3" w:type="dxa"/>
          </w:tcPr>
          <w:p w14:paraId="59631ADD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gridSpan w:val="2"/>
            <w:hideMark/>
          </w:tcPr>
          <w:p w14:paraId="4A0A7F67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6" w:type="dxa"/>
          </w:tcPr>
          <w:p w14:paraId="0FC67A92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hideMark/>
          </w:tcPr>
          <w:p w14:paraId="4C58F8F2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4" w:type="dxa"/>
          </w:tcPr>
          <w:p w14:paraId="0C5347D0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hideMark/>
          </w:tcPr>
          <w:p w14:paraId="71F6BF9D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26FB8" w:rsidRPr="000E73AD" w14:paraId="1A069DBA" w14:textId="77777777" w:rsidTr="00F5595A">
        <w:trPr>
          <w:tblHeader/>
        </w:trPr>
        <w:tc>
          <w:tcPr>
            <w:tcW w:w="3420" w:type="dxa"/>
          </w:tcPr>
          <w:p w14:paraId="0AB69164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F457F0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8" w:type="dxa"/>
            <w:gridSpan w:val="8"/>
            <w:hideMark/>
          </w:tcPr>
          <w:p w14:paraId="70DE44E9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0E73A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บาท/</w:t>
            </w:r>
            <w:r w:rsidRPr="000E73A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026FB8" w:rsidRPr="000E73AD" w14:paraId="397338E3" w14:textId="77777777" w:rsidTr="00F5595A">
        <w:tc>
          <w:tcPr>
            <w:tcW w:w="3420" w:type="dxa"/>
            <w:hideMark/>
          </w:tcPr>
          <w:p w14:paraId="0ADD9E73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0E73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0E73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</w:t>
            </w:r>
          </w:p>
        </w:tc>
        <w:tc>
          <w:tcPr>
            <w:tcW w:w="270" w:type="dxa"/>
          </w:tcPr>
          <w:p w14:paraId="731445E4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6BCA2ACB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45D8AE66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gridSpan w:val="2"/>
          </w:tcPr>
          <w:p w14:paraId="24A75440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4257E2E2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0A7C474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7F28737F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DE3DBC7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5194" w:rsidRPr="000E73AD" w14:paraId="6899A680" w14:textId="77777777" w:rsidTr="00F5595A">
        <w:tc>
          <w:tcPr>
            <w:tcW w:w="3420" w:type="dxa"/>
            <w:hideMark/>
          </w:tcPr>
          <w:p w14:paraId="145A1CE8" w14:textId="77777777" w:rsidR="00F15194" w:rsidRPr="000E73AD" w:rsidRDefault="00F15194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หุ้นสามัญของบริษัท (ขั้นพื้นฐาน)</w:t>
            </w:r>
          </w:p>
        </w:tc>
        <w:tc>
          <w:tcPr>
            <w:tcW w:w="270" w:type="dxa"/>
          </w:tcPr>
          <w:p w14:paraId="6013ABD9" w14:textId="77777777" w:rsidR="00F15194" w:rsidRPr="000E73AD" w:rsidRDefault="00F15194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DB48D2E" w14:textId="50D842A1" w:rsidR="00F15194" w:rsidRPr="000E73AD" w:rsidRDefault="00F151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</w:t>
            </w:r>
            <w:r w:rsidR="00352F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</w:t>
            </w:r>
            <w:r w:rsidR="00352F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14:paraId="42990663" w14:textId="77777777" w:rsidR="00F15194" w:rsidRPr="000E73AD" w:rsidRDefault="00F15194" w:rsidP="00A9166C">
            <w:pPr>
              <w:tabs>
                <w:tab w:val="clear" w:pos="227"/>
                <w:tab w:val="clear" w:pos="454"/>
                <w:tab w:val="clear" w:pos="680"/>
                <w:tab w:val="left" w:pos="540"/>
                <w:tab w:val="decimal" w:pos="754"/>
              </w:tabs>
              <w:ind w:right="-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396D45E" w14:textId="27CF5D7F" w:rsidR="00F15194" w:rsidRPr="000E73AD" w:rsidRDefault="00F15194" w:rsidP="00A9166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53,626</w:t>
            </w:r>
          </w:p>
        </w:tc>
        <w:tc>
          <w:tcPr>
            <w:tcW w:w="276" w:type="dxa"/>
          </w:tcPr>
          <w:p w14:paraId="4C5DC9CD" w14:textId="77777777" w:rsidR="00F15194" w:rsidRPr="000E73AD" w:rsidRDefault="00F15194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13AB64" w14:textId="6FD02681" w:rsidR="00F15194" w:rsidRPr="000E73AD" w:rsidRDefault="00F15194" w:rsidP="001C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</w:t>
            </w:r>
            <w:r w:rsidR="00352F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52F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</w:t>
            </w: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1EA30714" w14:textId="77777777" w:rsidR="00F15194" w:rsidRPr="000E73AD" w:rsidRDefault="00F15194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F534562" w14:textId="3FD56A85" w:rsidR="00F15194" w:rsidRPr="000E73AD" w:rsidRDefault="00F151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="Angsana New" w:hAnsi="Angsana New"/>
                <w:b/>
                <w:bCs/>
                <w:sz w:val="30"/>
                <w:szCs w:val="30"/>
              </w:rPr>
              <w:t>63,374</w:t>
            </w:r>
          </w:p>
        </w:tc>
      </w:tr>
      <w:tr w:rsidR="00026FB8" w:rsidRPr="000E73AD" w14:paraId="329FE02D" w14:textId="77777777" w:rsidTr="00F5595A">
        <w:tc>
          <w:tcPr>
            <w:tcW w:w="3420" w:type="dxa"/>
          </w:tcPr>
          <w:p w14:paraId="69957DE6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270BD4FF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F6F875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8" w:type="dxa"/>
            <w:gridSpan w:val="2"/>
          </w:tcPr>
          <w:p w14:paraId="1CA64E5D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318FF8E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6" w:type="dxa"/>
          </w:tcPr>
          <w:p w14:paraId="6110C626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8E784B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4" w:type="dxa"/>
          </w:tcPr>
          <w:p w14:paraId="03A9C2F2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2A86E65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26FB8" w:rsidRPr="000E73AD" w14:paraId="21457FCD" w14:textId="77777777" w:rsidTr="00F5595A">
        <w:tc>
          <w:tcPr>
            <w:tcW w:w="3420" w:type="dxa"/>
            <w:hideMark/>
          </w:tcPr>
          <w:p w14:paraId="3A67DCC3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left" w:pos="540"/>
              </w:tabs>
              <w:ind w:left="156" w:right="-43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0E73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</w:p>
        </w:tc>
        <w:tc>
          <w:tcPr>
            <w:tcW w:w="270" w:type="dxa"/>
          </w:tcPr>
          <w:p w14:paraId="3D8D0A71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6D67694" w14:textId="77777777" w:rsidR="00026FB8" w:rsidRPr="000E73AD" w:rsidRDefault="00026FB8" w:rsidP="00A9166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C8FEA53" w14:textId="77777777" w:rsidR="00026FB8" w:rsidRPr="000E73AD" w:rsidRDefault="00026FB8" w:rsidP="00A9166C">
            <w:pPr>
              <w:tabs>
                <w:tab w:val="clear" w:pos="907"/>
                <w:tab w:val="left" w:pos="88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="Angsana New" w:hAnsi="Angsana New"/>
                <w:b/>
                <w:bCs/>
                <w:sz w:val="30"/>
                <w:szCs w:val="30"/>
              </w:rPr>
              <w:t>1,321,901</w:t>
            </w:r>
          </w:p>
        </w:tc>
        <w:tc>
          <w:tcPr>
            <w:tcW w:w="278" w:type="dxa"/>
            <w:gridSpan w:val="2"/>
          </w:tcPr>
          <w:p w14:paraId="481D54D5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4C51B0" w14:textId="77777777" w:rsidR="00026FB8" w:rsidRPr="000E73AD" w:rsidRDefault="00026FB8" w:rsidP="00A9166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2E68C68" w14:textId="77777777" w:rsidR="00026FB8" w:rsidRPr="000E73AD" w:rsidRDefault="00026FB8" w:rsidP="00A9166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1,308,887</w:t>
            </w:r>
          </w:p>
        </w:tc>
        <w:tc>
          <w:tcPr>
            <w:tcW w:w="276" w:type="dxa"/>
          </w:tcPr>
          <w:p w14:paraId="31A51F7D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6B5D09C" w14:textId="77777777" w:rsidR="00026FB8" w:rsidRPr="000E73AD" w:rsidRDefault="00026FB8" w:rsidP="00A9166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810AE1D" w14:textId="77777777" w:rsidR="00026FB8" w:rsidRPr="000E73AD" w:rsidRDefault="00026FB8" w:rsidP="00A9166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="Angsana New" w:hAnsi="Angsana New"/>
                <w:b/>
                <w:bCs/>
                <w:sz w:val="30"/>
                <w:szCs w:val="30"/>
              </w:rPr>
              <w:t>1,321,901</w:t>
            </w:r>
          </w:p>
        </w:tc>
        <w:tc>
          <w:tcPr>
            <w:tcW w:w="264" w:type="dxa"/>
          </w:tcPr>
          <w:p w14:paraId="22F46647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504802C" w14:textId="77777777" w:rsidR="00026FB8" w:rsidRPr="000E73AD" w:rsidRDefault="00026FB8" w:rsidP="00A9166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8B5CB4F" w14:textId="77777777" w:rsidR="00026FB8" w:rsidRPr="000E73AD" w:rsidRDefault="00026FB8" w:rsidP="00A9166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1,308,887</w:t>
            </w:r>
          </w:p>
        </w:tc>
      </w:tr>
      <w:tr w:rsidR="00026FB8" w:rsidRPr="000E73AD" w14:paraId="6E5E0476" w14:textId="77777777" w:rsidTr="00F5595A">
        <w:tc>
          <w:tcPr>
            <w:tcW w:w="3420" w:type="dxa"/>
          </w:tcPr>
          <w:p w14:paraId="024496BF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1C57C480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1A354C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8" w:type="dxa"/>
            <w:gridSpan w:val="2"/>
          </w:tcPr>
          <w:p w14:paraId="7E7B8A6F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47ABED5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6" w:type="dxa"/>
          </w:tcPr>
          <w:p w14:paraId="53F7CA9E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424F60C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64" w:type="dxa"/>
          </w:tcPr>
          <w:p w14:paraId="790024B7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58D7213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026FB8" w:rsidRPr="000E73AD" w14:paraId="3578D748" w14:textId="77777777" w:rsidTr="00F5595A">
        <w:trPr>
          <w:trHeight w:val="425"/>
        </w:trPr>
        <w:tc>
          <w:tcPr>
            <w:tcW w:w="3420" w:type="dxa"/>
            <w:hideMark/>
          </w:tcPr>
          <w:p w14:paraId="27DE2099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0E73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0E73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0E73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0E73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</w:t>
            </w: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F955FA2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82795A" w14:textId="5D3DF4F8" w:rsidR="00026FB8" w:rsidRPr="000E73AD" w:rsidRDefault="00F15194" w:rsidP="001C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(0.1</w:t>
            </w:r>
            <w:r w:rsidR="00352F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</w:t>
            </w: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8" w:type="dxa"/>
            <w:gridSpan w:val="2"/>
          </w:tcPr>
          <w:p w14:paraId="5876780A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3E80BB2" w14:textId="3CFCDD54" w:rsidR="00026FB8" w:rsidRPr="000E73AD" w:rsidRDefault="0042272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0.041</w:t>
            </w:r>
          </w:p>
        </w:tc>
        <w:tc>
          <w:tcPr>
            <w:tcW w:w="276" w:type="dxa"/>
          </w:tcPr>
          <w:p w14:paraId="0815935E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EC33F9C" w14:textId="2D686416" w:rsidR="00026FB8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</w:t>
            </w:r>
            <w:r w:rsidR="00352F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094</w:t>
            </w: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636C21EE" w14:textId="77777777" w:rsidR="00026FB8" w:rsidRPr="000E73AD" w:rsidRDefault="00026FB8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65E94A2" w14:textId="06CE2216" w:rsidR="00026FB8" w:rsidRPr="000E73AD" w:rsidRDefault="00422725" w:rsidP="00A9166C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0.048</w:t>
            </w:r>
          </w:p>
        </w:tc>
      </w:tr>
    </w:tbl>
    <w:p w14:paraId="4CD270F4" w14:textId="04A97D10" w:rsidR="00A15B59" w:rsidRPr="000E73AD" w:rsidRDefault="00A15B59" w:rsidP="00A916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52F8A61" w14:textId="77777777" w:rsidR="00A15B59" w:rsidRPr="000E73AD" w:rsidRDefault="00A15B5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0E73AD"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389800A4" w14:textId="526020AD" w:rsidR="008220D5" w:rsidRPr="000E73AD" w:rsidRDefault="008220D5" w:rsidP="00A916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E73AD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กำไร</w:t>
      </w:r>
      <w:r w:rsidR="006F5688" w:rsidRPr="000E73AD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6F5688" w:rsidRPr="000E73AD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6F5688" w:rsidRPr="000E73A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ขาดทุน</w:t>
      </w:r>
      <w:r w:rsidR="006F5688" w:rsidRPr="000E73AD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0E73A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ต่อหุ้นปรับลด</w:t>
      </w:r>
    </w:p>
    <w:p w14:paraId="3A5D63C1" w14:textId="77777777" w:rsidR="008220D5" w:rsidRPr="000E73AD" w:rsidRDefault="008220D5" w:rsidP="00A916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BC8A43A" w14:textId="0BF5F215" w:rsidR="008220D5" w:rsidRPr="000E73AD" w:rsidRDefault="008220D5" w:rsidP="00A9166C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E73AD">
        <w:rPr>
          <w:rFonts w:asciiTheme="majorBidi" w:hAnsiTheme="majorBidi" w:cstheme="majorBidi"/>
          <w:sz w:val="30"/>
          <w:szCs w:val="30"/>
          <w:cs/>
        </w:rPr>
        <w:t>กำไร</w:t>
      </w:r>
      <w:r w:rsidRPr="000E73A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E73AD">
        <w:rPr>
          <w:rFonts w:asciiTheme="majorBidi" w:hAnsiTheme="majorBidi"/>
          <w:sz w:val="30"/>
          <w:szCs w:val="30"/>
          <w:cs/>
        </w:rPr>
        <w:t>(</w:t>
      </w:r>
      <w:r w:rsidRPr="000E73AD">
        <w:rPr>
          <w:rFonts w:asciiTheme="majorBidi" w:hAnsiTheme="majorBidi" w:hint="cs"/>
          <w:sz w:val="30"/>
          <w:szCs w:val="30"/>
          <w:cs/>
        </w:rPr>
        <w:t>ขาดทุน</w:t>
      </w:r>
      <w:r w:rsidRPr="000E73AD">
        <w:rPr>
          <w:rFonts w:asciiTheme="majorBidi" w:hAnsiTheme="majorBidi"/>
          <w:sz w:val="30"/>
          <w:szCs w:val="30"/>
          <w:cs/>
        </w:rPr>
        <w:t xml:space="preserve">) </w:t>
      </w:r>
      <w:r w:rsidRPr="000E73AD">
        <w:rPr>
          <w:rFonts w:ascii="Angsana New" w:hAnsi="Angsana New" w:hint="cs"/>
          <w:sz w:val="30"/>
          <w:szCs w:val="30"/>
          <w:cs/>
        </w:rPr>
        <w:t>ต่อหุ้นปรับลด</w:t>
      </w:r>
      <w:r w:rsidRPr="000E73AD">
        <w:rPr>
          <w:rFonts w:asciiTheme="majorBidi" w:hAnsiTheme="majorBidi" w:cstheme="majorBidi"/>
          <w:sz w:val="30"/>
          <w:szCs w:val="30"/>
          <w:cs/>
        </w:rPr>
        <w:t>สำหรับแต่ละ</w:t>
      </w:r>
      <w:r w:rsidR="00BF534F" w:rsidRPr="000E73AD">
        <w:rPr>
          <w:rFonts w:asciiTheme="majorBidi" w:hAnsiTheme="majorBidi" w:cstheme="majorBidi"/>
          <w:sz w:val="30"/>
          <w:szCs w:val="30"/>
          <w:cs/>
        </w:rPr>
        <w:t>งวด</w:t>
      </w:r>
      <w:r w:rsidR="00BF534F" w:rsidRPr="000E73AD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510326" w:rsidRPr="000E73AD">
        <w:rPr>
          <w:rFonts w:ascii="Angsana New" w:hAnsi="Angsana New" w:hint="cs"/>
          <w:sz w:val="30"/>
          <w:szCs w:val="30"/>
          <w:cs/>
        </w:rPr>
        <w:t>เก้าเดือน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510326" w:rsidRPr="000E73AD">
        <w:rPr>
          <w:rFonts w:asciiTheme="majorBidi" w:hAnsiTheme="majorBidi" w:cstheme="majorBidi"/>
          <w:sz w:val="30"/>
          <w:szCs w:val="30"/>
        </w:rPr>
        <w:t xml:space="preserve">30 </w:t>
      </w:r>
      <w:r w:rsidR="00510326" w:rsidRPr="000E73A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002511" w:rsidRPr="000E73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02511" w:rsidRPr="000E73AD">
        <w:rPr>
          <w:rFonts w:asciiTheme="majorBidi" w:hAnsiTheme="majorBidi" w:cstheme="majorBidi"/>
          <w:sz w:val="30"/>
          <w:szCs w:val="30"/>
        </w:rPr>
        <w:t>2563</w:t>
      </w:r>
      <w:r w:rsidRPr="000E73AD">
        <w:rPr>
          <w:rFonts w:asciiTheme="majorBidi" w:hAnsiTheme="majorBidi" w:cstheme="majorBidi"/>
          <w:sz w:val="30"/>
          <w:szCs w:val="30"/>
        </w:rPr>
        <w:t xml:space="preserve"> 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0E73AD">
        <w:rPr>
          <w:rFonts w:asciiTheme="majorBidi" w:hAnsiTheme="majorBidi" w:cstheme="majorBidi"/>
          <w:sz w:val="30"/>
          <w:szCs w:val="30"/>
        </w:rPr>
        <w:t xml:space="preserve">2562 </w:t>
      </w:r>
      <w:r w:rsidRPr="00E16420">
        <w:rPr>
          <w:rFonts w:ascii="Angsana New" w:hAnsi="Angsana New" w:hint="cs"/>
          <w:spacing w:val="-6"/>
          <w:sz w:val="30"/>
          <w:szCs w:val="30"/>
          <w:cs/>
        </w:rPr>
        <w:t xml:space="preserve">คำนวณจากกำไร </w:t>
      </w:r>
      <w:r w:rsidRPr="00E16420">
        <w:rPr>
          <w:rFonts w:ascii="Angsana New" w:hAnsi="Angsana New"/>
          <w:spacing w:val="-6"/>
          <w:sz w:val="30"/>
          <w:szCs w:val="30"/>
        </w:rPr>
        <w:t>(</w:t>
      </w:r>
      <w:r w:rsidRPr="00E16420">
        <w:rPr>
          <w:rFonts w:ascii="Angsana New" w:hAnsi="Angsana New" w:hint="cs"/>
          <w:spacing w:val="-6"/>
          <w:sz w:val="30"/>
          <w:szCs w:val="30"/>
          <w:cs/>
        </w:rPr>
        <w:t>ขาดทุน)</w:t>
      </w:r>
      <w:r w:rsidR="006C7543" w:rsidRPr="00E1642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E16420">
        <w:rPr>
          <w:rFonts w:ascii="Angsana New" w:hAnsi="Angsana New" w:hint="cs"/>
          <w:spacing w:val="-6"/>
          <w:sz w:val="30"/>
          <w:szCs w:val="30"/>
          <w:cs/>
        </w:rPr>
        <w:t>สำหรับ</w:t>
      </w:r>
      <w:r w:rsidR="00E16420" w:rsidRPr="00E16420">
        <w:rPr>
          <w:rFonts w:ascii="Angsana New" w:hAnsi="Angsana New" w:hint="cs"/>
          <w:spacing w:val="-6"/>
          <w:sz w:val="30"/>
          <w:szCs w:val="30"/>
          <w:cs/>
        </w:rPr>
        <w:t>งวด</w:t>
      </w:r>
      <w:r w:rsidRPr="00E16420">
        <w:rPr>
          <w:rFonts w:ascii="Angsana New" w:hAnsi="Angsana New" w:hint="cs"/>
          <w:spacing w:val="-6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</w:t>
      </w:r>
      <w:r w:rsidRPr="000E73AD">
        <w:rPr>
          <w:rFonts w:ascii="Angsana New" w:hAnsi="Angsana New" w:hint="cs"/>
          <w:sz w:val="30"/>
          <w:szCs w:val="30"/>
          <w:cs/>
        </w:rPr>
        <w:t>ระหว่าง</w:t>
      </w:r>
      <w:r w:rsidR="00302874" w:rsidRPr="000E73AD">
        <w:rPr>
          <w:rFonts w:ascii="Angsana New" w:hAnsi="Angsana New" w:hint="cs"/>
          <w:sz w:val="30"/>
          <w:szCs w:val="30"/>
          <w:cs/>
        </w:rPr>
        <w:t>งวด</w:t>
      </w:r>
      <w:r w:rsidRPr="000E73AD">
        <w:rPr>
          <w:rFonts w:ascii="Angsana New" w:hAnsi="Angsana New" w:hint="cs"/>
          <w:sz w:val="30"/>
          <w:szCs w:val="30"/>
          <w:cs/>
        </w:rPr>
        <w:t>โดยวิธีถัวเฉลี่ยถ่วงน้ำหนัก หลังจากที่ได้ปรับปรุงผลกระทบของหุ้นปรับลด แสดงการคำนวณดังนี้</w:t>
      </w:r>
    </w:p>
    <w:p w14:paraId="2C24BD81" w14:textId="3BDC9497" w:rsidR="00BF534F" w:rsidRPr="000E73AD" w:rsidRDefault="00BF534F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</w:p>
    <w:tbl>
      <w:tblPr>
        <w:tblW w:w="9580" w:type="dxa"/>
        <w:tblInd w:w="450" w:type="dxa"/>
        <w:tblLook w:val="01E0" w:firstRow="1" w:lastRow="1" w:firstColumn="1" w:lastColumn="1" w:noHBand="0" w:noVBand="0"/>
      </w:tblPr>
      <w:tblGrid>
        <w:gridCol w:w="3870"/>
        <w:gridCol w:w="270"/>
        <w:gridCol w:w="1170"/>
        <w:gridCol w:w="360"/>
        <w:gridCol w:w="1170"/>
        <w:gridCol w:w="360"/>
        <w:gridCol w:w="1080"/>
        <w:gridCol w:w="270"/>
        <w:gridCol w:w="1030"/>
      </w:tblGrid>
      <w:tr w:rsidR="008220D5" w:rsidRPr="000E73AD" w14:paraId="7F0CC17D" w14:textId="77777777" w:rsidTr="008220D5">
        <w:tc>
          <w:tcPr>
            <w:tcW w:w="3870" w:type="dxa"/>
            <w:hideMark/>
          </w:tcPr>
          <w:p w14:paraId="1C2D7830" w14:textId="21512FB9" w:rsidR="008220D5" w:rsidRPr="000E73AD" w:rsidRDefault="008220D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</w:tcPr>
          <w:p w14:paraId="17688635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1FF15EA5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3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09C8AD0C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0" w:type="dxa"/>
            <w:gridSpan w:val="3"/>
            <w:hideMark/>
          </w:tcPr>
          <w:p w14:paraId="72A35550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3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20D5" w:rsidRPr="000E73AD" w14:paraId="337B1097" w14:textId="77777777" w:rsidTr="008220D5">
        <w:tc>
          <w:tcPr>
            <w:tcW w:w="3870" w:type="dxa"/>
            <w:hideMark/>
          </w:tcPr>
          <w:p w14:paraId="2767DA1D" w14:textId="3FFA96D5" w:rsidR="008220D5" w:rsidRPr="000E73AD" w:rsidRDefault="008220D5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0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510326"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10326"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6274E32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3CEFAED4" w14:textId="02DD6859" w:rsidR="008220D5" w:rsidRPr="000E73AD" w:rsidRDefault="008220D5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360" w:type="dxa"/>
          </w:tcPr>
          <w:p w14:paraId="5212CC9D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36407575" w14:textId="1C2E9F8D" w:rsidR="008220D5" w:rsidRPr="000E73AD" w:rsidRDefault="008220D5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360" w:type="dxa"/>
          </w:tcPr>
          <w:p w14:paraId="61E6DBD9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08D0592" w14:textId="2C374B8B" w:rsidR="008220D5" w:rsidRPr="000E73AD" w:rsidRDefault="008220D5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D1BA7E6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hideMark/>
          </w:tcPr>
          <w:p w14:paraId="5905181E" w14:textId="73A27D0B" w:rsidR="008220D5" w:rsidRPr="000E73AD" w:rsidRDefault="008220D5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220D5" w:rsidRPr="000E73AD" w14:paraId="4C675569" w14:textId="77777777" w:rsidTr="008220D5">
        <w:tc>
          <w:tcPr>
            <w:tcW w:w="3870" w:type="dxa"/>
          </w:tcPr>
          <w:p w14:paraId="13383498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46667C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0" w:type="dxa"/>
            <w:gridSpan w:val="7"/>
            <w:hideMark/>
          </w:tcPr>
          <w:p w14:paraId="1DD696E3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E73A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8220D5" w:rsidRPr="000E73AD" w14:paraId="4982346A" w14:textId="77777777" w:rsidTr="008220D5">
        <w:tc>
          <w:tcPr>
            <w:tcW w:w="3870" w:type="dxa"/>
            <w:hideMark/>
          </w:tcPr>
          <w:p w14:paraId="334479E8" w14:textId="67632364" w:rsidR="008220D5" w:rsidRPr="000E73AD" w:rsidRDefault="008220D5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3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BB7050" w:rsidRPr="000E73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BB7050" w:rsidRPr="000E73A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BB7050" w:rsidRPr="000E73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0E73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270" w:type="dxa"/>
          </w:tcPr>
          <w:p w14:paraId="65058E2C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2C2679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5CCA66E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19A5D4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DFB5DA6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44ACE1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90C13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</w:tcPr>
          <w:p w14:paraId="08413B07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5194" w:rsidRPr="000E73AD" w14:paraId="1A163B34" w14:textId="77777777" w:rsidTr="008220D5">
        <w:tc>
          <w:tcPr>
            <w:tcW w:w="3870" w:type="dxa"/>
            <w:hideMark/>
          </w:tcPr>
          <w:p w14:paraId="23219B2E" w14:textId="77777777" w:rsidR="00F15194" w:rsidRPr="000E73AD" w:rsidRDefault="00F15194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73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ของบริษัท (ขั้นพื้นฐานและปรับลด)</w:t>
            </w:r>
          </w:p>
        </w:tc>
        <w:tc>
          <w:tcPr>
            <w:tcW w:w="270" w:type="dxa"/>
          </w:tcPr>
          <w:p w14:paraId="5B4AF0ED" w14:textId="77777777" w:rsidR="00F15194" w:rsidRPr="000E73AD" w:rsidRDefault="00F15194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65099D4C" w14:textId="431F65C2" w:rsidR="00F15194" w:rsidRPr="000E73AD" w:rsidRDefault="00F15194" w:rsidP="00C5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6"/>
              </w:tabs>
              <w:spacing w:line="240" w:lineRule="auto"/>
              <w:ind w:right="-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3A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352F34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Pr="000E73AD">
              <w:rPr>
                <w:rFonts w:ascii="Angsana New" w:hAnsi="Angsana New"/>
                <w:b/>
                <w:bCs/>
                <w:sz w:val="30"/>
                <w:szCs w:val="30"/>
              </w:rPr>
              <w:t>,2</w:t>
            </w:r>
            <w:r w:rsidR="00352F34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Pr="000E73A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3CE44759" w14:textId="77777777" w:rsidR="00F15194" w:rsidRPr="000E73AD" w:rsidRDefault="00F15194" w:rsidP="00A9166C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720"/>
                <w:tab w:val="decimal" w:pos="754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C91F9E6" w14:textId="36C58E0B" w:rsidR="00F15194" w:rsidRPr="000E73AD" w:rsidRDefault="00F15194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3AD">
              <w:rPr>
                <w:rFonts w:ascii="Angsana New" w:hAnsi="Angsana New"/>
                <w:b/>
                <w:bCs/>
                <w:sz w:val="30"/>
                <w:szCs w:val="30"/>
              </w:rPr>
              <w:t>15,619</w:t>
            </w:r>
          </w:p>
        </w:tc>
        <w:tc>
          <w:tcPr>
            <w:tcW w:w="360" w:type="dxa"/>
          </w:tcPr>
          <w:p w14:paraId="272CBADB" w14:textId="77777777" w:rsidR="00F15194" w:rsidRPr="000E73AD" w:rsidRDefault="00F15194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A093647" w14:textId="7D66F8B1" w:rsidR="00F15194" w:rsidRPr="000E73AD" w:rsidRDefault="00F151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96"/>
              </w:tabs>
              <w:spacing w:line="240" w:lineRule="auto"/>
              <w:ind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3A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352F34">
              <w:rPr>
                <w:rFonts w:ascii="Angsana New" w:hAnsi="Angsana New"/>
                <w:b/>
                <w:bCs/>
                <w:sz w:val="30"/>
                <w:szCs w:val="30"/>
              </w:rPr>
              <w:t>29,640</w:t>
            </w:r>
            <w:r w:rsidRPr="000E73A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E743003" w14:textId="77777777" w:rsidR="00F15194" w:rsidRPr="000E73AD" w:rsidRDefault="00F15194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hideMark/>
          </w:tcPr>
          <w:p w14:paraId="5A62C46C" w14:textId="467625AA" w:rsidR="00F15194" w:rsidRPr="000E73AD" w:rsidRDefault="00F15194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38"/>
              </w:tabs>
              <w:ind w:left="-2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="Angsana New" w:hAnsi="Angsana New"/>
                <w:b/>
                <w:bCs/>
                <w:sz w:val="30"/>
                <w:szCs w:val="30"/>
              </w:rPr>
              <w:t>21,171</w:t>
            </w:r>
          </w:p>
        </w:tc>
      </w:tr>
      <w:tr w:rsidR="008220D5" w:rsidRPr="000E73AD" w14:paraId="2FFFAF7A" w14:textId="77777777" w:rsidTr="008220D5">
        <w:tc>
          <w:tcPr>
            <w:tcW w:w="3870" w:type="dxa"/>
          </w:tcPr>
          <w:p w14:paraId="61E9F6CE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7AE3086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0886FE8" w14:textId="77777777" w:rsidR="008220D5" w:rsidRPr="000E73AD" w:rsidRDefault="008220D5" w:rsidP="00C558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</w:tcPr>
          <w:p w14:paraId="2D39C7FC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CB9EAF0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</w:tcPr>
          <w:p w14:paraId="2376AB3E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9429E4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117C46E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D77711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8220D5" w:rsidRPr="000E73AD" w14:paraId="4C8E5540" w14:textId="77777777" w:rsidTr="008220D5">
        <w:tc>
          <w:tcPr>
            <w:tcW w:w="3870" w:type="dxa"/>
            <w:hideMark/>
          </w:tcPr>
          <w:p w14:paraId="7EFBAF29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73AD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จำนวนหุ้นสามัญโดยวิธีเฉลี่ยถ่วงน้ำหนัก</w:t>
            </w:r>
          </w:p>
        </w:tc>
        <w:tc>
          <w:tcPr>
            <w:tcW w:w="270" w:type="dxa"/>
          </w:tcPr>
          <w:p w14:paraId="187BC1EA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ECAF7F6" w14:textId="15A38086" w:rsidR="008220D5" w:rsidRPr="000E73AD" w:rsidRDefault="00BB7050" w:rsidP="00C5582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E73AD">
              <w:rPr>
                <w:rFonts w:ascii="Angsana New" w:hAnsi="Angsana New"/>
                <w:sz w:val="30"/>
                <w:szCs w:val="30"/>
              </w:rPr>
              <w:t>1,321,901</w:t>
            </w:r>
          </w:p>
        </w:tc>
        <w:tc>
          <w:tcPr>
            <w:tcW w:w="360" w:type="dxa"/>
          </w:tcPr>
          <w:p w14:paraId="2B977CEC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6DA03A6E" w14:textId="74D91C76" w:rsidR="008220D5" w:rsidRPr="000E73AD" w:rsidRDefault="00BB7050" w:rsidP="00A9166C">
            <w:pPr>
              <w:tabs>
                <w:tab w:val="clear" w:pos="907"/>
                <w:tab w:val="left" w:pos="735"/>
              </w:tabs>
              <w:ind w:left="-2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73AD">
              <w:rPr>
                <w:rFonts w:ascii="Angsana New" w:hAnsi="Angsana New"/>
                <w:sz w:val="30"/>
                <w:szCs w:val="30"/>
              </w:rPr>
              <w:t>1,308,887</w:t>
            </w:r>
          </w:p>
        </w:tc>
        <w:tc>
          <w:tcPr>
            <w:tcW w:w="360" w:type="dxa"/>
          </w:tcPr>
          <w:p w14:paraId="36EE7FDA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6ABABA1" w14:textId="418274AF" w:rsidR="008220D5" w:rsidRPr="000E73AD" w:rsidRDefault="00BB7050" w:rsidP="00A9166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73AD">
              <w:rPr>
                <w:rFonts w:ascii="Angsana New" w:hAnsi="Angsana New"/>
                <w:sz w:val="30"/>
                <w:szCs w:val="30"/>
              </w:rPr>
              <w:t>1,321,901</w:t>
            </w:r>
          </w:p>
        </w:tc>
        <w:tc>
          <w:tcPr>
            <w:tcW w:w="270" w:type="dxa"/>
          </w:tcPr>
          <w:p w14:paraId="32E42CBC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0" w:type="dxa"/>
            <w:hideMark/>
          </w:tcPr>
          <w:p w14:paraId="7694FBD7" w14:textId="394AC5EA" w:rsidR="008220D5" w:rsidRPr="000E73AD" w:rsidRDefault="00BB7050" w:rsidP="00A9166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73AD">
              <w:rPr>
                <w:rFonts w:ascii="Angsana New" w:hAnsi="Angsana New" w:hint="cs"/>
                <w:sz w:val="30"/>
                <w:szCs w:val="30"/>
              </w:rPr>
              <w:t>1,308,887</w:t>
            </w:r>
          </w:p>
        </w:tc>
      </w:tr>
      <w:tr w:rsidR="008220D5" w:rsidRPr="000E73AD" w14:paraId="25FD161E" w14:textId="77777777" w:rsidTr="008220D5">
        <w:tc>
          <w:tcPr>
            <w:tcW w:w="3870" w:type="dxa"/>
            <w:hideMark/>
          </w:tcPr>
          <w:p w14:paraId="0B6952B1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73AD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ผลกระทบจากการออกสิทธิที่จะเลือกซื้อหุ้น</w:t>
            </w:r>
          </w:p>
        </w:tc>
        <w:tc>
          <w:tcPr>
            <w:tcW w:w="270" w:type="dxa"/>
          </w:tcPr>
          <w:p w14:paraId="62960CFE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7D4B0F" w14:textId="77777777" w:rsidR="008220D5" w:rsidRPr="000E73AD" w:rsidRDefault="008220D5" w:rsidP="00C5582A">
            <w:pPr>
              <w:tabs>
                <w:tab w:val="clear" w:pos="680"/>
                <w:tab w:val="clear" w:pos="907"/>
                <w:tab w:val="left" w:pos="426"/>
              </w:tabs>
              <w:ind w:right="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E73A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EB54FAC" w14:textId="77777777" w:rsidR="008220D5" w:rsidRPr="000E73AD" w:rsidRDefault="008220D5" w:rsidP="00C5582A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BE4F6C" w14:textId="77777777" w:rsidR="008220D5" w:rsidRPr="000E73AD" w:rsidRDefault="008220D5" w:rsidP="00C5582A">
            <w:pPr>
              <w:tabs>
                <w:tab w:val="clear" w:pos="680"/>
                <w:tab w:val="clear" w:pos="907"/>
                <w:tab w:val="left" w:pos="426"/>
              </w:tabs>
              <w:ind w:right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73A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BF9EF8D" w14:textId="77777777" w:rsidR="008220D5" w:rsidRPr="000E73AD" w:rsidRDefault="008220D5" w:rsidP="00C558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67BDE1" w14:textId="77777777" w:rsidR="008220D5" w:rsidRPr="000E73AD" w:rsidRDefault="008220D5" w:rsidP="00C5582A">
            <w:pPr>
              <w:tabs>
                <w:tab w:val="clear" w:pos="680"/>
                <w:tab w:val="clear" w:pos="907"/>
                <w:tab w:val="left" w:pos="426"/>
              </w:tabs>
              <w:ind w:right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73A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EC296B" w14:textId="77777777" w:rsidR="008220D5" w:rsidRPr="000E73AD" w:rsidRDefault="008220D5" w:rsidP="00C558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FDCF0D" w14:textId="77777777" w:rsidR="008220D5" w:rsidRPr="000E73AD" w:rsidRDefault="008220D5" w:rsidP="00C5582A">
            <w:pPr>
              <w:tabs>
                <w:tab w:val="clear" w:pos="680"/>
                <w:tab w:val="clear" w:pos="907"/>
                <w:tab w:val="left" w:pos="426"/>
              </w:tabs>
              <w:ind w:right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73A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220D5" w:rsidRPr="000E73AD" w14:paraId="723F2BF5" w14:textId="77777777" w:rsidTr="008220D5">
        <w:tc>
          <w:tcPr>
            <w:tcW w:w="3870" w:type="dxa"/>
          </w:tcPr>
          <w:p w14:paraId="7946420E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7610607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310699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</w:tcPr>
          <w:p w14:paraId="73D6DD11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EBCBF1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</w:tcPr>
          <w:p w14:paraId="34FB9AAB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695BDA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BF589D7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B60088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8220D5" w:rsidRPr="000E73AD" w14:paraId="0CCF3A55" w14:textId="77777777" w:rsidTr="008220D5">
        <w:trPr>
          <w:trHeight w:val="425"/>
        </w:trPr>
        <w:tc>
          <w:tcPr>
            <w:tcW w:w="3870" w:type="dxa"/>
            <w:hideMark/>
          </w:tcPr>
          <w:p w14:paraId="7C864BF0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3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</w:t>
            </w:r>
          </w:p>
          <w:p w14:paraId="471C32CB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0E73A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</w:t>
            </w:r>
            <w:r w:rsidRPr="000E73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น้ำหนัก (ปรับลด)</w:t>
            </w:r>
          </w:p>
        </w:tc>
        <w:tc>
          <w:tcPr>
            <w:tcW w:w="270" w:type="dxa"/>
          </w:tcPr>
          <w:p w14:paraId="1FD57249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8E1A82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89BCBB7" w14:textId="7B181859" w:rsidR="008220D5" w:rsidRPr="000E73AD" w:rsidRDefault="00BB7050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3AD">
              <w:rPr>
                <w:rFonts w:ascii="Angsana New" w:hAnsi="Angsana New"/>
                <w:b/>
                <w:bCs/>
                <w:sz w:val="30"/>
                <w:szCs w:val="30"/>
              </w:rPr>
              <w:t>1,321,901</w:t>
            </w:r>
          </w:p>
        </w:tc>
        <w:tc>
          <w:tcPr>
            <w:tcW w:w="360" w:type="dxa"/>
          </w:tcPr>
          <w:p w14:paraId="2BE2E0D5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80B71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37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03BD381" w14:textId="6F42731A" w:rsidR="008220D5" w:rsidRPr="000E73AD" w:rsidRDefault="00BB705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37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3AD">
              <w:rPr>
                <w:rFonts w:ascii="Angsana New" w:hAnsi="Angsana New" w:hint="cs"/>
                <w:b/>
                <w:bCs/>
                <w:sz w:val="30"/>
                <w:szCs w:val="30"/>
              </w:rPr>
              <w:t>1,308,887</w:t>
            </w:r>
          </w:p>
        </w:tc>
        <w:tc>
          <w:tcPr>
            <w:tcW w:w="360" w:type="dxa"/>
          </w:tcPr>
          <w:p w14:paraId="022DD375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5EFF1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BA2D27B" w14:textId="59A2AE29" w:rsidR="008220D5" w:rsidRPr="000E73AD" w:rsidRDefault="00BB7050" w:rsidP="00A9166C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3AD">
              <w:rPr>
                <w:rFonts w:ascii="Angsana New" w:hAnsi="Angsana New"/>
                <w:b/>
                <w:bCs/>
                <w:sz w:val="30"/>
                <w:szCs w:val="30"/>
              </w:rPr>
              <w:t>1,321,901</w:t>
            </w:r>
          </w:p>
        </w:tc>
        <w:tc>
          <w:tcPr>
            <w:tcW w:w="270" w:type="dxa"/>
          </w:tcPr>
          <w:p w14:paraId="6071B909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D46DF5" w14:textId="77777777" w:rsidR="008220D5" w:rsidRPr="000E73AD" w:rsidRDefault="008220D5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18B01C2" w14:textId="24A00493" w:rsidR="008220D5" w:rsidRPr="000E73AD" w:rsidRDefault="00BB7050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3AD">
              <w:rPr>
                <w:rFonts w:ascii="Angsana New" w:hAnsi="Angsana New" w:hint="cs"/>
                <w:b/>
                <w:bCs/>
                <w:sz w:val="30"/>
                <w:szCs w:val="30"/>
              </w:rPr>
              <w:t>1,308,887</w:t>
            </w:r>
          </w:p>
        </w:tc>
      </w:tr>
      <w:tr w:rsidR="00A83162" w:rsidRPr="000E73AD" w14:paraId="2F3AB6D5" w14:textId="77777777" w:rsidTr="00D029D1">
        <w:trPr>
          <w:trHeight w:val="425"/>
        </w:trPr>
        <w:tc>
          <w:tcPr>
            <w:tcW w:w="3870" w:type="dxa"/>
            <w:hideMark/>
          </w:tcPr>
          <w:p w14:paraId="04FD93F7" w14:textId="5284853F" w:rsidR="00A83162" w:rsidRPr="000E73AD" w:rsidRDefault="00A83162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3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0E73A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0E73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ขาดทุน) ต่อหุ้นปรับลด (บาท)</w:t>
            </w:r>
          </w:p>
        </w:tc>
        <w:tc>
          <w:tcPr>
            <w:tcW w:w="270" w:type="dxa"/>
          </w:tcPr>
          <w:p w14:paraId="0F223058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A549A1" w14:textId="05742286" w:rsidR="00A83162" w:rsidRPr="000E73AD" w:rsidRDefault="00F15194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3AD">
              <w:rPr>
                <w:rFonts w:ascii="Angsana New" w:hAnsi="Angsana New"/>
                <w:b/>
                <w:bCs/>
                <w:sz w:val="30"/>
                <w:szCs w:val="30"/>
              </w:rPr>
              <w:t>(0.0</w:t>
            </w:r>
            <w:r w:rsidR="00352F34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Pr="000E73A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39067F07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440BB4" w14:textId="6A69353F" w:rsidR="00A83162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37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3AD">
              <w:rPr>
                <w:rFonts w:ascii="Angsana New" w:hAnsi="Angsana New"/>
                <w:b/>
                <w:bCs/>
                <w:sz w:val="30"/>
                <w:szCs w:val="30"/>
              </w:rPr>
              <w:t>0.012</w:t>
            </w:r>
          </w:p>
        </w:tc>
        <w:tc>
          <w:tcPr>
            <w:tcW w:w="360" w:type="dxa"/>
          </w:tcPr>
          <w:p w14:paraId="5281E243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D2176E" w14:textId="0E915E59" w:rsidR="00A83162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3AD">
              <w:rPr>
                <w:rFonts w:ascii="Angsana New" w:hAnsi="Angsana New"/>
                <w:b/>
                <w:bCs/>
                <w:sz w:val="30"/>
                <w:szCs w:val="30"/>
              </w:rPr>
              <w:t>(0.0</w:t>
            </w:r>
            <w:r w:rsidR="00352F34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Pr="000E73A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5D9B0CD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607A25" w14:textId="2702E80E" w:rsidR="00A83162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3AD">
              <w:rPr>
                <w:rFonts w:ascii="Angsana New" w:hAnsi="Angsana New"/>
                <w:b/>
                <w:bCs/>
                <w:sz w:val="30"/>
                <w:szCs w:val="30"/>
              </w:rPr>
              <w:t>0.016</w:t>
            </w:r>
          </w:p>
        </w:tc>
      </w:tr>
    </w:tbl>
    <w:p w14:paraId="63A6BB59" w14:textId="535B93C6" w:rsidR="008220D5" w:rsidRPr="000E73AD" w:rsidRDefault="008220D5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tbl>
      <w:tblPr>
        <w:tblW w:w="9580" w:type="dxa"/>
        <w:tblInd w:w="450" w:type="dxa"/>
        <w:tblLook w:val="01E0" w:firstRow="1" w:lastRow="1" w:firstColumn="1" w:lastColumn="1" w:noHBand="0" w:noVBand="0"/>
      </w:tblPr>
      <w:tblGrid>
        <w:gridCol w:w="3870"/>
        <w:gridCol w:w="270"/>
        <w:gridCol w:w="1170"/>
        <w:gridCol w:w="360"/>
        <w:gridCol w:w="1170"/>
        <w:gridCol w:w="360"/>
        <w:gridCol w:w="1080"/>
        <w:gridCol w:w="270"/>
        <w:gridCol w:w="1030"/>
      </w:tblGrid>
      <w:tr w:rsidR="00D029D1" w:rsidRPr="000E73AD" w14:paraId="0D8C4697" w14:textId="77777777" w:rsidTr="00F5595A">
        <w:tc>
          <w:tcPr>
            <w:tcW w:w="3870" w:type="dxa"/>
            <w:hideMark/>
          </w:tcPr>
          <w:p w14:paraId="76D95D5D" w14:textId="73ECD6B4" w:rsidR="00D029D1" w:rsidRPr="000E73AD" w:rsidRDefault="00D029D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10326" w:rsidRPr="000E73A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</w:p>
        </w:tc>
        <w:tc>
          <w:tcPr>
            <w:tcW w:w="270" w:type="dxa"/>
          </w:tcPr>
          <w:p w14:paraId="0BDFA177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1D41FC45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3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077792B9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0" w:type="dxa"/>
            <w:gridSpan w:val="3"/>
            <w:hideMark/>
          </w:tcPr>
          <w:p w14:paraId="11448AC4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3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29D1" w:rsidRPr="000E73AD" w14:paraId="43663FAD" w14:textId="77777777" w:rsidTr="00F5595A">
        <w:tc>
          <w:tcPr>
            <w:tcW w:w="3870" w:type="dxa"/>
            <w:hideMark/>
          </w:tcPr>
          <w:p w14:paraId="597CC9F9" w14:textId="46EC2351" w:rsidR="00D029D1" w:rsidRPr="000E73AD" w:rsidRDefault="00D029D1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0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510326"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10326"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35D3B5D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4ABB1376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360" w:type="dxa"/>
          </w:tcPr>
          <w:p w14:paraId="05E663F2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294F8BA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360" w:type="dxa"/>
          </w:tcPr>
          <w:p w14:paraId="5816F227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354A24E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0E33F89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hideMark/>
          </w:tcPr>
          <w:p w14:paraId="09094344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D029D1" w:rsidRPr="000E73AD" w14:paraId="230C9B65" w14:textId="77777777" w:rsidTr="00F5595A">
        <w:tc>
          <w:tcPr>
            <w:tcW w:w="3870" w:type="dxa"/>
          </w:tcPr>
          <w:p w14:paraId="44A59DA0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9CCB6F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0" w:type="dxa"/>
            <w:gridSpan w:val="7"/>
            <w:hideMark/>
          </w:tcPr>
          <w:p w14:paraId="3A351FAA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E73A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D029D1" w:rsidRPr="000E73AD" w14:paraId="1575A544" w14:textId="77777777" w:rsidTr="00F5595A">
        <w:tc>
          <w:tcPr>
            <w:tcW w:w="3870" w:type="dxa"/>
            <w:hideMark/>
          </w:tcPr>
          <w:p w14:paraId="35B234FA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3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 </w:t>
            </w:r>
            <w:r w:rsidRPr="000E73A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0E73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ขาดทุน) ที่เป็นส่วนของผู้ถือหุ้นสามัญ</w:t>
            </w:r>
          </w:p>
        </w:tc>
        <w:tc>
          <w:tcPr>
            <w:tcW w:w="270" w:type="dxa"/>
          </w:tcPr>
          <w:p w14:paraId="10A73902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42C190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E08A839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2A76BC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119F705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2643CD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03BFCE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</w:tcPr>
          <w:p w14:paraId="41E1FB62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5194" w:rsidRPr="000E73AD" w14:paraId="1020EE61" w14:textId="77777777" w:rsidTr="00F5595A">
        <w:tc>
          <w:tcPr>
            <w:tcW w:w="3870" w:type="dxa"/>
            <w:hideMark/>
          </w:tcPr>
          <w:p w14:paraId="5D51D0D5" w14:textId="77777777" w:rsidR="00F15194" w:rsidRPr="000E73AD" w:rsidRDefault="00F15194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73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ของบริษัท (ขั้นพื้นฐานและปรับลด)</w:t>
            </w:r>
          </w:p>
        </w:tc>
        <w:tc>
          <w:tcPr>
            <w:tcW w:w="270" w:type="dxa"/>
          </w:tcPr>
          <w:p w14:paraId="26C55EE3" w14:textId="77777777" w:rsidR="00F15194" w:rsidRPr="000E73AD" w:rsidRDefault="00F15194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CD5E654" w14:textId="22AD85B6" w:rsidR="00F15194" w:rsidRPr="000E73AD" w:rsidRDefault="00F15194" w:rsidP="00C5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6"/>
              </w:tabs>
              <w:spacing w:line="240" w:lineRule="auto"/>
              <w:ind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3AD">
              <w:rPr>
                <w:rFonts w:ascii="Angsana New" w:hAnsi="Angsana New"/>
                <w:b/>
                <w:bCs/>
                <w:sz w:val="30"/>
                <w:szCs w:val="30"/>
              </w:rPr>
              <w:t>(1</w:t>
            </w:r>
            <w:r w:rsidR="00352F34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 w:rsidRPr="000E73AD">
              <w:rPr>
                <w:rFonts w:ascii="Angsana New" w:hAnsi="Angsana New"/>
                <w:b/>
                <w:bCs/>
                <w:sz w:val="30"/>
                <w:szCs w:val="30"/>
              </w:rPr>
              <w:t>,1</w:t>
            </w:r>
            <w:r w:rsidR="00352F34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0E73A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34F229BD" w14:textId="77777777" w:rsidR="00F15194" w:rsidRPr="000E73AD" w:rsidRDefault="00F15194" w:rsidP="00A9166C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720"/>
                <w:tab w:val="decimal" w:pos="754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49381000" w14:textId="42A36D46" w:rsidR="00F15194" w:rsidRPr="000E73AD" w:rsidRDefault="00F15194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53,626</w:t>
            </w:r>
          </w:p>
        </w:tc>
        <w:tc>
          <w:tcPr>
            <w:tcW w:w="360" w:type="dxa"/>
          </w:tcPr>
          <w:p w14:paraId="06CAAFC3" w14:textId="77777777" w:rsidR="00F15194" w:rsidRPr="000E73AD" w:rsidRDefault="00F15194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8C58490" w14:textId="785ED40E" w:rsidR="00F15194" w:rsidRPr="000E73AD" w:rsidRDefault="00F1519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96"/>
              </w:tabs>
              <w:spacing w:line="240" w:lineRule="auto"/>
              <w:ind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3AD">
              <w:rPr>
                <w:rFonts w:ascii="Angsana New" w:hAnsi="Angsana New"/>
                <w:b/>
                <w:bCs/>
                <w:sz w:val="30"/>
                <w:szCs w:val="30"/>
              </w:rPr>
              <w:t>(1</w:t>
            </w:r>
            <w:r w:rsidR="00352F34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Pr="000E73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52F34">
              <w:rPr>
                <w:rFonts w:ascii="Angsana New" w:hAnsi="Angsana New"/>
                <w:b/>
                <w:bCs/>
                <w:sz w:val="30"/>
                <w:szCs w:val="30"/>
              </w:rPr>
              <w:t>290</w:t>
            </w:r>
            <w:r w:rsidRPr="000E73A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C7B4F0C" w14:textId="77777777" w:rsidR="00F15194" w:rsidRPr="000E73AD" w:rsidRDefault="00F15194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hideMark/>
          </w:tcPr>
          <w:p w14:paraId="619444D1" w14:textId="5911796D" w:rsidR="00F15194" w:rsidRPr="000E73AD" w:rsidRDefault="00F15194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38"/>
              </w:tabs>
              <w:ind w:left="-2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="Angsana New" w:hAnsi="Angsana New"/>
                <w:b/>
                <w:bCs/>
                <w:sz w:val="30"/>
                <w:szCs w:val="30"/>
              </w:rPr>
              <w:t>63,374</w:t>
            </w:r>
          </w:p>
        </w:tc>
      </w:tr>
      <w:tr w:rsidR="00D029D1" w:rsidRPr="000E73AD" w14:paraId="1A6810B9" w14:textId="77777777" w:rsidTr="00F5595A">
        <w:tc>
          <w:tcPr>
            <w:tcW w:w="3870" w:type="dxa"/>
          </w:tcPr>
          <w:p w14:paraId="5A65BAA8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BB69A73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4FD1F7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</w:tcPr>
          <w:p w14:paraId="4C36E6AB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3C045C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</w:tcPr>
          <w:p w14:paraId="26804040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12D906C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C0A4969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1AF3A9A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D029D1" w:rsidRPr="000E73AD" w14:paraId="0C39632E" w14:textId="77777777" w:rsidTr="00F5595A">
        <w:tc>
          <w:tcPr>
            <w:tcW w:w="3870" w:type="dxa"/>
            <w:hideMark/>
          </w:tcPr>
          <w:p w14:paraId="25563677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73AD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จำนวนหุ้นสามัญโดยวิธีเฉลี่ยถ่วงน้ำหนัก</w:t>
            </w:r>
          </w:p>
        </w:tc>
        <w:tc>
          <w:tcPr>
            <w:tcW w:w="270" w:type="dxa"/>
          </w:tcPr>
          <w:p w14:paraId="777441FA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4214105A" w14:textId="77777777" w:rsidR="00D029D1" w:rsidRPr="000E73AD" w:rsidRDefault="00D029D1" w:rsidP="00A9166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E73AD">
              <w:rPr>
                <w:rFonts w:ascii="Angsana New" w:hAnsi="Angsana New"/>
                <w:sz w:val="30"/>
                <w:szCs w:val="30"/>
              </w:rPr>
              <w:t>1,321,901</w:t>
            </w:r>
          </w:p>
        </w:tc>
        <w:tc>
          <w:tcPr>
            <w:tcW w:w="360" w:type="dxa"/>
          </w:tcPr>
          <w:p w14:paraId="16C42257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D662EAE" w14:textId="77777777" w:rsidR="00D029D1" w:rsidRPr="000E73AD" w:rsidRDefault="00D029D1" w:rsidP="00A9166C">
            <w:pPr>
              <w:tabs>
                <w:tab w:val="clear" w:pos="907"/>
                <w:tab w:val="left" w:pos="735"/>
              </w:tabs>
              <w:ind w:left="-2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73AD">
              <w:rPr>
                <w:rFonts w:ascii="Angsana New" w:hAnsi="Angsana New"/>
                <w:sz w:val="30"/>
                <w:szCs w:val="30"/>
              </w:rPr>
              <w:t>1,308,887</w:t>
            </w:r>
          </w:p>
        </w:tc>
        <w:tc>
          <w:tcPr>
            <w:tcW w:w="360" w:type="dxa"/>
          </w:tcPr>
          <w:p w14:paraId="5419C990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C5678FE" w14:textId="77777777" w:rsidR="00D029D1" w:rsidRPr="000E73AD" w:rsidRDefault="00D029D1" w:rsidP="00A9166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73AD">
              <w:rPr>
                <w:rFonts w:ascii="Angsana New" w:hAnsi="Angsana New"/>
                <w:sz w:val="30"/>
                <w:szCs w:val="30"/>
              </w:rPr>
              <w:t>1,321,901</w:t>
            </w:r>
          </w:p>
        </w:tc>
        <w:tc>
          <w:tcPr>
            <w:tcW w:w="270" w:type="dxa"/>
          </w:tcPr>
          <w:p w14:paraId="1C6CA6C1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0" w:type="dxa"/>
            <w:hideMark/>
          </w:tcPr>
          <w:p w14:paraId="0F4604F8" w14:textId="77777777" w:rsidR="00D029D1" w:rsidRPr="000E73AD" w:rsidRDefault="00D029D1" w:rsidP="00A9166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73AD">
              <w:rPr>
                <w:rFonts w:ascii="Angsana New" w:hAnsi="Angsana New" w:hint="cs"/>
                <w:sz w:val="30"/>
                <w:szCs w:val="30"/>
              </w:rPr>
              <w:t>1,308,887</w:t>
            </w:r>
          </w:p>
        </w:tc>
      </w:tr>
      <w:tr w:rsidR="00D029D1" w:rsidRPr="000E73AD" w14:paraId="28D64738" w14:textId="77777777" w:rsidTr="00F5595A">
        <w:tc>
          <w:tcPr>
            <w:tcW w:w="3870" w:type="dxa"/>
            <w:hideMark/>
          </w:tcPr>
          <w:p w14:paraId="109EA153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73AD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ผลกระทบจากการออกสิทธิที่จะเลือกซื้อหุ้น</w:t>
            </w:r>
          </w:p>
        </w:tc>
        <w:tc>
          <w:tcPr>
            <w:tcW w:w="270" w:type="dxa"/>
          </w:tcPr>
          <w:p w14:paraId="309F96D0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698319" w14:textId="77777777" w:rsidR="00D029D1" w:rsidRPr="000E73AD" w:rsidRDefault="00D029D1" w:rsidP="00C5582A">
            <w:pPr>
              <w:tabs>
                <w:tab w:val="clear" w:pos="680"/>
                <w:tab w:val="clear" w:pos="907"/>
                <w:tab w:val="left" w:pos="426"/>
              </w:tabs>
              <w:ind w:right="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E73A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BD7589B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6F1C55" w14:textId="77777777" w:rsidR="00D029D1" w:rsidRPr="000E73AD" w:rsidRDefault="00D029D1" w:rsidP="00C5582A">
            <w:pPr>
              <w:tabs>
                <w:tab w:val="clear" w:pos="680"/>
                <w:tab w:val="clear" w:pos="907"/>
                <w:tab w:val="left" w:pos="426"/>
              </w:tabs>
              <w:ind w:right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73A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49EC39E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C35CF6" w14:textId="77777777" w:rsidR="00D029D1" w:rsidRPr="000E73AD" w:rsidRDefault="00D029D1" w:rsidP="00C5582A">
            <w:pPr>
              <w:tabs>
                <w:tab w:val="clear" w:pos="680"/>
                <w:tab w:val="clear" w:pos="907"/>
                <w:tab w:val="left" w:pos="426"/>
              </w:tabs>
              <w:ind w:right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73A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D23E08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A28BB3" w14:textId="77777777" w:rsidR="00D029D1" w:rsidRPr="000E73AD" w:rsidRDefault="00D029D1" w:rsidP="00C5582A">
            <w:pPr>
              <w:tabs>
                <w:tab w:val="clear" w:pos="680"/>
                <w:tab w:val="clear" w:pos="907"/>
                <w:tab w:val="left" w:pos="426"/>
              </w:tabs>
              <w:ind w:right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73A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029D1" w:rsidRPr="000E73AD" w14:paraId="0A24EA23" w14:textId="77777777" w:rsidTr="00F5595A">
        <w:tc>
          <w:tcPr>
            <w:tcW w:w="3870" w:type="dxa"/>
          </w:tcPr>
          <w:p w14:paraId="3F76E61E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F66DE45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9E0F2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</w:tcPr>
          <w:p w14:paraId="50E7829F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8AFE61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</w:tcPr>
          <w:p w14:paraId="5B4DA94D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4D58D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0614F40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2A199A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D029D1" w:rsidRPr="000E73AD" w14:paraId="725042B8" w14:textId="77777777" w:rsidTr="00F5595A">
        <w:trPr>
          <w:trHeight w:val="425"/>
        </w:trPr>
        <w:tc>
          <w:tcPr>
            <w:tcW w:w="3870" w:type="dxa"/>
            <w:hideMark/>
          </w:tcPr>
          <w:p w14:paraId="4536F53D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3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</w:t>
            </w:r>
          </w:p>
          <w:p w14:paraId="686B0BA9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0E73A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</w:t>
            </w:r>
            <w:r w:rsidRPr="000E73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น้ำหนัก (ปรับลด)</w:t>
            </w:r>
          </w:p>
        </w:tc>
        <w:tc>
          <w:tcPr>
            <w:tcW w:w="270" w:type="dxa"/>
          </w:tcPr>
          <w:p w14:paraId="6DAB3ED0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5AB65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1DD2904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3AD">
              <w:rPr>
                <w:rFonts w:ascii="Angsana New" w:hAnsi="Angsana New"/>
                <w:b/>
                <w:bCs/>
                <w:sz w:val="30"/>
                <w:szCs w:val="30"/>
              </w:rPr>
              <w:t>1,321,901</w:t>
            </w:r>
          </w:p>
        </w:tc>
        <w:tc>
          <w:tcPr>
            <w:tcW w:w="360" w:type="dxa"/>
          </w:tcPr>
          <w:p w14:paraId="2C7B6ACD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BD06FA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37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FC169C2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37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3AD">
              <w:rPr>
                <w:rFonts w:ascii="Angsana New" w:hAnsi="Angsana New" w:hint="cs"/>
                <w:b/>
                <w:bCs/>
                <w:sz w:val="30"/>
                <w:szCs w:val="30"/>
              </w:rPr>
              <w:t>1,308,887</w:t>
            </w:r>
          </w:p>
        </w:tc>
        <w:tc>
          <w:tcPr>
            <w:tcW w:w="360" w:type="dxa"/>
          </w:tcPr>
          <w:p w14:paraId="0A02EF27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D5D12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9085455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3AD">
              <w:rPr>
                <w:rFonts w:ascii="Angsana New" w:hAnsi="Angsana New"/>
                <w:b/>
                <w:bCs/>
                <w:sz w:val="30"/>
                <w:szCs w:val="30"/>
              </w:rPr>
              <w:t>1,321,901</w:t>
            </w:r>
          </w:p>
        </w:tc>
        <w:tc>
          <w:tcPr>
            <w:tcW w:w="270" w:type="dxa"/>
          </w:tcPr>
          <w:p w14:paraId="1F97FDB9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ED6891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2D14BA8" w14:textId="77777777" w:rsidR="00D029D1" w:rsidRPr="000E73AD" w:rsidRDefault="00D029D1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3AD">
              <w:rPr>
                <w:rFonts w:ascii="Angsana New" w:hAnsi="Angsana New" w:hint="cs"/>
                <w:b/>
                <w:bCs/>
                <w:sz w:val="30"/>
                <w:szCs w:val="30"/>
              </w:rPr>
              <w:t>1,308,887</w:t>
            </w:r>
          </w:p>
        </w:tc>
      </w:tr>
      <w:tr w:rsidR="00A83162" w:rsidRPr="000E73AD" w14:paraId="68DE060B" w14:textId="77777777" w:rsidTr="00CE36AE">
        <w:trPr>
          <w:trHeight w:val="425"/>
        </w:trPr>
        <w:tc>
          <w:tcPr>
            <w:tcW w:w="3870" w:type="dxa"/>
            <w:hideMark/>
          </w:tcPr>
          <w:p w14:paraId="0C1C931E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3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0E73A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0E73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ขาดทุน) ต่อหุ้นปรับลด (บาท)</w:t>
            </w:r>
          </w:p>
        </w:tc>
        <w:tc>
          <w:tcPr>
            <w:tcW w:w="270" w:type="dxa"/>
          </w:tcPr>
          <w:p w14:paraId="3F44AC8E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9CA870" w14:textId="5B895911" w:rsidR="00A83162" w:rsidRPr="000E73AD" w:rsidRDefault="00F15194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3AD">
              <w:rPr>
                <w:rFonts w:ascii="Angsana New" w:hAnsi="Angsana New"/>
                <w:b/>
                <w:bCs/>
                <w:sz w:val="30"/>
                <w:szCs w:val="30"/>
              </w:rPr>
              <w:t>(0.1</w:t>
            </w:r>
            <w:r w:rsidR="00352F34">
              <w:rPr>
                <w:rFonts w:ascii="Angsana New" w:hAnsi="Angsana New"/>
                <w:b/>
                <w:bCs/>
                <w:sz w:val="30"/>
                <w:szCs w:val="30"/>
              </w:rPr>
              <w:t>05</w:t>
            </w:r>
            <w:r w:rsidRPr="000E73A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3CF6BD42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C76E62" w14:textId="20DE1C64" w:rsidR="00A83162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37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0.041</w:t>
            </w:r>
          </w:p>
        </w:tc>
        <w:tc>
          <w:tcPr>
            <w:tcW w:w="360" w:type="dxa"/>
          </w:tcPr>
          <w:p w14:paraId="5DE28489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035AED" w14:textId="054DE551" w:rsidR="00A83162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3AD">
              <w:rPr>
                <w:rFonts w:ascii="Angsana New" w:hAnsi="Angsana New"/>
                <w:b/>
                <w:bCs/>
                <w:sz w:val="30"/>
                <w:szCs w:val="30"/>
              </w:rPr>
              <w:t>(0.</w:t>
            </w:r>
            <w:r w:rsidR="00352F34">
              <w:rPr>
                <w:rFonts w:ascii="Angsana New" w:hAnsi="Angsana New"/>
                <w:b/>
                <w:bCs/>
                <w:sz w:val="30"/>
                <w:szCs w:val="30"/>
              </w:rPr>
              <w:t>094</w:t>
            </w:r>
            <w:r w:rsidRPr="000E73A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9C42A29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924E98" w14:textId="3EF64BFB" w:rsidR="00A83162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ind w:left="-2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0.048</w:t>
            </w:r>
          </w:p>
        </w:tc>
      </w:tr>
    </w:tbl>
    <w:p w14:paraId="1E567BD5" w14:textId="5E6BBAD3" w:rsidR="00A15B59" w:rsidRPr="000E73AD" w:rsidRDefault="00A15B5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65EB19B3" w14:textId="77777777" w:rsidR="00A15B59" w:rsidRPr="000E73AD" w:rsidRDefault="00A15B5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  <w:r w:rsidRPr="000E73AD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br w:type="page"/>
      </w:r>
    </w:p>
    <w:p w14:paraId="1F49D54C" w14:textId="4C13BC1F" w:rsidR="0076036B" w:rsidRPr="000E73AD" w:rsidRDefault="0076036B" w:rsidP="00A9166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0E73AD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lastRenderedPageBreak/>
        <w:t>เครื่องมือทางการเงิน</w:t>
      </w:r>
    </w:p>
    <w:p w14:paraId="6E8875C3" w14:textId="77777777" w:rsidR="0076036B" w:rsidRPr="000E73AD" w:rsidRDefault="0076036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041A99AD" w14:textId="77777777" w:rsidR="0076036B" w:rsidRPr="000E73AD" w:rsidRDefault="0076036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Cs w:val="30"/>
          <w:cs/>
        </w:rPr>
      </w:pPr>
      <w:r w:rsidRPr="000E73AD">
        <w:rPr>
          <w:rFonts w:asciiTheme="majorBidi" w:hAnsiTheme="majorBidi" w:cstheme="majorBidi"/>
          <w:szCs w:val="30"/>
          <w:cs/>
        </w:rPr>
        <w:t>มูลค่าตามบัญชีและมูลค่ายุติธรรม</w:t>
      </w:r>
      <w:r w:rsidRPr="000E73AD">
        <w:rPr>
          <w:rFonts w:asciiTheme="majorBidi" w:hAnsiTheme="majorBidi" w:cstheme="majorBidi"/>
          <w:szCs w:val="30"/>
        </w:rPr>
        <w:t xml:space="preserve"> </w:t>
      </w:r>
    </w:p>
    <w:p w14:paraId="0B86419D" w14:textId="77777777" w:rsidR="0076036B" w:rsidRPr="000E73AD" w:rsidRDefault="0076036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5DEFCA84" w14:textId="62363405" w:rsidR="006200DF" w:rsidRPr="000E73AD" w:rsidRDefault="0076036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Cs w:val="30"/>
        </w:rPr>
      </w:pPr>
      <w:r w:rsidRPr="000E73AD">
        <w:rPr>
          <w:rFonts w:asciiTheme="majorBidi" w:hAnsiTheme="majorBidi" w:cstheme="majorBidi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  <w:r w:rsidRPr="000E73AD">
        <w:rPr>
          <w:rFonts w:asciiTheme="majorBidi" w:hAnsiTheme="majorBidi" w:cstheme="majorBidi"/>
          <w:szCs w:val="30"/>
        </w:rPr>
        <w:t xml:space="preserve"> </w:t>
      </w:r>
    </w:p>
    <w:p w14:paraId="4DF44D2D" w14:textId="77777777" w:rsidR="003A6AFF" w:rsidRPr="000E73AD" w:rsidRDefault="003A6AFF" w:rsidP="00A9166C">
      <w:pPr>
        <w:ind w:right="-90"/>
        <w:rPr>
          <w:rFonts w:ascii="Angsana New" w:hAnsi="Angsana New"/>
          <w:sz w:val="24"/>
          <w:szCs w:val="24"/>
          <w:lang w:bidi="ar-SA"/>
        </w:rPr>
        <w:sectPr w:rsidR="003A6AFF" w:rsidRPr="000E73AD" w:rsidSect="00E30858">
          <w:headerReference w:type="even" r:id="rId26"/>
          <w:footerReference w:type="default" r:id="rId27"/>
          <w:headerReference w:type="first" r:id="rId2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72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72"/>
        <w:gridCol w:w="483"/>
        <w:gridCol w:w="265"/>
        <w:gridCol w:w="1324"/>
        <w:gridCol w:w="266"/>
        <w:gridCol w:w="1324"/>
        <w:gridCol w:w="266"/>
        <w:gridCol w:w="1222"/>
        <w:gridCol w:w="266"/>
        <w:gridCol w:w="1162"/>
        <w:gridCol w:w="42"/>
        <w:gridCol w:w="224"/>
        <w:gridCol w:w="46"/>
        <w:gridCol w:w="972"/>
        <w:gridCol w:w="253"/>
        <w:gridCol w:w="1018"/>
        <w:gridCol w:w="266"/>
        <w:gridCol w:w="1001"/>
        <w:gridCol w:w="17"/>
        <w:gridCol w:w="266"/>
        <w:gridCol w:w="272"/>
      </w:tblGrid>
      <w:tr w:rsidR="006200DF" w:rsidRPr="000E73AD" w14:paraId="3D462EB3" w14:textId="77777777" w:rsidTr="00BF3E1D">
        <w:trPr>
          <w:gridAfter w:val="3"/>
          <w:wAfter w:w="555" w:type="dxa"/>
          <w:trHeight w:val="290"/>
        </w:trPr>
        <w:tc>
          <w:tcPr>
            <w:tcW w:w="3772" w:type="dxa"/>
            <w:shd w:val="clear" w:color="auto" w:fill="auto"/>
            <w:vAlign w:val="bottom"/>
          </w:tcPr>
          <w:p w14:paraId="30419024" w14:textId="77777777" w:rsidR="006200DF" w:rsidRPr="000E73AD" w:rsidRDefault="006200DF" w:rsidP="00A9166C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483" w:type="dxa"/>
            <w:vAlign w:val="bottom"/>
          </w:tcPr>
          <w:p w14:paraId="5E4371EB" w14:textId="77777777" w:rsidR="006200DF" w:rsidRPr="000E73AD" w:rsidRDefault="006200DF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17" w:type="dxa"/>
            <w:gridSpan w:val="16"/>
            <w:vAlign w:val="bottom"/>
          </w:tcPr>
          <w:p w14:paraId="5C763117" w14:textId="77777777" w:rsidR="006200DF" w:rsidRPr="000E73AD" w:rsidRDefault="006200DF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E73AD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6200DF" w:rsidRPr="000E73AD" w14:paraId="07618A76" w14:textId="77777777" w:rsidTr="00BF3E1D">
        <w:trPr>
          <w:gridAfter w:val="3"/>
          <w:wAfter w:w="555" w:type="dxa"/>
          <w:trHeight w:val="290"/>
        </w:trPr>
        <w:tc>
          <w:tcPr>
            <w:tcW w:w="3772" w:type="dxa"/>
            <w:shd w:val="clear" w:color="auto" w:fill="auto"/>
            <w:vAlign w:val="bottom"/>
          </w:tcPr>
          <w:p w14:paraId="487A5FB8" w14:textId="77777777" w:rsidR="006200DF" w:rsidRPr="000E73AD" w:rsidRDefault="006200DF" w:rsidP="00A9166C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483" w:type="dxa"/>
            <w:vAlign w:val="bottom"/>
          </w:tcPr>
          <w:p w14:paraId="19B6F5C1" w14:textId="77777777" w:rsidR="006200DF" w:rsidRPr="000E73AD" w:rsidRDefault="006200DF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137" w:type="dxa"/>
            <w:gridSpan w:val="9"/>
            <w:vAlign w:val="bottom"/>
          </w:tcPr>
          <w:p w14:paraId="1AFEB3C6" w14:textId="77777777" w:rsidR="006200DF" w:rsidRPr="000E73AD" w:rsidRDefault="006200DF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0E73AD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3843716C" w14:textId="77777777" w:rsidR="006200DF" w:rsidRPr="000E73AD" w:rsidRDefault="006200DF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510" w:type="dxa"/>
            <w:gridSpan w:val="5"/>
            <w:vAlign w:val="bottom"/>
          </w:tcPr>
          <w:p w14:paraId="0E630272" w14:textId="77777777" w:rsidR="006200DF" w:rsidRPr="000E73AD" w:rsidRDefault="006200DF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0E73AD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0A4D91" w:rsidRPr="000E73AD" w14:paraId="558C1280" w14:textId="77777777" w:rsidTr="00BF3E1D">
        <w:trPr>
          <w:gridAfter w:val="1"/>
          <w:wAfter w:w="272" w:type="dxa"/>
          <w:trHeight w:val="290"/>
        </w:trPr>
        <w:tc>
          <w:tcPr>
            <w:tcW w:w="3772" w:type="dxa"/>
            <w:shd w:val="clear" w:color="auto" w:fill="auto"/>
            <w:vAlign w:val="bottom"/>
          </w:tcPr>
          <w:p w14:paraId="44098970" w14:textId="4A92CAE7" w:rsidR="000A4D91" w:rsidRPr="000E73AD" w:rsidRDefault="000A4D91" w:rsidP="00A9166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0E73A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510326" w:rsidRPr="000E73A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510326" w:rsidRPr="000E73A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="00002511" w:rsidRPr="000E73A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002511" w:rsidRPr="000E73A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483" w:type="dxa"/>
            <w:vAlign w:val="bottom"/>
          </w:tcPr>
          <w:p w14:paraId="3CEA6CD9" w14:textId="6B5C7A11" w:rsidR="000A4D91" w:rsidRPr="000E73AD" w:rsidRDefault="000A4D91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2E8EDF1C" w14:textId="77777777" w:rsidR="000A4D91" w:rsidRPr="000E73AD" w:rsidRDefault="000A4D91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4" w:type="dxa"/>
            <w:vAlign w:val="bottom"/>
          </w:tcPr>
          <w:p w14:paraId="3A11F7A2" w14:textId="77777777" w:rsidR="000A4D91" w:rsidRPr="000E73AD" w:rsidRDefault="000A4D91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73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66" w:type="dxa"/>
          </w:tcPr>
          <w:p w14:paraId="5E55E01C" w14:textId="77777777" w:rsidR="000A4D91" w:rsidRPr="000E73AD" w:rsidRDefault="000A4D91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1F837F58" w14:textId="77777777" w:rsidR="000A4D91" w:rsidRPr="000E73AD" w:rsidRDefault="000A4D91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73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2B91F66" w14:textId="77777777" w:rsidR="000A4D91" w:rsidRPr="000E73AD" w:rsidRDefault="000A4D91" w:rsidP="00A9166C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62F64A05" w14:textId="77777777" w:rsidR="000A4D91" w:rsidRPr="000E73AD" w:rsidRDefault="000A4D91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E73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  <w:r w:rsidRPr="000E73AD">
              <w:rPr>
                <w:rFonts w:ascii="Angsana New" w:hAnsi="Angsana New"/>
                <w:sz w:val="24"/>
                <w:szCs w:val="24"/>
                <w:lang w:bidi="th-TH"/>
              </w:rPr>
              <w:t xml:space="preserve"> - </w:t>
            </w:r>
            <w:r w:rsidRPr="000E73AD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D8283FA" w14:textId="77777777" w:rsidR="000A4D91" w:rsidRPr="000E73AD" w:rsidRDefault="000A4D91" w:rsidP="00A9166C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30DBF59" w14:textId="77777777" w:rsidR="000A4D91" w:rsidRPr="000E73AD" w:rsidRDefault="000A4D91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73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66" w:type="dxa"/>
            <w:gridSpan w:val="2"/>
          </w:tcPr>
          <w:p w14:paraId="317295A5" w14:textId="77777777" w:rsidR="000A4D91" w:rsidRPr="000E73AD" w:rsidRDefault="000A4D91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18" w:type="dxa"/>
            <w:gridSpan w:val="2"/>
            <w:vAlign w:val="bottom"/>
          </w:tcPr>
          <w:p w14:paraId="13E3AC64" w14:textId="77777777" w:rsidR="000A4D91" w:rsidRPr="000E73AD" w:rsidRDefault="000A4D91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0E73AD">
              <w:rPr>
                <w:rFonts w:ascii="Angsana New" w:hAnsi="Angsana New"/>
                <w:sz w:val="24"/>
                <w:szCs w:val="24"/>
              </w:rPr>
              <w:t xml:space="preserve"> 1</w:t>
            </w:r>
          </w:p>
        </w:tc>
        <w:tc>
          <w:tcPr>
            <w:tcW w:w="253" w:type="dxa"/>
          </w:tcPr>
          <w:p w14:paraId="20593CD1" w14:textId="77777777" w:rsidR="000A4D91" w:rsidRPr="000E73AD" w:rsidRDefault="000A4D91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18" w:type="dxa"/>
            <w:vAlign w:val="bottom"/>
          </w:tcPr>
          <w:p w14:paraId="1A7ED227" w14:textId="77777777" w:rsidR="000A4D91" w:rsidRPr="000E73AD" w:rsidRDefault="000A4D91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0E73AD">
              <w:rPr>
                <w:rFonts w:ascii="Angsana New" w:hAnsi="Angsana New"/>
                <w:sz w:val="24"/>
                <w:szCs w:val="24"/>
              </w:rPr>
              <w:t xml:space="preserve"> 2</w:t>
            </w:r>
          </w:p>
        </w:tc>
        <w:tc>
          <w:tcPr>
            <w:tcW w:w="266" w:type="dxa"/>
          </w:tcPr>
          <w:p w14:paraId="0E50ECCD" w14:textId="77777777" w:rsidR="000A4D91" w:rsidRPr="000E73AD" w:rsidRDefault="000A4D91" w:rsidP="00A9166C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8" w:type="dxa"/>
            <w:gridSpan w:val="2"/>
            <w:vAlign w:val="bottom"/>
          </w:tcPr>
          <w:p w14:paraId="519924A7" w14:textId="77777777" w:rsidR="000A4D91" w:rsidRPr="000E73AD" w:rsidRDefault="000A4D91" w:rsidP="00A9166C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Pr="000E73AD">
              <w:rPr>
                <w:rFonts w:ascii="Angsana New" w:hAnsi="Angsana New"/>
                <w:sz w:val="24"/>
                <w:szCs w:val="24"/>
              </w:rPr>
              <w:t xml:space="preserve"> 3</w:t>
            </w:r>
          </w:p>
        </w:tc>
        <w:tc>
          <w:tcPr>
            <w:tcW w:w="266" w:type="dxa"/>
          </w:tcPr>
          <w:p w14:paraId="7B1FECA3" w14:textId="77777777" w:rsidR="000A4D91" w:rsidRPr="000E73AD" w:rsidRDefault="000A4D91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0A4D91" w:rsidRPr="000E73AD" w14:paraId="53466FF6" w14:textId="77777777" w:rsidTr="00BF3E1D">
        <w:trPr>
          <w:gridAfter w:val="3"/>
          <w:wAfter w:w="555" w:type="dxa"/>
          <w:trHeight w:val="290"/>
        </w:trPr>
        <w:tc>
          <w:tcPr>
            <w:tcW w:w="3772" w:type="dxa"/>
            <w:shd w:val="clear" w:color="auto" w:fill="auto"/>
          </w:tcPr>
          <w:p w14:paraId="79AE8CB7" w14:textId="77777777" w:rsidR="000A4D91" w:rsidRPr="000E73AD" w:rsidRDefault="000A4D91" w:rsidP="00A9166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483" w:type="dxa"/>
          </w:tcPr>
          <w:p w14:paraId="38594EFA" w14:textId="77777777" w:rsidR="000A4D91" w:rsidRPr="000E73AD" w:rsidRDefault="000A4D91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917" w:type="dxa"/>
            <w:gridSpan w:val="16"/>
          </w:tcPr>
          <w:p w14:paraId="5537A875" w14:textId="771D1D14" w:rsidR="000A4D91" w:rsidRPr="000E73AD" w:rsidRDefault="000A4D91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  <w:r w:rsidRPr="000E73AD"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  <w:t>(</w:t>
            </w:r>
            <w:r w:rsidRPr="000E73AD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0E73AD"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0A4D91" w:rsidRPr="000E73AD" w14:paraId="556655E3" w14:textId="77777777" w:rsidTr="00BF3E1D">
        <w:trPr>
          <w:gridAfter w:val="1"/>
          <w:wAfter w:w="272" w:type="dxa"/>
          <w:trHeight w:val="290"/>
        </w:trPr>
        <w:tc>
          <w:tcPr>
            <w:tcW w:w="3772" w:type="dxa"/>
            <w:shd w:val="clear" w:color="auto" w:fill="auto"/>
          </w:tcPr>
          <w:p w14:paraId="504219F1" w14:textId="77777777" w:rsidR="000A4D91" w:rsidRPr="000E73AD" w:rsidRDefault="000A4D91" w:rsidP="00A9166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0E73A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83" w:type="dxa"/>
          </w:tcPr>
          <w:p w14:paraId="12EA09C5" w14:textId="77777777" w:rsidR="000A4D91" w:rsidRPr="000E73AD" w:rsidRDefault="000A4D91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19B9A138" w14:textId="77777777" w:rsidR="000A4D91" w:rsidRPr="000E73AD" w:rsidRDefault="000A4D91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</w:tcPr>
          <w:p w14:paraId="016AA276" w14:textId="77777777" w:rsidR="000A4D91" w:rsidRPr="000E73AD" w:rsidRDefault="000A4D91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72E7366C" w14:textId="77777777" w:rsidR="000A4D91" w:rsidRPr="000E73AD" w:rsidRDefault="000A4D91" w:rsidP="00A916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14:paraId="2B1FB7DC" w14:textId="77777777" w:rsidR="000A4D91" w:rsidRPr="000E73AD" w:rsidRDefault="000A4D91" w:rsidP="00A916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14:paraId="7ADD4437" w14:textId="77777777" w:rsidR="000A4D91" w:rsidRPr="000E73AD" w:rsidRDefault="000A4D91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shd w:val="clear" w:color="auto" w:fill="auto"/>
          </w:tcPr>
          <w:p w14:paraId="158EF542" w14:textId="77777777" w:rsidR="000A4D91" w:rsidRPr="000E73AD" w:rsidRDefault="000A4D91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14:paraId="2863A172" w14:textId="77777777" w:rsidR="000A4D91" w:rsidRPr="000E73AD" w:rsidRDefault="000A4D91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11355C4C" w14:textId="77777777" w:rsidR="000A4D91" w:rsidRPr="000E73AD" w:rsidRDefault="000A4D91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  <w:gridSpan w:val="2"/>
          </w:tcPr>
          <w:p w14:paraId="472286D5" w14:textId="77777777" w:rsidR="000A4D91" w:rsidRPr="000E73AD" w:rsidRDefault="000A4D91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129B6E33" w14:textId="77777777" w:rsidR="000A4D91" w:rsidRPr="000E73AD" w:rsidRDefault="000A4D91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dxa"/>
          </w:tcPr>
          <w:p w14:paraId="6FDF65AE" w14:textId="77777777" w:rsidR="000A4D91" w:rsidRPr="000E73AD" w:rsidRDefault="000A4D91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684CA52B" w14:textId="77777777" w:rsidR="000A4D91" w:rsidRPr="000E73AD" w:rsidRDefault="000A4D91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5F693E42" w14:textId="77777777" w:rsidR="000A4D91" w:rsidRPr="000E73AD" w:rsidRDefault="000A4D91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6386496F" w14:textId="77777777" w:rsidR="000A4D91" w:rsidRPr="000E73AD" w:rsidRDefault="000A4D91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31BC10E6" w14:textId="77777777" w:rsidR="000A4D91" w:rsidRPr="000E73AD" w:rsidRDefault="000A4D91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347E1" w:rsidRPr="000E73AD" w14:paraId="4F28B827" w14:textId="77777777" w:rsidTr="00BF3E1D">
        <w:trPr>
          <w:gridAfter w:val="1"/>
          <w:wAfter w:w="272" w:type="dxa"/>
          <w:trHeight w:val="290"/>
        </w:trPr>
        <w:tc>
          <w:tcPr>
            <w:tcW w:w="3772" w:type="dxa"/>
            <w:shd w:val="clear" w:color="auto" w:fill="auto"/>
          </w:tcPr>
          <w:p w14:paraId="7069E2FA" w14:textId="13D74C10" w:rsidR="004347E1" w:rsidRPr="000E73AD" w:rsidRDefault="004347E1" w:rsidP="00A9166C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0E73A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483" w:type="dxa"/>
          </w:tcPr>
          <w:p w14:paraId="293575C0" w14:textId="77777777" w:rsidR="004347E1" w:rsidRPr="000E73AD" w:rsidRDefault="004347E1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42532841" w14:textId="77777777" w:rsidR="004347E1" w:rsidRPr="000E73AD" w:rsidRDefault="004347E1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</w:tcPr>
          <w:p w14:paraId="0B3C20CF" w14:textId="761A8D5B" w:rsidR="004347E1" w:rsidRPr="000E73AD" w:rsidRDefault="004347E1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1CC34B7D" w14:textId="77777777" w:rsidR="004347E1" w:rsidRPr="000E73AD" w:rsidRDefault="004347E1" w:rsidP="00A916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14:paraId="0B33CD49" w14:textId="73ADC149" w:rsidR="004347E1" w:rsidRPr="000E73AD" w:rsidRDefault="004347E1" w:rsidP="00A916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25,000</w:t>
            </w:r>
          </w:p>
        </w:tc>
        <w:tc>
          <w:tcPr>
            <w:tcW w:w="266" w:type="dxa"/>
            <w:shd w:val="clear" w:color="auto" w:fill="auto"/>
          </w:tcPr>
          <w:p w14:paraId="5D5718F3" w14:textId="77777777" w:rsidR="004347E1" w:rsidRPr="000E73AD" w:rsidRDefault="004347E1" w:rsidP="00A9166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shd w:val="clear" w:color="auto" w:fill="auto"/>
          </w:tcPr>
          <w:p w14:paraId="7164FB4A" w14:textId="6BDCF6A4" w:rsidR="004347E1" w:rsidRPr="000E73AD" w:rsidRDefault="004347E1" w:rsidP="00A9166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A093DFE" w14:textId="77777777" w:rsidR="004347E1" w:rsidRPr="000E73AD" w:rsidRDefault="004347E1" w:rsidP="00A9166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5F9C19B4" w14:textId="16EEEBCA" w:rsidR="004347E1" w:rsidRPr="000E73AD" w:rsidRDefault="004347E1" w:rsidP="00A9166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25,000</w:t>
            </w:r>
          </w:p>
        </w:tc>
        <w:tc>
          <w:tcPr>
            <w:tcW w:w="266" w:type="dxa"/>
            <w:gridSpan w:val="2"/>
          </w:tcPr>
          <w:p w14:paraId="029305D5" w14:textId="77777777" w:rsidR="004347E1" w:rsidRPr="000E73AD" w:rsidRDefault="004347E1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5D535E05" w14:textId="723F2A13" w:rsidR="004347E1" w:rsidRPr="000E73AD" w:rsidRDefault="00B467D7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73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</w:tcPr>
          <w:p w14:paraId="624AD503" w14:textId="77777777" w:rsidR="004347E1" w:rsidRPr="000E73AD" w:rsidRDefault="004347E1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18" w:type="dxa"/>
          </w:tcPr>
          <w:p w14:paraId="6BDAB3D9" w14:textId="3376DE69" w:rsidR="004347E1" w:rsidRPr="000E73AD" w:rsidRDefault="00B467D7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73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66" w:type="dxa"/>
          </w:tcPr>
          <w:p w14:paraId="40326AEB" w14:textId="77777777" w:rsidR="004347E1" w:rsidRPr="000E73AD" w:rsidRDefault="004347E1" w:rsidP="00A9166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693C802D" w14:textId="66D861BF" w:rsidR="004347E1" w:rsidRPr="000E73AD" w:rsidRDefault="004347E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25,000</w:t>
            </w:r>
          </w:p>
        </w:tc>
        <w:tc>
          <w:tcPr>
            <w:tcW w:w="266" w:type="dxa"/>
          </w:tcPr>
          <w:p w14:paraId="510E3123" w14:textId="77777777" w:rsidR="004347E1" w:rsidRPr="000E73AD" w:rsidRDefault="004347E1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347E1" w:rsidRPr="000E73AD" w14:paraId="427B5EB3" w14:textId="77777777" w:rsidTr="00BF3E1D">
        <w:trPr>
          <w:gridAfter w:val="1"/>
          <w:wAfter w:w="272" w:type="dxa"/>
          <w:trHeight w:val="290"/>
        </w:trPr>
        <w:tc>
          <w:tcPr>
            <w:tcW w:w="3772" w:type="dxa"/>
            <w:shd w:val="clear" w:color="auto" w:fill="auto"/>
          </w:tcPr>
          <w:p w14:paraId="682D880F" w14:textId="5090D37D" w:rsidR="004347E1" w:rsidRPr="000E73AD" w:rsidRDefault="004347E1" w:rsidP="00A9166C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0E73A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483" w:type="dxa"/>
          </w:tcPr>
          <w:p w14:paraId="35C983C3" w14:textId="77777777" w:rsidR="004347E1" w:rsidRPr="000E73AD" w:rsidRDefault="004347E1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74C8585D" w14:textId="77777777" w:rsidR="004347E1" w:rsidRPr="000E73AD" w:rsidRDefault="004347E1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</w:tcPr>
          <w:p w14:paraId="44F2E8BD" w14:textId="702E7995" w:rsidR="004347E1" w:rsidRPr="000E73AD" w:rsidRDefault="00B467D7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73AD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66" w:type="dxa"/>
          </w:tcPr>
          <w:p w14:paraId="35D7655D" w14:textId="77777777" w:rsidR="004347E1" w:rsidRPr="000E73AD" w:rsidRDefault="004347E1" w:rsidP="00A916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14:paraId="23587E4C" w14:textId="162AD387" w:rsidR="004347E1" w:rsidRPr="000E73AD" w:rsidRDefault="004347E1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4F1F776" w14:textId="77777777" w:rsidR="004347E1" w:rsidRPr="000E73AD" w:rsidRDefault="004347E1" w:rsidP="00A9166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shd w:val="clear" w:color="auto" w:fill="auto"/>
          </w:tcPr>
          <w:p w14:paraId="21AF3925" w14:textId="249DC9C7" w:rsidR="004347E1" w:rsidRPr="000E73AD" w:rsidRDefault="00B467D7" w:rsidP="00A9166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A2FFAA9" w14:textId="77777777" w:rsidR="004347E1" w:rsidRPr="000E73AD" w:rsidRDefault="004347E1" w:rsidP="00A9166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7DB00466" w14:textId="2F9DD68C" w:rsidR="004347E1" w:rsidRPr="000E73AD" w:rsidRDefault="00B467D7" w:rsidP="00A9166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66" w:type="dxa"/>
            <w:gridSpan w:val="2"/>
          </w:tcPr>
          <w:p w14:paraId="64A5C98B" w14:textId="77777777" w:rsidR="004347E1" w:rsidRPr="000E73AD" w:rsidRDefault="004347E1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4731C984" w14:textId="3E7CD067" w:rsidR="004347E1" w:rsidRPr="000E73AD" w:rsidRDefault="00B467D7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73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</w:tcPr>
          <w:p w14:paraId="5C0C95A2" w14:textId="77777777" w:rsidR="004347E1" w:rsidRPr="000E73AD" w:rsidRDefault="004347E1" w:rsidP="00A9166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18" w:type="dxa"/>
          </w:tcPr>
          <w:p w14:paraId="69D54908" w14:textId="6D34DC9D" w:rsidR="004347E1" w:rsidRPr="000E73AD" w:rsidRDefault="00B467D7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73AD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66" w:type="dxa"/>
          </w:tcPr>
          <w:p w14:paraId="365FA84D" w14:textId="77777777" w:rsidR="004347E1" w:rsidRPr="000E73AD" w:rsidRDefault="004347E1" w:rsidP="00A9166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0EC85723" w14:textId="626E105E" w:rsidR="004347E1" w:rsidRPr="000E73AD" w:rsidRDefault="00B467D7" w:rsidP="00A9166C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36C37FEE" w14:textId="77777777" w:rsidR="004347E1" w:rsidRPr="000E73AD" w:rsidRDefault="004347E1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347E1" w:rsidRPr="000E73AD" w14:paraId="421F810D" w14:textId="77777777" w:rsidTr="00BF3E1D">
        <w:trPr>
          <w:gridAfter w:val="1"/>
          <w:wAfter w:w="272" w:type="dxa"/>
          <w:trHeight w:val="290"/>
        </w:trPr>
        <w:tc>
          <w:tcPr>
            <w:tcW w:w="3772" w:type="dxa"/>
            <w:shd w:val="clear" w:color="auto" w:fill="auto"/>
          </w:tcPr>
          <w:p w14:paraId="2621870A" w14:textId="09C3F9DE" w:rsidR="004347E1" w:rsidRPr="000E73AD" w:rsidRDefault="004347E1" w:rsidP="00A9166C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0E73A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483" w:type="dxa"/>
          </w:tcPr>
          <w:p w14:paraId="6F4660A6" w14:textId="77777777" w:rsidR="004347E1" w:rsidRPr="000E73AD" w:rsidRDefault="004347E1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0786AC88" w14:textId="77777777" w:rsidR="004347E1" w:rsidRPr="000E73AD" w:rsidRDefault="004347E1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14:paraId="54959F91" w14:textId="41FB327A" w:rsidR="004347E1" w:rsidRPr="000E73AD" w:rsidRDefault="00B467D7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E73AD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6" w:type="dxa"/>
          </w:tcPr>
          <w:p w14:paraId="0B17666E" w14:textId="77777777" w:rsidR="004347E1" w:rsidRPr="000E73AD" w:rsidRDefault="004347E1" w:rsidP="00A916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C13AE4" w14:textId="04018E2E" w:rsidR="004347E1" w:rsidRPr="000E73AD" w:rsidRDefault="004347E1" w:rsidP="00A916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E73AD">
              <w:rPr>
                <w:rFonts w:ascii="Angsana New" w:hAnsi="Angsana New"/>
                <w:b/>
                <w:bCs/>
                <w:sz w:val="24"/>
                <w:szCs w:val="24"/>
              </w:rPr>
              <w:t>25,000</w:t>
            </w:r>
          </w:p>
        </w:tc>
        <w:tc>
          <w:tcPr>
            <w:tcW w:w="266" w:type="dxa"/>
            <w:shd w:val="clear" w:color="auto" w:fill="auto"/>
          </w:tcPr>
          <w:p w14:paraId="5EFD07C1" w14:textId="77777777" w:rsidR="004347E1" w:rsidRPr="000E73AD" w:rsidRDefault="004347E1" w:rsidP="00A9166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1F6988" w14:textId="54529BC7" w:rsidR="004347E1" w:rsidRPr="000E73AD" w:rsidRDefault="00B467D7" w:rsidP="00A9166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E73AD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C2047E5" w14:textId="77777777" w:rsidR="004347E1" w:rsidRPr="000E73AD" w:rsidRDefault="004347E1" w:rsidP="00A9166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72EC98" w14:textId="28FF8242" w:rsidR="004347E1" w:rsidRPr="000E73AD" w:rsidRDefault="00B467D7" w:rsidP="00A9166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E73AD">
              <w:rPr>
                <w:rFonts w:ascii="Angsana New" w:hAnsi="Angsana New"/>
                <w:b/>
                <w:bCs/>
                <w:sz w:val="24"/>
                <w:szCs w:val="24"/>
              </w:rPr>
              <w:t>25,001</w:t>
            </w:r>
          </w:p>
        </w:tc>
        <w:tc>
          <w:tcPr>
            <w:tcW w:w="266" w:type="dxa"/>
            <w:gridSpan w:val="2"/>
          </w:tcPr>
          <w:p w14:paraId="0CEB32E0" w14:textId="77777777" w:rsidR="004347E1" w:rsidRPr="000E73AD" w:rsidRDefault="004347E1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360B82EF" w14:textId="77777777" w:rsidR="004347E1" w:rsidRPr="000E73AD" w:rsidRDefault="004347E1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dxa"/>
          </w:tcPr>
          <w:p w14:paraId="72AAD034" w14:textId="77777777" w:rsidR="004347E1" w:rsidRPr="000E73AD" w:rsidRDefault="004347E1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1E0262BD" w14:textId="77777777" w:rsidR="004347E1" w:rsidRPr="000E73AD" w:rsidRDefault="004347E1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5C92AC46" w14:textId="77777777" w:rsidR="004347E1" w:rsidRPr="000E73AD" w:rsidRDefault="004347E1" w:rsidP="00A9166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01E7DB71" w14:textId="66E85207" w:rsidR="004347E1" w:rsidRPr="000E73AD" w:rsidRDefault="004347E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36DA21A5" w14:textId="77777777" w:rsidR="004347E1" w:rsidRPr="000E73AD" w:rsidRDefault="004347E1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3028C" w:rsidRPr="000E73AD" w14:paraId="456EDAB0" w14:textId="77777777" w:rsidTr="00BF3E1D">
        <w:trPr>
          <w:gridAfter w:val="1"/>
          <w:wAfter w:w="272" w:type="dxa"/>
          <w:trHeight w:val="290"/>
        </w:trPr>
        <w:tc>
          <w:tcPr>
            <w:tcW w:w="3772" w:type="dxa"/>
            <w:shd w:val="clear" w:color="auto" w:fill="auto"/>
          </w:tcPr>
          <w:p w14:paraId="4DA6B88C" w14:textId="77777777" w:rsidR="0033028C" w:rsidRPr="000E73AD" w:rsidRDefault="0033028C" w:rsidP="00A9166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483" w:type="dxa"/>
          </w:tcPr>
          <w:p w14:paraId="1002B11F" w14:textId="77777777" w:rsidR="0033028C" w:rsidRPr="000E73AD" w:rsidRDefault="0033028C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0"/>
                <w:lang w:val="en-US" w:bidi="th-TH"/>
              </w:rPr>
            </w:pPr>
          </w:p>
        </w:tc>
        <w:tc>
          <w:tcPr>
            <w:tcW w:w="265" w:type="dxa"/>
          </w:tcPr>
          <w:p w14:paraId="2435B3F8" w14:textId="77777777" w:rsidR="0033028C" w:rsidRPr="000E73AD" w:rsidRDefault="0033028C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3B45EF0F" w14:textId="77777777" w:rsidR="0033028C" w:rsidRPr="000E73AD" w:rsidRDefault="0033028C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66" w:type="dxa"/>
          </w:tcPr>
          <w:p w14:paraId="04F0F49C" w14:textId="77777777" w:rsidR="0033028C" w:rsidRPr="000E73AD" w:rsidRDefault="0033028C" w:rsidP="00A916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  <w:shd w:val="clear" w:color="auto" w:fill="auto"/>
          </w:tcPr>
          <w:p w14:paraId="2AE4B633" w14:textId="77777777" w:rsidR="0033028C" w:rsidRPr="000E73AD" w:rsidRDefault="0033028C" w:rsidP="00A916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66" w:type="dxa"/>
            <w:shd w:val="clear" w:color="auto" w:fill="auto"/>
          </w:tcPr>
          <w:p w14:paraId="232E9ED7" w14:textId="77777777" w:rsidR="0033028C" w:rsidRPr="000E73AD" w:rsidRDefault="0033028C" w:rsidP="00A9166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double" w:sz="4" w:space="0" w:color="auto"/>
            </w:tcBorders>
            <w:shd w:val="clear" w:color="auto" w:fill="auto"/>
          </w:tcPr>
          <w:p w14:paraId="4E906F8D" w14:textId="77777777" w:rsidR="0033028C" w:rsidRPr="000E73AD" w:rsidRDefault="0033028C" w:rsidP="00A9166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66" w:type="dxa"/>
            <w:shd w:val="clear" w:color="auto" w:fill="auto"/>
          </w:tcPr>
          <w:p w14:paraId="16145F13" w14:textId="77777777" w:rsidR="0033028C" w:rsidRPr="000E73AD" w:rsidRDefault="0033028C" w:rsidP="00A9166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  <w:shd w:val="clear" w:color="auto" w:fill="auto"/>
          </w:tcPr>
          <w:p w14:paraId="26901021" w14:textId="77777777" w:rsidR="0033028C" w:rsidRPr="000E73AD" w:rsidRDefault="0033028C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66" w:type="dxa"/>
            <w:gridSpan w:val="2"/>
          </w:tcPr>
          <w:p w14:paraId="7FC78C9D" w14:textId="77777777" w:rsidR="0033028C" w:rsidRPr="000E73AD" w:rsidRDefault="0033028C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1018" w:type="dxa"/>
            <w:gridSpan w:val="2"/>
          </w:tcPr>
          <w:p w14:paraId="256A5FF1" w14:textId="77777777" w:rsidR="0033028C" w:rsidRPr="000E73AD" w:rsidRDefault="0033028C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53" w:type="dxa"/>
          </w:tcPr>
          <w:p w14:paraId="7CEF7298" w14:textId="77777777" w:rsidR="0033028C" w:rsidRPr="000E73AD" w:rsidRDefault="0033028C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1018" w:type="dxa"/>
          </w:tcPr>
          <w:p w14:paraId="090C2D74" w14:textId="77777777" w:rsidR="0033028C" w:rsidRPr="000E73AD" w:rsidRDefault="0033028C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66" w:type="dxa"/>
          </w:tcPr>
          <w:p w14:paraId="333874E9" w14:textId="77777777" w:rsidR="0033028C" w:rsidRPr="000E73AD" w:rsidRDefault="0033028C" w:rsidP="00A9166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8" w:type="dxa"/>
            <w:gridSpan w:val="2"/>
          </w:tcPr>
          <w:p w14:paraId="17E9EA36" w14:textId="77777777" w:rsidR="0033028C" w:rsidRPr="000E73AD" w:rsidRDefault="0033028C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6" w:type="dxa"/>
          </w:tcPr>
          <w:p w14:paraId="03CACBC0" w14:textId="77777777" w:rsidR="0033028C" w:rsidRPr="000E73AD" w:rsidRDefault="0033028C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</w:tr>
      <w:tr w:rsidR="0033028C" w:rsidRPr="000E73AD" w14:paraId="58B41638" w14:textId="77777777" w:rsidTr="00BF3E1D">
        <w:trPr>
          <w:gridAfter w:val="1"/>
          <w:wAfter w:w="272" w:type="dxa"/>
          <w:trHeight w:val="290"/>
        </w:trPr>
        <w:tc>
          <w:tcPr>
            <w:tcW w:w="3772" w:type="dxa"/>
            <w:shd w:val="clear" w:color="auto" w:fill="auto"/>
          </w:tcPr>
          <w:p w14:paraId="48C8596B" w14:textId="77777777" w:rsidR="0033028C" w:rsidRPr="000E73AD" w:rsidRDefault="0033028C" w:rsidP="00A9166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0E73A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483" w:type="dxa"/>
          </w:tcPr>
          <w:p w14:paraId="491B42A6" w14:textId="77777777" w:rsidR="0033028C" w:rsidRPr="000E73AD" w:rsidRDefault="0033028C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57470CCF" w14:textId="77777777" w:rsidR="0033028C" w:rsidRPr="000E73AD" w:rsidRDefault="0033028C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</w:tcPr>
          <w:p w14:paraId="5BC33FC2" w14:textId="77777777" w:rsidR="0033028C" w:rsidRPr="000E73AD" w:rsidRDefault="0033028C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6C71D828" w14:textId="77777777" w:rsidR="0033028C" w:rsidRPr="000E73AD" w:rsidRDefault="0033028C" w:rsidP="00A916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14:paraId="667E58D6" w14:textId="77777777" w:rsidR="0033028C" w:rsidRPr="000E73AD" w:rsidRDefault="0033028C" w:rsidP="00A916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14:paraId="1822EF93" w14:textId="77777777" w:rsidR="0033028C" w:rsidRPr="000E73AD" w:rsidRDefault="0033028C" w:rsidP="00A9166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shd w:val="clear" w:color="auto" w:fill="auto"/>
          </w:tcPr>
          <w:p w14:paraId="0F4D881D" w14:textId="77777777" w:rsidR="0033028C" w:rsidRPr="000E73AD" w:rsidRDefault="0033028C" w:rsidP="00A9166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14:paraId="2C6B6C5F" w14:textId="77777777" w:rsidR="0033028C" w:rsidRPr="000E73AD" w:rsidRDefault="0033028C" w:rsidP="00A9166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302935F4" w14:textId="77777777" w:rsidR="0033028C" w:rsidRPr="000E73AD" w:rsidRDefault="0033028C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  <w:gridSpan w:val="2"/>
          </w:tcPr>
          <w:p w14:paraId="3807A962" w14:textId="77777777" w:rsidR="0033028C" w:rsidRPr="000E73AD" w:rsidRDefault="0033028C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18F9E2FB" w14:textId="77777777" w:rsidR="0033028C" w:rsidRPr="000E73AD" w:rsidRDefault="0033028C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dxa"/>
          </w:tcPr>
          <w:p w14:paraId="45856A82" w14:textId="77777777" w:rsidR="0033028C" w:rsidRPr="000E73AD" w:rsidRDefault="0033028C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2A53E754" w14:textId="77777777" w:rsidR="0033028C" w:rsidRPr="000E73AD" w:rsidRDefault="0033028C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6FDE3CC8" w14:textId="77777777" w:rsidR="0033028C" w:rsidRPr="000E73AD" w:rsidRDefault="0033028C" w:rsidP="00A9166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3BCEB87F" w14:textId="77777777" w:rsidR="0033028C" w:rsidRPr="000E73AD" w:rsidRDefault="0033028C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0488B316" w14:textId="77777777" w:rsidR="0033028C" w:rsidRPr="000E73AD" w:rsidRDefault="0033028C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27E4E" w:rsidRPr="000E73AD" w14:paraId="7F9E2318" w14:textId="77777777" w:rsidTr="002C2CDC">
        <w:trPr>
          <w:gridAfter w:val="1"/>
          <w:wAfter w:w="272" w:type="dxa"/>
          <w:trHeight w:val="290"/>
        </w:trPr>
        <w:tc>
          <w:tcPr>
            <w:tcW w:w="3772" w:type="dxa"/>
            <w:shd w:val="clear" w:color="auto" w:fill="auto"/>
          </w:tcPr>
          <w:p w14:paraId="032E7215" w14:textId="77777777" w:rsidR="00D27E4E" w:rsidRPr="000E73AD" w:rsidRDefault="00D27E4E" w:rsidP="00A9166C">
            <w:pPr>
              <w:ind w:left="-14" w:right="-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73AD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เงินเบิกเกินบัญชีธนาคารและเงินกู้ยืม</w:t>
            </w:r>
          </w:p>
          <w:p w14:paraId="0FC55AD5" w14:textId="233E712D" w:rsidR="00D27E4E" w:rsidRPr="000E73AD" w:rsidRDefault="00D27E4E" w:rsidP="00A9166C">
            <w:pPr>
              <w:ind w:left="70" w:right="-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73AD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ระยะสั้นจากสถาบันการเงิน</w:t>
            </w:r>
          </w:p>
        </w:tc>
        <w:tc>
          <w:tcPr>
            <w:tcW w:w="483" w:type="dxa"/>
          </w:tcPr>
          <w:p w14:paraId="213A53DB" w14:textId="77777777" w:rsidR="00D27E4E" w:rsidRPr="000E73AD" w:rsidRDefault="00D27E4E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4FB54373" w14:textId="77777777" w:rsidR="00D27E4E" w:rsidRPr="000E73AD" w:rsidRDefault="00D27E4E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</w:tcPr>
          <w:p w14:paraId="0607E64A" w14:textId="77777777" w:rsidR="00D27E4E" w:rsidRPr="000E73AD" w:rsidRDefault="00D27E4E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  <w:p w14:paraId="77E96FFC" w14:textId="781A4C5E" w:rsidR="00D27E4E" w:rsidRPr="000E73AD" w:rsidRDefault="00D27E4E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  <w:vAlign w:val="bottom"/>
          </w:tcPr>
          <w:p w14:paraId="517A1540" w14:textId="77777777" w:rsidR="00D27E4E" w:rsidRPr="000E73AD" w:rsidRDefault="00D27E4E" w:rsidP="00A916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14:paraId="13A347FA" w14:textId="77777777" w:rsidR="00D27E4E" w:rsidRPr="000E73AD" w:rsidRDefault="00D27E4E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  <w:p w14:paraId="538E1815" w14:textId="7A0CF1D9" w:rsidR="00D27E4E" w:rsidRPr="000E73AD" w:rsidRDefault="00D27E4E" w:rsidP="00A916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D3EC3AF" w14:textId="77777777" w:rsidR="00D27E4E" w:rsidRPr="000E73AD" w:rsidRDefault="00D27E4E" w:rsidP="00A9166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shd w:val="clear" w:color="auto" w:fill="auto"/>
          </w:tcPr>
          <w:p w14:paraId="0E08FC38" w14:textId="77777777" w:rsidR="00D27E4E" w:rsidRPr="000E73AD" w:rsidRDefault="00D27E4E" w:rsidP="00A9166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3BE5D330" w14:textId="09C0AE17" w:rsidR="00D27E4E" w:rsidRPr="000E73AD" w:rsidRDefault="00D27E4E" w:rsidP="00A9166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(654,234)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AE39E44" w14:textId="77777777" w:rsidR="00D27E4E" w:rsidRPr="000E73AD" w:rsidRDefault="00D27E4E" w:rsidP="00A9166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63506FF6" w14:textId="77777777" w:rsidR="00D27E4E" w:rsidRPr="000E73AD" w:rsidRDefault="00D27E4E" w:rsidP="00A9166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  <w:p w14:paraId="093BA200" w14:textId="1FE42DB9" w:rsidR="00D27E4E" w:rsidRPr="000E73AD" w:rsidRDefault="00D27E4E" w:rsidP="00A9166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 xml:space="preserve"> (654,234)</w:t>
            </w:r>
          </w:p>
        </w:tc>
        <w:tc>
          <w:tcPr>
            <w:tcW w:w="266" w:type="dxa"/>
            <w:gridSpan w:val="2"/>
            <w:vAlign w:val="bottom"/>
          </w:tcPr>
          <w:p w14:paraId="4FC280E3" w14:textId="77777777" w:rsidR="00D27E4E" w:rsidRPr="000E73AD" w:rsidRDefault="00D27E4E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0FBAE7A1" w14:textId="77777777" w:rsidR="00D27E4E" w:rsidRPr="000E73AD" w:rsidRDefault="00D27E4E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  <w:p w14:paraId="73D768B7" w14:textId="1054C1AA" w:rsidR="00D27E4E" w:rsidRPr="000E73AD" w:rsidRDefault="00D27E4E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3" w:type="dxa"/>
            <w:vAlign w:val="bottom"/>
          </w:tcPr>
          <w:p w14:paraId="29D93608" w14:textId="77777777" w:rsidR="00D27E4E" w:rsidRPr="000E73AD" w:rsidRDefault="00D27E4E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1E9656C0" w14:textId="77777777" w:rsidR="00D27E4E" w:rsidRPr="000E73AD" w:rsidRDefault="00D27E4E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  <w:p w14:paraId="0CFAACFF" w14:textId="088ABBE0" w:rsidR="00D27E4E" w:rsidRPr="000E73AD" w:rsidRDefault="00D27E4E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  <w:vAlign w:val="bottom"/>
          </w:tcPr>
          <w:p w14:paraId="07CB6F2F" w14:textId="77777777" w:rsidR="00D27E4E" w:rsidRPr="000E73AD" w:rsidRDefault="00D27E4E" w:rsidP="00A9166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4D5635B9" w14:textId="77777777" w:rsidR="00D27E4E" w:rsidRPr="000E73AD" w:rsidRDefault="00D27E4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22750890" w14:textId="7F57E0A1" w:rsidR="00D27E4E" w:rsidRPr="000E73AD" w:rsidRDefault="00D27E4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(654,234)</w:t>
            </w:r>
          </w:p>
        </w:tc>
        <w:tc>
          <w:tcPr>
            <w:tcW w:w="266" w:type="dxa"/>
          </w:tcPr>
          <w:p w14:paraId="7ED62F69" w14:textId="77777777" w:rsidR="00D27E4E" w:rsidRPr="000E73AD" w:rsidRDefault="00D27E4E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27E4E" w:rsidRPr="000E73AD" w14:paraId="50086C9D" w14:textId="77777777" w:rsidTr="00BF3E1D">
        <w:trPr>
          <w:gridAfter w:val="1"/>
          <w:wAfter w:w="272" w:type="dxa"/>
          <w:trHeight w:val="290"/>
        </w:trPr>
        <w:tc>
          <w:tcPr>
            <w:tcW w:w="3772" w:type="dxa"/>
            <w:shd w:val="clear" w:color="auto" w:fill="auto"/>
          </w:tcPr>
          <w:p w14:paraId="70B54979" w14:textId="588FDDB4" w:rsidR="00D27E4E" w:rsidRPr="000E73AD" w:rsidRDefault="00D27E4E" w:rsidP="00A9166C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E73AD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483" w:type="dxa"/>
          </w:tcPr>
          <w:p w14:paraId="75D0AD9A" w14:textId="77777777" w:rsidR="00D27E4E" w:rsidRPr="000E73AD" w:rsidRDefault="00D27E4E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7252839B" w14:textId="77777777" w:rsidR="00D27E4E" w:rsidRPr="000E73AD" w:rsidRDefault="00D27E4E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</w:tcPr>
          <w:p w14:paraId="628FC299" w14:textId="69518C4D" w:rsidR="00D27E4E" w:rsidRPr="000E73AD" w:rsidRDefault="00D27E4E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402959FF" w14:textId="77777777" w:rsidR="00D27E4E" w:rsidRPr="000E73AD" w:rsidRDefault="00D27E4E" w:rsidP="00A916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14:paraId="0D6E737E" w14:textId="5DA6FC3B" w:rsidR="00D27E4E" w:rsidRPr="000E73AD" w:rsidRDefault="00D27E4E" w:rsidP="00A916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615152CE" w14:textId="77777777" w:rsidR="00D27E4E" w:rsidRPr="000E73AD" w:rsidRDefault="00D27E4E" w:rsidP="00A9166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shd w:val="clear" w:color="auto" w:fill="auto"/>
          </w:tcPr>
          <w:p w14:paraId="07E2A538" w14:textId="7FBF3362" w:rsidR="00D27E4E" w:rsidRPr="000E73AD" w:rsidRDefault="00D27E4E" w:rsidP="00A9166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 xml:space="preserve"> (2</w:t>
            </w:r>
            <w:r w:rsidR="00924258" w:rsidRPr="000E73AD">
              <w:rPr>
                <w:rFonts w:ascii="Angsana New" w:hAnsi="Angsana New"/>
                <w:sz w:val="24"/>
                <w:szCs w:val="24"/>
              </w:rPr>
              <w:t>44</w:t>
            </w:r>
            <w:r w:rsidRPr="000E73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1CE91CE7" w14:textId="77777777" w:rsidR="00D27E4E" w:rsidRPr="000E73AD" w:rsidRDefault="00D27E4E" w:rsidP="00A9166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36068F4D" w14:textId="496832DE" w:rsidR="00D27E4E" w:rsidRPr="000E73AD" w:rsidRDefault="00924258" w:rsidP="00A9166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(244)</w:t>
            </w:r>
          </w:p>
        </w:tc>
        <w:tc>
          <w:tcPr>
            <w:tcW w:w="266" w:type="dxa"/>
            <w:gridSpan w:val="2"/>
          </w:tcPr>
          <w:p w14:paraId="34B45E75" w14:textId="77777777" w:rsidR="00D27E4E" w:rsidRPr="000E73AD" w:rsidRDefault="00D27E4E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06986E0C" w14:textId="77465C9D" w:rsidR="00D27E4E" w:rsidRPr="000E73AD" w:rsidRDefault="00D27E4E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3" w:type="dxa"/>
          </w:tcPr>
          <w:p w14:paraId="20C27709" w14:textId="77777777" w:rsidR="00D27E4E" w:rsidRPr="000E73AD" w:rsidRDefault="00D27E4E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5F5D6258" w14:textId="615BF9C1" w:rsidR="00D27E4E" w:rsidRPr="000E73AD" w:rsidRDefault="00D27E4E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1C92AE26" w14:textId="77777777" w:rsidR="00D27E4E" w:rsidRPr="000E73AD" w:rsidRDefault="00D27E4E" w:rsidP="00A9166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422FBC06" w14:textId="2FBA8FCF" w:rsidR="00D27E4E" w:rsidRPr="000E73AD" w:rsidRDefault="0092425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(244)</w:t>
            </w:r>
          </w:p>
        </w:tc>
        <w:tc>
          <w:tcPr>
            <w:tcW w:w="266" w:type="dxa"/>
          </w:tcPr>
          <w:p w14:paraId="3C4D1250" w14:textId="77777777" w:rsidR="00D27E4E" w:rsidRPr="000E73AD" w:rsidRDefault="00D27E4E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748E3" w:rsidRPr="000E73AD" w14:paraId="0CBB3AC4" w14:textId="77777777" w:rsidTr="00BF3E1D">
        <w:trPr>
          <w:gridAfter w:val="1"/>
          <w:wAfter w:w="272" w:type="dxa"/>
          <w:trHeight w:val="290"/>
        </w:trPr>
        <w:tc>
          <w:tcPr>
            <w:tcW w:w="3772" w:type="dxa"/>
            <w:shd w:val="clear" w:color="auto" w:fill="auto"/>
          </w:tcPr>
          <w:p w14:paraId="3BC79589" w14:textId="6EE4432B" w:rsidR="003748E3" w:rsidRPr="000E73AD" w:rsidRDefault="003748E3" w:rsidP="003748E3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E73AD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เงินกู้ยืมระยะยาว</w:t>
            </w:r>
          </w:p>
        </w:tc>
        <w:tc>
          <w:tcPr>
            <w:tcW w:w="483" w:type="dxa"/>
          </w:tcPr>
          <w:p w14:paraId="72C0871A" w14:textId="77777777" w:rsidR="003748E3" w:rsidRPr="000E73AD" w:rsidRDefault="003748E3" w:rsidP="003748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5F0BE495" w14:textId="77777777" w:rsidR="003748E3" w:rsidRPr="000E73AD" w:rsidRDefault="003748E3" w:rsidP="003748E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</w:tcPr>
          <w:p w14:paraId="664D16F2" w14:textId="4F114CFF" w:rsidR="003748E3" w:rsidRPr="000E73AD" w:rsidRDefault="003748E3" w:rsidP="003748E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3676348E" w14:textId="77777777" w:rsidR="003748E3" w:rsidRPr="000E73AD" w:rsidRDefault="003748E3" w:rsidP="003748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14:paraId="6FCB01FA" w14:textId="6A273A93" w:rsidR="003748E3" w:rsidRPr="000E73AD" w:rsidRDefault="003748E3" w:rsidP="003748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A17BE38" w14:textId="77777777" w:rsidR="003748E3" w:rsidRPr="000E73AD" w:rsidRDefault="003748E3" w:rsidP="003748E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shd w:val="clear" w:color="auto" w:fill="auto"/>
          </w:tcPr>
          <w:p w14:paraId="5BE9417C" w14:textId="65570BF0" w:rsidR="003748E3" w:rsidRPr="000E73AD" w:rsidRDefault="003748E3" w:rsidP="003748E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 xml:space="preserve"> (244,141)</w:t>
            </w:r>
          </w:p>
        </w:tc>
        <w:tc>
          <w:tcPr>
            <w:tcW w:w="266" w:type="dxa"/>
            <w:shd w:val="clear" w:color="auto" w:fill="auto"/>
          </w:tcPr>
          <w:p w14:paraId="1E821567" w14:textId="77777777" w:rsidR="003748E3" w:rsidRPr="000E73AD" w:rsidRDefault="003748E3" w:rsidP="003748E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7F7BE4B5" w14:textId="5BA5FEF0" w:rsidR="003748E3" w:rsidRPr="000E73AD" w:rsidRDefault="003748E3" w:rsidP="003748E3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 xml:space="preserve"> (244,141)</w:t>
            </w:r>
          </w:p>
        </w:tc>
        <w:tc>
          <w:tcPr>
            <w:tcW w:w="266" w:type="dxa"/>
            <w:gridSpan w:val="2"/>
          </w:tcPr>
          <w:p w14:paraId="4F020138" w14:textId="77777777" w:rsidR="003748E3" w:rsidRPr="000E73AD" w:rsidRDefault="003748E3" w:rsidP="003748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1AF598CA" w14:textId="42FA2C74" w:rsidR="003748E3" w:rsidRPr="000E73AD" w:rsidRDefault="003748E3" w:rsidP="003748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3" w:type="dxa"/>
          </w:tcPr>
          <w:p w14:paraId="5AF32FE2" w14:textId="77777777" w:rsidR="003748E3" w:rsidRPr="000E73AD" w:rsidRDefault="003748E3" w:rsidP="003748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3E80DB46" w14:textId="1288392E" w:rsidR="003748E3" w:rsidRPr="000E73AD" w:rsidRDefault="003748E3" w:rsidP="003748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7068F507" w14:textId="77777777" w:rsidR="003748E3" w:rsidRPr="000E73AD" w:rsidRDefault="003748E3" w:rsidP="003748E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058CFD44" w14:textId="3123B015" w:rsidR="003748E3" w:rsidRPr="000E73AD" w:rsidRDefault="003748E3" w:rsidP="003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 xml:space="preserve"> (244,141)</w:t>
            </w:r>
          </w:p>
        </w:tc>
        <w:tc>
          <w:tcPr>
            <w:tcW w:w="266" w:type="dxa"/>
          </w:tcPr>
          <w:p w14:paraId="0CDCC697" w14:textId="77777777" w:rsidR="003748E3" w:rsidRPr="000E73AD" w:rsidRDefault="003748E3" w:rsidP="003748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27E4E" w:rsidRPr="000E73AD" w14:paraId="4038B97E" w14:textId="77777777" w:rsidTr="00BF3E1D">
        <w:trPr>
          <w:gridAfter w:val="1"/>
          <w:wAfter w:w="272" w:type="dxa"/>
          <w:trHeight w:val="290"/>
        </w:trPr>
        <w:tc>
          <w:tcPr>
            <w:tcW w:w="3772" w:type="dxa"/>
            <w:shd w:val="clear" w:color="auto" w:fill="auto"/>
          </w:tcPr>
          <w:p w14:paraId="6E3BB0CD" w14:textId="191DCEC1" w:rsidR="00D27E4E" w:rsidRPr="000E73AD" w:rsidRDefault="00D27E4E" w:rsidP="00A9166C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0E73AD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483" w:type="dxa"/>
          </w:tcPr>
          <w:p w14:paraId="02FAACA6" w14:textId="77777777" w:rsidR="00D27E4E" w:rsidRPr="000E73AD" w:rsidRDefault="00D27E4E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49D1A1EA" w14:textId="77777777" w:rsidR="00D27E4E" w:rsidRPr="000E73AD" w:rsidRDefault="00D27E4E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</w:tcPr>
          <w:p w14:paraId="0A3D60BB" w14:textId="03C86E34" w:rsidR="00D27E4E" w:rsidRPr="000E73AD" w:rsidRDefault="00D27E4E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6FB4ADCA" w14:textId="77777777" w:rsidR="00D27E4E" w:rsidRPr="000E73AD" w:rsidRDefault="00D27E4E" w:rsidP="00A916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14:paraId="017BFFA5" w14:textId="7DFEFCC1" w:rsidR="00D27E4E" w:rsidRPr="000E73AD" w:rsidRDefault="00D27E4E" w:rsidP="00A916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D0B07BB" w14:textId="77777777" w:rsidR="00D27E4E" w:rsidRPr="000E73AD" w:rsidRDefault="00D27E4E" w:rsidP="00A9166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shd w:val="clear" w:color="auto" w:fill="auto"/>
          </w:tcPr>
          <w:p w14:paraId="7B34398B" w14:textId="39C4D945" w:rsidR="00D27E4E" w:rsidRPr="000E73AD" w:rsidRDefault="00D27E4E" w:rsidP="00A9166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 xml:space="preserve"> (1,0</w:t>
            </w:r>
            <w:r w:rsidR="003C3827" w:rsidRPr="000E73AD">
              <w:rPr>
                <w:rFonts w:ascii="Angsana New" w:hAnsi="Angsana New"/>
                <w:sz w:val="24"/>
                <w:szCs w:val="24"/>
              </w:rPr>
              <w:t>11</w:t>
            </w:r>
            <w:r w:rsidRPr="000E73AD">
              <w:rPr>
                <w:rFonts w:ascii="Angsana New" w:hAnsi="Angsana New"/>
                <w:sz w:val="24"/>
                <w:szCs w:val="24"/>
              </w:rPr>
              <w:t>,</w:t>
            </w:r>
            <w:r w:rsidR="003C3827" w:rsidRPr="000E73AD">
              <w:rPr>
                <w:rFonts w:ascii="Angsana New" w:hAnsi="Angsana New"/>
                <w:sz w:val="24"/>
                <w:szCs w:val="24"/>
              </w:rPr>
              <w:t>218</w:t>
            </w:r>
            <w:r w:rsidRPr="000E73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1D908013" w14:textId="77777777" w:rsidR="00D27E4E" w:rsidRPr="000E73AD" w:rsidRDefault="00D27E4E" w:rsidP="00A9166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4B8E0A6E" w14:textId="7D9E0FD7" w:rsidR="00D27E4E" w:rsidRPr="000E73AD" w:rsidRDefault="0093705F" w:rsidP="00A9166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(1,011,218)</w:t>
            </w:r>
          </w:p>
        </w:tc>
        <w:tc>
          <w:tcPr>
            <w:tcW w:w="266" w:type="dxa"/>
            <w:gridSpan w:val="2"/>
          </w:tcPr>
          <w:p w14:paraId="2332FA46" w14:textId="77777777" w:rsidR="00D27E4E" w:rsidRPr="000E73AD" w:rsidRDefault="00D27E4E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75B820E0" w14:textId="734F7260" w:rsidR="00D27E4E" w:rsidRPr="000E73AD" w:rsidRDefault="00D27E4E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3" w:type="dxa"/>
          </w:tcPr>
          <w:p w14:paraId="33D21C39" w14:textId="77777777" w:rsidR="00D27E4E" w:rsidRPr="000E73AD" w:rsidRDefault="00D27E4E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1E919173" w14:textId="49E3C882" w:rsidR="00D27E4E" w:rsidRPr="000E73AD" w:rsidRDefault="00D27E4E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51859AFB" w14:textId="77777777" w:rsidR="00D27E4E" w:rsidRPr="000E73AD" w:rsidRDefault="00D27E4E" w:rsidP="00A9166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0D975D7D" w14:textId="4501EEE1" w:rsidR="00D27E4E" w:rsidRPr="000E73AD" w:rsidRDefault="00D27E4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3705F" w:rsidRPr="000E73AD">
              <w:rPr>
                <w:rFonts w:ascii="Angsana New" w:hAnsi="Angsana New"/>
                <w:sz w:val="24"/>
                <w:szCs w:val="24"/>
              </w:rPr>
              <w:t>(1,011,218)</w:t>
            </w:r>
          </w:p>
        </w:tc>
        <w:tc>
          <w:tcPr>
            <w:tcW w:w="266" w:type="dxa"/>
          </w:tcPr>
          <w:p w14:paraId="02EA30C6" w14:textId="77777777" w:rsidR="00D27E4E" w:rsidRPr="000E73AD" w:rsidRDefault="00D27E4E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27E4E" w:rsidRPr="000E73AD" w14:paraId="4DDE62A7" w14:textId="77777777" w:rsidTr="00BF3E1D">
        <w:trPr>
          <w:gridAfter w:val="1"/>
          <w:wAfter w:w="272" w:type="dxa"/>
          <w:trHeight w:val="290"/>
        </w:trPr>
        <w:tc>
          <w:tcPr>
            <w:tcW w:w="3772" w:type="dxa"/>
            <w:shd w:val="clear" w:color="auto" w:fill="auto"/>
          </w:tcPr>
          <w:p w14:paraId="43A20203" w14:textId="47CA8B4A" w:rsidR="00D27E4E" w:rsidRPr="000E73AD" w:rsidRDefault="00D27E4E" w:rsidP="00A9166C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E73A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หนี้สิน</w:t>
            </w:r>
            <w:r w:rsidRPr="000E73A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483" w:type="dxa"/>
          </w:tcPr>
          <w:p w14:paraId="393410D2" w14:textId="77777777" w:rsidR="00D27E4E" w:rsidRPr="000E73AD" w:rsidRDefault="00D27E4E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1D761910" w14:textId="77777777" w:rsidR="00D27E4E" w:rsidRPr="000E73AD" w:rsidRDefault="00D27E4E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56AC4D4F" w14:textId="071468F5" w:rsidR="00D27E4E" w:rsidRPr="000E73AD" w:rsidRDefault="00D27E4E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73AD">
              <w:rPr>
                <w:rFonts w:ascii="Angsana New" w:hAnsi="Angsana New"/>
                <w:sz w:val="24"/>
                <w:szCs w:val="24"/>
                <w:lang w:val="en-US"/>
              </w:rPr>
              <w:t>(14)</w:t>
            </w:r>
          </w:p>
        </w:tc>
        <w:tc>
          <w:tcPr>
            <w:tcW w:w="266" w:type="dxa"/>
          </w:tcPr>
          <w:p w14:paraId="2B1EA904" w14:textId="77777777" w:rsidR="00D27E4E" w:rsidRPr="000E73AD" w:rsidRDefault="00D27E4E" w:rsidP="00A916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5246C5B6" w14:textId="3A3372C6" w:rsidR="00D27E4E" w:rsidRPr="000E73AD" w:rsidRDefault="00D27E4E" w:rsidP="00A916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01BA6FF" w14:textId="77777777" w:rsidR="00D27E4E" w:rsidRPr="000E73AD" w:rsidRDefault="00D27E4E" w:rsidP="00A9166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3FE229E0" w14:textId="0623F5E0" w:rsidR="00D27E4E" w:rsidRPr="000E73AD" w:rsidRDefault="00D27E4E" w:rsidP="00A9166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626D5AC7" w14:textId="77777777" w:rsidR="00D27E4E" w:rsidRPr="000E73AD" w:rsidRDefault="00D27E4E" w:rsidP="00A9166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8407BCE" w14:textId="36E2A341" w:rsidR="00D27E4E" w:rsidRPr="000E73AD" w:rsidRDefault="00D27E4E" w:rsidP="00A9166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(14)</w:t>
            </w:r>
          </w:p>
        </w:tc>
        <w:tc>
          <w:tcPr>
            <w:tcW w:w="266" w:type="dxa"/>
            <w:gridSpan w:val="2"/>
          </w:tcPr>
          <w:p w14:paraId="7CDA5CCF" w14:textId="77777777" w:rsidR="00D27E4E" w:rsidRPr="000E73AD" w:rsidRDefault="00D27E4E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60275C45" w14:textId="2B226AF5" w:rsidR="00D27E4E" w:rsidRPr="000E73AD" w:rsidRDefault="00D27E4E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3" w:type="dxa"/>
          </w:tcPr>
          <w:p w14:paraId="610BB2A2" w14:textId="77777777" w:rsidR="00D27E4E" w:rsidRPr="000E73AD" w:rsidRDefault="00D27E4E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18D0DC74" w14:textId="1B1CBE46" w:rsidR="00D27E4E" w:rsidRPr="000E73AD" w:rsidRDefault="00D27E4E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(14)</w:t>
            </w:r>
          </w:p>
        </w:tc>
        <w:tc>
          <w:tcPr>
            <w:tcW w:w="266" w:type="dxa"/>
          </w:tcPr>
          <w:p w14:paraId="1FA5FB53" w14:textId="77777777" w:rsidR="00D27E4E" w:rsidRPr="000E73AD" w:rsidRDefault="00D27E4E" w:rsidP="00A9166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3DA766EF" w14:textId="38BC4EA9" w:rsidR="00D27E4E" w:rsidRPr="000E73AD" w:rsidRDefault="00D27E4E" w:rsidP="00A9166C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5A24B91D" w14:textId="77777777" w:rsidR="00D27E4E" w:rsidRPr="000E73AD" w:rsidRDefault="00D27E4E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27E4E" w:rsidRPr="000E73AD" w14:paraId="365999C2" w14:textId="77777777" w:rsidTr="00BF3E1D">
        <w:trPr>
          <w:trHeight w:val="290"/>
        </w:trPr>
        <w:tc>
          <w:tcPr>
            <w:tcW w:w="3772" w:type="dxa"/>
            <w:shd w:val="clear" w:color="auto" w:fill="auto"/>
          </w:tcPr>
          <w:p w14:paraId="5EB07086" w14:textId="7FF6A38E" w:rsidR="00D27E4E" w:rsidRPr="000E73AD" w:rsidRDefault="00D27E4E" w:rsidP="00A9166C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E73A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483" w:type="dxa"/>
          </w:tcPr>
          <w:p w14:paraId="31D9ABC8" w14:textId="77777777" w:rsidR="00D27E4E" w:rsidRPr="000E73AD" w:rsidRDefault="00D27E4E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40A46AF3" w14:textId="77777777" w:rsidR="00D27E4E" w:rsidRPr="000E73AD" w:rsidRDefault="00D27E4E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14:paraId="7EA7B015" w14:textId="31F82725" w:rsidR="00D27E4E" w:rsidRPr="000E73AD" w:rsidRDefault="00D27E4E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E73AD">
              <w:rPr>
                <w:rFonts w:ascii="Angsana New" w:hAnsi="Angsana New"/>
                <w:b/>
                <w:bCs/>
                <w:sz w:val="24"/>
                <w:szCs w:val="24"/>
              </w:rPr>
              <w:t>(14)</w:t>
            </w:r>
          </w:p>
        </w:tc>
        <w:tc>
          <w:tcPr>
            <w:tcW w:w="266" w:type="dxa"/>
          </w:tcPr>
          <w:p w14:paraId="021B2499" w14:textId="77777777" w:rsidR="00D27E4E" w:rsidRPr="000E73AD" w:rsidRDefault="00D27E4E" w:rsidP="00A916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57A492" w14:textId="4BED7B70" w:rsidR="00D27E4E" w:rsidRPr="000E73AD" w:rsidRDefault="00D27E4E" w:rsidP="00A916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E73AD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B516E93" w14:textId="77777777" w:rsidR="00D27E4E" w:rsidRPr="000E73AD" w:rsidRDefault="00D27E4E" w:rsidP="00A9166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BDFB6" w14:textId="1A6043B8" w:rsidR="00D27E4E" w:rsidRPr="000E73AD" w:rsidRDefault="00D27E4E" w:rsidP="00A9166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E73AD">
              <w:rPr>
                <w:rFonts w:ascii="Angsana New" w:hAnsi="Angsana New"/>
                <w:b/>
                <w:bCs/>
                <w:sz w:val="24"/>
                <w:szCs w:val="24"/>
              </w:rPr>
              <w:t>(1,</w:t>
            </w:r>
            <w:r w:rsidR="003748E3" w:rsidRPr="000E73AD">
              <w:rPr>
                <w:rFonts w:ascii="Angsana New" w:hAnsi="Angsana New"/>
                <w:b/>
                <w:bCs/>
                <w:sz w:val="24"/>
                <w:szCs w:val="24"/>
              </w:rPr>
              <w:t>909,837</w:t>
            </w:r>
            <w:r w:rsidRPr="000E73AD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78920894" w14:textId="77777777" w:rsidR="00D27E4E" w:rsidRPr="000E73AD" w:rsidRDefault="00D27E4E" w:rsidP="00A9166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601034" w14:textId="7D84DB53" w:rsidR="00D27E4E" w:rsidRPr="000E73AD" w:rsidRDefault="00D27E4E" w:rsidP="00A9166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E73AD">
              <w:rPr>
                <w:rFonts w:ascii="Angsana New" w:hAnsi="Angsana New"/>
                <w:b/>
                <w:bCs/>
                <w:sz w:val="24"/>
                <w:szCs w:val="24"/>
              </w:rPr>
              <w:t>(1,</w:t>
            </w:r>
            <w:r w:rsidR="003748E3" w:rsidRPr="000E73AD">
              <w:rPr>
                <w:rFonts w:ascii="Angsana New" w:hAnsi="Angsana New"/>
                <w:b/>
                <w:bCs/>
                <w:sz w:val="24"/>
                <w:szCs w:val="24"/>
              </w:rPr>
              <w:t>909,851</w:t>
            </w:r>
            <w:r w:rsidRPr="000E73AD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6" w:type="dxa"/>
            <w:gridSpan w:val="2"/>
          </w:tcPr>
          <w:p w14:paraId="215A46E0" w14:textId="77777777" w:rsidR="00D27E4E" w:rsidRPr="000E73AD" w:rsidRDefault="00D27E4E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1F5DCAC1" w14:textId="77777777" w:rsidR="00D27E4E" w:rsidRPr="000E73AD" w:rsidRDefault="00D27E4E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dxa"/>
          </w:tcPr>
          <w:p w14:paraId="6C381D9C" w14:textId="77777777" w:rsidR="00D27E4E" w:rsidRPr="000E73AD" w:rsidRDefault="00D27E4E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3FD4DF29" w14:textId="77777777" w:rsidR="00D27E4E" w:rsidRPr="000E73AD" w:rsidRDefault="00D27E4E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6481FA8A" w14:textId="77777777" w:rsidR="00D27E4E" w:rsidRPr="000E73AD" w:rsidRDefault="00D27E4E" w:rsidP="00A9166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69756762" w14:textId="77777777" w:rsidR="00D27E4E" w:rsidRPr="000E73AD" w:rsidRDefault="00D27E4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580BFFFA" w14:textId="77777777" w:rsidR="00D27E4E" w:rsidRPr="000E73AD" w:rsidRDefault="00D27E4E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5F6810CE" w14:textId="77777777" w:rsidR="00D27E4E" w:rsidRPr="000E73AD" w:rsidRDefault="00D27E4E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204AC81C" w14:textId="77777777" w:rsidR="003A6AFF" w:rsidRPr="000E73AD" w:rsidRDefault="003A6AFF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  <w:sectPr w:rsidR="003A6AFF" w:rsidRPr="000E73AD" w:rsidSect="003A6AFF"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</w:p>
    <w:tbl>
      <w:tblPr>
        <w:tblW w:w="1452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80"/>
        <w:gridCol w:w="363"/>
        <w:gridCol w:w="265"/>
        <w:gridCol w:w="1317"/>
        <w:gridCol w:w="265"/>
        <w:gridCol w:w="1317"/>
        <w:gridCol w:w="265"/>
        <w:gridCol w:w="1216"/>
        <w:gridCol w:w="265"/>
        <w:gridCol w:w="1125"/>
        <w:gridCol w:w="270"/>
        <w:gridCol w:w="1014"/>
        <w:gridCol w:w="271"/>
        <w:gridCol w:w="1014"/>
        <w:gridCol w:w="265"/>
        <w:gridCol w:w="1014"/>
        <w:gridCol w:w="104"/>
        <w:gridCol w:w="161"/>
        <w:gridCol w:w="236"/>
      </w:tblGrid>
      <w:tr w:rsidR="00506856" w:rsidRPr="000E73AD" w14:paraId="188B9010" w14:textId="77777777" w:rsidTr="008A09A8">
        <w:trPr>
          <w:gridAfter w:val="2"/>
          <w:wAfter w:w="397" w:type="dxa"/>
          <w:trHeight w:val="269"/>
          <w:tblHeader/>
        </w:trPr>
        <w:tc>
          <w:tcPr>
            <w:tcW w:w="3780" w:type="dxa"/>
            <w:shd w:val="clear" w:color="auto" w:fill="auto"/>
            <w:vAlign w:val="bottom"/>
          </w:tcPr>
          <w:p w14:paraId="4F4299EE" w14:textId="77777777" w:rsidR="00506856" w:rsidRPr="000E73AD" w:rsidRDefault="00506856" w:rsidP="00A9166C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363" w:type="dxa"/>
            <w:vAlign w:val="bottom"/>
          </w:tcPr>
          <w:p w14:paraId="49182EBB" w14:textId="77777777" w:rsidR="00506856" w:rsidRPr="000E73AD" w:rsidRDefault="00506856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87" w:type="dxa"/>
            <w:gridSpan w:val="15"/>
            <w:vAlign w:val="bottom"/>
          </w:tcPr>
          <w:p w14:paraId="3FC58BA8" w14:textId="17BEE27F" w:rsidR="00506856" w:rsidRPr="000E73AD" w:rsidRDefault="00506856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E73AD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0E73AD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506856" w:rsidRPr="000E73AD" w14:paraId="12196008" w14:textId="77777777" w:rsidTr="008A09A8">
        <w:trPr>
          <w:gridAfter w:val="2"/>
          <w:wAfter w:w="397" w:type="dxa"/>
          <w:trHeight w:val="269"/>
          <w:tblHeader/>
        </w:trPr>
        <w:tc>
          <w:tcPr>
            <w:tcW w:w="3780" w:type="dxa"/>
            <w:shd w:val="clear" w:color="auto" w:fill="auto"/>
            <w:vAlign w:val="bottom"/>
          </w:tcPr>
          <w:p w14:paraId="3D227C19" w14:textId="77777777" w:rsidR="00506856" w:rsidRPr="000E73AD" w:rsidRDefault="00506856" w:rsidP="00A9166C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363" w:type="dxa"/>
            <w:vAlign w:val="bottom"/>
          </w:tcPr>
          <w:p w14:paraId="6EFF8D17" w14:textId="77777777" w:rsidR="00506856" w:rsidRPr="000E73AD" w:rsidRDefault="00506856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035" w:type="dxa"/>
            <w:gridSpan w:val="8"/>
            <w:vAlign w:val="bottom"/>
          </w:tcPr>
          <w:p w14:paraId="5CD4AC88" w14:textId="77777777" w:rsidR="00506856" w:rsidRPr="000E73AD" w:rsidRDefault="00506856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0E73AD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5EBBCF0" w14:textId="77777777" w:rsidR="00506856" w:rsidRPr="000E73AD" w:rsidRDefault="00506856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682" w:type="dxa"/>
            <w:gridSpan w:val="6"/>
            <w:vAlign w:val="bottom"/>
          </w:tcPr>
          <w:p w14:paraId="1FBC33BB" w14:textId="77777777" w:rsidR="00506856" w:rsidRPr="000E73AD" w:rsidRDefault="00506856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0E73AD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AE23E7" w:rsidRPr="000E73AD" w14:paraId="722F0CCC" w14:textId="77777777" w:rsidTr="008A09A8">
        <w:trPr>
          <w:gridAfter w:val="1"/>
          <w:wAfter w:w="236" w:type="dxa"/>
          <w:trHeight w:val="269"/>
          <w:tblHeader/>
        </w:trPr>
        <w:tc>
          <w:tcPr>
            <w:tcW w:w="3780" w:type="dxa"/>
            <w:shd w:val="clear" w:color="auto" w:fill="auto"/>
            <w:vAlign w:val="bottom"/>
          </w:tcPr>
          <w:p w14:paraId="7285D73D" w14:textId="2804C9B4" w:rsidR="00AE23E7" w:rsidRPr="000E73AD" w:rsidRDefault="00AE23E7" w:rsidP="00A9166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0E73A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510326" w:rsidRPr="000E73A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510326" w:rsidRPr="000E73A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="00002511" w:rsidRPr="000E73A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002511" w:rsidRPr="000E73A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363" w:type="dxa"/>
            <w:vAlign w:val="bottom"/>
          </w:tcPr>
          <w:p w14:paraId="139F322E" w14:textId="6F820B7C" w:rsidR="00AE23E7" w:rsidRPr="000E73AD" w:rsidRDefault="00AE23E7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16A20903" w14:textId="77777777" w:rsidR="00AE23E7" w:rsidRPr="000E73AD" w:rsidRDefault="00AE23E7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17" w:type="dxa"/>
            <w:vAlign w:val="bottom"/>
          </w:tcPr>
          <w:p w14:paraId="6140669E" w14:textId="77777777" w:rsidR="00AE23E7" w:rsidRPr="000E73AD" w:rsidRDefault="00AE23E7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73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65" w:type="dxa"/>
          </w:tcPr>
          <w:p w14:paraId="7EADB3E1" w14:textId="77777777" w:rsidR="00AE23E7" w:rsidRPr="000E73AD" w:rsidRDefault="00AE23E7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68DAC1F0" w14:textId="77777777" w:rsidR="00AE23E7" w:rsidRPr="000E73AD" w:rsidRDefault="00AE23E7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73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B4EF020" w14:textId="77777777" w:rsidR="00AE23E7" w:rsidRPr="000E73AD" w:rsidRDefault="00AE23E7" w:rsidP="00A9166C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0E5ED099" w14:textId="77777777" w:rsidR="00AE23E7" w:rsidRPr="000E73AD" w:rsidRDefault="00AE23E7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E73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  <w:r w:rsidRPr="000E73AD">
              <w:rPr>
                <w:rFonts w:ascii="Angsana New" w:hAnsi="Angsana New"/>
                <w:sz w:val="24"/>
                <w:szCs w:val="24"/>
                <w:lang w:bidi="th-TH"/>
              </w:rPr>
              <w:t xml:space="preserve"> - </w:t>
            </w:r>
            <w:r w:rsidRPr="000E73AD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675304E" w14:textId="77777777" w:rsidR="00AE23E7" w:rsidRPr="000E73AD" w:rsidRDefault="00AE23E7" w:rsidP="00A9166C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8CB1F6A" w14:textId="77777777" w:rsidR="00AE23E7" w:rsidRPr="000E73AD" w:rsidRDefault="00AE23E7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73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38101BE" w14:textId="77777777" w:rsidR="00AE23E7" w:rsidRPr="000E73AD" w:rsidRDefault="00AE23E7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14" w:type="dxa"/>
            <w:vAlign w:val="bottom"/>
          </w:tcPr>
          <w:p w14:paraId="672CC6DD" w14:textId="77777777" w:rsidR="00AE23E7" w:rsidRPr="000E73AD" w:rsidRDefault="00AE23E7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0E73AD">
              <w:rPr>
                <w:rFonts w:ascii="Angsana New" w:hAnsi="Angsana New"/>
                <w:sz w:val="24"/>
                <w:szCs w:val="24"/>
              </w:rPr>
              <w:t xml:space="preserve"> 1</w:t>
            </w:r>
          </w:p>
        </w:tc>
        <w:tc>
          <w:tcPr>
            <w:tcW w:w="271" w:type="dxa"/>
          </w:tcPr>
          <w:p w14:paraId="3BD5FB41" w14:textId="77777777" w:rsidR="00AE23E7" w:rsidRPr="000E73AD" w:rsidRDefault="00AE23E7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14" w:type="dxa"/>
            <w:vAlign w:val="bottom"/>
          </w:tcPr>
          <w:p w14:paraId="1B14C6D4" w14:textId="77777777" w:rsidR="00AE23E7" w:rsidRPr="000E73AD" w:rsidRDefault="00AE23E7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0E73AD">
              <w:rPr>
                <w:rFonts w:ascii="Angsana New" w:hAnsi="Angsana New"/>
                <w:sz w:val="24"/>
                <w:szCs w:val="24"/>
              </w:rPr>
              <w:t xml:space="preserve"> 2</w:t>
            </w:r>
          </w:p>
        </w:tc>
        <w:tc>
          <w:tcPr>
            <w:tcW w:w="265" w:type="dxa"/>
          </w:tcPr>
          <w:p w14:paraId="071C812B" w14:textId="77777777" w:rsidR="00AE23E7" w:rsidRPr="000E73AD" w:rsidRDefault="00AE23E7" w:rsidP="00A9166C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4" w:type="dxa"/>
            <w:vAlign w:val="bottom"/>
          </w:tcPr>
          <w:p w14:paraId="6B941367" w14:textId="77777777" w:rsidR="00AE23E7" w:rsidRPr="000E73AD" w:rsidRDefault="00AE23E7" w:rsidP="00A9166C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Pr="000E73AD">
              <w:rPr>
                <w:rFonts w:ascii="Angsana New" w:hAnsi="Angsana New"/>
                <w:sz w:val="24"/>
                <w:szCs w:val="24"/>
              </w:rPr>
              <w:t xml:space="preserve"> 3</w:t>
            </w:r>
          </w:p>
        </w:tc>
        <w:tc>
          <w:tcPr>
            <w:tcW w:w="265" w:type="dxa"/>
            <w:gridSpan w:val="2"/>
          </w:tcPr>
          <w:p w14:paraId="2AB94CE2" w14:textId="77777777" w:rsidR="00AE23E7" w:rsidRPr="000E73AD" w:rsidRDefault="00AE23E7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AE23E7" w:rsidRPr="000E73AD" w14:paraId="590BC67D" w14:textId="77777777" w:rsidTr="008A09A8">
        <w:trPr>
          <w:gridAfter w:val="2"/>
          <w:wAfter w:w="397" w:type="dxa"/>
          <w:trHeight w:val="269"/>
          <w:tblHeader/>
        </w:trPr>
        <w:tc>
          <w:tcPr>
            <w:tcW w:w="3780" w:type="dxa"/>
            <w:shd w:val="clear" w:color="auto" w:fill="auto"/>
          </w:tcPr>
          <w:p w14:paraId="120AD43D" w14:textId="77777777" w:rsidR="00AE23E7" w:rsidRPr="000E73AD" w:rsidRDefault="00AE23E7" w:rsidP="00A9166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363" w:type="dxa"/>
          </w:tcPr>
          <w:p w14:paraId="447CF1D1" w14:textId="77777777" w:rsidR="00AE23E7" w:rsidRPr="000E73AD" w:rsidRDefault="00AE23E7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987" w:type="dxa"/>
            <w:gridSpan w:val="15"/>
          </w:tcPr>
          <w:p w14:paraId="0855A79C" w14:textId="6B517E67" w:rsidR="00AE23E7" w:rsidRPr="000E73AD" w:rsidRDefault="00AE23E7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0E73AD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0E73AD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0E73AD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AE23E7" w:rsidRPr="000E73AD" w14:paraId="0554466F" w14:textId="77777777" w:rsidTr="008A09A8">
        <w:trPr>
          <w:trHeight w:val="269"/>
        </w:trPr>
        <w:tc>
          <w:tcPr>
            <w:tcW w:w="3780" w:type="dxa"/>
            <w:shd w:val="clear" w:color="auto" w:fill="auto"/>
          </w:tcPr>
          <w:p w14:paraId="33CA99CE" w14:textId="77777777" w:rsidR="00AE23E7" w:rsidRPr="000E73AD" w:rsidRDefault="00AE23E7" w:rsidP="00A9166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0E73A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63" w:type="dxa"/>
          </w:tcPr>
          <w:p w14:paraId="7E7B38FE" w14:textId="77777777" w:rsidR="00AE23E7" w:rsidRPr="000E73AD" w:rsidRDefault="00AE23E7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1E261909" w14:textId="77777777" w:rsidR="00AE23E7" w:rsidRPr="000E73AD" w:rsidRDefault="00AE23E7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</w:tcPr>
          <w:p w14:paraId="369B2FC2" w14:textId="77777777" w:rsidR="00AE23E7" w:rsidRPr="000E73AD" w:rsidRDefault="00AE23E7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7A83F5DF" w14:textId="77777777" w:rsidR="00AE23E7" w:rsidRPr="000E73AD" w:rsidRDefault="00AE23E7" w:rsidP="00A916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auto"/>
          </w:tcPr>
          <w:p w14:paraId="337C6865" w14:textId="77777777" w:rsidR="00AE23E7" w:rsidRPr="000E73AD" w:rsidRDefault="00AE23E7" w:rsidP="00A916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46BDB23F" w14:textId="77777777" w:rsidR="00AE23E7" w:rsidRPr="000E73AD" w:rsidRDefault="00AE23E7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14:paraId="766C06A1" w14:textId="77777777" w:rsidR="00AE23E7" w:rsidRPr="000E73AD" w:rsidRDefault="00AE23E7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29475656" w14:textId="77777777" w:rsidR="00AE23E7" w:rsidRPr="000E73AD" w:rsidRDefault="00AE23E7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14:paraId="30C7E0DC" w14:textId="77777777" w:rsidR="00AE23E7" w:rsidRPr="000E73AD" w:rsidRDefault="00AE23E7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0A1390" w14:textId="77777777" w:rsidR="00AE23E7" w:rsidRPr="000E73AD" w:rsidRDefault="00AE23E7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409D6BA1" w14:textId="77777777" w:rsidR="00AE23E7" w:rsidRPr="000E73AD" w:rsidRDefault="00AE23E7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</w:tcPr>
          <w:p w14:paraId="7236E41D" w14:textId="77777777" w:rsidR="00AE23E7" w:rsidRPr="000E73AD" w:rsidRDefault="00AE23E7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3EDA2A91" w14:textId="77777777" w:rsidR="00AE23E7" w:rsidRPr="000E73AD" w:rsidRDefault="00AE23E7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529FC43B" w14:textId="77777777" w:rsidR="00AE23E7" w:rsidRPr="000E73AD" w:rsidRDefault="00AE23E7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5637F72E" w14:textId="77777777" w:rsidR="00AE23E7" w:rsidRPr="000E73AD" w:rsidRDefault="00AE23E7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gridSpan w:val="2"/>
          </w:tcPr>
          <w:p w14:paraId="3C128131" w14:textId="77777777" w:rsidR="00AE23E7" w:rsidRPr="000E73AD" w:rsidRDefault="00AE23E7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CF31AB4" w14:textId="77777777" w:rsidR="00AE23E7" w:rsidRPr="000E73AD" w:rsidRDefault="00AE23E7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52120" w:rsidRPr="000E73AD" w14:paraId="09956EAE" w14:textId="77777777" w:rsidTr="002C2CDC">
        <w:trPr>
          <w:trHeight w:val="269"/>
        </w:trPr>
        <w:tc>
          <w:tcPr>
            <w:tcW w:w="3780" w:type="dxa"/>
            <w:shd w:val="clear" w:color="auto" w:fill="auto"/>
          </w:tcPr>
          <w:p w14:paraId="4546005E" w14:textId="598AB4DD" w:rsidR="00E52120" w:rsidRPr="000E73AD" w:rsidRDefault="00E52120" w:rsidP="00A9166C">
            <w:pPr>
              <w:ind w:left="-14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E73A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เงินให้กู้ยืมระยะสั้นแก่บุคคลและกิจการที่เกี่ยวข้องกัน</w:t>
            </w:r>
          </w:p>
        </w:tc>
        <w:tc>
          <w:tcPr>
            <w:tcW w:w="363" w:type="dxa"/>
          </w:tcPr>
          <w:p w14:paraId="2988FED3" w14:textId="77777777" w:rsidR="00E52120" w:rsidRPr="000E73AD" w:rsidRDefault="00E52120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54BFA9DE" w14:textId="77777777" w:rsidR="00E52120" w:rsidRPr="000E73AD" w:rsidRDefault="00E52120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  <w:vAlign w:val="bottom"/>
          </w:tcPr>
          <w:p w14:paraId="57E49BB0" w14:textId="32FB6548" w:rsidR="00E52120" w:rsidRPr="000E73AD" w:rsidRDefault="00E52120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78359A4E" w14:textId="77777777" w:rsidR="00E52120" w:rsidRPr="000E73AD" w:rsidRDefault="00E52120" w:rsidP="00A916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3B6DADB4" w14:textId="71693BAB" w:rsidR="00E52120" w:rsidRPr="000E73AD" w:rsidRDefault="00E52120" w:rsidP="00A916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9ADA688" w14:textId="77777777" w:rsidR="00E52120" w:rsidRPr="000E73AD" w:rsidRDefault="00E52120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15DAAEF0" w14:textId="7F456449" w:rsidR="00E52120" w:rsidRPr="000E73AD" w:rsidRDefault="00E52120" w:rsidP="00A9166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</w:rPr>
              <w:t>157,6</w:t>
            </w:r>
            <w:r w:rsidR="00C93EEB" w:rsidRPr="000E73AD">
              <w:rPr>
                <w:rFonts w:asciiTheme="majorBidi" w:hAnsiTheme="majorBidi" w:cstheme="majorBidi"/>
                <w:sz w:val="24"/>
                <w:szCs w:val="24"/>
              </w:rPr>
              <w:t>45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175E6A9" w14:textId="77777777" w:rsidR="00E52120" w:rsidRPr="000E73AD" w:rsidRDefault="00E52120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14:paraId="231EA116" w14:textId="0914DBE0" w:rsidR="00E52120" w:rsidRPr="000E73AD" w:rsidRDefault="00E52120" w:rsidP="00A9166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</w:rPr>
              <w:t xml:space="preserve"> 157,6</w:t>
            </w:r>
            <w:r w:rsidR="00C93EEB" w:rsidRPr="000E73AD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0E73A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69168B9A" w14:textId="77777777" w:rsidR="00E52120" w:rsidRPr="000E73AD" w:rsidRDefault="00E52120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20F68AA5" w14:textId="7F0E381E" w:rsidR="00E52120" w:rsidRPr="000E73AD" w:rsidRDefault="00E52120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73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1" w:type="dxa"/>
            <w:vAlign w:val="bottom"/>
          </w:tcPr>
          <w:p w14:paraId="2D31A91E" w14:textId="77777777" w:rsidR="00E52120" w:rsidRPr="000E73AD" w:rsidRDefault="00E52120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6531C12F" w14:textId="5F8BD11B" w:rsidR="00E52120" w:rsidRPr="000E73AD" w:rsidRDefault="00E52120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</w:tcPr>
          <w:p w14:paraId="40CD0762" w14:textId="77777777" w:rsidR="00E52120" w:rsidRPr="000E73AD" w:rsidRDefault="00E52120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14A1163E" w14:textId="39D06CB6" w:rsidR="00E52120" w:rsidRPr="000E73AD" w:rsidRDefault="00E52120" w:rsidP="00A9166C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</w:rPr>
              <w:t xml:space="preserve"> 157,6</w:t>
            </w:r>
            <w:r w:rsidR="00C93EEB" w:rsidRPr="000E73AD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0E73A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65" w:type="dxa"/>
            <w:gridSpan w:val="2"/>
          </w:tcPr>
          <w:p w14:paraId="02DF019F" w14:textId="77777777" w:rsidR="00E52120" w:rsidRPr="000E73AD" w:rsidRDefault="00E52120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04DF3F9" w14:textId="77777777" w:rsidR="00E52120" w:rsidRPr="000E73AD" w:rsidRDefault="00E52120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52120" w:rsidRPr="000E73AD" w14:paraId="05271F98" w14:textId="77777777" w:rsidTr="008A09A8">
        <w:trPr>
          <w:trHeight w:val="269"/>
        </w:trPr>
        <w:tc>
          <w:tcPr>
            <w:tcW w:w="3780" w:type="dxa"/>
            <w:shd w:val="clear" w:color="auto" w:fill="auto"/>
          </w:tcPr>
          <w:p w14:paraId="7996C651" w14:textId="2503AD75" w:rsidR="00E52120" w:rsidRPr="000E73AD" w:rsidRDefault="00E52120" w:rsidP="00A9166C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0E73A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363" w:type="dxa"/>
          </w:tcPr>
          <w:p w14:paraId="2843178D" w14:textId="77777777" w:rsidR="00E52120" w:rsidRPr="000E73AD" w:rsidRDefault="00E52120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7A0EEF8B" w14:textId="77777777" w:rsidR="00E52120" w:rsidRPr="000E73AD" w:rsidRDefault="00E52120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</w:tcPr>
          <w:p w14:paraId="25A3D767" w14:textId="6D22F805" w:rsidR="00E52120" w:rsidRPr="000E73AD" w:rsidRDefault="00E52120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</w:tcPr>
          <w:p w14:paraId="198B62FC" w14:textId="77777777" w:rsidR="00E52120" w:rsidRPr="000E73AD" w:rsidRDefault="00E52120" w:rsidP="00A916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auto"/>
          </w:tcPr>
          <w:p w14:paraId="11DBF68E" w14:textId="477DFE15" w:rsidR="00E52120" w:rsidRPr="000E73AD" w:rsidRDefault="00E52120" w:rsidP="00A916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25,000</w:t>
            </w:r>
          </w:p>
        </w:tc>
        <w:tc>
          <w:tcPr>
            <w:tcW w:w="265" w:type="dxa"/>
            <w:shd w:val="clear" w:color="auto" w:fill="auto"/>
          </w:tcPr>
          <w:p w14:paraId="3E8E6D71" w14:textId="77777777" w:rsidR="00E52120" w:rsidRPr="000E73AD" w:rsidRDefault="00E52120" w:rsidP="00A9166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14:paraId="7919CCB2" w14:textId="7191BD0B" w:rsidR="00E52120" w:rsidRPr="000E73AD" w:rsidRDefault="00E52120" w:rsidP="00A9166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6DCEB023" w14:textId="77777777" w:rsidR="00E52120" w:rsidRPr="000E73AD" w:rsidRDefault="00E52120" w:rsidP="00A9166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14:paraId="445C8935" w14:textId="4B338E4C" w:rsidR="00E52120" w:rsidRPr="000E73AD" w:rsidRDefault="00E52120" w:rsidP="00A9166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</w:rPr>
              <w:t xml:space="preserve"> 25,00</w:t>
            </w:r>
            <w:r w:rsidR="001D20AC" w:rsidRPr="000E73A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0E73A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2D087EC9" w14:textId="77777777" w:rsidR="00E52120" w:rsidRPr="000E73AD" w:rsidRDefault="00E52120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39F4B844" w14:textId="11E1DC8B" w:rsidR="00E52120" w:rsidRPr="000E73AD" w:rsidRDefault="00E52120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7C4DDAF9" w14:textId="77777777" w:rsidR="00E52120" w:rsidRPr="000E73AD" w:rsidRDefault="00E52120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51D66D3B" w14:textId="20D66AE8" w:rsidR="00E52120" w:rsidRPr="000E73AD" w:rsidRDefault="00E52120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</w:tcPr>
          <w:p w14:paraId="2A294421" w14:textId="77777777" w:rsidR="00E52120" w:rsidRPr="000E73AD" w:rsidRDefault="00E52120" w:rsidP="00A9166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0C277BB6" w14:textId="1D7C2D9E" w:rsidR="00E52120" w:rsidRPr="000E73AD" w:rsidRDefault="00E5212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</w:rPr>
              <w:t xml:space="preserve"> 25,000 </w:t>
            </w:r>
          </w:p>
        </w:tc>
        <w:tc>
          <w:tcPr>
            <w:tcW w:w="265" w:type="dxa"/>
            <w:gridSpan w:val="2"/>
          </w:tcPr>
          <w:p w14:paraId="61C1A0CC" w14:textId="77777777" w:rsidR="00E52120" w:rsidRPr="000E73AD" w:rsidRDefault="00E52120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C42AE57" w14:textId="77777777" w:rsidR="00E52120" w:rsidRPr="000E73AD" w:rsidRDefault="00E52120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52120" w:rsidRPr="000E73AD" w14:paraId="73DEEFB6" w14:textId="77777777" w:rsidTr="008A09A8">
        <w:trPr>
          <w:trHeight w:val="269"/>
        </w:trPr>
        <w:tc>
          <w:tcPr>
            <w:tcW w:w="3780" w:type="dxa"/>
            <w:shd w:val="clear" w:color="auto" w:fill="auto"/>
          </w:tcPr>
          <w:p w14:paraId="48F3B17B" w14:textId="67E1BBAE" w:rsidR="00E52120" w:rsidRPr="000E73AD" w:rsidRDefault="00E52120" w:rsidP="00A9166C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0E73A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363" w:type="dxa"/>
          </w:tcPr>
          <w:p w14:paraId="47EC9C6A" w14:textId="77777777" w:rsidR="00E52120" w:rsidRPr="000E73AD" w:rsidRDefault="00E52120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4741EF07" w14:textId="77777777" w:rsidR="00E52120" w:rsidRPr="000E73AD" w:rsidRDefault="00E52120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</w:tcPr>
          <w:p w14:paraId="477BA9DF" w14:textId="0FC1A6C0" w:rsidR="00E52120" w:rsidRPr="000E73AD" w:rsidRDefault="001D20AC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65" w:type="dxa"/>
          </w:tcPr>
          <w:p w14:paraId="6E30B10B" w14:textId="77777777" w:rsidR="00E52120" w:rsidRPr="000E73AD" w:rsidRDefault="00E52120" w:rsidP="00A916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auto"/>
          </w:tcPr>
          <w:p w14:paraId="5D04D573" w14:textId="6633B25E" w:rsidR="00E52120" w:rsidRPr="000E73AD" w:rsidRDefault="00D27E4E" w:rsidP="00A916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1D7D90B2" w14:textId="77777777" w:rsidR="00E52120" w:rsidRPr="000E73AD" w:rsidRDefault="00E52120" w:rsidP="00A9166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14:paraId="7524B010" w14:textId="1933759C" w:rsidR="00E52120" w:rsidRPr="000E73AD" w:rsidRDefault="00D27E4E" w:rsidP="00A9166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1B8346E2" w14:textId="77777777" w:rsidR="00E52120" w:rsidRPr="000E73AD" w:rsidRDefault="00E52120" w:rsidP="00A9166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14:paraId="16430354" w14:textId="2043DC24" w:rsidR="00E52120" w:rsidRPr="000E73AD" w:rsidRDefault="00E52120" w:rsidP="00A9166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27E4E" w:rsidRPr="000E73A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E73AD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</w:tc>
        <w:tc>
          <w:tcPr>
            <w:tcW w:w="270" w:type="dxa"/>
          </w:tcPr>
          <w:p w14:paraId="23E35BF9" w14:textId="77777777" w:rsidR="00E52120" w:rsidRPr="000E73AD" w:rsidRDefault="00E52120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644C2A9C" w14:textId="3487890F" w:rsidR="00E52120" w:rsidRPr="000E73AD" w:rsidRDefault="00D27E4E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590B83A1" w14:textId="77777777" w:rsidR="00E52120" w:rsidRPr="000E73AD" w:rsidRDefault="00E52120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29C592FA" w14:textId="1B375368" w:rsidR="00E52120" w:rsidRPr="000E73AD" w:rsidRDefault="00D27E4E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65" w:type="dxa"/>
          </w:tcPr>
          <w:p w14:paraId="1BA45258" w14:textId="77777777" w:rsidR="00E52120" w:rsidRPr="000E73AD" w:rsidRDefault="00E52120" w:rsidP="00A9166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09F7C56D" w14:textId="3FEEBD2C" w:rsidR="00E52120" w:rsidRPr="000E73AD" w:rsidRDefault="00E5212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265" w:type="dxa"/>
            <w:gridSpan w:val="2"/>
          </w:tcPr>
          <w:p w14:paraId="015D96B5" w14:textId="77777777" w:rsidR="00E52120" w:rsidRPr="000E73AD" w:rsidRDefault="00E52120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E6B4264" w14:textId="77777777" w:rsidR="00E52120" w:rsidRPr="000E73AD" w:rsidRDefault="00E52120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A240A" w:rsidRPr="000E73AD" w14:paraId="12B77000" w14:textId="77777777" w:rsidTr="008A09A8">
        <w:trPr>
          <w:trHeight w:val="269"/>
        </w:trPr>
        <w:tc>
          <w:tcPr>
            <w:tcW w:w="3780" w:type="dxa"/>
            <w:shd w:val="clear" w:color="auto" w:fill="auto"/>
          </w:tcPr>
          <w:p w14:paraId="4A9F0863" w14:textId="1DD844D6" w:rsidR="00DA240A" w:rsidRPr="000E73AD" w:rsidRDefault="00DA240A" w:rsidP="00A9166C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0E73A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</w:t>
            </w:r>
            <w:r w:rsidRPr="000E73AD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น</w:t>
            </w:r>
          </w:p>
        </w:tc>
        <w:tc>
          <w:tcPr>
            <w:tcW w:w="363" w:type="dxa"/>
          </w:tcPr>
          <w:p w14:paraId="52118DC3" w14:textId="77777777" w:rsidR="00DA240A" w:rsidRPr="000E73AD" w:rsidRDefault="00DA240A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528E6644" w14:textId="77777777" w:rsidR="00DA240A" w:rsidRPr="000E73AD" w:rsidRDefault="00DA240A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3BF62774" w14:textId="1326DDA2" w:rsidR="00DA240A" w:rsidRPr="000E73AD" w:rsidRDefault="001D20AC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E73AD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5" w:type="dxa"/>
          </w:tcPr>
          <w:p w14:paraId="6D54646E" w14:textId="77777777" w:rsidR="00DA240A" w:rsidRPr="000E73AD" w:rsidRDefault="00DA240A" w:rsidP="00A916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9DC140" w14:textId="6C45C89B" w:rsidR="00DA240A" w:rsidRPr="000E73AD" w:rsidRDefault="00E52120" w:rsidP="00A916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E73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25,000</w:t>
            </w:r>
          </w:p>
        </w:tc>
        <w:tc>
          <w:tcPr>
            <w:tcW w:w="265" w:type="dxa"/>
            <w:shd w:val="clear" w:color="auto" w:fill="auto"/>
          </w:tcPr>
          <w:p w14:paraId="140BA6AB" w14:textId="77777777" w:rsidR="00DA240A" w:rsidRPr="000E73AD" w:rsidRDefault="00DA240A" w:rsidP="00A9166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5AF9C" w14:textId="17CED35C" w:rsidR="00DA240A" w:rsidRPr="000E73AD" w:rsidRDefault="00E52120" w:rsidP="00A9166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E73AD">
              <w:rPr>
                <w:rFonts w:ascii="Angsana New" w:hAnsi="Angsana New"/>
                <w:b/>
                <w:bCs/>
                <w:sz w:val="24"/>
                <w:szCs w:val="24"/>
              </w:rPr>
              <w:t>157,6</w:t>
            </w:r>
            <w:r w:rsidR="00C93EEB" w:rsidRPr="000E73AD">
              <w:rPr>
                <w:rFonts w:ascii="Angsana New" w:hAnsi="Angsana New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265" w:type="dxa"/>
            <w:shd w:val="clear" w:color="auto" w:fill="auto"/>
          </w:tcPr>
          <w:p w14:paraId="5B2EC412" w14:textId="77777777" w:rsidR="00DA240A" w:rsidRPr="000E73AD" w:rsidRDefault="00DA240A" w:rsidP="00A9166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24BC8F" w14:textId="44798708" w:rsidR="00DA240A" w:rsidRPr="000E73AD" w:rsidRDefault="00E52120" w:rsidP="00A9166C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E73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182,6</w:t>
            </w:r>
            <w:r w:rsidR="00C93EEB" w:rsidRPr="000E73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46</w:t>
            </w:r>
          </w:p>
        </w:tc>
        <w:tc>
          <w:tcPr>
            <w:tcW w:w="270" w:type="dxa"/>
          </w:tcPr>
          <w:p w14:paraId="18628182" w14:textId="77777777" w:rsidR="00DA240A" w:rsidRPr="000E73AD" w:rsidRDefault="00DA240A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160F1D9D" w14:textId="77777777" w:rsidR="00DA240A" w:rsidRPr="000E73AD" w:rsidRDefault="00DA240A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</w:tcPr>
          <w:p w14:paraId="5CEFCB27" w14:textId="77777777" w:rsidR="00DA240A" w:rsidRPr="000E73AD" w:rsidRDefault="00DA240A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76517D11" w14:textId="77777777" w:rsidR="00DA240A" w:rsidRPr="000E73AD" w:rsidRDefault="00DA240A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2F37F694" w14:textId="77777777" w:rsidR="00DA240A" w:rsidRPr="000E73AD" w:rsidRDefault="00DA240A" w:rsidP="00A9166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10FB59EB" w14:textId="77777777" w:rsidR="00DA240A" w:rsidRPr="000E73AD" w:rsidRDefault="00DA240A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gridSpan w:val="2"/>
          </w:tcPr>
          <w:p w14:paraId="15B55128" w14:textId="77777777" w:rsidR="00DA240A" w:rsidRPr="000E73AD" w:rsidRDefault="00DA240A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7F73BA1" w14:textId="77777777" w:rsidR="00DA240A" w:rsidRPr="000E73AD" w:rsidRDefault="00DA240A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68B3" w:rsidRPr="000E73AD" w14:paraId="06115406" w14:textId="77777777" w:rsidTr="008A09A8">
        <w:trPr>
          <w:trHeight w:val="269"/>
        </w:trPr>
        <w:tc>
          <w:tcPr>
            <w:tcW w:w="3780" w:type="dxa"/>
            <w:shd w:val="clear" w:color="auto" w:fill="auto"/>
          </w:tcPr>
          <w:p w14:paraId="65343238" w14:textId="77777777" w:rsidR="006A68B3" w:rsidRPr="000E73AD" w:rsidRDefault="006A68B3" w:rsidP="00A9166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363" w:type="dxa"/>
          </w:tcPr>
          <w:p w14:paraId="1E777320" w14:textId="77777777" w:rsidR="006A68B3" w:rsidRPr="000E73AD" w:rsidRDefault="006A68B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73B970CF" w14:textId="77777777" w:rsidR="006A68B3" w:rsidRPr="000E73AD" w:rsidRDefault="006A68B3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</w:tcPr>
          <w:p w14:paraId="2C29BA20" w14:textId="77777777" w:rsidR="006A68B3" w:rsidRPr="000E73AD" w:rsidRDefault="006A68B3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57D61A17" w14:textId="77777777" w:rsidR="006A68B3" w:rsidRPr="000E73AD" w:rsidRDefault="006A68B3" w:rsidP="00A916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auto"/>
          </w:tcPr>
          <w:p w14:paraId="4BB3D499" w14:textId="77777777" w:rsidR="006A68B3" w:rsidRPr="000E73AD" w:rsidRDefault="006A68B3" w:rsidP="00A916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4CEFCF2B" w14:textId="77777777" w:rsidR="006A68B3" w:rsidRPr="000E73AD" w:rsidRDefault="006A68B3" w:rsidP="00A9166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14:paraId="26EB7971" w14:textId="77777777" w:rsidR="006A68B3" w:rsidRPr="000E73AD" w:rsidRDefault="006A68B3" w:rsidP="00A9166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329EAF34" w14:textId="77777777" w:rsidR="006A68B3" w:rsidRPr="000E73AD" w:rsidRDefault="006A68B3" w:rsidP="00A9166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14:paraId="0CB43EDA" w14:textId="77777777" w:rsidR="006A68B3" w:rsidRPr="000E73AD" w:rsidRDefault="006A68B3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DBE651" w14:textId="77777777" w:rsidR="006A68B3" w:rsidRPr="000E73AD" w:rsidRDefault="006A68B3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041FA951" w14:textId="77777777" w:rsidR="006A68B3" w:rsidRPr="000E73AD" w:rsidRDefault="006A68B3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</w:tcPr>
          <w:p w14:paraId="4DAF2D84" w14:textId="77777777" w:rsidR="006A68B3" w:rsidRPr="000E73AD" w:rsidRDefault="006A68B3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5471F76B" w14:textId="77777777" w:rsidR="006A68B3" w:rsidRPr="000E73AD" w:rsidRDefault="006A68B3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332DB53D" w14:textId="77777777" w:rsidR="006A68B3" w:rsidRPr="000E73AD" w:rsidRDefault="006A68B3" w:rsidP="00A9166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7B8EB82D" w14:textId="77777777" w:rsidR="006A68B3" w:rsidRPr="000E73AD" w:rsidRDefault="006A68B3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gridSpan w:val="2"/>
          </w:tcPr>
          <w:p w14:paraId="2D3CA071" w14:textId="77777777" w:rsidR="006A68B3" w:rsidRPr="000E73AD" w:rsidRDefault="006A68B3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9E3DFE7" w14:textId="77777777" w:rsidR="006A68B3" w:rsidRPr="000E73AD" w:rsidRDefault="006A68B3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68B3" w:rsidRPr="000E73AD" w14:paraId="3E7F6A4A" w14:textId="77777777" w:rsidTr="008A09A8">
        <w:trPr>
          <w:trHeight w:val="269"/>
        </w:trPr>
        <w:tc>
          <w:tcPr>
            <w:tcW w:w="3780" w:type="dxa"/>
            <w:shd w:val="clear" w:color="auto" w:fill="auto"/>
          </w:tcPr>
          <w:p w14:paraId="74D45130" w14:textId="77777777" w:rsidR="006A68B3" w:rsidRPr="000E73AD" w:rsidRDefault="006A68B3" w:rsidP="00A9166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0E73A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363" w:type="dxa"/>
          </w:tcPr>
          <w:p w14:paraId="103BA709" w14:textId="77777777" w:rsidR="006A68B3" w:rsidRPr="000E73AD" w:rsidRDefault="006A68B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67F06343" w14:textId="77777777" w:rsidR="006A68B3" w:rsidRPr="000E73AD" w:rsidRDefault="006A68B3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</w:tcPr>
          <w:p w14:paraId="0C1CF568" w14:textId="77777777" w:rsidR="006A68B3" w:rsidRPr="000E73AD" w:rsidRDefault="006A68B3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4DFF581E" w14:textId="77777777" w:rsidR="006A68B3" w:rsidRPr="000E73AD" w:rsidRDefault="006A68B3" w:rsidP="00A916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auto"/>
          </w:tcPr>
          <w:p w14:paraId="57E45FB9" w14:textId="77777777" w:rsidR="006A68B3" w:rsidRPr="000E73AD" w:rsidRDefault="006A68B3" w:rsidP="00A916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6F391A77" w14:textId="77777777" w:rsidR="006A68B3" w:rsidRPr="000E73AD" w:rsidRDefault="006A68B3" w:rsidP="00A9166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14:paraId="7CB93466" w14:textId="77777777" w:rsidR="006A68B3" w:rsidRPr="000E73AD" w:rsidRDefault="006A68B3" w:rsidP="00A9166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681C1FEB" w14:textId="77777777" w:rsidR="006A68B3" w:rsidRPr="000E73AD" w:rsidRDefault="006A68B3" w:rsidP="00A9166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14:paraId="1A0165BF" w14:textId="77777777" w:rsidR="006A68B3" w:rsidRPr="000E73AD" w:rsidRDefault="006A68B3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2A90F07" w14:textId="77777777" w:rsidR="006A68B3" w:rsidRPr="000E73AD" w:rsidRDefault="006A68B3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6AB253AF" w14:textId="77777777" w:rsidR="006A68B3" w:rsidRPr="000E73AD" w:rsidRDefault="006A68B3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</w:tcPr>
          <w:p w14:paraId="5641601A" w14:textId="77777777" w:rsidR="006A68B3" w:rsidRPr="000E73AD" w:rsidRDefault="006A68B3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2510A521" w14:textId="77777777" w:rsidR="006A68B3" w:rsidRPr="000E73AD" w:rsidRDefault="006A68B3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0A9BBB1C" w14:textId="77777777" w:rsidR="006A68B3" w:rsidRPr="000E73AD" w:rsidRDefault="006A68B3" w:rsidP="00A9166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1365C5AA" w14:textId="77777777" w:rsidR="006A68B3" w:rsidRPr="000E73AD" w:rsidRDefault="006A68B3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gridSpan w:val="2"/>
          </w:tcPr>
          <w:p w14:paraId="425CCFD8" w14:textId="77777777" w:rsidR="006A68B3" w:rsidRPr="000E73AD" w:rsidRDefault="006A68B3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D9E5713" w14:textId="77777777" w:rsidR="006A68B3" w:rsidRPr="000E73AD" w:rsidRDefault="006A68B3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52120" w:rsidRPr="000E73AD" w14:paraId="13B50EC5" w14:textId="77777777" w:rsidTr="002C2CDC">
        <w:trPr>
          <w:trHeight w:val="269"/>
        </w:trPr>
        <w:tc>
          <w:tcPr>
            <w:tcW w:w="3780" w:type="dxa"/>
            <w:shd w:val="clear" w:color="auto" w:fill="auto"/>
          </w:tcPr>
          <w:p w14:paraId="391D726C" w14:textId="77777777" w:rsidR="00E52120" w:rsidRPr="000E73AD" w:rsidRDefault="00E52120" w:rsidP="00A9166C">
            <w:pPr>
              <w:ind w:left="-14" w:right="-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73AD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เงินเบิกเกินบัญชีธนาคารและเงินกู้ยืม</w:t>
            </w:r>
          </w:p>
          <w:p w14:paraId="39BB7566" w14:textId="77777777" w:rsidR="00E52120" w:rsidRPr="000E73AD" w:rsidRDefault="00E52120" w:rsidP="00A9166C">
            <w:pPr>
              <w:ind w:left="70" w:right="-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73AD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ระยะสั้นจากสถาบันการเงิน</w:t>
            </w:r>
          </w:p>
        </w:tc>
        <w:tc>
          <w:tcPr>
            <w:tcW w:w="363" w:type="dxa"/>
          </w:tcPr>
          <w:p w14:paraId="67938D90" w14:textId="77777777" w:rsidR="00E52120" w:rsidRPr="000E73AD" w:rsidRDefault="00E52120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0BA40943" w14:textId="77777777" w:rsidR="00E52120" w:rsidRPr="000E73AD" w:rsidRDefault="00E52120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</w:tcPr>
          <w:p w14:paraId="43081FD8" w14:textId="77777777" w:rsidR="009546A6" w:rsidRPr="000E73AD" w:rsidRDefault="009546A6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  <w:p w14:paraId="2F03FAA6" w14:textId="6DD943BA" w:rsidR="00E52120" w:rsidRPr="000E73AD" w:rsidRDefault="00E52120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46B38BB2" w14:textId="77777777" w:rsidR="00E52120" w:rsidRPr="000E73AD" w:rsidRDefault="00E52120" w:rsidP="00A916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auto"/>
          </w:tcPr>
          <w:p w14:paraId="2328C34E" w14:textId="77777777" w:rsidR="009546A6" w:rsidRPr="000E73AD" w:rsidRDefault="009546A6" w:rsidP="00A916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  <w:p w14:paraId="7102F9E3" w14:textId="1F51E0C6" w:rsidR="00E52120" w:rsidRPr="000E73AD" w:rsidRDefault="00E52120" w:rsidP="00A916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A396B95" w14:textId="77777777" w:rsidR="00E52120" w:rsidRPr="000E73AD" w:rsidRDefault="00E52120" w:rsidP="00A9166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14:paraId="0B999E12" w14:textId="77777777" w:rsidR="009546A6" w:rsidRPr="000E73AD" w:rsidRDefault="009546A6" w:rsidP="00A9166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E0FF2F" w14:textId="065525D9" w:rsidR="00E52120" w:rsidRPr="000E73AD" w:rsidRDefault="00E52120" w:rsidP="00A9166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</w:rPr>
              <w:t xml:space="preserve"> (628,766)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DAA6F8F" w14:textId="77777777" w:rsidR="00E52120" w:rsidRPr="000E73AD" w:rsidRDefault="00E52120" w:rsidP="00A9166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25" w:type="dxa"/>
            <w:shd w:val="clear" w:color="auto" w:fill="auto"/>
          </w:tcPr>
          <w:p w14:paraId="13F703B0" w14:textId="77777777" w:rsidR="009546A6" w:rsidRPr="000E73AD" w:rsidRDefault="009546A6" w:rsidP="00A9166C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86B7B7" w14:textId="44EEB087" w:rsidR="00E52120" w:rsidRPr="000E73AD" w:rsidRDefault="00E52120" w:rsidP="00A9166C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</w:rPr>
              <w:t xml:space="preserve"> (628,766)</w:t>
            </w:r>
          </w:p>
        </w:tc>
        <w:tc>
          <w:tcPr>
            <w:tcW w:w="270" w:type="dxa"/>
            <w:vAlign w:val="bottom"/>
          </w:tcPr>
          <w:p w14:paraId="61429735" w14:textId="77777777" w:rsidR="00E52120" w:rsidRPr="000E73AD" w:rsidRDefault="00E52120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52AFC124" w14:textId="3841254C" w:rsidR="00E52120" w:rsidRPr="000E73AD" w:rsidRDefault="00E52120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1" w:type="dxa"/>
            <w:vAlign w:val="bottom"/>
          </w:tcPr>
          <w:p w14:paraId="3B9169B4" w14:textId="77777777" w:rsidR="00E52120" w:rsidRPr="000E73AD" w:rsidRDefault="00E52120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5491003F" w14:textId="3640B1D3" w:rsidR="00E52120" w:rsidRPr="000E73AD" w:rsidRDefault="00E52120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59C35344" w14:textId="77777777" w:rsidR="00E52120" w:rsidRPr="000E73AD" w:rsidRDefault="00E52120" w:rsidP="00A9166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6F3AFC51" w14:textId="77777777" w:rsidR="009546A6" w:rsidRPr="000E73AD" w:rsidRDefault="009546A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5E4480" w14:textId="6B852DCD" w:rsidR="00E52120" w:rsidRPr="000E73AD" w:rsidRDefault="00E5212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</w:rPr>
              <w:t xml:space="preserve"> (628,766)</w:t>
            </w:r>
          </w:p>
        </w:tc>
        <w:tc>
          <w:tcPr>
            <w:tcW w:w="265" w:type="dxa"/>
            <w:gridSpan w:val="2"/>
          </w:tcPr>
          <w:p w14:paraId="7C76B272" w14:textId="77777777" w:rsidR="00E52120" w:rsidRPr="000E73AD" w:rsidRDefault="00E52120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0A8B858" w14:textId="77777777" w:rsidR="00E52120" w:rsidRPr="000E73AD" w:rsidRDefault="00E52120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52120" w:rsidRPr="000E73AD" w14:paraId="15D7953E" w14:textId="77777777" w:rsidTr="002C2CDC">
        <w:trPr>
          <w:trHeight w:val="269"/>
        </w:trPr>
        <w:tc>
          <w:tcPr>
            <w:tcW w:w="3780" w:type="dxa"/>
            <w:shd w:val="clear" w:color="auto" w:fill="auto"/>
          </w:tcPr>
          <w:p w14:paraId="2404465A" w14:textId="77777777" w:rsidR="00E52120" w:rsidRPr="000E73AD" w:rsidRDefault="00E52120" w:rsidP="00A9166C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E73AD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363" w:type="dxa"/>
          </w:tcPr>
          <w:p w14:paraId="530BB9AB" w14:textId="77777777" w:rsidR="00E52120" w:rsidRPr="000E73AD" w:rsidRDefault="00E52120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1380074C" w14:textId="54577060" w:rsidR="00E52120" w:rsidRPr="000E73AD" w:rsidRDefault="00E52120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</w:tcPr>
          <w:p w14:paraId="31A4ACE0" w14:textId="31CAB30C" w:rsidR="00E52120" w:rsidRPr="000E73AD" w:rsidRDefault="00E52120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1588E50B" w14:textId="77777777" w:rsidR="00E52120" w:rsidRPr="000E73AD" w:rsidRDefault="00E52120" w:rsidP="00A916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auto"/>
          </w:tcPr>
          <w:p w14:paraId="3FC79E67" w14:textId="5A620796" w:rsidR="00E52120" w:rsidRPr="000E73AD" w:rsidRDefault="00E52120" w:rsidP="00A916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6814B33A" w14:textId="77777777" w:rsidR="00E52120" w:rsidRPr="000E73AD" w:rsidRDefault="00E52120" w:rsidP="00A9166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14:paraId="7D2CA1CA" w14:textId="6B7C0B0D" w:rsidR="00E52120" w:rsidRPr="000E73AD" w:rsidRDefault="00E52120" w:rsidP="00A9166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</w:rPr>
              <w:t xml:space="preserve"> (2</w:t>
            </w:r>
            <w:r w:rsidR="00924258" w:rsidRPr="000E73AD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Pr="000E73A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3447CDE6" w14:textId="77777777" w:rsidR="00E52120" w:rsidRPr="000E73AD" w:rsidRDefault="00E52120" w:rsidP="00A9166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25" w:type="dxa"/>
            <w:shd w:val="clear" w:color="auto" w:fill="auto"/>
          </w:tcPr>
          <w:p w14:paraId="41B2D2C9" w14:textId="109FDBA8" w:rsidR="00E52120" w:rsidRPr="000E73AD" w:rsidRDefault="00E52120" w:rsidP="00A9166C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</w:rPr>
              <w:t xml:space="preserve"> (244)</w:t>
            </w:r>
          </w:p>
        </w:tc>
        <w:tc>
          <w:tcPr>
            <w:tcW w:w="270" w:type="dxa"/>
          </w:tcPr>
          <w:p w14:paraId="044D47E2" w14:textId="77777777" w:rsidR="00E52120" w:rsidRPr="000E73AD" w:rsidRDefault="00E52120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23CB5AEE" w14:textId="6AF2AC03" w:rsidR="00E52120" w:rsidRPr="000E73AD" w:rsidRDefault="00E52120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1" w:type="dxa"/>
            <w:vAlign w:val="bottom"/>
          </w:tcPr>
          <w:p w14:paraId="4B6C2E48" w14:textId="77777777" w:rsidR="00E52120" w:rsidRPr="000E73AD" w:rsidRDefault="00E52120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1038677C" w14:textId="7ABDF06A" w:rsidR="00E52120" w:rsidRPr="000E73AD" w:rsidRDefault="00E52120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</w:tcPr>
          <w:p w14:paraId="5EE6C607" w14:textId="77777777" w:rsidR="00E52120" w:rsidRPr="000E73AD" w:rsidRDefault="00E52120" w:rsidP="00A9166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5647ED68" w14:textId="122BB3AC" w:rsidR="00E52120" w:rsidRPr="000E73AD" w:rsidRDefault="00E5212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924258" w:rsidRPr="000E73A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E73AD">
              <w:rPr>
                <w:rFonts w:asciiTheme="majorBidi" w:hAnsiTheme="majorBidi" w:cstheme="majorBidi"/>
                <w:sz w:val="24"/>
                <w:szCs w:val="24"/>
              </w:rPr>
              <w:t>44)</w:t>
            </w:r>
          </w:p>
        </w:tc>
        <w:tc>
          <w:tcPr>
            <w:tcW w:w="265" w:type="dxa"/>
            <w:gridSpan w:val="2"/>
          </w:tcPr>
          <w:p w14:paraId="206B9A15" w14:textId="77777777" w:rsidR="00E52120" w:rsidRPr="000E73AD" w:rsidRDefault="00E52120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B02CF4D" w14:textId="77777777" w:rsidR="00E52120" w:rsidRPr="000E73AD" w:rsidRDefault="00E52120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748E3" w:rsidRPr="000E73AD" w14:paraId="79A01342" w14:textId="77777777" w:rsidTr="002C2CDC">
        <w:trPr>
          <w:trHeight w:val="269"/>
        </w:trPr>
        <w:tc>
          <w:tcPr>
            <w:tcW w:w="3780" w:type="dxa"/>
            <w:shd w:val="clear" w:color="auto" w:fill="auto"/>
          </w:tcPr>
          <w:p w14:paraId="50D1CABC" w14:textId="59084EA2" w:rsidR="003748E3" w:rsidRPr="000E73AD" w:rsidRDefault="003748E3" w:rsidP="003748E3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E73AD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เงินกู้ยืมระยะยาว</w:t>
            </w:r>
          </w:p>
        </w:tc>
        <w:tc>
          <w:tcPr>
            <w:tcW w:w="363" w:type="dxa"/>
          </w:tcPr>
          <w:p w14:paraId="1B5B6FEE" w14:textId="77777777" w:rsidR="003748E3" w:rsidRPr="000E73AD" w:rsidRDefault="003748E3" w:rsidP="003748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1DE1CAF0" w14:textId="77777777" w:rsidR="003748E3" w:rsidRPr="000E73AD" w:rsidRDefault="003748E3" w:rsidP="003748E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</w:tcPr>
          <w:p w14:paraId="7A332BFB" w14:textId="2EBD7D6F" w:rsidR="003748E3" w:rsidRPr="000E73AD" w:rsidRDefault="003748E3" w:rsidP="003748E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182B3160" w14:textId="77777777" w:rsidR="003748E3" w:rsidRPr="000E73AD" w:rsidRDefault="003748E3" w:rsidP="003748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auto"/>
          </w:tcPr>
          <w:p w14:paraId="4C11E6A6" w14:textId="3681EA56" w:rsidR="003748E3" w:rsidRPr="000E73AD" w:rsidRDefault="003748E3" w:rsidP="003748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65CA3FAD" w14:textId="77777777" w:rsidR="003748E3" w:rsidRPr="000E73AD" w:rsidRDefault="003748E3" w:rsidP="003748E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14:paraId="1AF9B3BB" w14:textId="301CC928" w:rsidR="003748E3" w:rsidRPr="000E73AD" w:rsidRDefault="003748E3" w:rsidP="003748E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</w:rPr>
              <w:t>(237,942)</w:t>
            </w:r>
          </w:p>
        </w:tc>
        <w:tc>
          <w:tcPr>
            <w:tcW w:w="265" w:type="dxa"/>
            <w:shd w:val="clear" w:color="auto" w:fill="auto"/>
          </w:tcPr>
          <w:p w14:paraId="7870C547" w14:textId="77777777" w:rsidR="003748E3" w:rsidRPr="000E73AD" w:rsidRDefault="003748E3" w:rsidP="003748E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25" w:type="dxa"/>
            <w:shd w:val="clear" w:color="auto" w:fill="auto"/>
          </w:tcPr>
          <w:p w14:paraId="194D256A" w14:textId="048C511E" w:rsidR="003748E3" w:rsidRPr="000E73AD" w:rsidRDefault="003748E3" w:rsidP="003748E3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</w:rPr>
              <w:t>(237,942)</w:t>
            </w:r>
          </w:p>
        </w:tc>
        <w:tc>
          <w:tcPr>
            <w:tcW w:w="270" w:type="dxa"/>
          </w:tcPr>
          <w:p w14:paraId="3FA10749" w14:textId="77777777" w:rsidR="003748E3" w:rsidRPr="000E73AD" w:rsidRDefault="003748E3" w:rsidP="003748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1FA142B4" w14:textId="7160F1BB" w:rsidR="003748E3" w:rsidRPr="000E73AD" w:rsidRDefault="003748E3" w:rsidP="003748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73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1" w:type="dxa"/>
            <w:vAlign w:val="bottom"/>
          </w:tcPr>
          <w:p w14:paraId="0888BC4D" w14:textId="77777777" w:rsidR="003748E3" w:rsidRPr="000E73AD" w:rsidRDefault="003748E3" w:rsidP="003748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00AC7F56" w14:textId="12AC2700" w:rsidR="003748E3" w:rsidRPr="000E73AD" w:rsidRDefault="003748E3" w:rsidP="003748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</w:tcPr>
          <w:p w14:paraId="749DC3E8" w14:textId="77777777" w:rsidR="003748E3" w:rsidRPr="000E73AD" w:rsidRDefault="003748E3" w:rsidP="003748E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637187ED" w14:textId="236D7DEB" w:rsidR="003748E3" w:rsidRPr="000E73AD" w:rsidRDefault="003748E3" w:rsidP="003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</w:rPr>
              <w:t>(237,942)</w:t>
            </w:r>
          </w:p>
        </w:tc>
        <w:tc>
          <w:tcPr>
            <w:tcW w:w="265" w:type="dxa"/>
            <w:gridSpan w:val="2"/>
          </w:tcPr>
          <w:p w14:paraId="15788304" w14:textId="77777777" w:rsidR="003748E3" w:rsidRPr="000E73AD" w:rsidRDefault="003748E3" w:rsidP="003748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B46E3DB" w14:textId="77777777" w:rsidR="003748E3" w:rsidRPr="000E73AD" w:rsidRDefault="003748E3" w:rsidP="003748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52120" w:rsidRPr="000E73AD" w14:paraId="0909439C" w14:textId="77777777" w:rsidTr="002C2CDC">
        <w:trPr>
          <w:trHeight w:val="269"/>
        </w:trPr>
        <w:tc>
          <w:tcPr>
            <w:tcW w:w="3780" w:type="dxa"/>
            <w:shd w:val="clear" w:color="auto" w:fill="auto"/>
          </w:tcPr>
          <w:p w14:paraId="0A851DF4" w14:textId="77777777" w:rsidR="00E52120" w:rsidRPr="000E73AD" w:rsidRDefault="00E52120" w:rsidP="00A9166C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0E73AD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363" w:type="dxa"/>
          </w:tcPr>
          <w:p w14:paraId="2FDAD67C" w14:textId="77777777" w:rsidR="00E52120" w:rsidRPr="000E73AD" w:rsidRDefault="00E52120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69D273C2" w14:textId="77777777" w:rsidR="00E52120" w:rsidRPr="000E73AD" w:rsidRDefault="00E52120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</w:tcPr>
          <w:p w14:paraId="49AFD6AE" w14:textId="48439F90" w:rsidR="00E52120" w:rsidRPr="000E73AD" w:rsidRDefault="00E52120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79CBBF0D" w14:textId="77777777" w:rsidR="00E52120" w:rsidRPr="000E73AD" w:rsidRDefault="00E52120" w:rsidP="00A916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auto"/>
          </w:tcPr>
          <w:p w14:paraId="186D60DE" w14:textId="7DC9FD99" w:rsidR="00E52120" w:rsidRPr="000E73AD" w:rsidRDefault="00E52120" w:rsidP="00A916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3729E3F7" w14:textId="77777777" w:rsidR="00E52120" w:rsidRPr="000E73AD" w:rsidRDefault="00E52120" w:rsidP="00A9166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14:paraId="5D1B40DD" w14:textId="26673A1B" w:rsidR="00E52120" w:rsidRPr="000E73AD" w:rsidRDefault="00E52120" w:rsidP="00A9166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</w:rPr>
              <w:t xml:space="preserve"> (1,01</w:t>
            </w:r>
            <w:r w:rsidR="00C93EEB" w:rsidRPr="000E73A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E73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93EEB" w:rsidRPr="000E73AD">
              <w:rPr>
                <w:rFonts w:asciiTheme="majorBidi" w:hAnsiTheme="majorBidi" w:cstheme="majorBidi"/>
                <w:sz w:val="24"/>
                <w:szCs w:val="24"/>
              </w:rPr>
              <w:t>218</w:t>
            </w:r>
            <w:r w:rsidRPr="000E73A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799438B8" w14:textId="77777777" w:rsidR="00E52120" w:rsidRPr="000E73AD" w:rsidRDefault="00E52120" w:rsidP="00A9166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25" w:type="dxa"/>
            <w:shd w:val="clear" w:color="auto" w:fill="auto"/>
          </w:tcPr>
          <w:p w14:paraId="4650F443" w14:textId="69634DE0" w:rsidR="00E52120" w:rsidRPr="000E73AD" w:rsidRDefault="00C93EEB" w:rsidP="00A9166C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</w:rPr>
              <w:t>(1,011,218)</w:t>
            </w:r>
          </w:p>
        </w:tc>
        <w:tc>
          <w:tcPr>
            <w:tcW w:w="270" w:type="dxa"/>
          </w:tcPr>
          <w:p w14:paraId="2AB78D47" w14:textId="77777777" w:rsidR="00E52120" w:rsidRPr="000E73AD" w:rsidRDefault="00E52120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5EB39596" w14:textId="63BD0020" w:rsidR="00E52120" w:rsidRPr="000E73AD" w:rsidRDefault="00E52120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1" w:type="dxa"/>
            <w:vAlign w:val="bottom"/>
          </w:tcPr>
          <w:p w14:paraId="2A7E8F8F" w14:textId="77777777" w:rsidR="00E52120" w:rsidRPr="000E73AD" w:rsidRDefault="00E52120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54562249" w14:textId="64BAC1EF" w:rsidR="00E52120" w:rsidRPr="000E73AD" w:rsidRDefault="00E52120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</w:tcPr>
          <w:p w14:paraId="076E3359" w14:textId="77777777" w:rsidR="00E52120" w:rsidRPr="000E73AD" w:rsidRDefault="00E52120" w:rsidP="00A9166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29B4953B" w14:textId="1FD6D4BA" w:rsidR="00E52120" w:rsidRPr="000E73AD" w:rsidRDefault="00E5212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93EEB" w:rsidRPr="000E73AD">
              <w:rPr>
                <w:rFonts w:asciiTheme="majorBidi" w:hAnsiTheme="majorBidi" w:cstheme="majorBidi"/>
                <w:sz w:val="24"/>
                <w:szCs w:val="24"/>
              </w:rPr>
              <w:t>(1,011,218)</w:t>
            </w:r>
          </w:p>
        </w:tc>
        <w:tc>
          <w:tcPr>
            <w:tcW w:w="265" w:type="dxa"/>
            <w:gridSpan w:val="2"/>
          </w:tcPr>
          <w:p w14:paraId="0FCDBF3E" w14:textId="77777777" w:rsidR="00E52120" w:rsidRPr="000E73AD" w:rsidRDefault="00E52120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32E79F3" w14:textId="77777777" w:rsidR="00E52120" w:rsidRPr="000E73AD" w:rsidRDefault="00E52120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A240A" w:rsidRPr="000E73AD" w14:paraId="28EC7DDB" w14:textId="77777777" w:rsidTr="008A09A8">
        <w:trPr>
          <w:trHeight w:val="269"/>
        </w:trPr>
        <w:tc>
          <w:tcPr>
            <w:tcW w:w="3780" w:type="dxa"/>
            <w:shd w:val="clear" w:color="auto" w:fill="auto"/>
          </w:tcPr>
          <w:p w14:paraId="72B8B3ED" w14:textId="011DDBB6" w:rsidR="00DA240A" w:rsidRPr="000E73AD" w:rsidRDefault="00DA240A" w:rsidP="00A9166C">
            <w:pPr>
              <w:ind w:left="-14"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73A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หนี้สิน</w:t>
            </w:r>
            <w:r w:rsidRPr="000E73A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363" w:type="dxa"/>
          </w:tcPr>
          <w:p w14:paraId="32DB8010" w14:textId="77777777" w:rsidR="00DA240A" w:rsidRPr="000E73AD" w:rsidRDefault="00DA240A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29CCAE1F" w14:textId="77777777" w:rsidR="00DA240A" w:rsidRPr="000E73AD" w:rsidRDefault="00DA240A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2C40999B" w14:textId="0B84B6B2" w:rsidR="00DA240A" w:rsidRPr="000E73AD" w:rsidRDefault="00D27E4E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73AD">
              <w:rPr>
                <w:rFonts w:ascii="Angsana New" w:hAnsi="Angsana New"/>
                <w:sz w:val="24"/>
                <w:szCs w:val="24"/>
                <w:lang w:bidi="th-TH"/>
              </w:rPr>
              <w:t>(14)</w:t>
            </w:r>
          </w:p>
        </w:tc>
        <w:tc>
          <w:tcPr>
            <w:tcW w:w="265" w:type="dxa"/>
          </w:tcPr>
          <w:p w14:paraId="45518794" w14:textId="77777777" w:rsidR="00DA240A" w:rsidRPr="000E73AD" w:rsidRDefault="00DA240A" w:rsidP="00A916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</w:tcPr>
          <w:p w14:paraId="63CB226A" w14:textId="684EB20A" w:rsidR="00DA240A" w:rsidRPr="000E73AD" w:rsidRDefault="00D27E4E" w:rsidP="00A916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73A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02F41AB2" w14:textId="77777777" w:rsidR="00DA240A" w:rsidRPr="000E73AD" w:rsidRDefault="00DA240A" w:rsidP="00A9166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</w:tcPr>
          <w:p w14:paraId="69B0DE80" w14:textId="2E110712" w:rsidR="00DA240A" w:rsidRPr="000E73AD" w:rsidRDefault="00D27E4E" w:rsidP="00A9166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4154CB6A" w14:textId="77777777" w:rsidR="00DA240A" w:rsidRPr="000E73AD" w:rsidRDefault="00DA240A" w:rsidP="00A9166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6D0C7619" w14:textId="5061FE2E" w:rsidR="00DA240A" w:rsidRPr="000E73AD" w:rsidRDefault="00D27E4E" w:rsidP="00A9166C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(14)</w:t>
            </w:r>
          </w:p>
        </w:tc>
        <w:tc>
          <w:tcPr>
            <w:tcW w:w="270" w:type="dxa"/>
          </w:tcPr>
          <w:p w14:paraId="121BA00F" w14:textId="77777777" w:rsidR="00DA240A" w:rsidRPr="000E73AD" w:rsidRDefault="00DA240A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48D82668" w14:textId="1FF1D2F9" w:rsidR="00DA240A" w:rsidRPr="000E73AD" w:rsidRDefault="00D27E4E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27463E26" w14:textId="77777777" w:rsidR="00DA240A" w:rsidRPr="000E73AD" w:rsidRDefault="00DA240A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4CCAED87" w14:textId="0306337C" w:rsidR="00DA240A" w:rsidRPr="000E73AD" w:rsidRDefault="00D27E4E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(14)</w:t>
            </w:r>
          </w:p>
        </w:tc>
        <w:tc>
          <w:tcPr>
            <w:tcW w:w="265" w:type="dxa"/>
          </w:tcPr>
          <w:p w14:paraId="200736F3" w14:textId="77777777" w:rsidR="00DA240A" w:rsidRPr="000E73AD" w:rsidRDefault="00DA240A" w:rsidP="00A9166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4FD3D920" w14:textId="4EA1DAD7" w:rsidR="00DA240A" w:rsidRPr="000E73AD" w:rsidRDefault="00D27E4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  <w:gridSpan w:val="2"/>
          </w:tcPr>
          <w:p w14:paraId="0D3D7A18" w14:textId="77777777" w:rsidR="00DA240A" w:rsidRPr="000E73AD" w:rsidRDefault="00DA240A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A81998D" w14:textId="77777777" w:rsidR="00DA240A" w:rsidRPr="000E73AD" w:rsidRDefault="00DA240A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A240A" w:rsidRPr="000E73AD" w14:paraId="2E161C82" w14:textId="77777777" w:rsidTr="008A09A8">
        <w:trPr>
          <w:trHeight w:val="269"/>
        </w:trPr>
        <w:tc>
          <w:tcPr>
            <w:tcW w:w="3780" w:type="dxa"/>
            <w:shd w:val="clear" w:color="auto" w:fill="auto"/>
          </w:tcPr>
          <w:p w14:paraId="43737377" w14:textId="02A1F22F" w:rsidR="00DA240A" w:rsidRPr="000E73AD" w:rsidRDefault="00DA240A" w:rsidP="00A9166C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E73A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363" w:type="dxa"/>
          </w:tcPr>
          <w:p w14:paraId="3F21741F" w14:textId="77777777" w:rsidR="00DA240A" w:rsidRPr="000E73AD" w:rsidRDefault="00DA240A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598CC9D9" w14:textId="77777777" w:rsidR="00DA240A" w:rsidRPr="000E73AD" w:rsidRDefault="00DA240A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092874AF" w14:textId="02CDD848" w:rsidR="00DA240A" w:rsidRPr="000E73AD" w:rsidRDefault="00D27E4E" w:rsidP="00A916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E73AD">
              <w:rPr>
                <w:rFonts w:ascii="Angsana New" w:hAnsi="Angsana New"/>
                <w:b/>
                <w:bCs/>
                <w:sz w:val="24"/>
                <w:szCs w:val="24"/>
              </w:rPr>
              <w:t>(14)</w:t>
            </w:r>
          </w:p>
        </w:tc>
        <w:tc>
          <w:tcPr>
            <w:tcW w:w="265" w:type="dxa"/>
          </w:tcPr>
          <w:p w14:paraId="70111D43" w14:textId="77777777" w:rsidR="00DA240A" w:rsidRPr="000E73AD" w:rsidRDefault="00DA240A" w:rsidP="00A916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9C7C50" w14:textId="5E49046B" w:rsidR="00DA240A" w:rsidRPr="000E73AD" w:rsidRDefault="00D27E4E" w:rsidP="00A916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E73AD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1D59F556" w14:textId="77777777" w:rsidR="00DA240A" w:rsidRPr="000E73AD" w:rsidRDefault="00DA240A" w:rsidP="00A9166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25A9C7" w14:textId="0986D059" w:rsidR="00DA240A" w:rsidRPr="000E73AD" w:rsidRDefault="00D27E4E" w:rsidP="00A9166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E73AD">
              <w:rPr>
                <w:rFonts w:ascii="Angsana New" w:hAnsi="Angsana New"/>
                <w:b/>
                <w:bCs/>
                <w:sz w:val="24"/>
                <w:szCs w:val="24"/>
              </w:rPr>
              <w:t>(1,</w:t>
            </w:r>
            <w:r w:rsidR="00924258" w:rsidRPr="000E73AD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  <w:r w:rsidR="003748E3" w:rsidRPr="000E73AD">
              <w:rPr>
                <w:rFonts w:ascii="Angsana New" w:hAnsi="Angsana New"/>
                <w:b/>
                <w:bCs/>
                <w:sz w:val="24"/>
                <w:szCs w:val="24"/>
              </w:rPr>
              <w:t>78,170</w:t>
            </w:r>
            <w:r w:rsidRPr="000E73AD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02EF005A" w14:textId="77777777" w:rsidR="00DA240A" w:rsidRPr="000E73AD" w:rsidRDefault="00DA240A" w:rsidP="00A9166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ED33FF" w14:textId="62679858" w:rsidR="00DA240A" w:rsidRPr="000E73AD" w:rsidRDefault="00D27E4E" w:rsidP="00A9166C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E73AD">
              <w:rPr>
                <w:rFonts w:ascii="Angsana New" w:hAnsi="Angsana New"/>
                <w:b/>
                <w:bCs/>
                <w:sz w:val="24"/>
                <w:szCs w:val="24"/>
              </w:rPr>
              <w:t>(1,</w:t>
            </w:r>
            <w:r w:rsidR="00924258" w:rsidRPr="000E73AD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  <w:r w:rsidR="003748E3" w:rsidRPr="000E73AD">
              <w:rPr>
                <w:rFonts w:ascii="Angsana New" w:hAnsi="Angsana New"/>
                <w:b/>
                <w:bCs/>
                <w:sz w:val="24"/>
                <w:szCs w:val="24"/>
              </w:rPr>
              <w:t>78,184</w:t>
            </w:r>
            <w:r w:rsidRPr="000E73AD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7F07311" w14:textId="77777777" w:rsidR="00DA240A" w:rsidRPr="000E73AD" w:rsidRDefault="00DA240A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7E7B0AD8" w14:textId="77777777" w:rsidR="00DA240A" w:rsidRPr="000E73AD" w:rsidRDefault="00DA240A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</w:tcPr>
          <w:p w14:paraId="515BFF19" w14:textId="77777777" w:rsidR="00DA240A" w:rsidRPr="000E73AD" w:rsidRDefault="00DA240A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51563B05" w14:textId="77777777" w:rsidR="00DA240A" w:rsidRPr="000E73AD" w:rsidRDefault="00DA240A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74231FF5" w14:textId="77777777" w:rsidR="00DA240A" w:rsidRPr="000E73AD" w:rsidRDefault="00DA240A" w:rsidP="00A9166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028DDE7D" w14:textId="77777777" w:rsidR="00DA240A" w:rsidRPr="000E73AD" w:rsidRDefault="00DA240A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gridSpan w:val="2"/>
          </w:tcPr>
          <w:p w14:paraId="179D04DB" w14:textId="77777777" w:rsidR="00DA240A" w:rsidRPr="000E73AD" w:rsidRDefault="00DA240A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DCFF5D0" w14:textId="77777777" w:rsidR="00DA240A" w:rsidRPr="000E73AD" w:rsidRDefault="00DA240A" w:rsidP="00A91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58A6AEE9" w14:textId="11F7C44D" w:rsidR="00506856" w:rsidRPr="000E73AD" w:rsidRDefault="00506856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  <w:sectPr w:rsidR="00506856" w:rsidRPr="000E73AD" w:rsidSect="003A6AFF">
          <w:pgSz w:w="16834" w:h="11909" w:orient="landscape" w:code="9"/>
          <w:pgMar w:top="1152" w:right="691" w:bottom="1152" w:left="1260" w:header="720" w:footer="720" w:gutter="0"/>
          <w:cols w:space="720"/>
          <w:docGrid w:linePitch="245"/>
        </w:sectPr>
      </w:pPr>
    </w:p>
    <w:p w14:paraId="4D5124FC" w14:textId="1ED9C0F1" w:rsidR="00035C8D" w:rsidRPr="000E73AD" w:rsidRDefault="00035C8D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0E73AD">
        <w:rPr>
          <w:rFonts w:asciiTheme="majorBidi" w:hAnsiTheme="majorBidi" w:cstheme="majorBidi" w:hint="cs"/>
          <w:sz w:val="30"/>
          <w:szCs w:val="30"/>
          <w:cs/>
        </w:rPr>
        <w:lastRenderedPageBreak/>
        <w:t>มูลค่าตามบัญชีและมูลค่ายุติธรรม</w:t>
      </w:r>
      <w:r w:rsidR="00D25358" w:rsidRPr="000E73AD">
        <w:rPr>
          <w:rFonts w:asciiTheme="majorBidi" w:hAnsiTheme="majorBidi" w:cstheme="majorBidi" w:hint="cs"/>
          <w:sz w:val="30"/>
          <w:szCs w:val="30"/>
          <w:cs/>
        </w:rPr>
        <w:t>ของเครื่องมือทางการเงินของกลุ่มบริษัทส่วนใหญ่มีมูลค่าไม่แตกต่างกันอย่างเป็นสาระสำคัญเนื่องจากมีอัตราดอกเบี้ยใกล้เคียงกับอัตราในตลาด</w:t>
      </w:r>
    </w:p>
    <w:p w14:paraId="20565BE7" w14:textId="77777777" w:rsidR="00035C8D" w:rsidRPr="000E73AD" w:rsidRDefault="00035C8D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D90F9E3" w14:textId="533C1B22" w:rsidR="0076036B" w:rsidRPr="000E73AD" w:rsidRDefault="003A1F6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E73AD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เครื่องมือทางการเงินที่วัดมูลค่ายุติธรรม</w:t>
      </w:r>
      <w:r w:rsidR="0003222B" w:rsidRPr="000E73AD">
        <w:rPr>
          <w:rFonts w:asciiTheme="majorBidi" w:hAnsiTheme="majorBidi" w:cstheme="majorBidi" w:hint="cs"/>
          <w:b/>
          <w:bCs/>
          <w:sz w:val="30"/>
          <w:szCs w:val="30"/>
          <w:cs/>
        </w:rPr>
        <w:t>ด้วยวิธีอื่นๆ</w:t>
      </w:r>
    </w:p>
    <w:p w14:paraId="0DCF39C2" w14:textId="77777777" w:rsidR="003A6AFF" w:rsidRPr="000E73AD" w:rsidRDefault="003A6AFF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87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8"/>
        <w:gridCol w:w="456"/>
        <w:gridCol w:w="4516"/>
        <w:gridCol w:w="456"/>
      </w:tblGrid>
      <w:tr w:rsidR="009C4059" w:rsidRPr="000E73AD" w14:paraId="49CAA831" w14:textId="77777777" w:rsidTr="00484E30">
        <w:trPr>
          <w:trHeight w:val="515"/>
          <w:tblHeader/>
        </w:trPr>
        <w:tc>
          <w:tcPr>
            <w:tcW w:w="3308" w:type="dxa"/>
            <w:vAlign w:val="bottom"/>
          </w:tcPr>
          <w:p w14:paraId="61E7751B" w14:textId="77777777" w:rsidR="009C4059" w:rsidRPr="000E73AD" w:rsidRDefault="009C4059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456" w:type="dxa"/>
            <w:vAlign w:val="bottom"/>
          </w:tcPr>
          <w:p w14:paraId="07847E67" w14:textId="77777777" w:rsidR="009C4059" w:rsidRPr="000E73AD" w:rsidRDefault="009C4059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16" w:type="dxa"/>
            <w:vAlign w:val="bottom"/>
          </w:tcPr>
          <w:p w14:paraId="00F1F6FC" w14:textId="77777777" w:rsidR="009C4059" w:rsidRPr="000E73AD" w:rsidRDefault="009C4059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456" w:type="dxa"/>
            <w:vAlign w:val="bottom"/>
          </w:tcPr>
          <w:p w14:paraId="5D9CD28C" w14:textId="77777777" w:rsidR="009C4059" w:rsidRPr="000E73AD" w:rsidRDefault="009C4059" w:rsidP="00A9166C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0349BB" w:rsidRPr="000E73AD" w14:paraId="19BDBCCE" w14:textId="77777777" w:rsidTr="00EB535A">
        <w:trPr>
          <w:trHeight w:val="2621"/>
          <w:tblHeader/>
        </w:trPr>
        <w:tc>
          <w:tcPr>
            <w:tcW w:w="3308" w:type="dxa"/>
          </w:tcPr>
          <w:p w14:paraId="1E147F76" w14:textId="77777777" w:rsidR="000349BB" w:rsidRPr="000E73AD" w:rsidRDefault="000349B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อนุพันธ์</w:t>
            </w:r>
          </w:p>
          <w:p w14:paraId="70490D6E" w14:textId="0AB35D71" w:rsidR="000349BB" w:rsidRPr="000E73AD" w:rsidRDefault="000349B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dxa"/>
          </w:tcPr>
          <w:p w14:paraId="3D951C96" w14:textId="77777777" w:rsidR="000349BB" w:rsidRPr="000E73AD" w:rsidRDefault="000349B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16" w:type="dxa"/>
          </w:tcPr>
          <w:p w14:paraId="646EB54B" w14:textId="61EE9558" w:rsidR="000349BB" w:rsidRPr="000E73AD" w:rsidRDefault="000349B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กรณีมีตลาดซื้อขายคล่องรองรับ</w:t>
            </w:r>
            <w:r w:rsidR="00B45434"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กลุ่มบริษัทใช้ราคาตลาดเป็นมูลค่ายุติธรรมของอนุพันธ์</w:t>
            </w:r>
          </w:p>
          <w:p w14:paraId="062DF66F" w14:textId="77777777" w:rsidR="000349BB" w:rsidRPr="000E73AD" w:rsidRDefault="000349B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76886D" w14:textId="0BFE452E" w:rsidR="000349BB" w:rsidRPr="000E73AD" w:rsidRDefault="000349B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กรณีไม่มีตลาดซื้อขายคล่องรองรับ คำนวณจากแบบจำลองโดยใช้ข้อมูลที่หาได้จากตลาด (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Observable Market Data) 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</w:t>
            </w:r>
            <w:r w:rsidR="00484E30" w:rsidRPr="000E73A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และค่าความเสี่ยงด้านอื่นๆ เพื่อสะท้อนมูลค่าที่แท้จริงของอนุพันธ์</w:t>
            </w:r>
          </w:p>
        </w:tc>
        <w:tc>
          <w:tcPr>
            <w:tcW w:w="456" w:type="dxa"/>
            <w:vAlign w:val="bottom"/>
          </w:tcPr>
          <w:p w14:paraId="0A5C8096" w14:textId="77777777" w:rsidR="000349BB" w:rsidRPr="000E73AD" w:rsidRDefault="000349BB" w:rsidP="00A9166C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0349BB" w:rsidRPr="000E73AD" w14:paraId="7B53B9AE" w14:textId="77777777" w:rsidTr="00484E30">
        <w:trPr>
          <w:trHeight w:val="1635"/>
        </w:trPr>
        <w:tc>
          <w:tcPr>
            <w:tcW w:w="3308" w:type="dxa"/>
          </w:tcPr>
          <w:p w14:paraId="08DD2A11" w14:textId="77777777" w:rsidR="000349BB" w:rsidRPr="000E73AD" w:rsidRDefault="004278B3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  <w:p w14:paraId="45CE9F8E" w14:textId="77777777" w:rsidR="00403186" w:rsidRPr="000E73AD" w:rsidRDefault="0040318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C17BD9" w14:textId="77777777" w:rsidR="00403186" w:rsidRPr="000E73AD" w:rsidRDefault="0040318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A3331E" w14:textId="22CBF6A2" w:rsidR="00403186" w:rsidRPr="000E73AD" w:rsidRDefault="0040318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" w:type="dxa"/>
          </w:tcPr>
          <w:p w14:paraId="55ED0580" w14:textId="77777777" w:rsidR="000349BB" w:rsidRPr="000E73AD" w:rsidRDefault="000349B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16" w:type="dxa"/>
          </w:tcPr>
          <w:p w14:paraId="5CF2DEDB" w14:textId="46E5B17D" w:rsidR="000349BB" w:rsidRPr="000E73AD" w:rsidRDefault="000349B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สินทรัพย์สุทธิที่รายงานล่าสุดรวมถึงพิจารณาความน่าเชื่อถือและความเหมาะสมของปัจจัยต่างๆในการประเมิน</w:t>
            </w:r>
          </w:p>
          <w:p w14:paraId="2DF8F8BA" w14:textId="77777777" w:rsidR="00403186" w:rsidRPr="000E73AD" w:rsidRDefault="0040318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A51A08" w14:textId="436ABF6D" w:rsidR="00403186" w:rsidRPr="000E73AD" w:rsidRDefault="0040318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" w:type="dxa"/>
          </w:tcPr>
          <w:p w14:paraId="43E49261" w14:textId="77777777" w:rsidR="000349BB" w:rsidRPr="000E73AD" w:rsidRDefault="000349BB" w:rsidP="00A9166C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</w:tbl>
    <w:p w14:paraId="71ED4B2E" w14:textId="77777777" w:rsidR="003A1F69" w:rsidRPr="000E73AD" w:rsidRDefault="003A1F6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73A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376A238A" w14:textId="77777777" w:rsidR="003A1F69" w:rsidRPr="000E73AD" w:rsidRDefault="003A1F6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DE23A79" w14:textId="74A8065F" w:rsidR="003A1F69" w:rsidRPr="000E73AD" w:rsidRDefault="003A1F6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73AD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ค่าเผื่อผลขาดทุนจากการด้อยค่าของลูกหนี้การค้าและ</w:t>
      </w:r>
      <w:r w:rsidRPr="000E73AD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</w:t>
      </w:r>
      <w:r w:rsidRPr="000E73AD">
        <w:rPr>
          <w:rFonts w:asciiTheme="majorBidi" w:hAnsiTheme="majorBidi" w:cstheme="majorBidi" w:hint="cs"/>
          <w:sz w:val="30"/>
          <w:szCs w:val="30"/>
          <w:cs/>
        </w:rPr>
        <w:t>ประมาณการโดยพิจารณาผลขาดทุนด้านเครดิตที่คาดว่าจะเกิดขึ้นตลอดอายุ</w:t>
      </w:r>
      <w:r w:rsidRPr="000E73AD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0E73AD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0E73AD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E73AD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6AEA2FE3" w14:textId="75024F45" w:rsidR="003A1F69" w:rsidRPr="000E73AD" w:rsidRDefault="003A1F6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53C0217" w14:textId="05EB8278" w:rsidR="003A6AFF" w:rsidRPr="000E73AD" w:rsidRDefault="003A6AFF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A28F21D" w14:textId="6B23DEAD" w:rsidR="003A6AFF" w:rsidRPr="000E73AD" w:rsidRDefault="003A6AFF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DD207E" w14:textId="11164B65" w:rsidR="003A6AFF" w:rsidRPr="000E73AD" w:rsidRDefault="003A6AFF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1347970" w14:textId="2FAFE5CC" w:rsidR="003A6AFF" w:rsidRPr="000E73AD" w:rsidRDefault="003A6AFF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103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6"/>
        <w:gridCol w:w="1290"/>
        <w:gridCol w:w="260"/>
        <w:gridCol w:w="1257"/>
        <w:gridCol w:w="268"/>
        <w:gridCol w:w="1185"/>
        <w:gridCol w:w="268"/>
        <w:gridCol w:w="1396"/>
      </w:tblGrid>
      <w:tr w:rsidR="00B06551" w:rsidRPr="000E73AD" w14:paraId="638864B9" w14:textId="77777777" w:rsidTr="00A3385B">
        <w:trPr>
          <w:trHeight w:val="20"/>
          <w:tblHeader/>
        </w:trPr>
        <w:tc>
          <w:tcPr>
            <w:tcW w:w="4386" w:type="dxa"/>
            <w:shd w:val="clear" w:color="auto" w:fill="auto"/>
            <w:vAlign w:val="bottom"/>
          </w:tcPr>
          <w:p w14:paraId="1F23A7C8" w14:textId="77777777" w:rsidR="00B06551" w:rsidRPr="000E73AD" w:rsidRDefault="00B06551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4" w:type="dxa"/>
            <w:gridSpan w:val="7"/>
            <w:vAlign w:val="bottom"/>
          </w:tcPr>
          <w:p w14:paraId="6C7BC6D9" w14:textId="26A36B74" w:rsidR="00B06551" w:rsidRPr="000E73AD" w:rsidRDefault="00B0655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C75C8" w:rsidRPr="000E73AD" w14:paraId="3909B4DF" w14:textId="77777777" w:rsidTr="00A3385B">
        <w:trPr>
          <w:trHeight w:val="20"/>
          <w:tblHeader/>
        </w:trPr>
        <w:tc>
          <w:tcPr>
            <w:tcW w:w="4386" w:type="dxa"/>
            <w:shd w:val="clear" w:color="auto" w:fill="auto"/>
            <w:vAlign w:val="bottom"/>
          </w:tcPr>
          <w:p w14:paraId="0E2DF806" w14:textId="4B8AB22D" w:rsidR="002C75C8" w:rsidRPr="000E73AD" w:rsidRDefault="002C75C8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10326"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10326"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90" w:type="dxa"/>
            <w:vAlign w:val="bottom"/>
          </w:tcPr>
          <w:p w14:paraId="1490B8C7" w14:textId="16781A28" w:rsidR="002C75C8" w:rsidRPr="000E73AD" w:rsidRDefault="002C75C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0" w:type="dxa"/>
            <w:vAlign w:val="bottom"/>
          </w:tcPr>
          <w:p w14:paraId="0F0D5F6C" w14:textId="77777777" w:rsidR="002C75C8" w:rsidRPr="000E73AD" w:rsidRDefault="002C75C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0F125D65" w14:textId="02DF37AE" w:rsidR="002C75C8" w:rsidRPr="000E73AD" w:rsidRDefault="002C75C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268" w:type="dxa"/>
            <w:vAlign w:val="bottom"/>
          </w:tcPr>
          <w:p w14:paraId="4E95B725" w14:textId="77777777" w:rsidR="002C75C8" w:rsidRPr="000E73AD" w:rsidRDefault="002C75C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0629D1ED" w14:textId="77777777" w:rsidR="002C75C8" w:rsidRPr="000E73AD" w:rsidRDefault="002C75C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  <w:p w14:paraId="558F0D09" w14:textId="0D67203B" w:rsidR="002C75C8" w:rsidRPr="000E73AD" w:rsidRDefault="002C75C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pacing w:val="-20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68" w:type="dxa"/>
            <w:vAlign w:val="bottom"/>
          </w:tcPr>
          <w:p w14:paraId="6BF3F313" w14:textId="77777777" w:rsidR="002C75C8" w:rsidRPr="000E73AD" w:rsidRDefault="002C75C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6" w:type="dxa"/>
            <w:vAlign w:val="bottom"/>
          </w:tcPr>
          <w:p w14:paraId="57C13935" w14:textId="77777777" w:rsidR="002C75C8" w:rsidRPr="000E73AD" w:rsidRDefault="002C75C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23E2138B" w14:textId="2ABC8B55" w:rsidR="002C75C8" w:rsidRPr="000E73AD" w:rsidRDefault="002C75C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pacing w:val="-20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2C75C8" w:rsidRPr="000E73AD" w14:paraId="77C8F103" w14:textId="77777777" w:rsidTr="00A3385B">
        <w:trPr>
          <w:trHeight w:val="20"/>
          <w:tblHeader/>
        </w:trPr>
        <w:tc>
          <w:tcPr>
            <w:tcW w:w="4386" w:type="dxa"/>
            <w:shd w:val="clear" w:color="auto" w:fill="auto"/>
            <w:vAlign w:val="bottom"/>
          </w:tcPr>
          <w:p w14:paraId="0ABC860F" w14:textId="77777777" w:rsidR="002C75C8" w:rsidRPr="000E73AD" w:rsidRDefault="002C75C8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4" w:type="dxa"/>
            <w:gridSpan w:val="7"/>
          </w:tcPr>
          <w:p w14:paraId="2945DA00" w14:textId="00A8F783" w:rsidR="002C75C8" w:rsidRPr="000E73AD" w:rsidRDefault="002C75C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554D" w:rsidRPr="000E73AD" w14:paraId="7215A744" w14:textId="77777777" w:rsidTr="00A3385B">
        <w:trPr>
          <w:trHeight w:val="20"/>
        </w:trPr>
        <w:tc>
          <w:tcPr>
            <w:tcW w:w="4386" w:type="dxa"/>
          </w:tcPr>
          <w:p w14:paraId="5CCEA670" w14:textId="77777777" w:rsidR="009E554D" w:rsidRPr="000E73AD" w:rsidRDefault="009E554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90" w:type="dxa"/>
          </w:tcPr>
          <w:p w14:paraId="7ED3FB17" w14:textId="7B1BEEDD" w:rsidR="009E554D" w:rsidRPr="000E73AD" w:rsidRDefault="009E554D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A1DA0" w:rsidRPr="000E73A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A1DA0" w:rsidRPr="000E73A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63219" w:rsidRPr="000E73AD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60" w:type="dxa"/>
          </w:tcPr>
          <w:p w14:paraId="255495F2" w14:textId="77777777" w:rsidR="009E554D" w:rsidRPr="000E73AD" w:rsidRDefault="009E554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14:paraId="390930AB" w14:textId="2CABCA51" w:rsidR="009E554D" w:rsidRPr="000E73AD" w:rsidRDefault="009E554D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948F6" w:rsidRPr="000E73AD">
              <w:rPr>
                <w:rFonts w:asciiTheme="majorBidi" w:hAnsiTheme="majorBidi" w:cstheme="majorBidi"/>
                <w:sz w:val="30"/>
                <w:szCs w:val="30"/>
              </w:rPr>
              <w:t>36,167</w:t>
            </w:r>
          </w:p>
        </w:tc>
        <w:tc>
          <w:tcPr>
            <w:tcW w:w="268" w:type="dxa"/>
            <w:shd w:val="clear" w:color="auto" w:fill="auto"/>
          </w:tcPr>
          <w:p w14:paraId="309CDC1A" w14:textId="77777777" w:rsidR="009E554D" w:rsidRPr="000E73AD" w:rsidRDefault="009E554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722212C3" w14:textId="68567106" w:rsidR="009E554D" w:rsidRPr="000E73AD" w:rsidRDefault="003B02B5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748B1" w:rsidRPr="000E73AD">
              <w:rPr>
                <w:rFonts w:asciiTheme="majorBidi" w:hAnsiTheme="majorBidi" w:cstheme="majorBidi"/>
                <w:sz w:val="30"/>
                <w:szCs w:val="30"/>
              </w:rPr>
              <w:t>78,</w:t>
            </w:r>
            <w:r w:rsidR="00BD2921" w:rsidRPr="000E73AD">
              <w:rPr>
                <w:rFonts w:asciiTheme="majorBidi" w:hAnsiTheme="majorBidi" w:cstheme="majorBidi"/>
                <w:sz w:val="30"/>
                <w:szCs w:val="30"/>
              </w:rPr>
              <w:t>456</w:t>
            </w:r>
          </w:p>
        </w:tc>
        <w:tc>
          <w:tcPr>
            <w:tcW w:w="268" w:type="dxa"/>
          </w:tcPr>
          <w:p w14:paraId="2036BAE1" w14:textId="77777777" w:rsidR="009E554D" w:rsidRPr="000E73AD" w:rsidRDefault="009E554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</w:tcPr>
          <w:p w14:paraId="15659144" w14:textId="6AC1BB16" w:rsidR="009E554D" w:rsidRPr="000E73AD" w:rsidRDefault="008748B1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12,459</w:t>
            </w:r>
          </w:p>
        </w:tc>
      </w:tr>
      <w:tr w:rsidR="009E554D" w:rsidRPr="000E73AD" w14:paraId="0856B3BE" w14:textId="77777777" w:rsidTr="00A3385B">
        <w:trPr>
          <w:trHeight w:val="20"/>
        </w:trPr>
        <w:tc>
          <w:tcPr>
            <w:tcW w:w="4386" w:type="dxa"/>
          </w:tcPr>
          <w:p w14:paraId="43BEDC0E" w14:textId="77777777" w:rsidR="009E554D" w:rsidRPr="000E73AD" w:rsidRDefault="009E554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90" w:type="dxa"/>
          </w:tcPr>
          <w:p w14:paraId="0C0CE4C6" w14:textId="006428E9" w:rsidR="009E554D" w:rsidRPr="000E73AD" w:rsidRDefault="009E554D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65B131AE" w14:textId="77777777" w:rsidR="009E554D" w:rsidRPr="000E73AD" w:rsidRDefault="009E554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14:paraId="59CBD16D" w14:textId="12451C87" w:rsidR="009E554D" w:rsidRPr="000E73AD" w:rsidRDefault="009E554D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7B2E2E0B" w14:textId="77777777" w:rsidR="009E554D" w:rsidRPr="000E73AD" w:rsidRDefault="009E554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5712792B" w14:textId="77777777" w:rsidR="009E554D" w:rsidRPr="000E73AD" w:rsidRDefault="009E554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7ABF50A4" w14:textId="77777777" w:rsidR="009E554D" w:rsidRPr="000E73AD" w:rsidRDefault="009E554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</w:tcPr>
          <w:p w14:paraId="0BA5186A" w14:textId="77777777" w:rsidR="009E554D" w:rsidRPr="000E73AD" w:rsidRDefault="009E554D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554D" w:rsidRPr="000E73AD" w14:paraId="6F9D010C" w14:textId="77777777" w:rsidTr="00A3385B">
        <w:trPr>
          <w:trHeight w:val="20"/>
        </w:trPr>
        <w:tc>
          <w:tcPr>
            <w:tcW w:w="4386" w:type="dxa"/>
          </w:tcPr>
          <w:p w14:paraId="013A43FD" w14:textId="77777777" w:rsidR="009E554D" w:rsidRPr="000E73AD" w:rsidRDefault="009E554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90" w:type="dxa"/>
          </w:tcPr>
          <w:p w14:paraId="334EEAB9" w14:textId="2817DB45" w:rsidR="009E554D" w:rsidRPr="000E73AD" w:rsidRDefault="009E554D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  <w:r w:rsidR="007A1DA0" w:rsidRPr="000E73A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A1DA0" w:rsidRPr="000E73AD">
              <w:rPr>
                <w:rFonts w:asciiTheme="majorBidi" w:hAnsiTheme="majorBidi" w:cstheme="majorBidi"/>
                <w:sz w:val="30"/>
                <w:szCs w:val="30"/>
              </w:rPr>
              <w:t>471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0" w:type="dxa"/>
          </w:tcPr>
          <w:p w14:paraId="758F7C51" w14:textId="77777777" w:rsidR="009E554D" w:rsidRPr="000E73AD" w:rsidRDefault="009E554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14:paraId="1CA13536" w14:textId="660E929F" w:rsidR="009E554D" w:rsidRPr="000E73AD" w:rsidRDefault="009E554D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6F832B8F" w14:textId="77777777" w:rsidR="009E554D" w:rsidRPr="000E73AD" w:rsidRDefault="009E554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5A08A00E" w14:textId="0242FD73" w:rsidR="009E554D" w:rsidRPr="000E73AD" w:rsidRDefault="009E554D" w:rsidP="0032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  <w:r w:rsidR="008748B1" w:rsidRPr="000E73AD">
              <w:rPr>
                <w:rFonts w:asciiTheme="majorBidi" w:hAnsiTheme="majorBidi" w:cstheme="majorBidi"/>
                <w:sz w:val="30"/>
                <w:szCs w:val="30"/>
              </w:rPr>
              <w:t>4,471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8" w:type="dxa"/>
          </w:tcPr>
          <w:p w14:paraId="17F11972" w14:textId="77777777" w:rsidR="009E554D" w:rsidRPr="000E73AD" w:rsidRDefault="009E554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</w:tcPr>
          <w:p w14:paraId="3B9C0826" w14:textId="2F5DBAE1" w:rsidR="009E554D" w:rsidRPr="000E73AD" w:rsidRDefault="008748B1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656</w:t>
            </w:r>
          </w:p>
        </w:tc>
      </w:tr>
      <w:tr w:rsidR="009E554D" w:rsidRPr="000E73AD" w14:paraId="492CA191" w14:textId="77777777" w:rsidTr="00A3385B">
        <w:trPr>
          <w:trHeight w:val="20"/>
        </w:trPr>
        <w:tc>
          <w:tcPr>
            <w:tcW w:w="4386" w:type="dxa"/>
          </w:tcPr>
          <w:p w14:paraId="753E2C55" w14:textId="77777777" w:rsidR="009E554D" w:rsidRPr="000E73AD" w:rsidRDefault="009E554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90" w:type="dxa"/>
          </w:tcPr>
          <w:p w14:paraId="6D37A632" w14:textId="7628E453" w:rsidR="009E554D" w:rsidRPr="000E73AD" w:rsidRDefault="009E554D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 6,</w:t>
            </w:r>
            <w:r w:rsidR="007A1DA0" w:rsidRPr="000E73AD">
              <w:rPr>
                <w:rFonts w:asciiTheme="majorBidi" w:hAnsiTheme="majorBidi" w:cstheme="majorBidi"/>
                <w:sz w:val="30"/>
                <w:szCs w:val="30"/>
              </w:rPr>
              <w:t>082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0" w:type="dxa"/>
          </w:tcPr>
          <w:p w14:paraId="0AEFCCF8" w14:textId="77777777" w:rsidR="009E554D" w:rsidRPr="000E73AD" w:rsidRDefault="009E554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14:paraId="2C9702DD" w14:textId="581BBC18" w:rsidR="009E554D" w:rsidRPr="000E73AD" w:rsidRDefault="009E554D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385597AD" w14:textId="77777777" w:rsidR="009E554D" w:rsidRPr="000E73AD" w:rsidRDefault="009E554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56D65E71" w14:textId="237F7CEA" w:rsidR="009E554D" w:rsidRPr="000E73AD" w:rsidRDefault="009E554D" w:rsidP="0032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748B1" w:rsidRPr="000E73AD">
              <w:rPr>
                <w:rFonts w:asciiTheme="majorBidi" w:hAnsiTheme="majorBidi" w:cstheme="majorBidi"/>
                <w:sz w:val="30"/>
                <w:szCs w:val="30"/>
              </w:rPr>
              <w:t>6,082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8" w:type="dxa"/>
          </w:tcPr>
          <w:p w14:paraId="78F203DE" w14:textId="77777777" w:rsidR="009E554D" w:rsidRPr="000E73AD" w:rsidRDefault="009E554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</w:tcPr>
          <w:p w14:paraId="26FBA3A2" w14:textId="60D6AD34" w:rsidR="009E554D" w:rsidRPr="000E73AD" w:rsidRDefault="008748B1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4,733</w:t>
            </w:r>
          </w:p>
        </w:tc>
      </w:tr>
      <w:tr w:rsidR="009E554D" w:rsidRPr="000E73AD" w14:paraId="4BA5ABC6" w14:textId="77777777" w:rsidTr="00A3385B">
        <w:trPr>
          <w:trHeight w:val="20"/>
        </w:trPr>
        <w:tc>
          <w:tcPr>
            <w:tcW w:w="4386" w:type="dxa"/>
          </w:tcPr>
          <w:p w14:paraId="503F1AA8" w14:textId="77777777" w:rsidR="009E554D" w:rsidRPr="000E73AD" w:rsidRDefault="009E554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90" w:type="dxa"/>
          </w:tcPr>
          <w:p w14:paraId="1FEE76D9" w14:textId="47D40315" w:rsidR="009E554D" w:rsidRPr="000E73AD" w:rsidRDefault="009E554D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 52,</w:t>
            </w:r>
            <w:r w:rsidR="007A1DA0" w:rsidRPr="000E73AD">
              <w:rPr>
                <w:rFonts w:asciiTheme="majorBidi" w:hAnsiTheme="majorBidi" w:cstheme="majorBidi"/>
                <w:sz w:val="30"/>
                <w:szCs w:val="30"/>
              </w:rPr>
              <w:t>516</w:t>
            </w:r>
          </w:p>
        </w:tc>
        <w:tc>
          <w:tcPr>
            <w:tcW w:w="260" w:type="dxa"/>
          </w:tcPr>
          <w:p w14:paraId="1A52382E" w14:textId="77777777" w:rsidR="009E554D" w:rsidRPr="000E73AD" w:rsidRDefault="009E554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14:paraId="5F41EBEA" w14:textId="3B0BD8DC" w:rsidR="009E554D" w:rsidRPr="000E73AD" w:rsidRDefault="009E554D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7F045A7A" w14:textId="77777777" w:rsidR="009E554D" w:rsidRPr="000E73AD" w:rsidRDefault="009E554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647436D" w14:textId="3802034C" w:rsidR="009E554D" w:rsidRPr="000E73AD" w:rsidRDefault="009E554D" w:rsidP="0032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 52,5</w:t>
            </w:r>
            <w:r w:rsidR="008748B1" w:rsidRPr="000E73AD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8" w:type="dxa"/>
          </w:tcPr>
          <w:p w14:paraId="66F27EA4" w14:textId="77777777" w:rsidR="009E554D" w:rsidRPr="000E73AD" w:rsidRDefault="009E554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</w:tcPr>
          <w:p w14:paraId="043F0BC3" w14:textId="244BD067" w:rsidR="009E554D" w:rsidRPr="000E73AD" w:rsidRDefault="008748B1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284</w:t>
            </w:r>
          </w:p>
        </w:tc>
      </w:tr>
      <w:tr w:rsidR="009E554D" w:rsidRPr="000E73AD" w14:paraId="68687D2D" w14:textId="77777777" w:rsidTr="00A3385B">
        <w:trPr>
          <w:trHeight w:val="20"/>
        </w:trPr>
        <w:tc>
          <w:tcPr>
            <w:tcW w:w="4386" w:type="dxa"/>
          </w:tcPr>
          <w:p w14:paraId="2DBBB421" w14:textId="77777777" w:rsidR="009E554D" w:rsidRPr="000E73AD" w:rsidRDefault="009E554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14FA30BB" w14:textId="2245FD19" w:rsidR="009E554D" w:rsidRPr="000E73AD" w:rsidRDefault="009E554D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A1DA0" w:rsidRPr="000E73AD">
              <w:rPr>
                <w:rFonts w:asciiTheme="majorBidi" w:hAnsiTheme="majorBidi" w:cstheme="majorBidi"/>
                <w:sz w:val="30"/>
                <w:szCs w:val="30"/>
              </w:rPr>
              <w:t>184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A1DA0" w:rsidRPr="000E73AD">
              <w:rPr>
                <w:rFonts w:asciiTheme="majorBidi" w:hAnsiTheme="majorBidi" w:cstheme="majorBidi"/>
                <w:sz w:val="30"/>
                <w:szCs w:val="30"/>
              </w:rPr>
              <w:t>135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0" w:type="dxa"/>
          </w:tcPr>
          <w:p w14:paraId="5D2C2822" w14:textId="77777777" w:rsidR="009E554D" w:rsidRPr="000E73AD" w:rsidRDefault="009E554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020C9505" w14:textId="508B383A" w:rsidR="009E554D" w:rsidRPr="000E73AD" w:rsidRDefault="009E554D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37BD8D2D" w14:textId="77777777" w:rsidR="009E554D" w:rsidRPr="000E73AD" w:rsidRDefault="009E554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6875C62E" w14:textId="5178C739" w:rsidR="009E554D" w:rsidRPr="000E73AD" w:rsidRDefault="009E554D" w:rsidP="0032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748B1" w:rsidRPr="000E73AD">
              <w:rPr>
                <w:rFonts w:asciiTheme="majorBidi" w:hAnsiTheme="majorBidi" w:cstheme="majorBidi"/>
                <w:sz w:val="30"/>
                <w:szCs w:val="30"/>
              </w:rPr>
              <w:t>184,135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8" w:type="dxa"/>
          </w:tcPr>
          <w:p w14:paraId="0940C6C7" w14:textId="77777777" w:rsidR="009E554D" w:rsidRPr="000E73AD" w:rsidRDefault="009E554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57622F0B" w14:textId="5E8EE730" w:rsidR="009E554D" w:rsidRPr="000E73AD" w:rsidRDefault="008748B1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5,470</w:t>
            </w:r>
          </w:p>
        </w:tc>
      </w:tr>
      <w:tr w:rsidR="009E554D" w:rsidRPr="000E73AD" w14:paraId="5354AC4A" w14:textId="77777777" w:rsidTr="00A3385B">
        <w:trPr>
          <w:trHeight w:val="20"/>
        </w:trPr>
        <w:tc>
          <w:tcPr>
            <w:tcW w:w="4386" w:type="dxa"/>
          </w:tcPr>
          <w:p w14:paraId="0B971678" w14:textId="77777777" w:rsidR="009E554D" w:rsidRPr="000E73AD" w:rsidRDefault="009E554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3E45BB62" w14:textId="59BDE906" w:rsidR="009E554D" w:rsidRPr="000E73AD" w:rsidRDefault="009E554D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A1DA0"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A1DA0"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163219"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</w:p>
        </w:tc>
        <w:tc>
          <w:tcPr>
            <w:tcW w:w="260" w:type="dxa"/>
          </w:tcPr>
          <w:p w14:paraId="14326483" w14:textId="77777777" w:rsidR="009E554D" w:rsidRPr="000E73AD" w:rsidRDefault="009E554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6C46BB1F" w14:textId="600A6243" w:rsidR="009E554D" w:rsidRPr="000E73AD" w:rsidRDefault="009E554D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948F6"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36,167</w:t>
            </w:r>
          </w:p>
        </w:tc>
        <w:tc>
          <w:tcPr>
            <w:tcW w:w="268" w:type="dxa"/>
            <w:shd w:val="clear" w:color="auto" w:fill="auto"/>
          </w:tcPr>
          <w:p w14:paraId="708583AD" w14:textId="77777777" w:rsidR="009E554D" w:rsidRPr="000E73AD" w:rsidRDefault="009E554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1B77E651" w14:textId="22D602BF" w:rsidR="009E554D" w:rsidRPr="000E73AD" w:rsidRDefault="003B02B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8748B1"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</w:t>
            </w:r>
            <w:r w:rsidR="00BD2921"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660</w:t>
            </w:r>
          </w:p>
        </w:tc>
        <w:tc>
          <w:tcPr>
            <w:tcW w:w="268" w:type="dxa"/>
          </w:tcPr>
          <w:p w14:paraId="61CB6952" w14:textId="77777777" w:rsidR="009E554D" w:rsidRPr="000E73AD" w:rsidRDefault="009E554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</w:tcPr>
          <w:p w14:paraId="0399813E" w14:textId="3CE0F1D8" w:rsidR="009E554D" w:rsidRPr="000E73AD" w:rsidRDefault="008748B1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23,602</w:t>
            </w:r>
          </w:p>
        </w:tc>
      </w:tr>
      <w:tr w:rsidR="009E554D" w:rsidRPr="000E73AD" w14:paraId="37C5B858" w14:textId="77777777" w:rsidTr="00A3385B">
        <w:trPr>
          <w:trHeight w:val="20"/>
        </w:trPr>
        <w:tc>
          <w:tcPr>
            <w:tcW w:w="4386" w:type="dxa"/>
          </w:tcPr>
          <w:p w14:paraId="726267B3" w14:textId="09728FE0" w:rsidR="009E554D" w:rsidRPr="000E73AD" w:rsidRDefault="009E554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44312F8B" w14:textId="6F65195B" w:rsidR="009E554D" w:rsidRPr="000E73AD" w:rsidRDefault="00C948F6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(11,898)</w:t>
            </w:r>
          </w:p>
        </w:tc>
        <w:tc>
          <w:tcPr>
            <w:tcW w:w="260" w:type="dxa"/>
            <w:vAlign w:val="bottom"/>
          </w:tcPr>
          <w:p w14:paraId="2DF9C888" w14:textId="77777777" w:rsidR="009E554D" w:rsidRPr="000E73AD" w:rsidRDefault="009E554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628EC57F" w14:textId="263DD7B8" w:rsidR="009E554D" w:rsidRPr="000E73AD" w:rsidRDefault="00C948F6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(11,704)</w:t>
            </w:r>
          </w:p>
        </w:tc>
        <w:tc>
          <w:tcPr>
            <w:tcW w:w="268" w:type="dxa"/>
            <w:vAlign w:val="bottom"/>
          </w:tcPr>
          <w:p w14:paraId="1A3B8CE7" w14:textId="77777777" w:rsidR="009E554D" w:rsidRPr="000E73AD" w:rsidRDefault="009E554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7D98B8CA" w14:textId="6D09DAB4" w:rsidR="009E554D" w:rsidRPr="000E73AD" w:rsidRDefault="008748B1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(23,602)</w:t>
            </w:r>
          </w:p>
        </w:tc>
        <w:tc>
          <w:tcPr>
            <w:tcW w:w="268" w:type="dxa"/>
            <w:vAlign w:val="bottom"/>
          </w:tcPr>
          <w:p w14:paraId="66F62813" w14:textId="77777777" w:rsidR="009E554D" w:rsidRPr="000E73AD" w:rsidRDefault="009E554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double" w:sz="4" w:space="0" w:color="auto"/>
            </w:tcBorders>
            <w:vAlign w:val="bottom"/>
          </w:tcPr>
          <w:p w14:paraId="14A0E76D" w14:textId="4E1852D5" w:rsidR="009E554D" w:rsidRPr="000E73AD" w:rsidRDefault="009E554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554D" w:rsidRPr="000E73AD" w14:paraId="6B1D9B8C" w14:textId="77777777" w:rsidTr="00A3385B">
        <w:trPr>
          <w:trHeight w:val="20"/>
        </w:trPr>
        <w:tc>
          <w:tcPr>
            <w:tcW w:w="4386" w:type="dxa"/>
          </w:tcPr>
          <w:p w14:paraId="373DD5F8" w14:textId="77777777" w:rsidR="009E554D" w:rsidRPr="000E73AD" w:rsidRDefault="009E554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5A46684E" w14:textId="414059A9" w:rsidR="009E554D" w:rsidRPr="000E73AD" w:rsidRDefault="00C948F6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297,5</w:t>
            </w:r>
            <w:r w:rsidR="00163219"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60" w:type="dxa"/>
          </w:tcPr>
          <w:p w14:paraId="5A1C50AD" w14:textId="77777777" w:rsidR="009E554D" w:rsidRPr="000E73AD" w:rsidRDefault="009E554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0B4FDC9C" w14:textId="3BDDF413" w:rsidR="009E554D" w:rsidRPr="000E73AD" w:rsidRDefault="009E554D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C948F6"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4,463</w:t>
            </w:r>
          </w:p>
        </w:tc>
        <w:tc>
          <w:tcPr>
            <w:tcW w:w="268" w:type="dxa"/>
          </w:tcPr>
          <w:p w14:paraId="11CF0565" w14:textId="77777777" w:rsidR="009E554D" w:rsidRPr="000E73AD" w:rsidRDefault="009E554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30584E36" w14:textId="2A873B7C" w:rsidR="009E554D" w:rsidRPr="000E73AD" w:rsidRDefault="008748B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 w:rsidR="00BD2921"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D2921"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058</w:t>
            </w:r>
          </w:p>
        </w:tc>
        <w:tc>
          <w:tcPr>
            <w:tcW w:w="268" w:type="dxa"/>
          </w:tcPr>
          <w:p w14:paraId="46BD45CF" w14:textId="77777777" w:rsidR="009E554D" w:rsidRPr="000E73AD" w:rsidRDefault="009E554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6" w:type="dxa"/>
          </w:tcPr>
          <w:p w14:paraId="029F1FA3" w14:textId="162E86AE" w:rsidR="009E554D" w:rsidRPr="000E73AD" w:rsidRDefault="009E554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9E54BA2" w14:textId="69C90D9F" w:rsidR="003A1F69" w:rsidRPr="000E73AD" w:rsidRDefault="003A1F6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10315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2"/>
        <w:gridCol w:w="1166"/>
        <w:gridCol w:w="269"/>
        <w:gridCol w:w="1254"/>
        <w:gridCol w:w="269"/>
        <w:gridCol w:w="1161"/>
        <w:gridCol w:w="269"/>
        <w:gridCol w:w="1395"/>
      </w:tblGrid>
      <w:tr w:rsidR="00B06551" w:rsidRPr="000E73AD" w14:paraId="0C1BE848" w14:textId="77777777" w:rsidTr="00CC1601">
        <w:trPr>
          <w:trHeight w:val="20"/>
          <w:tblHeader/>
        </w:trPr>
        <w:tc>
          <w:tcPr>
            <w:tcW w:w="4532" w:type="dxa"/>
            <w:shd w:val="clear" w:color="auto" w:fill="auto"/>
            <w:vAlign w:val="bottom"/>
          </w:tcPr>
          <w:p w14:paraId="1F8F4EF3" w14:textId="77777777" w:rsidR="00B06551" w:rsidRPr="000E73AD" w:rsidRDefault="00B06551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83" w:type="dxa"/>
            <w:gridSpan w:val="7"/>
            <w:vAlign w:val="bottom"/>
          </w:tcPr>
          <w:p w14:paraId="57D471BB" w14:textId="4B21A884" w:rsidR="00B06551" w:rsidRPr="000E73AD" w:rsidRDefault="00B0655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67CE" w:rsidRPr="000E73AD" w14:paraId="0B25CCB0" w14:textId="77777777" w:rsidTr="00241DF4">
        <w:trPr>
          <w:trHeight w:val="20"/>
          <w:tblHeader/>
        </w:trPr>
        <w:tc>
          <w:tcPr>
            <w:tcW w:w="4532" w:type="dxa"/>
            <w:shd w:val="clear" w:color="auto" w:fill="auto"/>
            <w:vAlign w:val="bottom"/>
          </w:tcPr>
          <w:p w14:paraId="25AAC15D" w14:textId="5E0931FC" w:rsidR="007C67CE" w:rsidRPr="000E73AD" w:rsidRDefault="007C67C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10326"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10326"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66" w:type="dxa"/>
            <w:vAlign w:val="bottom"/>
          </w:tcPr>
          <w:p w14:paraId="0D02BF4E" w14:textId="5D6580EB" w:rsidR="007C67CE" w:rsidRPr="000E73AD" w:rsidRDefault="007C67C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9" w:type="dxa"/>
            <w:vAlign w:val="bottom"/>
          </w:tcPr>
          <w:p w14:paraId="3D71CC35" w14:textId="77777777" w:rsidR="007C67CE" w:rsidRPr="000E73AD" w:rsidRDefault="007C67C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7CEEFE50" w14:textId="6214985B" w:rsidR="007C67CE" w:rsidRPr="000E73AD" w:rsidRDefault="007C67C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269" w:type="dxa"/>
            <w:vAlign w:val="bottom"/>
          </w:tcPr>
          <w:p w14:paraId="779F2C42" w14:textId="77777777" w:rsidR="007C67CE" w:rsidRPr="000E73AD" w:rsidRDefault="007C67C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04AA3E6A" w14:textId="77777777" w:rsidR="007C67CE" w:rsidRPr="000E73AD" w:rsidRDefault="007C67C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  <w:p w14:paraId="1BD494E9" w14:textId="12291FE2" w:rsidR="007C67CE" w:rsidRPr="000E73AD" w:rsidRDefault="007C67C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pacing w:val="-20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69" w:type="dxa"/>
            <w:vAlign w:val="bottom"/>
          </w:tcPr>
          <w:p w14:paraId="45615D8D" w14:textId="77777777" w:rsidR="007C67CE" w:rsidRPr="000E73AD" w:rsidRDefault="007C67C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5" w:type="dxa"/>
            <w:vAlign w:val="bottom"/>
          </w:tcPr>
          <w:p w14:paraId="2516140D" w14:textId="77777777" w:rsidR="007C67CE" w:rsidRPr="000E73AD" w:rsidRDefault="007C67C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3E153EE2" w14:textId="5B0BF211" w:rsidR="007C67CE" w:rsidRPr="000E73AD" w:rsidRDefault="007C67C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pacing w:val="-20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B06551" w:rsidRPr="000E73AD" w14:paraId="76170B70" w14:textId="77777777" w:rsidTr="00CC1601">
        <w:trPr>
          <w:trHeight w:val="20"/>
          <w:tblHeader/>
        </w:trPr>
        <w:tc>
          <w:tcPr>
            <w:tcW w:w="4532" w:type="dxa"/>
            <w:shd w:val="clear" w:color="auto" w:fill="auto"/>
            <w:vAlign w:val="bottom"/>
          </w:tcPr>
          <w:p w14:paraId="442A2B11" w14:textId="77777777" w:rsidR="00B06551" w:rsidRPr="000E73AD" w:rsidRDefault="00B06551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83" w:type="dxa"/>
            <w:gridSpan w:val="7"/>
          </w:tcPr>
          <w:p w14:paraId="20C30EAF" w14:textId="49C68433" w:rsidR="00B06551" w:rsidRPr="000E73AD" w:rsidRDefault="00B0655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67CE" w:rsidRPr="000E73AD" w14:paraId="287BB7EF" w14:textId="77777777" w:rsidTr="00241DF4">
        <w:trPr>
          <w:trHeight w:val="20"/>
        </w:trPr>
        <w:tc>
          <w:tcPr>
            <w:tcW w:w="4532" w:type="dxa"/>
          </w:tcPr>
          <w:p w14:paraId="6D1ECCE8" w14:textId="77777777" w:rsidR="007C67CE" w:rsidRPr="000E73AD" w:rsidRDefault="007C67C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66" w:type="dxa"/>
          </w:tcPr>
          <w:p w14:paraId="51A7DEFC" w14:textId="6AC914D2" w:rsidR="007C67CE" w:rsidRPr="000E73AD" w:rsidRDefault="00CC160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42,272</w:t>
            </w:r>
          </w:p>
        </w:tc>
        <w:tc>
          <w:tcPr>
            <w:tcW w:w="269" w:type="dxa"/>
          </w:tcPr>
          <w:p w14:paraId="30224962" w14:textId="77777777" w:rsidR="007C67CE" w:rsidRPr="000E73AD" w:rsidRDefault="007C67C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2E65F44B" w14:textId="7FB1386C" w:rsidR="007C67CE" w:rsidRPr="000E73AD" w:rsidRDefault="00D27E4E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748B1" w:rsidRPr="000E73AD">
              <w:rPr>
                <w:rFonts w:asciiTheme="majorBidi" w:hAnsiTheme="majorBidi" w:cstheme="majorBidi"/>
                <w:sz w:val="30"/>
                <w:szCs w:val="30"/>
              </w:rPr>
              <w:t>34,769</w:t>
            </w:r>
          </w:p>
        </w:tc>
        <w:tc>
          <w:tcPr>
            <w:tcW w:w="269" w:type="dxa"/>
            <w:shd w:val="clear" w:color="auto" w:fill="auto"/>
          </w:tcPr>
          <w:p w14:paraId="1859A3DC" w14:textId="77777777" w:rsidR="007C67CE" w:rsidRPr="000E73AD" w:rsidRDefault="007C67C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1EFF4C1" w14:textId="4DA8F179" w:rsidR="007C67CE" w:rsidRPr="000E73AD" w:rsidRDefault="008748B1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2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377,041</w:t>
            </w:r>
          </w:p>
        </w:tc>
        <w:tc>
          <w:tcPr>
            <w:tcW w:w="269" w:type="dxa"/>
          </w:tcPr>
          <w:p w14:paraId="2D8D750B" w14:textId="77777777" w:rsidR="007C67CE" w:rsidRPr="000E73AD" w:rsidRDefault="007C67C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6CFF42D" w14:textId="1AA8A991" w:rsidR="007C67CE" w:rsidRPr="000E73AD" w:rsidRDefault="008748B1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11,796</w:t>
            </w:r>
          </w:p>
        </w:tc>
      </w:tr>
      <w:tr w:rsidR="007C67CE" w:rsidRPr="000E73AD" w14:paraId="39436770" w14:textId="77777777" w:rsidTr="00241DF4">
        <w:trPr>
          <w:trHeight w:val="20"/>
        </w:trPr>
        <w:tc>
          <w:tcPr>
            <w:tcW w:w="4532" w:type="dxa"/>
          </w:tcPr>
          <w:p w14:paraId="2D4C230B" w14:textId="77777777" w:rsidR="007C67CE" w:rsidRPr="000E73AD" w:rsidRDefault="007C67C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66" w:type="dxa"/>
          </w:tcPr>
          <w:p w14:paraId="5CE920F4" w14:textId="77777777" w:rsidR="007C67CE" w:rsidRPr="000E73AD" w:rsidRDefault="007C67C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6A2272D" w14:textId="77777777" w:rsidR="007C67CE" w:rsidRPr="000E73AD" w:rsidRDefault="007C67C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45C5D0D3" w14:textId="77777777" w:rsidR="007C67CE" w:rsidRPr="000E73AD" w:rsidRDefault="007C67C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0E902A5" w14:textId="77777777" w:rsidR="007C67CE" w:rsidRPr="000E73AD" w:rsidRDefault="007C67C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6176589" w14:textId="77777777" w:rsidR="007C67CE" w:rsidRPr="000E73AD" w:rsidRDefault="007C67CE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1038"/>
              </w:tabs>
              <w:spacing w:line="240" w:lineRule="auto"/>
              <w:ind w:left="-129" w:right="-1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A9EFA56" w14:textId="77777777" w:rsidR="007C67CE" w:rsidRPr="000E73AD" w:rsidRDefault="007C67C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5FF6663E" w14:textId="77777777" w:rsidR="007C67CE" w:rsidRPr="000E73AD" w:rsidRDefault="007C67CE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6E0E" w:rsidRPr="000E73AD" w14:paraId="4FB3A8FA" w14:textId="77777777" w:rsidTr="00241DF4">
        <w:trPr>
          <w:trHeight w:val="20"/>
        </w:trPr>
        <w:tc>
          <w:tcPr>
            <w:tcW w:w="4532" w:type="dxa"/>
          </w:tcPr>
          <w:p w14:paraId="69E3FD31" w14:textId="77777777" w:rsidR="006B6E0E" w:rsidRPr="000E73AD" w:rsidRDefault="006B6E0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66" w:type="dxa"/>
          </w:tcPr>
          <w:p w14:paraId="6A7521E8" w14:textId="68EAC3F7" w:rsidR="006B6E0E" w:rsidRPr="000E73AD" w:rsidRDefault="006B6E0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 24,578 </w:t>
            </w:r>
          </w:p>
        </w:tc>
        <w:tc>
          <w:tcPr>
            <w:tcW w:w="269" w:type="dxa"/>
          </w:tcPr>
          <w:p w14:paraId="2AA2AAB5" w14:textId="77777777" w:rsidR="006B6E0E" w:rsidRPr="000E73AD" w:rsidRDefault="006B6E0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3D7BAB09" w14:textId="31A63594" w:rsidR="006B6E0E" w:rsidRPr="000E73AD" w:rsidRDefault="006B6E0E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C5D4479" w14:textId="77777777" w:rsidR="006B6E0E" w:rsidRPr="000E73AD" w:rsidRDefault="006B6E0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118A562" w14:textId="050C012C" w:rsidR="006B6E0E" w:rsidRPr="000E73AD" w:rsidRDefault="006B6E0E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2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 24,578 </w:t>
            </w:r>
          </w:p>
        </w:tc>
        <w:tc>
          <w:tcPr>
            <w:tcW w:w="269" w:type="dxa"/>
          </w:tcPr>
          <w:p w14:paraId="198D68C3" w14:textId="77777777" w:rsidR="006B6E0E" w:rsidRPr="000E73AD" w:rsidRDefault="006B6E0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60F8B13E" w14:textId="46054598" w:rsidR="006B6E0E" w:rsidRPr="000E73AD" w:rsidRDefault="008748B1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</w:tr>
      <w:tr w:rsidR="006B6E0E" w:rsidRPr="000E73AD" w14:paraId="5A713A98" w14:textId="77777777" w:rsidTr="00241DF4">
        <w:trPr>
          <w:trHeight w:val="20"/>
        </w:trPr>
        <w:tc>
          <w:tcPr>
            <w:tcW w:w="4532" w:type="dxa"/>
          </w:tcPr>
          <w:p w14:paraId="3A666D91" w14:textId="77777777" w:rsidR="006B6E0E" w:rsidRPr="000E73AD" w:rsidRDefault="006B6E0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66" w:type="dxa"/>
          </w:tcPr>
          <w:p w14:paraId="068618FD" w14:textId="116CD458" w:rsidR="006B6E0E" w:rsidRPr="000E73AD" w:rsidRDefault="006B6E0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 6,113 </w:t>
            </w:r>
          </w:p>
        </w:tc>
        <w:tc>
          <w:tcPr>
            <w:tcW w:w="269" w:type="dxa"/>
          </w:tcPr>
          <w:p w14:paraId="6179560F" w14:textId="77777777" w:rsidR="006B6E0E" w:rsidRPr="000E73AD" w:rsidRDefault="006B6E0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06E7677A" w14:textId="506242C2" w:rsidR="006B6E0E" w:rsidRPr="000E73AD" w:rsidRDefault="006B6E0E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679679E" w14:textId="77777777" w:rsidR="006B6E0E" w:rsidRPr="000E73AD" w:rsidRDefault="006B6E0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A89105C" w14:textId="3895B307" w:rsidR="006B6E0E" w:rsidRPr="000E73AD" w:rsidRDefault="006B6E0E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2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 6,113 </w:t>
            </w:r>
          </w:p>
        </w:tc>
        <w:tc>
          <w:tcPr>
            <w:tcW w:w="269" w:type="dxa"/>
          </w:tcPr>
          <w:p w14:paraId="67456BEA" w14:textId="77777777" w:rsidR="006B6E0E" w:rsidRPr="000E73AD" w:rsidRDefault="006B6E0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6D49EFAF" w14:textId="514C5FF3" w:rsidR="006B6E0E" w:rsidRPr="000E73AD" w:rsidRDefault="008748B1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4,733</w:t>
            </w:r>
          </w:p>
        </w:tc>
      </w:tr>
      <w:tr w:rsidR="006B6E0E" w:rsidRPr="000E73AD" w14:paraId="22F4BCDC" w14:textId="77777777" w:rsidTr="00241DF4">
        <w:trPr>
          <w:trHeight w:val="20"/>
        </w:trPr>
        <w:tc>
          <w:tcPr>
            <w:tcW w:w="4532" w:type="dxa"/>
          </w:tcPr>
          <w:p w14:paraId="44E1C797" w14:textId="77777777" w:rsidR="006B6E0E" w:rsidRPr="000E73AD" w:rsidRDefault="006B6E0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66" w:type="dxa"/>
          </w:tcPr>
          <w:p w14:paraId="24B2B4B0" w14:textId="171ADFE1" w:rsidR="006B6E0E" w:rsidRPr="000E73AD" w:rsidRDefault="006B6E0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 6,433 </w:t>
            </w:r>
          </w:p>
        </w:tc>
        <w:tc>
          <w:tcPr>
            <w:tcW w:w="269" w:type="dxa"/>
          </w:tcPr>
          <w:p w14:paraId="76CA8CB1" w14:textId="77777777" w:rsidR="006B6E0E" w:rsidRPr="000E73AD" w:rsidRDefault="006B6E0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53844A73" w14:textId="64A7FE11" w:rsidR="006B6E0E" w:rsidRPr="000E73AD" w:rsidRDefault="006B6E0E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5290A34" w14:textId="77777777" w:rsidR="006B6E0E" w:rsidRPr="000E73AD" w:rsidRDefault="006B6E0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27919FF" w14:textId="6201D64D" w:rsidR="006B6E0E" w:rsidRPr="000E73AD" w:rsidRDefault="006B6E0E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2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 6,433 </w:t>
            </w:r>
          </w:p>
        </w:tc>
        <w:tc>
          <w:tcPr>
            <w:tcW w:w="269" w:type="dxa"/>
          </w:tcPr>
          <w:p w14:paraId="5AE732D0" w14:textId="77777777" w:rsidR="006B6E0E" w:rsidRPr="000E73AD" w:rsidRDefault="006B6E0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729533F8" w14:textId="4BFFE61E" w:rsidR="006B6E0E" w:rsidRPr="000E73AD" w:rsidRDefault="008748B1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284</w:t>
            </w:r>
          </w:p>
        </w:tc>
      </w:tr>
      <w:tr w:rsidR="006B6E0E" w:rsidRPr="000E73AD" w14:paraId="3D7A4081" w14:textId="77777777" w:rsidTr="00241DF4">
        <w:trPr>
          <w:trHeight w:val="20"/>
        </w:trPr>
        <w:tc>
          <w:tcPr>
            <w:tcW w:w="4532" w:type="dxa"/>
          </w:tcPr>
          <w:p w14:paraId="21FDFA19" w14:textId="77777777" w:rsidR="006B6E0E" w:rsidRPr="000E73AD" w:rsidRDefault="006B6E0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7705113" w14:textId="7D0B7F25" w:rsidR="006B6E0E" w:rsidRPr="000E73AD" w:rsidRDefault="006B6E0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 134,572 </w:t>
            </w:r>
          </w:p>
        </w:tc>
        <w:tc>
          <w:tcPr>
            <w:tcW w:w="269" w:type="dxa"/>
          </w:tcPr>
          <w:p w14:paraId="1AE2FE07" w14:textId="77777777" w:rsidR="006B6E0E" w:rsidRPr="000E73AD" w:rsidRDefault="006B6E0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14:paraId="113807E5" w14:textId="1BCABA1B" w:rsidR="006B6E0E" w:rsidRPr="000E73AD" w:rsidRDefault="006B6E0E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D939C42" w14:textId="77777777" w:rsidR="006B6E0E" w:rsidRPr="000E73AD" w:rsidRDefault="006B6E0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2DE4F12" w14:textId="7B87421A" w:rsidR="006B6E0E" w:rsidRPr="000E73AD" w:rsidRDefault="006B6E0E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2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 134,572 </w:t>
            </w:r>
          </w:p>
        </w:tc>
        <w:tc>
          <w:tcPr>
            <w:tcW w:w="269" w:type="dxa"/>
          </w:tcPr>
          <w:p w14:paraId="758C16C4" w14:textId="77777777" w:rsidR="006B6E0E" w:rsidRPr="000E73AD" w:rsidRDefault="006B6E0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1A524402" w14:textId="58DC97FB" w:rsidR="006B6E0E" w:rsidRPr="000E73AD" w:rsidRDefault="008748B1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4,23</w:t>
            </w:r>
            <w:r w:rsidR="0027478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D27E4E" w:rsidRPr="000E73AD" w14:paraId="36AF82A8" w14:textId="77777777" w:rsidTr="00241DF4">
        <w:trPr>
          <w:trHeight w:val="20"/>
        </w:trPr>
        <w:tc>
          <w:tcPr>
            <w:tcW w:w="4532" w:type="dxa"/>
          </w:tcPr>
          <w:p w14:paraId="16096F31" w14:textId="1F26174D" w:rsidR="00D27E4E" w:rsidRPr="000E73AD" w:rsidRDefault="00D27E4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02FB7030" w14:textId="3C44B001" w:rsidR="00D27E4E" w:rsidRPr="000E73AD" w:rsidRDefault="00D27E4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213,968</w:t>
            </w:r>
          </w:p>
        </w:tc>
        <w:tc>
          <w:tcPr>
            <w:tcW w:w="269" w:type="dxa"/>
          </w:tcPr>
          <w:p w14:paraId="030B9C8F" w14:textId="77777777" w:rsidR="00D27E4E" w:rsidRPr="000E73AD" w:rsidRDefault="00D27E4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</w:tcPr>
          <w:p w14:paraId="6F81D97D" w14:textId="2CDF8660" w:rsidR="00D27E4E" w:rsidRPr="000E73AD" w:rsidRDefault="00D27E4E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748B1"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E554D"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748B1"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769</w:t>
            </w:r>
          </w:p>
        </w:tc>
        <w:tc>
          <w:tcPr>
            <w:tcW w:w="269" w:type="dxa"/>
            <w:shd w:val="clear" w:color="auto" w:fill="auto"/>
          </w:tcPr>
          <w:p w14:paraId="63818272" w14:textId="77777777" w:rsidR="00D27E4E" w:rsidRPr="000E73AD" w:rsidRDefault="00D27E4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7A76334A" w14:textId="6DB200FF" w:rsidR="00D27E4E" w:rsidRPr="000E73AD" w:rsidRDefault="009E554D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2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8748B1"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 w:rsidR="008748B1"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737</w:t>
            </w:r>
          </w:p>
        </w:tc>
        <w:tc>
          <w:tcPr>
            <w:tcW w:w="269" w:type="dxa"/>
          </w:tcPr>
          <w:p w14:paraId="239AA2F5" w14:textId="77777777" w:rsidR="00D27E4E" w:rsidRPr="000E73AD" w:rsidRDefault="00D27E4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7E6A5B41" w14:textId="439243AA" w:rsidR="00D27E4E" w:rsidRPr="000E73AD" w:rsidRDefault="008748B1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21,62</w:t>
            </w:r>
            <w:r w:rsidR="002747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bookmarkStart w:id="6" w:name="_GoBack"/>
            <w:bookmarkEnd w:id="6"/>
          </w:p>
        </w:tc>
      </w:tr>
      <w:tr w:rsidR="00D27E4E" w:rsidRPr="000E73AD" w14:paraId="309DF52D" w14:textId="77777777" w:rsidTr="00241DF4">
        <w:trPr>
          <w:trHeight w:val="20"/>
        </w:trPr>
        <w:tc>
          <w:tcPr>
            <w:tcW w:w="4532" w:type="dxa"/>
          </w:tcPr>
          <w:p w14:paraId="1C92A93B" w14:textId="7A60007F" w:rsidR="00D27E4E" w:rsidRPr="000E73AD" w:rsidRDefault="00D27E4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4172FF92" w14:textId="6A23B53A" w:rsidR="00D27E4E" w:rsidRPr="000E73AD" w:rsidRDefault="008748B1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(9,920)</w:t>
            </w:r>
          </w:p>
        </w:tc>
        <w:tc>
          <w:tcPr>
            <w:tcW w:w="269" w:type="dxa"/>
            <w:vAlign w:val="bottom"/>
          </w:tcPr>
          <w:p w14:paraId="73C35449" w14:textId="77777777" w:rsidR="00D27E4E" w:rsidRPr="000E73AD" w:rsidRDefault="00D27E4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278562F7" w14:textId="50EFC40E" w:rsidR="00D27E4E" w:rsidRPr="000E73AD" w:rsidRDefault="008748B1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(11,70</w:t>
            </w:r>
            <w:r w:rsidR="00BC7D02" w:rsidRPr="000E73A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  <w:vAlign w:val="bottom"/>
          </w:tcPr>
          <w:p w14:paraId="43326DAE" w14:textId="77777777" w:rsidR="00D27E4E" w:rsidRPr="000E73AD" w:rsidRDefault="00D27E4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00A67EC9" w14:textId="16E80034" w:rsidR="00D27E4E" w:rsidRPr="000E73AD" w:rsidRDefault="008748B1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2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(21,62</w:t>
            </w:r>
            <w:r w:rsidR="00BC7D02" w:rsidRPr="000E73A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0E5A9EF1" w14:textId="77777777" w:rsidR="00D27E4E" w:rsidRPr="000E73AD" w:rsidRDefault="00D27E4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</w:tcPr>
          <w:p w14:paraId="459046B0" w14:textId="4489ED13" w:rsidR="00D27E4E" w:rsidRPr="000E73AD" w:rsidRDefault="00D27E4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7E4E" w:rsidRPr="000E73AD" w14:paraId="75A12731" w14:textId="77777777" w:rsidTr="00241DF4">
        <w:trPr>
          <w:trHeight w:val="20"/>
        </w:trPr>
        <w:tc>
          <w:tcPr>
            <w:tcW w:w="4532" w:type="dxa"/>
          </w:tcPr>
          <w:p w14:paraId="36D38209" w14:textId="77777777" w:rsidR="00D27E4E" w:rsidRPr="000E73AD" w:rsidRDefault="00D27E4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6B306012" w14:textId="12533B3B" w:rsidR="00D27E4E" w:rsidRPr="000E73AD" w:rsidRDefault="008748B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204,048</w:t>
            </w:r>
          </w:p>
        </w:tc>
        <w:tc>
          <w:tcPr>
            <w:tcW w:w="269" w:type="dxa"/>
          </w:tcPr>
          <w:p w14:paraId="39E27359" w14:textId="77777777" w:rsidR="00D27E4E" w:rsidRPr="000E73AD" w:rsidRDefault="00D27E4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3F6FEAE2" w14:textId="75D228FF" w:rsidR="00D27E4E" w:rsidRPr="000E73AD" w:rsidRDefault="009E554D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748B1"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23,06</w:t>
            </w:r>
            <w:r w:rsidR="00BC7D02"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4392B9DE" w14:textId="77777777" w:rsidR="00D27E4E" w:rsidRPr="000E73AD" w:rsidRDefault="00D27E4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6EF14459" w14:textId="21339E9A" w:rsidR="00D27E4E" w:rsidRPr="000E73AD" w:rsidRDefault="008748B1" w:rsidP="008B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2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527,</w:t>
            </w:r>
            <w:r w:rsidR="00321977"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</w:p>
        </w:tc>
        <w:tc>
          <w:tcPr>
            <w:tcW w:w="269" w:type="dxa"/>
          </w:tcPr>
          <w:p w14:paraId="38D80E35" w14:textId="77777777" w:rsidR="00D27E4E" w:rsidRPr="000E73AD" w:rsidRDefault="00D27E4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</w:tcPr>
          <w:p w14:paraId="53A5D51B" w14:textId="525215B3" w:rsidR="00D27E4E" w:rsidRPr="000E73AD" w:rsidRDefault="00D27E4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E24BC22" w14:textId="7F82DF44" w:rsidR="000B7777" w:rsidRPr="000E73AD" w:rsidRDefault="0072110D" w:rsidP="00CD7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z w:val="30"/>
          <w:szCs w:val="30"/>
        </w:rPr>
      </w:pPr>
      <w:r w:rsidRPr="000E73AD">
        <w:rPr>
          <w:rFonts w:asciiTheme="majorBidi" w:hAnsiTheme="majorBidi" w:cstheme="majorBidi"/>
          <w:b/>
          <w:bCs/>
          <w:sz w:val="30"/>
          <w:szCs w:val="30"/>
        </w:rPr>
        <w:br w:type="page"/>
      </w:r>
      <w:r w:rsidR="000B7777" w:rsidRPr="000E73AD">
        <w:rPr>
          <w:rFonts w:asciiTheme="majorBidi" w:hAnsiTheme="majorBidi" w:hint="cs"/>
          <w:sz w:val="30"/>
          <w:szCs w:val="30"/>
          <w:cs/>
        </w:rPr>
        <w:lastRenderedPageBreak/>
        <w:t>ในระหว่างงวด</w:t>
      </w:r>
      <w:r w:rsidR="00510326" w:rsidRPr="000E73AD">
        <w:rPr>
          <w:rFonts w:asciiTheme="majorBidi" w:hAnsiTheme="majorBidi" w:hint="cs"/>
          <w:sz w:val="30"/>
          <w:szCs w:val="30"/>
          <w:cs/>
        </w:rPr>
        <w:t>เก้าเดือน</w:t>
      </w:r>
      <w:r w:rsidR="000B7777" w:rsidRPr="000E73AD">
        <w:rPr>
          <w:rFonts w:asciiTheme="majorBidi" w:hAnsiTheme="majorBidi" w:hint="cs"/>
          <w:sz w:val="30"/>
          <w:szCs w:val="30"/>
          <w:cs/>
        </w:rPr>
        <w:t>สิ้นสุดวันที่</w:t>
      </w:r>
      <w:r w:rsidR="000B7777" w:rsidRPr="000E73AD">
        <w:rPr>
          <w:rFonts w:asciiTheme="majorBidi" w:hAnsiTheme="majorBidi"/>
          <w:sz w:val="30"/>
          <w:szCs w:val="30"/>
          <w:cs/>
        </w:rPr>
        <w:t xml:space="preserve"> </w:t>
      </w:r>
      <w:r w:rsidR="00510326" w:rsidRPr="000E73AD">
        <w:rPr>
          <w:rFonts w:asciiTheme="majorBidi" w:hAnsiTheme="majorBidi"/>
          <w:sz w:val="30"/>
          <w:szCs w:val="30"/>
        </w:rPr>
        <w:t xml:space="preserve">30 </w:t>
      </w:r>
      <w:r w:rsidR="00510326" w:rsidRPr="000E73AD">
        <w:rPr>
          <w:rFonts w:asciiTheme="majorBidi" w:hAnsiTheme="majorBidi"/>
          <w:sz w:val="30"/>
          <w:szCs w:val="30"/>
          <w:cs/>
        </w:rPr>
        <w:t>กันยายน</w:t>
      </w:r>
      <w:r w:rsidR="000B7777" w:rsidRPr="000E73AD">
        <w:rPr>
          <w:rFonts w:asciiTheme="majorBidi" w:hAnsiTheme="majorBidi"/>
          <w:sz w:val="30"/>
          <w:szCs w:val="30"/>
          <w:cs/>
        </w:rPr>
        <w:t xml:space="preserve"> </w:t>
      </w:r>
      <w:r w:rsidR="00583601" w:rsidRPr="000E73AD">
        <w:rPr>
          <w:rFonts w:asciiTheme="majorBidi" w:hAnsiTheme="majorBidi"/>
          <w:sz w:val="30"/>
          <w:szCs w:val="30"/>
        </w:rPr>
        <w:t>2563</w:t>
      </w:r>
      <w:r w:rsidR="000B7777" w:rsidRPr="000E73AD">
        <w:rPr>
          <w:rFonts w:asciiTheme="majorBidi" w:hAnsiTheme="majorBidi"/>
          <w:sz w:val="30"/>
          <w:szCs w:val="30"/>
          <w:cs/>
        </w:rPr>
        <w:t xml:space="preserve"> </w:t>
      </w:r>
      <w:r w:rsidR="000B7777" w:rsidRPr="000E73AD">
        <w:rPr>
          <w:rFonts w:asciiTheme="majorBidi" w:hAnsiTheme="majorBidi" w:hint="cs"/>
          <w:sz w:val="30"/>
          <w:szCs w:val="30"/>
          <w:cs/>
        </w:rPr>
        <w:t>ลูกค้าของกลุ่มบริษัทซึ่งอยู่ในธุรกิจสายการบินแห่งหนึ่งในประเทศไทยได้เข้าสู่แผนฟื้นฟูธุรกิจภายใต้กระบวนการฟื้นฟูกิจการของศาลล้มละลายกลาง</w:t>
      </w:r>
      <w:r w:rsidR="000B7777" w:rsidRPr="000E73AD">
        <w:rPr>
          <w:rFonts w:asciiTheme="majorBidi" w:hAnsiTheme="majorBidi"/>
          <w:sz w:val="30"/>
          <w:szCs w:val="30"/>
          <w:cs/>
        </w:rPr>
        <w:t xml:space="preserve"> </w:t>
      </w:r>
      <w:r w:rsidR="000B7777" w:rsidRPr="000E73AD">
        <w:rPr>
          <w:rFonts w:asciiTheme="majorBidi" w:hAnsiTheme="majorBidi" w:hint="cs"/>
          <w:sz w:val="30"/>
          <w:szCs w:val="30"/>
          <w:cs/>
        </w:rPr>
        <w:t>ส่งผลให้ธุรกรรมระหว่างกันรวมถึงการรับชำระเงินต้องหยุดพักชั่วคราว</w:t>
      </w:r>
      <w:r w:rsidR="000B7777" w:rsidRPr="000E73AD">
        <w:rPr>
          <w:rFonts w:asciiTheme="majorBidi" w:hAnsiTheme="majorBidi"/>
          <w:sz w:val="30"/>
          <w:szCs w:val="30"/>
          <w:cs/>
        </w:rPr>
        <w:t xml:space="preserve"> </w:t>
      </w:r>
      <w:r w:rsidR="000B7777" w:rsidRPr="000E73AD">
        <w:rPr>
          <w:rFonts w:asciiTheme="majorBidi" w:hAnsiTheme="majorBidi" w:hint="cs"/>
          <w:sz w:val="30"/>
          <w:szCs w:val="30"/>
          <w:cs/>
        </w:rPr>
        <w:t>โดย</w:t>
      </w:r>
      <w:r w:rsidR="000B7777" w:rsidRPr="000E73AD">
        <w:rPr>
          <w:rFonts w:asciiTheme="majorBidi" w:hAnsiTheme="majorBidi"/>
          <w:sz w:val="30"/>
          <w:szCs w:val="30"/>
          <w:cs/>
        </w:rPr>
        <w:t xml:space="preserve"> </w:t>
      </w:r>
      <w:r w:rsidR="000B7777" w:rsidRPr="000E73AD">
        <w:rPr>
          <w:rFonts w:asciiTheme="majorBidi" w:hAnsiTheme="majorBidi" w:hint="cs"/>
          <w:sz w:val="30"/>
          <w:szCs w:val="30"/>
          <w:cs/>
        </w:rPr>
        <w:t>ณ</w:t>
      </w:r>
      <w:r w:rsidR="000B7777" w:rsidRPr="000E73AD">
        <w:rPr>
          <w:rFonts w:asciiTheme="majorBidi" w:hAnsiTheme="majorBidi"/>
          <w:sz w:val="30"/>
          <w:szCs w:val="30"/>
          <w:cs/>
        </w:rPr>
        <w:t xml:space="preserve"> </w:t>
      </w:r>
      <w:r w:rsidR="000B7777" w:rsidRPr="000E73AD">
        <w:rPr>
          <w:rFonts w:asciiTheme="majorBidi" w:hAnsiTheme="majorBidi" w:hint="cs"/>
          <w:sz w:val="30"/>
          <w:szCs w:val="30"/>
          <w:cs/>
        </w:rPr>
        <w:t>วันที่</w:t>
      </w:r>
      <w:r w:rsidR="000B7777" w:rsidRPr="000E73AD">
        <w:rPr>
          <w:rFonts w:asciiTheme="majorBidi" w:hAnsiTheme="majorBidi"/>
          <w:sz w:val="30"/>
          <w:szCs w:val="30"/>
          <w:cs/>
        </w:rPr>
        <w:t xml:space="preserve"> </w:t>
      </w:r>
      <w:r w:rsidR="00510326" w:rsidRPr="000E73AD">
        <w:rPr>
          <w:rFonts w:asciiTheme="majorBidi" w:hAnsiTheme="majorBidi"/>
          <w:sz w:val="30"/>
          <w:szCs w:val="30"/>
        </w:rPr>
        <w:t xml:space="preserve">30 </w:t>
      </w:r>
      <w:r w:rsidR="00510326" w:rsidRPr="000E73AD">
        <w:rPr>
          <w:rFonts w:asciiTheme="majorBidi" w:hAnsiTheme="majorBidi"/>
          <w:sz w:val="30"/>
          <w:szCs w:val="30"/>
          <w:cs/>
        </w:rPr>
        <w:t>กันยายน</w:t>
      </w:r>
      <w:r w:rsidR="000B7777" w:rsidRPr="000E73AD">
        <w:rPr>
          <w:rFonts w:asciiTheme="majorBidi" w:hAnsiTheme="majorBidi"/>
          <w:sz w:val="30"/>
          <w:szCs w:val="30"/>
          <w:cs/>
        </w:rPr>
        <w:t xml:space="preserve"> </w:t>
      </w:r>
      <w:r w:rsidR="00583601" w:rsidRPr="000E73AD">
        <w:rPr>
          <w:rFonts w:asciiTheme="majorBidi" w:hAnsiTheme="majorBidi"/>
          <w:sz w:val="30"/>
          <w:szCs w:val="30"/>
        </w:rPr>
        <w:t>2563</w:t>
      </w:r>
      <w:r w:rsidR="000B7777" w:rsidRPr="000E73AD">
        <w:rPr>
          <w:rFonts w:asciiTheme="majorBidi" w:hAnsiTheme="majorBidi"/>
          <w:sz w:val="30"/>
          <w:szCs w:val="30"/>
          <w:cs/>
        </w:rPr>
        <w:t xml:space="preserve"> </w:t>
      </w:r>
      <w:r w:rsidR="000B7777" w:rsidRPr="000E73AD">
        <w:rPr>
          <w:rFonts w:asciiTheme="majorBidi" w:hAnsiTheme="majorBidi" w:hint="cs"/>
          <w:sz w:val="30"/>
          <w:szCs w:val="30"/>
          <w:cs/>
        </w:rPr>
        <w:t>กลุ่มบริษัทมีลูกหนี้การค้าและสินทรัพย์ที่เกิดจากสัญญารวมเป็นจำนวนเงิน</w:t>
      </w:r>
      <w:r w:rsidR="000B7777" w:rsidRPr="000E73AD">
        <w:rPr>
          <w:rFonts w:asciiTheme="majorBidi" w:hAnsiTheme="majorBidi"/>
          <w:sz w:val="30"/>
          <w:szCs w:val="30"/>
          <w:cs/>
        </w:rPr>
        <w:t xml:space="preserve"> </w:t>
      </w:r>
      <w:r w:rsidR="00583601" w:rsidRPr="000E73AD">
        <w:rPr>
          <w:rFonts w:asciiTheme="majorBidi" w:hAnsiTheme="majorBidi"/>
          <w:sz w:val="30"/>
          <w:szCs w:val="30"/>
        </w:rPr>
        <w:t>51</w:t>
      </w:r>
      <w:r w:rsidR="000B7777" w:rsidRPr="000E73AD">
        <w:rPr>
          <w:rFonts w:asciiTheme="majorBidi" w:hAnsiTheme="majorBidi"/>
          <w:sz w:val="30"/>
          <w:szCs w:val="30"/>
          <w:cs/>
        </w:rPr>
        <w:t>.</w:t>
      </w:r>
      <w:r w:rsidR="00583601" w:rsidRPr="000E73AD">
        <w:rPr>
          <w:rFonts w:asciiTheme="majorBidi" w:hAnsiTheme="majorBidi"/>
          <w:sz w:val="30"/>
          <w:szCs w:val="30"/>
        </w:rPr>
        <w:t>75</w:t>
      </w:r>
      <w:r w:rsidR="000B7777" w:rsidRPr="000E73AD">
        <w:rPr>
          <w:rFonts w:asciiTheme="majorBidi" w:hAnsiTheme="majorBidi"/>
          <w:sz w:val="30"/>
          <w:szCs w:val="30"/>
          <w:cs/>
        </w:rPr>
        <w:t xml:space="preserve"> </w:t>
      </w:r>
      <w:r w:rsidR="000B7777" w:rsidRPr="000E73AD">
        <w:rPr>
          <w:rFonts w:asciiTheme="majorBidi" w:hAnsiTheme="majorBidi" w:hint="cs"/>
          <w:sz w:val="30"/>
          <w:szCs w:val="30"/>
          <w:cs/>
        </w:rPr>
        <w:t>ล้านบาท</w:t>
      </w:r>
      <w:r w:rsidR="000B7777" w:rsidRPr="000E73AD">
        <w:rPr>
          <w:rFonts w:asciiTheme="majorBidi" w:hAnsiTheme="majorBidi"/>
          <w:sz w:val="30"/>
          <w:szCs w:val="30"/>
          <w:cs/>
        </w:rPr>
        <w:t xml:space="preserve"> </w:t>
      </w:r>
      <w:r w:rsidR="000B7777" w:rsidRPr="000E73AD">
        <w:rPr>
          <w:rFonts w:asciiTheme="majorBidi" w:hAnsiTheme="majorBidi" w:hint="cs"/>
          <w:sz w:val="30"/>
          <w:szCs w:val="30"/>
          <w:cs/>
        </w:rPr>
        <w:t>โดยเกิดจากงานสั่งทำอุปกรณ์ในการดำเนินธุรกิจ</w:t>
      </w:r>
      <w:r w:rsidR="007F5921" w:rsidRPr="000E73AD">
        <w:rPr>
          <w:rFonts w:asciiTheme="majorBidi" w:hAnsiTheme="majorBidi" w:hint="cs"/>
          <w:sz w:val="30"/>
          <w:szCs w:val="30"/>
          <w:cs/>
        </w:rPr>
        <w:t xml:space="preserve"> </w:t>
      </w:r>
      <w:r w:rsidR="0024639E" w:rsidRPr="000E73AD">
        <w:rPr>
          <w:rFonts w:asciiTheme="majorBidi" w:hAnsiTheme="majorBidi" w:hint="cs"/>
          <w:sz w:val="30"/>
          <w:szCs w:val="30"/>
          <w:cs/>
        </w:rPr>
        <w:t xml:space="preserve">ทั้งนี้ </w:t>
      </w:r>
      <w:r w:rsidR="00B0782B" w:rsidRPr="000E73AD">
        <w:rPr>
          <w:rFonts w:asciiTheme="majorBidi" w:hAnsiTheme="majorBidi" w:hint="cs"/>
          <w:sz w:val="30"/>
          <w:szCs w:val="30"/>
          <w:cs/>
        </w:rPr>
        <w:t>ผลกระทบ</w:t>
      </w:r>
      <w:r w:rsidR="007F5921" w:rsidRPr="000E73AD">
        <w:rPr>
          <w:rFonts w:asciiTheme="majorBidi" w:hAnsiTheme="majorBidi" w:hint="cs"/>
          <w:sz w:val="30"/>
          <w:szCs w:val="30"/>
          <w:cs/>
        </w:rPr>
        <w:t>เรื่องการด้อยค่า</w:t>
      </w:r>
      <w:r w:rsidR="0024639E" w:rsidRPr="000E73AD">
        <w:rPr>
          <w:rFonts w:asciiTheme="majorBidi" w:hAnsiTheme="majorBidi" w:hint="cs"/>
          <w:sz w:val="30"/>
          <w:szCs w:val="30"/>
          <w:cs/>
        </w:rPr>
        <w:t>ได้ถูกพิจารณา</w:t>
      </w:r>
      <w:r w:rsidR="00871EE3" w:rsidRPr="000E73AD">
        <w:rPr>
          <w:rFonts w:asciiTheme="majorBidi" w:hAnsiTheme="majorBidi" w:hint="cs"/>
          <w:sz w:val="30"/>
          <w:szCs w:val="30"/>
          <w:cs/>
        </w:rPr>
        <w:t>แล้ว</w:t>
      </w:r>
    </w:p>
    <w:p w14:paraId="138864C2" w14:textId="77777777" w:rsidR="000B7777" w:rsidRPr="000E73AD" w:rsidRDefault="000B7777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51A7324" w14:textId="67E9ABF9" w:rsidR="0072110D" w:rsidRPr="000E73AD" w:rsidRDefault="0072110D" w:rsidP="00A9166C">
      <w:pPr>
        <w:pStyle w:val="a"/>
        <w:tabs>
          <w:tab w:val="clear" w:pos="1080"/>
          <w:tab w:val="left" w:pos="5115"/>
        </w:tabs>
        <w:ind w:firstLine="540"/>
        <w:jc w:val="both"/>
        <w:rPr>
          <w:rFonts w:asciiTheme="majorBidi" w:hAnsiTheme="majorBidi" w:cstheme="majorBidi"/>
          <w:lang w:val="en-US"/>
        </w:rPr>
      </w:pPr>
      <w:r w:rsidRPr="000E73AD">
        <w:rPr>
          <w:rFonts w:asciiTheme="majorBidi" w:hAnsiTheme="majorBidi" w:cstheme="majorBidi"/>
          <w:lang w:val="en-US"/>
        </w:rPr>
        <w:t xml:space="preserve">  </w:t>
      </w:r>
      <w:r w:rsidRPr="000E73AD">
        <w:rPr>
          <w:rFonts w:asciiTheme="majorBidi" w:hAnsiTheme="majorBidi" w:cstheme="majorBidi"/>
          <w:cs/>
          <w:lang w:val="en-US"/>
        </w:rPr>
        <w:t xml:space="preserve">การวิเคราะห์อายุของลูกหนี้การค้า </w:t>
      </w:r>
      <w:r w:rsidR="00782696" w:rsidRPr="000E73AD">
        <w:rPr>
          <w:rFonts w:asciiTheme="majorBidi" w:hAnsiTheme="majorBidi" w:cstheme="majorBidi" w:hint="cs"/>
          <w:cs/>
          <w:lang w:val="en-US"/>
        </w:rPr>
        <w:t xml:space="preserve">ณ วันที่ </w:t>
      </w:r>
      <w:r w:rsidR="00782696" w:rsidRPr="000E73AD">
        <w:rPr>
          <w:rFonts w:asciiTheme="majorBidi" w:hAnsiTheme="majorBidi" w:cstheme="majorBidi"/>
          <w:lang w:val="en-US"/>
        </w:rPr>
        <w:t xml:space="preserve">31 </w:t>
      </w:r>
      <w:r w:rsidR="00782696" w:rsidRPr="000E73AD">
        <w:rPr>
          <w:rFonts w:asciiTheme="majorBidi" w:hAnsiTheme="majorBidi" w:cstheme="majorBidi" w:hint="cs"/>
          <w:cs/>
          <w:lang w:val="en-US"/>
        </w:rPr>
        <w:t xml:space="preserve">ธันวาคม </w:t>
      </w:r>
      <w:r w:rsidR="00782696" w:rsidRPr="000E73AD">
        <w:rPr>
          <w:rFonts w:asciiTheme="majorBidi" w:hAnsiTheme="majorBidi" w:cstheme="majorBidi"/>
          <w:lang w:val="en-US"/>
        </w:rPr>
        <w:t xml:space="preserve">2562 </w:t>
      </w:r>
      <w:r w:rsidRPr="000E73AD">
        <w:rPr>
          <w:rFonts w:asciiTheme="majorBidi" w:hAnsiTheme="majorBidi" w:cstheme="majorBidi"/>
          <w:cs/>
          <w:lang w:val="en-US"/>
        </w:rPr>
        <w:t>มีดังนี้</w:t>
      </w:r>
      <w:r w:rsidRPr="000E73AD">
        <w:rPr>
          <w:rFonts w:asciiTheme="majorBidi" w:hAnsiTheme="majorBidi" w:cstheme="majorBidi"/>
          <w:cs/>
          <w:lang w:val="en-US"/>
        </w:rPr>
        <w:tab/>
      </w:r>
    </w:p>
    <w:p w14:paraId="52C00551" w14:textId="77777777" w:rsidR="0072110D" w:rsidRPr="000E73AD" w:rsidRDefault="0072110D" w:rsidP="00A9166C">
      <w:pPr>
        <w:pStyle w:val="a"/>
        <w:tabs>
          <w:tab w:val="clear" w:pos="1080"/>
          <w:tab w:val="left" w:pos="5115"/>
        </w:tabs>
        <w:ind w:left="540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53"/>
        <w:gridCol w:w="1618"/>
        <w:gridCol w:w="270"/>
        <w:gridCol w:w="1531"/>
      </w:tblGrid>
      <w:tr w:rsidR="0072110D" w:rsidRPr="000E73AD" w14:paraId="258C871E" w14:textId="77777777" w:rsidTr="001F6CC0">
        <w:trPr>
          <w:tblHeader/>
        </w:trPr>
        <w:tc>
          <w:tcPr>
            <w:tcW w:w="3115" w:type="pct"/>
          </w:tcPr>
          <w:p w14:paraId="2B98DB14" w14:textId="77777777" w:rsidR="0072110D" w:rsidRPr="000E73AD" w:rsidRDefault="0072110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pct"/>
          </w:tcPr>
          <w:p w14:paraId="22196243" w14:textId="77777777" w:rsidR="0072110D" w:rsidRPr="000E73AD" w:rsidRDefault="0072110D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2DB6F91" w14:textId="77777777" w:rsidR="0072110D" w:rsidRPr="000E73AD" w:rsidRDefault="0072110D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7753F599" w14:textId="77777777" w:rsidR="0072110D" w:rsidRPr="000E73AD" w:rsidRDefault="0072110D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6B01EC4F" w14:textId="77777777" w:rsidR="0072110D" w:rsidRPr="000E73AD" w:rsidRDefault="0072110D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3D38B1C" w14:textId="77777777" w:rsidR="0072110D" w:rsidRPr="000E73AD" w:rsidRDefault="0072110D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2110D" w:rsidRPr="000E73AD" w14:paraId="6A7F001D" w14:textId="77777777" w:rsidTr="001F6CC0">
        <w:trPr>
          <w:tblHeader/>
        </w:trPr>
        <w:tc>
          <w:tcPr>
            <w:tcW w:w="3115" w:type="pct"/>
          </w:tcPr>
          <w:p w14:paraId="1B284A7D" w14:textId="77777777" w:rsidR="0072110D" w:rsidRPr="000E73AD" w:rsidRDefault="0072110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85" w:type="pct"/>
            <w:gridSpan w:val="3"/>
          </w:tcPr>
          <w:p w14:paraId="73BE66E9" w14:textId="77777777" w:rsidR="0072110D" w:rsidRPr="000E73AD" w:rsidRDefault="0072110D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110D" w:rsidRPr="000E73AD" w14:paraId="23D70382" w14:textId="77777777" w:rsidTr="001F6CC0">
        <w:tc>
          <w:tcPr>
            <w:tcW w:w="3115" w:type="pct"/>
          </w:tcPr>
          <w:p w14:paraId="253441F6" w14:textId="77777777" w:rsidR="0072110D" w:rsidRPr="000E73AD" w:rsidRDefault="0072110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2562</w:t>
            </w:r>
          </w:p>
        </w:tc>
        <w:tc>
          <w:tcPr>
            <w:tcW w:w="1885" w:type="pct"/>
            <w:gridSpan w:val="3"/>
          </w:tcPr>
          <w:p w14:paraId="60D343A5" w14:textId="77777777" w:rsidR="0072110D" w:rsidRPr="000E73AD" w:rsidRDefault="0072110D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2110D" w:rsidRPr="000E73AD" w14:paraId="0F806F4A" w14:textId="77777777" w:rsidTr="001F6CC0">
        <w:tc>
          <w:tcPr>
            <w:tcW w:w="3115" w:type="pct"/>
          </w:tcPr>
          <w:p w14:paraId="0AAE61A7" w14:textId="77777777" w:rsidR="0072110D" w:rsidRPr="000E73AD" w:rsidRDefault="0072110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92" w:type="pct"/>
          </w:tcPr>
          <w:p w14:paraId="5EE50BD3" w14:textId="77777777" w:rsidR="0072110D" w:rsidRPr="000E73AD" w:rsidRDefault="0072110D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1403746C" w14:textId="77777777" w:rsidR="0072110D" w:rsidRPr="000E73AD" w:rsidRDefault="0072110D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639613BF" w14:textId="77777777" w:rsidR="0072110D" w:rsidRPr="000E73AD" w:rsidRDefault="0072110D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2110D" w:rsidRPr="000E73AD" w14:paraId="77962AE4" w14:textId="77777777" w:rsidTr="001F6CC0">
        <w:tc>
          <w:tcPr>
            <w:tcW w:w="3115" w:type="pct"/>
          </w:tcPr>
          <w:p w14:paraId="4D3A28BF" w14:textId="77777777" w:rsidR="0072110D" w:rsidRPr="000E73AD" w:rsidRDefault="0072110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892" w:type="pct"/>
          </w:tcPr>
          <w:p w14:paraId="4B3A1070" w14:textId="77777777" w:rsidR="0072110D" w:rsidRPr="000E73AD" w:rsidRDefault="0072110D" w:rsidP="00A9166C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20,946</w:t>
            </w:r>
          </w:p>
        </w:tc>
        <w:tc>
          <w:tcPr>
            <w:tcW w:w="149" w:type="pct"/>
          </w:tcPr>
          <w:p w14:paraId="0D95657E" w14:textId="77777777" w:rsidR="0072110D" w:rsidRPr="000E73AD" w:rsidRDefault="0072110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37634D38" w14:textId="77777777" w:rsidR="0072110D" w:rsidRPr="000E73AD" w:rsidRDefault="0072110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21,152</w:t>
            </w:r>
          </w:p>
        </w:tc>
      </w:tr>
      <w:tr w:rsidR="0072110D" w:rsidRPr="000E73AD" w14:paraId="79FB5343" w14:textId="77777777" w:rsidTr="001F6CC0">
        <w:tc>
          <w:tcPr>
            <w:tcW w:w="3115" w:type="pct"/>
          </w:tcPr>
          <w:p w14:paraId="56F86CF4" w14:textId="77777777" w:rsidR="0072110D" w:rsidRPr="000E73AD" w:rsidRDefault="0072110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892" w:type="pct"/>
          </w:tcPr>
          <w:p w14:paraId="1378BDDC" w14:textId="77777777" w:rsidR="0072110D" w:rsidRPr="000E73AD" w:rsidRDefault="0072110D" w:rsidP="00A9166C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A186602" w14:textId="77777777" w:rsidR="0072110D" w:rsidRPr="000E73AD" w:rsidRDefault="0072110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350E2056" w14:textId="77777777" w:rsidR="0072110D" w:rsidRPr="000E73AD" w:rsidRDefault="0072110D" w:rsidP="00A9166C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ind w:left="-108" w:right="73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110D" w:rsidRPr="000E73AD" w14:paraId="73AAA0E7" w14:textId="77777777" w:rsidTr="001F6CC0">
        <w:tc>
          <w:tcPr>
            <w:tcW w:w="3115" w:type="pct"/>
          </w:tcPr>
          <w:p w14:paraId="39B6313E" w14:textId="77777777" w:rsidR="0072110D" w:rsidRPr="000E73AD" w:rsidRDefault="0072110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92" w:type="pct"/>
          </w:tcPr>
          <w:p w14:paraId="1D8BF3C3" w14:textId="77777777" w:rsidR="0072110D" w:rsidRPr="000E73AD" w:rsidRDefault="0072110D" w:rsidP="00A9166C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30,071</w:t>
            </w:r>
          </w:p>
        </w:tc>
        <w:tc>
          <w:tcPr>
            <w:tcW w:w="149" w:type="pct"/>
          </w:tcPr>
          <w:p w14:paraId="1D134A52" w14:textId="77777777" w:rsidR="0072110D" w:rsidRPr="000E73AD" w:rsidRDefault="0072110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0816F466" w14:textId="77777777" w:rsidR="0072110D" w:rsidRPr="000E73AD" w:rsidRDefault="0072110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11,495</w:t>
            </w:r>
          </w:p>
        </w:tc>
      </w:tr>
      <w:tr w:rsidR="0072110D" w:rsidRPr="000E73AD" w14:paraId="40387B89" w14:textId="77777777" w:rsidTr="001F6CC0">
        <w:tc>
          <w:tcPr>
            <w:tcW w:w="3115" w:type="pct"/>
          </w:tcPr>
          <w:p w14:paraId="73EBB26E" w14:textId="77777777" w:rsidR="0072110D" w:rsidRPr="000E73AD" w:rsidRDefault="0072110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92" w:type="pct"/>
          </w:tcPr>
          <w:p w14:paraId="3429112F" w14:textId="77777777" w:rsidR="0072110D" w:rsidRPr="000E73AD" w:rsidRDefault="0072110D" w:rsidP="00A9166C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950</w:t>
            </w:r>
          </w:p>
        </w:tc>
        <w:tc>
          <w:tcPr>
            <w:tcW w:w="149" w:type="pct"/>
          </w:tcPr>
          <w:p w14:paraId="26850F38" w14:textId="77777777" w:rsidR="0072110D" w:rsidRPr="000E73AD" w:rsidRDefault="0072110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59A59456" w14:textId="77777777" w:rsidR="0072110D" w:rsidRPr="000E73AD" w:rsidRDefault="0072110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950</w:t>
            </w:r>
          </w:p>
        </w:tc>
      </w:tr>
      <w:tr w:rsidR="0072110D" w:rsidRPr="000E73AD" w14:paraId="742D8A5E" w14:textId="77777777" w:rsidTr="001F6CC0">
        <w:tc>
          <w:tcPr>
            <w:tcW w:w="3115" w:type="pct"/>
          </w:tcPr>
          <w:p w14:paraId="51E81DDF" w14:textId="77777777" w:rsidR="0072110D" w:rsidRPr="000E73AD" w:rsidRDefault="0072110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92" w:type="pct"/>
          </w:tcPr>
          <w:p w14:paraId="50CECB74" w14:textId="77777777" w:rsidR="0072110D" w:rsidRPr="000E73AD" w:rsidRDefault="0072110D" w:rsidP="00A9166C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123,553</w:t>
            </w:r>
          </w:p>
        </w:tc>
        <w:tc>
          <w:tcPr>
            <w:tcW w:w="149" w:type="pct"/>
          </w:tcPr>
          <w:p w14:paraId="285FFA02" w14:textId="77777777" w:rsidR="0072110D" w:rsidRPr="000E73AD" w:rsidRDefault="0072110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0506E28A" w14:textId="77777777" w:rsidR="0072110D" w:rsidRPr="000E73AD" w:rsidRDefault="0072110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120,031</w:t>
            </w:r>
          </w:p>
        </w:tc>
      </w:tr>
      <w:tr w:rsidR="0072110D" w:rsidRPr="000E73AD" w14:paraId="2C43C133" w14:textId="77777777" w:rsidTr="001F6CC0">
        <w:tc>
          <w:tcPr>
            <w:tcW w:w="3115" w:type="pct"/>
          </w:tcPr>
          <w:p w14:paraId="122227DF" w14:textId="77777777" w:rsidR="0072110D" w:rsidRPr="000E73AD" w:rsidRDefault="0072110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12  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92" w:type="pct"/>
            <w:tcBorders>
              <w:bottom w:val="single" w:sz="4" w:space="0" w:color="auto"/>
            </w:tcBorders>
            <w:shd w:val="clear" w:color="auto" w:fill="auto"/>
          </w:tcPr>
          <w:p w14:paraId="436042E5" w14:textId="77777777" w:rsidR="0072110D" w:rsidRPr="000E73AD" w:rsidRDefault="0072110D" w:rsidP="00A9166C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78,316</w:t>
            </w:r>
          </w:p>
        </w:tc>
        <w:tc>
          <w:tcPr>
            <w:tcW w:w="149" w:type="pct"/>
          </w:tcPr>
          <w:p w14:paraId="5EF31D76" w14:textId="77777777" w:rsidR="0072110D" w:rsidRPr="000E73AD" w:rsidRDefault="0072110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14:paraId="2FBE22A4" w14:textId="77777777" w:rsidR="0072110D" w:rsidRPr="000E73AD" w:rsidRDefault="0072110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23,063</w:t>
            </w:r>
          </w:p>
        </w:tc>
      </w:tr>
      <w:tr w:rsidR="0072110D" w:rsidRPr="000E73AD" w14:paraId="5B2075D4" w14:textId="77777777" w:rsidTr="001F6CC0">
        <w:trPr>
          <w:trHeight w:val="145"/>
        </w:trPr>
        <w:tc>
          <w:tcPr>
            <w:tcW w:w="3115" w:type="pct"/>
          </w:tcPr>
          <w:p w14:paraId="3E579047" w14:textId="77777777" w:rsidR="0072110D" w:rsidRPr="000E73AD" w:rsidRDefault="0072110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2" w:type="pct"/>
            <w:tcBorders>
              <w:top w:val="single" w:sz="4" w:space="0" w:color="auto"/>
            </w:tcBorders>
            <w:shd w:val="clear" w:color="auto" w:fill="auto"/>
          </w:tcPr>
          <w:p w14:paraId="4046C9F6" w14:textId="77777777" w:rsidR="0072110D" w:rsidRPr="000E73AD" w:rsidRDefault="0072110D" w:rsidP="00A9166C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253,836</w:t>
            </w:r>
          </w:p>
        </w:tc>
        <w:tc>
          <w:tcPr>
            <w:tcW w:w="149" w:type="pct"/>
          </w:tcPr>
          <w:p w14:paraId="76BEB7DB" w14:textId="77777777" w:rsidR="0072110D" w:rsidRPr="000E73AD" w:rsidRDefault="0072110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pct"/>
            <w:tcBorders>
              <w:top w:val="single" w:sz="4" w:space="0" w:color="auto"/>
            </w:tcBorders>
          </w:tcPr>
          <w:p w14:paraId="0DA0566E" w14:textId="77777777" w:rsidR="0072110D" w:rsidRPr="000E73AD" w:rsidRDefault="0072110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176,691</w:t>
            </w:r>
          </w:p>
        </w:tc>
      </w:tr>
      <w:tr w:rsidR="0072110D" w:rsidRPr="000E73AD" w14:paraId="099CCB38" w14:textId="77777777" w:rsidTr="001F6CC0">
        <w:tc>
          <w:tcPr>
            <w:tcW w:w="3115" w:type="pct"/>
          </w:tcPr>
          <w:p w14:paraId="075524E1" w14:textId="77777777" w:rsidR="0072110D" w:rsidRPr="000E73AD" w:rsidRDefault="0072110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7" w:hanging="1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0E73A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892" w:type="pct"/>
            <w:tcBorders>
              <w:bottom w:val="single" w:sz="4" w:space="0" w:color="auto"/>
            </w:tcBorders>
          </w:tcPr>
          <w:p w14:paraId="68747D90" w14:textId="77777777" w:rsidR="0072110D" w:rsidRPr="000E73AD" w:rsidRDefault="0072110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22"/>
                <w:tab w:val="left" w:pos="973"/>
              </w:tabs>
              <w:spacing w:line="240" w:lineRule="auto"/>
              <w:ind w:left="-108" w:right="159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801F57F" w14:textId="77777777" w:rsidR="0072110D" w:rsidRPr="000E73AD" w:rsidRDefault="0072110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14:paraId="5E33F076" w14:textId="77777777" w:rsidR="0072110D" w:rsidRPr="000E73AD" w:rsidRDefault="0072110D" w:rsidP="00A9166C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ind w:left="-108" w:right="73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110D" w:rsidRPr="000E73AD" w14:paraId="35C86E76" w14:textId="77777777" w:rsidTr="001F6CC0">
        <w:tc>
          <w:tcPr>
            <w:tcW w:w="3115" w:type="pct"/>
          </w:tcPr>
          <w:p w14:paraId="5F2CC97B" w14:textId="77777777" w:rsidR="0072110D" w:rsidRPr="000E73AD" w:rsidRDefault="0072110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pct"/>
            <w:tcBorders>
              <w:top w:val="single" w:sz="4" w:space="0" w:color="auto"/>
              <w:bottom w:val="single" w:sz="4" w:space="0" w:color="auto"/>
            </w:tcBorders>
          </w:tcPr>
          <w:p w14:paraId="543A5EFB" w14:textId="77777777" w:rsidR="0072110D" w:rsidRPr="000E73AD" w:rsidRDefault="0072110D" w:rsidP="00A9166C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253,836</w:t>
            </w:r>
          </w:p>
        </w:tc>
        <w:tc>
          <w:tcPr>
            <w:tcW w:w="149" w:type="pct"/>
          </w:tcPr>
          <w:p w14:paraId="5E5AA138" w14:textId="77777777" w:rsidR="0072110D" w:rsidRPr="000E73AD" w:rsidRDefault="0072110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pct"/>
            <w:tcBorders>
              <w:top w:val="single" w:sz="4" w:space="0" w:color="auto"/>
              <w:bottom w:val="single" w:sz="4" w:space="0" w:color="auto"/>
            </w:tcBorders>
          </w:tcPr>
          <w:p w14:paraId="55E7B99C" w14:textId="77777777" w:rsidR="0072110D" w:rsidRPr="000E73AD" w:rsidRDefault="0072110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176,691</w:t>
            </w:r>
          </w:p>
        </w:tc>
      </w:tr>
    </w:tbl>
    <w:p w14:paraId="5FF440B1" w14:textId="77777777" w:rsidR="0072110D" w:rsidRPr="000E73AD" w:rsidRDefault="0072110D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F943DFA" w14:textId="77777777" w:rsidR="0072110D" w:rsidRPr="000E73AD" w:rsidRDefault="0072110D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11C8E63" w14:textId="3862C109" w:rsidR="007768EE" w:rsidRPr="000E73AD" w:rsidRDefault="007768EE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E73AD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54"/>
        <w:gridCol w:w="1618"/>
        <w:gridCol w:w="270"/>
        <w:gridCol w:w="1530"/>
      </w:tblGrid>
      <w:tr w:rsidR="00EB1168" w:rsidRPr="000E73AD" w14:paraId="7F30D9AA" w14:textId="77777777" w:rsidTr="0072110D">
        <w:trPr>
          <w:tblHeader/>
        </w:trPr>
        <w:tc>
          <w:tcPr>
            <w:tcW w:w="3116" w:type="pct"/>
          </w:tcPr>
          <w:p w14:paraId="59C18941" w14:textId="51212D81" w:rsidR="009C7D03" w:rsidRPr="000E73AD" w:rsidRDefault="009C7D03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pct"/>
          </w:tcPr>
          <w:p w14:paraId="646FF6FD" w14:textId="77777777" w:rsidR="00890591" w:rsidRPr="000E73AD" w:rsidRDefault="00890591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B8F619E" w14:textId="2829BE22" w:rsidR="009C7D03" w:rsidRPr="000E73AD" w:rsidRDefault="009C7D03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16A0B0FC" w14:textId="77777777" w:rsidR="009C7D03" w:rsidRPr="000E73AD" w:rsidRDefault="009C7D03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748EDFB9" w14:textId="77777777" w:rsidR="00890591" w:rsidRPr="000E73AD" w:rsidRDefault="009C7D03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B4B34AF" w14:textId="4FA7D478" w:rsidR="009C7D03" w:rsidRPr="000E73AD" w:rsidRDefault="009C7D03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C7D03" w:rsidRPr="000E73AD" w14:paraId="3B96C53E" w14:textId="77777777" w:rsidTr="0072110D">
        <w:trPr>
          <w:tblHeader/>
        </w:trPr>
        <w:tc>
          <w:tcPr>
            <w:tcW w:w="3116" w:type="pct"/>
          </w:tcPr>
          <w:p w14:paraId="400B6B22" w14:textId="77777777" w:rsidR="009C7D03" w:rsidRPr="000E73AD" w:rsidRDefault="009C7D03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84" w:type="pct"/>
            <w:gridSpan w:val="3"/>
          </w:tcPr>
          <w:p w14:paraId="3823418E" w14:textId="03DF1B17" w:rsidR="009C7D03" w:rsidRPr="000E73AD" w:rsidRDefault="009C7D03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1168" w:rsidRPr="000E73AD" w14:paraId="47E13B59" w14:textId="77777777" w:rsidTr="0072110D">
        <w:tc>
          <w:tcPr>
            <w:tcW w:w="3116" w:type="pct"/>
          </w:tcPr>
          <w:p w14:paraId="57A0F149" w14:textId="77777777" w:rsidR="009C7D03" w:rsidRPr="000E73AD" w:rsidRDefault="009C7D03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92" w:type="pct"/>
          </w:tcPr>
          <w:p w14:paraId="2CB78EDC" w14:textId="77777777" w:rsidR="009C7D03" w:rsidRPr="000E73AD" w:rsidRDefault="009C7D03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8F04931" w14:textId="77777777" w:rsidR="009C7D03" w:rsidRPr="000E73AD" w:rsidRDefault="009C7D03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0C08C7AF" w14:textId="77777777" w:rsidR="009C7D03" w:rsidRPr="000E73AD" w:rsidRDefault="009C7D03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1168" w:rsidRPr="000E73AD" w14:paraId="01748FF2" w14:textId="77777777" w:rsidTr="0072110D">
        <w:tc>
          <w:tcPr>
            <w:tcW w:w="3116" w:type="pct"/>
          </w:tcPr>
          <w:p w14:paraId="26AE96B5" w14:textId="77777777" w:rsidR="009C7D03" w:rsidRPr="000E73AD" w:rsidRDefault="009C7D03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892" w:type="pct"/>
            <w:shd w:val="clear" w:color="auto" w:fill="auto"/>
          </w:tcPr>
          <w:p w14:paraId="5085508C" w14:textId="77777777" w:rsidR="009C7D03" w:rsidRPr="000E73AD" w:rsidRDefault="009C7D03" w:rsidP="00A9166C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45,567</w:t>
            </w:r>
          </w:p>
        </w:tc>
        <w:tc>
          <w:tcPr>
            <w:tcW w:w="149" w:type="pct"/>
          </w:tcPr>
          <w:p w14:paraId="256FE4ED" w14:textId="77777777" w:rsidR="009C7D03" w:rsidRPr="000E73AD" w:rsidRDefault="009C7D03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69767BB4" w14:textId="77777777" w:rsidR="009C7D03" w:rsidRPr="000E73AD" w:rsidRDefault="009C7D03" w:rsidP="00A9166C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28,103</w:t>
            </w:r>
          </w:p>
        </w:tc>
      </w:tr>
      <w:tr w:rsidR="00EB1168" w:rsidRPr="000E73AD" w14:paraId="25B8B646" w14:textId="77777777" w:rsidTr="0072110D">
        <w:tc>
          <w:tcPr>
            <w:tcW w:w="3116" w:type="pct"/>
          </w:tcPr>
          <w:p w14:paraId="6FC2EB70" w14:textId="77777777" w:rsidR="009C7D03" w:rsidRPr="000E73AD" w:rsidRDefault="009C7D03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892" w:type="pct"/>
            <w:shd w:val="clear" w:color="auto" w:fill="auto"/>
          </w:tcPr>
          <w:p w14:paraId="5C6CFE79" w14:textId="77777777" w:rsidR="009C7D03" w:rsidRPr="000E73AD" w:rsidRDefault="009C7D03" w:rsidP="00A9166C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C6B60AA" w14:textId="77777777" w:rsidR="009C7D03" w:rsidRPr="000E73AD" w:rsidRDefault="009C7D03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09A1F821" w14:textId="77777777" w:rsidR="009C7D03" w:rsidRPr="000E73AD" w:rsidRDefault="009C7D03" w:rsidP="00A9166C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1168" w:rsidRPr="000E73AD" w14:paraId="13C1D225" w14:textId="77777777" w:rsidTr="0072110D">
        <w:tc>
          <w:tcPr>
            <w:tcW w:w="3116" w:type="pct"/>
          </w:tcPr>
          <w:p w14:paraId="3A355C51" w14:textId="77777777" w:rsidR="009C7D03" w:rsidRPr="000E73AD" w:rsidRDefault="009C7D03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92" w:type="pct"/>
            <w:shd w:val="clear" w:color="auto" w:fill="auto"/>
          </w:tcPr>
          <w:p w14:paraId="56711A6D" w14:textId="77777777" w:rsidR="009C7D03" w:rsidRPr="000E73AD" w:rsidRDefault="009C7D03" w:rsidP="00A9166C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56,481</w:t>
            </w:r>
          </w:p>
        </w:tc>
        <w:tc>
          <w:tcPr>
            <w:tcW w:w="149" w:type="pct"/>
          </w:tcPr>
          <w:p w14:paraId="4C0FA927" w14:textId="77777777" w:rsidR="009C7D03" w:rsidRPr="000E73AD" w:rsidRDefault="009C7D03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2B9F27AD" w14:textId="77777777" w:rsidR="009C7D03" w:rsidRPr="000E73AD" w:rsidRDefault="009C7D03" w:rsidP="00A9166C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39,448</w:t>
            </w:r>
          </w:p>
        </w:tc>
      </w:tr>
      <w:tr w:rsidR="00EB1168" w:rsidRPr="000E73AD" w14:paraId="16AFE0D2" w14:textId="77777777" w:rsidTr="0072110D">
        <w:tc>
          <w:tcPr>
            <w:tcW w:w="3116" w:type="pct"/>
          </w:tcPr>
          <w:p w14:paraId="0DA7950F" w14:textId="77777777" w:rsidR="009C7D03" w:rsidRPr="000E73AD" w:rsidRDefault="009C7D03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92" w:type="pct"/>
            <w:shd w:val="clear" w:color="auto" w:fill="auto"/>
          </w:tcPr>
          <w:p w14:paraId="7166411C" w14:textId="77777777" w:rsidR="009C7D03" w:rsidRPr="000E73AD" w:rsidRDefault="009C7D03" w:rsidP="00A9166C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2,015</w:t>
            </w:r>
          </w:p>
        </w:tc>
        <w:tc>
          <w:tcPr>
            <w:tcW w:w="149" w:type="pct"/>
          </w:tcPr>
          <w:p w14:paraId="7ADCCD33" w14:textId="77777777" w:rsidR="009C7D03" w:rsidRPr="000E73AD" w:rsidRDefault="009C7D03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278AE640" w14:textId="77777777" w:rsidR="009C7D03" w:rsidRPr="000E73AD" w:rsidRDefault="009C7D03" w:rsidP="00A9166C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2,015</w:t>
            </w:r>
          </w:p>
        </w:tc>
      </w:tr>
      <w:tr w:rsidR="00EB1168" w:rsidRPr="000E73AD" w14:paraId="0F68B749" w14:textId="77777777" w:rsidTr="0072110D">
        <w:tc>
          <w:tcPr>
            <w:tcW w:w="3116" w:type="pct"/>
          </w:tcPr>
          <w:p w14:paraId="74509B46" w14:textId="77777777" w:rsidR="009C7D03" w:rsidRPr="000E73AD" w:rsidRDefault="009C7D03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92" w:type="pct"/>
            <w:shd w:val="clear" w:color="auto" w:fill="auto"/>
          </w:tcPr>
          <w:p w14:paraId="1634D046" w14:textId="77777777" w:rsidR="009C7D03" w:rsidRPr="000E73AD" w:rsidRDefault="009C7D03" w:rsidP="00A9166C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16,151</w:t>
            </w:r>
          </w:p>
        </w:tc>
        <w:tc>
          <w:tcPr>
            <w:tcW w:w="149" w:type="pct"/>
          </w:tcPr>
          <w:p w14:paraId="0326D4FE" w14:textId="77777777" w:rsidR="009C7D03" w:rsidRPr="000E73AD" w:rsidRDefault="009C7D03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7FC04D76" w14:textId="77777777" w:rsidR="009C7D03" w:rsidRPr="000E73AD" w:rsidRDefault="009C7D03" w:rsidP="00A9166C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13,497</w:t>
            </w:r>
          </w:p>
        </w:tc>
      </w:tr>
      <w:tr w:rsidR="00EB1168" w:rsidRPr="000E73AD" w14:paraId="404E0592" w14:textId="77777777" w:rsidTr="0072110D">
        <w:tc>
          <w:tcPr>
            <w:tcW w:w="3116" w:type="pct"/>
          </w:tcPr>
          <w:p w14:paraId="3F4C121C" w14:textId="77777777" w:rsidR="009C7D03" w:rsidRPr="000E73AD" w:rsidRDefault="009C7D03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12  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92" w:type="pct"/>
            <w:tcBorders>
              <w:bottom w:val="single" w:sz="4" w:space="0" w:color="auto"/>
            </w:tcBorders>
            <w:shd w:val="clear" w:color="auto" w:fill="auto"/>
          </w:tcPr>
          <w:p w14:paraId="53C82BB4" w14:textId="77777777" w:rsidR="009C7D03" w:rsidRPr="000E73AD" w:rsidRDefault="009C7D03" w:rsidP="00A9166C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9,510</w:t>
            </w:r>
          </w:p>
        </w:tc>
        <w:tc>
          <w:tcPr>
            <w:tcW w:w="149" w:type="pct"/>
          </w:tcPr>
          <w:p w14:paraId="4141826A" w14:textId="77777777" w:rsidR="009C7D03" w:rsidRPr="000E73AD" w:rsidRDefault="009C7D03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14:paraId="70B73A8C" w14:textId="77777777" w:rsidR="009C7D03" w:rsidRPr="000E73AD" w:rsidRDefault="009C7D03" w:rsidP="00A9166C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8,533</w:t>
            </w:r>
          </w:p>
        </w:tc>
      </w:tr>
      <w:tr w:rsidR="00EB1168" w:rsidRPr="000E73AD" w14:paraId="36937EBA" w14:textId="77777777" w:rsidTr="0072110D">
        <w:tc>
          <w:tcPr>
            <w:tcW w:w="3116" w:type="pct"/>
          </w:tcPr>
          <w:p w14:paraId="0C387D7F" w14:textId="77777777" w:rsidR="009C7D03" w:rsidRPr="000E73AD" w:rsidRDefault="009C7D03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92" w:type="pct"/>
            <w:tcBorders>
              <w:top w:val="single" w:sz="4" w:space="0" w:color="auto"/>
            </w:tcBorders>
            <w:shd w:val="clear" w:color="auto" w:fill="auto"/>
          </w:tcPr>
          <w:p w14:paraId="1DC69824" w14:textId="77777777" w:rsidR="009C7D03" w:rsidRPr="000E73AD" w:rsidRDefault="009C7D03" w:rsidP="00A9166C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129,724</w:t>
            </w:r>
          </w:p>
        </w:tc>
        <w:tc>
          <w:tcPr>
            <w:tcW w:w="149" w:type="pct"/>
          </w:tcPr>
          <w:p w14:paraId="66C76169" w14:textId="77777777" w:rsidR="009C7D03" w:rsidRPr="000E73AD" w:rsidRDefault="009C7D03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pct"/>
            <w:tcBorders>
              <w:top w:val="single" w:sz="4" w:space="0" w:color="auto"/>
            </w:tcBorders>
          </w:tcPr>
          <w:p w14:paraId="021D3C00" w14:textId="77777777" w:rsidR="009C7D03" w:rsidRPr="000E73AD" w:rsidRDefault="009C7D03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91,596</w:t>
            </w:r>
          </w:p>
        </w:tc>
      </w:tr>
      <w:tr w:rsidR="00EB1168" w:rsidRPr="000E73AD" w14:paraId="2158198A" w14:textId="77777777" w:rsidTr="0072110D">
        <w:tc>
          <w:tcPr>
            <w:tcW w:w="3116" w:type="pct"/>
          </w:tcPr>
          <w:p w14:paraId="53717E49" w14:textId="1C0AE543" w:rsidR="009C7D03" w:rsidRPr="000E73AD" w:rsidRDefault="009C7D03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="00EB1168" w:rsidRPr="000E73A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หนี้สงสัยจะสูญ</w:t>
            </w:r>
            <w:r w:rsidRPr="000E73A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92" w:type="pct"/>
            <w:tcBorders>
              <w:bottom w:val="single" w:sz="4" w:space="0" w:color="auto"/>
            </w:tcBorders>
            <w:shd w:val="clear" w:color="auto" w:fill="auto"/>
          </w:tcPr>
          <w:p w14:paraId="1F720A0C" w14:textId="4963E7B8" w:rsidR="009C7D03" w:rsidRPr="000E73AD" w:rsidRDefault="009C7D03" w:rsidP="00A9166C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-23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>2,450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9" w:type="pct"/>
          </w:tcPr>
          <w:p w14:paraId="74F82222" w14:textId="77777777" w:rsidR="009C7D03" w:rsidRPr="000E73AD" w:rsidRDefault="009C7D03" w:rsidP="00A9166C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14:paraId="720E1568" w14:textId="1AB71407" w:rsidR="009C7D03" w:rsidRPr="000E73AD" w:rsidRDefault="009C7D03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>1,474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EB1168" w:rsidRPr="000E73AD" w14:paraId="30F7B27C" w14:textId="77777777" w:rsidTr="0072110D">
        <w:tc>
          <w:tcPr>
            <w:tcW w:w="3116" w:type="pct"/>
          </w:tcPr>
          <w:p w14:paraId="4BD88631" w14:textId="77777777" w:rsidR="009C7D03" w:rsidRPr="000E73AD" w:rsidRDefault="009C7D03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696D3" w14:textId="77777777" w:rsidR="009C7D03" w:rsidRPr="000E73AD" w:rsidRDefault="009C7D03" w:rsidP="00A9166C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127,274</w:t>
            </w:r>
          </w:p>
        </w:tc>
        <w:tc>
          <w:tcPr>
            <w:tcW w:w="149" w:type="pct"/>
          </w:tcPr>
          <w:p w14:paraId="47F4E4CF" w14:textId="77777777" w:rsidR="009C7D03" w:rsidRPr="000E73AD" w:rsidRDefault="009C7D03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pct"/>
            <w:tcBorders>
              <w:top w:val="single" w:sz="4" w:space="0" w:color="auto"/>
              <w:bottom w:val="single" w:sz="4" w:space="0" w:color="auto"/>
            </w:tcBorders>
          </w:tcPr>
          <w:p w14:paraId="26088C36" w14:textId="77777777" w:rsidR="009C7D03" w:rsidRPr="000E73AD" w:rsidRDefault="009C7D03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90,122</w:t>
            </w:r>
          </w:p>
        </w:tc>
      </w:tr>
      <w:tr w:rsidR="00EB1168" w:rsidRPr="000E73AD" w14:paraId="44CA93A8" w14:textId="77777777" w:rsidTr="0072110D">
        <w:tc>
          <w:tcPr>
            <w:tcW w:w="3116" w:type="pct"/>
          </w:tcPr>
          <w:p w14:paraId="298701BC" w14:textId="77777777" w:rsidR="009C7D03" w:rsidRPr="000E73AD" w:rsidRDefault="009C7D03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pct"/>
            <w:tcBorders>
              <w:top w:val="single" w:sz="4" w:space="0" w:color="auto"/>
            </w:tcBorders>
          </w:tcPr>
          <w:p w14:paraId="5D3E4161" w14:textId="77777777" w:rsidR="009C7D03" w:rsidRPr="000E73AD" w:rsidRDefault="009C7D03" w:rsidP="00A9166C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385F0001" w14:textId="77777777" w:rsidR="009C7D03" w:rsidRPr="000E73AD" w:rsidRDefault="009C7D03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  <w:tcBorders>
              <w:top w:val="single" w:sz="4" w:space="0" w:color="auto"/>
            </w:tcBorders>
          </w:tcPr>
          <w:p w14:paraId="25478BCA" w14:textId="77777777" w:rsidR="009C7D03" w:rsidRPr="000E73AD" w:rsidRDefault="009C7D03" w:rsidP="00A9166C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1168" w:rsidRPr="000E73AD" w14:paraId="7B22CF9F" w14:textId="77777777" w:rsidTr="0072110D">
        <w:tc>
          <w:tcPr>
            <w:tcW w:w="3116" w:type="pct"/>
          </w:tcPr>
          <w:p w14:paraId="2A8F749E" w14:textId="77777777" w:rsidR="009C7D03" w:rsidRPr="000E73AD" w:rsidRDefault="009C7D03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92" w:type="pct"/>
            <w:tcBorders>
              <w:bottom w:val="double" w:sz="4" w:space="0" w:color="auto"/>
            </w:tcBorders>
            <w:shd w:val="clear" w:color="auto" w:fill="auto"/>
          </w:tcPr>
          <w:p w14:paraId="6471CB34" w14:textId="77777777" w:rsidR="009C7D03" w:rsidRPr="000E73AD" w:rsidRDefault="009C7D03" w:rsidP="00A9166C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381,110</w:t>
            </w:r>
          </w:p>
        </w:tc>
        <w:tc>
          <w:tcPr>
            <w:tcW w:w="149" w:type="pct"/>
          </w:tcPr>
          <w:p w14:paraId="7C8D71F6" w14:textId="77777777" w:rsidR="009C7D03" w:rsidRPr="000E73AD" w:rsidRDefault="009C7D03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pct"/>
            <w:tcBorders>
              <w:bottom w:val="double" w:sz="4" w:space="0" w:color="auto"/>
            </w:tcBorders>
          </w:tcPr>
          <w:p w14:paraId="249ECCC8" w14:textId="77777777" w:rsidR="009C7D03" w:rsidRPr="000E73AD" w:rsidRDefault="009C7D03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266,813</w:t>
            </w:r>
          </w:p>
        </w:tc>
      </w:tr>
    </w:tbl>
    <w:p w14:paraId="01840518" w14:textId="77777777" w:rsidR="004739BE" w:rsidRPr="000E73AD" w:rsidRDefault="004739BE" w:rsidP="00A9166C">
      <w:pPr>
        <w:pStyle w:val="a"/>
        <w:tabs>
          <w:tab w:val="clear" w:pos="1080"/>
          <w:tab w:val="left" w:pos="5115"/>
        </w:tabs>
        <w:ind w:left="540"/>
        <w:jc w:val="both"/>
        <w:rPr>
          <w:rFonts w:asciiTheme="majorBidi" w:hAnsiTheme="majorBidi" w:cstheme="majorBidi"/>
          <w:lang w:val="en-US"/>
        </w:rPr>
      </w:pPr>
    </w:p>
    <w:p w14:paraId="7FCE9A2B" w14:textId="77777777" w:rsidR="008513FE" w:rsidRPr="000E73AD" w:rsidRDefault="00EE1EA7" w:rsidP="00A9166C">
      <w:pPr>
        <w:pStyle w:val="a"/>
        <w:tabs>
          <w:tab w:val="clear" w:pos="1080"/>
          <w:tab w:val="left" w:pos="5115"/>
        </w:tabs>
        <w:ind w:left="540"/>
        <w:jc w:val="both"/>
        <w:rPr>
          <w:rFonts w:asciiTheme="majorBidi" w:hAnsiTheme="majorBidi" w:cstheme="majorBidi"/>
          <w:lang w:val="en-US"/>
        </w:rPr>
      </w:pPr>
      <w:r w:rsidRPr="000E73AD">
        <w:rPr>
          <w:rFonts w:asciiTheme="majorBidi" w:hAnsiTheme="majorBidi" w:cstheme="majorBidi"/>
          <w:lang w:val="en-US"/>
        </w:rPr>
        <w:t xml:space="preserve">  </w:t>
      </w:r>
      <w:r w:rsidR="004739BE" w:rsidRPr="000E73AD">
        <w:rPr>
          <w:rFonts w:asciiTheme="majorBidi" w:hAnsiTheme="majorBidi" w:cstheme="majorBidi"/>
          <w:cs/>
          <w:lang w:val="en-US"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4739BE" w:rsidRPr="000E73AD">
        <w:rPr>
          <w:rFonts w:asciiTheme="majorBidi" w:hAnsiTheme="majorBidi" w:cstheme="majorBidi"/>
          <w:lang w:val="en-US"/>
        </w:rPr>
        <w:t xml:space="preserve">30 </w:t>
      </w:r>
      <w:r w:rsidR="004739BE" w:rsidRPr="000E73AD">
        <w:rPr>
          <w:rFonts w:asciiTheme="majorBidi" w:hAnsiTheme="majorBidi" w:cstheme="majorBidi"/>
          <w:cs/>
          <w:lang w:val="en-US"/>
        </w:rPr>
        <w:t>วัน ถึง</w:t>
      </w:r>
      <w:r w:rsidR="004739BE" w:rsidRPr="000E73AD">
        <w:rPr>
          <w:rFonts w:asciiTheme="majorBidi" w:hAnsiTheme="majorBidi" w:cstheme="majorBidi"/>
          <w:lang w:val="en-US"/>
        </w:rPr>
        <w:t xml:space="preserve"> 90 </w:t>
      </w:r>
      <w:r w:rsidR="004739BE" w:rsidRPr="000E73AD">
        <w:rPr>
          <w:rFonts w:asciiTheme="majorBidi" w:hAnsiTheme="majorBidi" w:cstheme="majorBidi"/>
          <w:cs/>
          <w:lang w:val="en-US"/>
        </w:rPr>
        <w:t>วัน</w:t>
      </w:r>
    </w:p>
    <w:p w14:paraId="40C426C9" w14:textId="7E6F5B76" w:rsidR="004739BE" w:rsidRPr="000E73AD" w:rsidRDefault="004739BE" w:rsidP="00A9166C">
      <w:pPr>
        <w:pStyle w:val="a"/>
        <w:tabs>
          <w:tab w:val="clear" w:pos="1080"/>
          <w:tab w:val="left" w:pos="5115"/>
        </w:tabs>
        <w:ind w:left="540"/>
        <w:jc w:val="both"/>
        <w:rPr>
          <w:rFonts w:asciiTheme="majorBidi" w:hAnsiTheme="majorBidi" w:cstheme="majorBidi"/>
          <w:cs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54"/>
        <w:gridCol w:w="1618"/>
        <w:gridCol w:w="270"/>
        <w:gridCol w:w="1530"/>
      </w:tblGrid>
      <w:tr w:rsidR="00CA49C9" w:rsidRPr="000E73AD" w14:paraId="17D33364" w14:textId="77777777" w:rsidTr="00403186">
        <w:tc>
          <w:tcPr>
            <w:tcW w:w="3116" w:type="pct"/>
          </w:tcPr>
          <w:p w14:paraId="22A7465A" w14:textId="77777777" w:rsidR="00CA49C9" w:rsidRPr="000E73AD" w:rsidRDefault="00CA49C9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pct"/>
          </w:tcPr>
          <w:p w14:paraId="0642A811" w14:textId="77777777" w:rsidR="00CA49C9" w:rsidRPr="000E73AD" w:rsidRDefault="00CA49C9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6363E96" w14:textId="77777777" w:rsidR="00CA49C9" w:rsidRPr="000E73AD" w:rsidRDefault="00CA49C9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2A0BD2FD" w14:textId="77777777" w:rsidR="00CA49C9" w:rsidRPr="000E73AD" w:rsidRDefault="00CA49C9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22AA0D3A" w14:textId="77777777" w:rsidR="00CA49C9" w:rsidRPr="000E73AD" w:rsidRDefault="00CA49C9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0CA3153" w14:textId="77777777" w:rsidR="00CA49C9" w:rsidRPr="000E73AD" w:rsidRDefault="00CA49C9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A49C9" w:rsidRPr="000E73AD" w14:paraId="5124AF31" w14:textId="77777777" w:rsidTr="00403186">
        <w:tc>
          <w:tcPr>
            <w:tcW w:w="3116" w:type="pct"/>
          </w:tcPr>
          <w:p w14:paraId="1C674F15" w14:textId="77777777" w:rsidR="00CA49C9" w:rsidRPr="000E73AD" w:rsidRDefault="00CA49C9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84" w:type="pct"/>
            <w:gridSpan w:val="3"/>
          </w:tcPr>
          <w:p w14:paraId="4251A49B" w14:textId="77777777" w:rsidR="00CA49C9" w:rsidRPr="000E73AD" w:rsidRDefault="00CA49C9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49C9" w:rsidRPr="000E73AD" w14:paraId="471A2202" w14:textId="77777777" w:rsidTr="00403186">
        <w:tc>
          <w:tcPr>
            <w:tcW w:w="3116" w:type="pct"/>
          </w:tcPr>
          <w:p w14:paraId="276F6282" w14:textId="77777777" w:rsidR="00CA49C9" w:rsidRPr="000E73AD" w:rsidRDefault="00CA49C9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กลับรายการหนี้สูญและหนี้สงสัยจะสูญ </w:t>
            </w:r>
          </w:p>
          <w:p w14:paraId="75F87DCF" w14:textId="0516EE5A" w:rsidR="00CA49C9" w:rsidRPr="000E73AD" w:rsidRDefault="00CA49C9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สำหรับปีสิ้นสุดวันที่ </w:t>
            </w: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3AD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2" w:type="pct"/>
          </w:tcPr>
          <w:p w14:paraId="162D9A62" w14:textId="77777777" w:rsidR="00CA49C9" w:rsidRPr="000E73AD" w:rsidRDefault="00CA49C9" w:rsidP="00A9166C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FF5334" w14:textId="38184576" w:rsidR="00CA49C9" w:rsidRPr="000E73AD" w:rsidRDefault="00CA49C9" w:rsidP="00A9166C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(16,155)</w:t>
            </w:r>
          </w:p>
        </w:tc>
        <w:tc>
          <w:tcPr>
            <w:tcW w:w="149" w:type="pct"/>
          </w:tcPr>
          <w:p w14:paraId="5627C609" w14:textId="77777777" w:rsidR="00CA49C9" w:rsidRPr="000E73AD" w:rsidRDefault="00CA49C9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00EA5054" w14:textId="77777777" w:rsidR="00CA49C9" w:rsidRPr="000E73AD" w:rsidRDefault="00CA49C9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E5206F" w14:textId="592F26A4" w:rsidR="00CA49C9" w:rsidRPr="000E73AD" w:rsidRDefault="00CA49C9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(16,154)</w:t>
            </w:r>
          </w:p>
        </w:tc>
      </w:tr>
    </w:tbl>
    <w:p w14:paraId="6EE00185" w14:textId="4198E792" w:rsidR="00CA49C9" w:rsidRPr="000E73AD" w:rsidRDefault="00CA49C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37B6AC7" w14:textId="59025E52" w:rsidR="0072110D" w:rsidRPr="000E73AD" w:rsidRDefault="0072110D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0E73AD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A21914F" w14:textId="1EB3B2D3" w:rsidR="00562CEB" w:rsidRPr="000E73AD" w:rsidRDefault="00562CEB" w:rsidP="00A9166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0E73A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34D05705" w14:textId="77777777" w:rsidR="00562CEB" w:rsidRPr="000E73AD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5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6"/>
        <w:gridCol w:w="527"/>
        <w:gridCol w:w="1243"/>
        <w:gridCol w:w="264"/>
        <w:gridCol w:w="1269"/>
        <w:gridCol w:w="240"/>
        <w:gridCol w:w="1212"/>
        <w:gridCol w:w="272"/>
        <w:gridCol w:w="1341"/>
      </w:tblGrid>
      <w:tr w:rsidR="00ED6557" w:rsidRPr="000E73AD" w14:paraId="5CD0FD48" w14:textId="77777777" w:rsidTr="00E75B16">
        <w:trPr>
          <w:tblHeader/>
        </w:trPr>
        <w:tc>
          <w:tcPr>
            <w:tcW w:w="1653" w:type="pct"/>
          </w:tcPr>
          <w:p w14:paraId="37A7340F" w14:textId="77777777" w:rsidR="00562CEB" w:rsidRPr="000E73AD" w:rsidRDefault="00562C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" w:type="pct"/>
            <w:shd w:val="clear" w:color="auto" w:fill="auto"/>
          </w:tcPr>
          <w:p w14:paraId="2484E3BD" w14:textId="77777777" w:rsidR="00562CEB" w:rsidRPr="000E73AD" w:rsidRDefault="00562C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9" w:type="pct"/>
            <w:gridSpan w:val="3"/>
          </w:tcPr>
          <w:p w14:paraId="19219DA8" w14:textId="77777777" w:rsidR="00562CEB" w:rsidRPr="000E73AD" w:rsidRDefault="00562CEB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39AA0143" w14:textId="77777777" w:rsidR="00562CEB" w:rsidRPr="000E73AD" w:rsidRDefault="00562CEB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pct"/>
            <w:gridSpan w:val="3"/>
          </w:tcPr>
          <w:p w14:paraId="49FF28E7" w14:textId="77777777" w:rsidR="00562CEB" w:rsidRPr="000E73AD" w:rsidRDefault="00562CEB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6557" w:rsidRPr="000E73AD" w14:paraId="4CB2DE34" w14:textId="77777777" w:rsidTr="00E75B16">
        <w:trPr>
          <w:trHeight w:val="333"/>
          <w:tblHeader/>
        </w:trPr>
        <w:tc>
          <w:tcPr>
            <w:tcW w:w="1653" w:type="pct"/>
          </w:tcPr>
          <w:p w14:paraId="5891AB6A" w14:textId="77777777" w:rsidR="00562CEB" w:rsidRPr="000E73AD" w:rsidRDefault="00562CEB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pct"/>
            <w:shd w:val="clear" w:color="auto" w:fill="auto"/>
          </w:tcPr>
          <w:p w14:paraId="6769EFCD" w14:textId="77777777" w:rsidR="00562CEB" w:rsidRPr="000E73AD" w:rsidRDefault="00562CEB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14:paraId="662173B2" w14:textId="083082BC" w:rsidR="00562CEB" w:rsidRPr="000E73AD" w:rsidRDefault="0051032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9" w:type="pct"/>
          </w:tcPr>
          <w:p w14:paraId="2C6066E8" w14:textId="77777777" w:rsidR="00562CEB" w:rsidRPr="000E73AD" w:rsidRDefault="00562CEB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095893B3" w14:textId="77777777" w:rsidR="00562CEB" w:rsidRPr="000E73AD" w:rsidRDefault="008E53DC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2CEB"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562CEB"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14:paraId="2626DD18" w14:textId="77777777" w:rsidR="00562CEB" w:rsidRPr="000E73AD" w:rsidRDefault="00562CEB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3BFCBBDC" w14:textId="45CBD700" w:rsidR="00562CEB" w:rsidRPr="000E73AD" w:rsidRDefault="0051032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69BFAE1A" w14:textId="77777777" w:rsidR="00562CEB" w:rsidRPr="000E73AD" w:rsidRDefault="00562CEB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14:paraId="79870AB6" w14:textId="77777777" w:rsidR="00562CEB" w:rsidRPr="000E73AD" w:rsidRDefault="008E53DC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2CEB"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562CEB"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D6557" w:rsidRPr="000E73AD" w14:paraId="023B3ACC" w14:textId="77777777" w:rsidTr="00E75B16">
        <w:trPr>
          <w:trHeight w:val="333"/>
          <w:tblHeader/>
        </w:trPr>
        <w:tc>
          <w:tcPr>
            <w:tcW w:w="1653" w:type="pct"/>
          </w:tcPr>
          <w:p w14:paraId="050354EC" w14:textId="77777777" w:rsidR="002877A5" w:rsidRPr="000E73AD" w:rsidRDefault="002877A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pct"/>
            <w:shd w:val="clear" w:color="auto" w:fill="auto"/>
          </w:tcPr>
          <w:p w14:paraId="6BDDA804" w14:textId="77777777" w:rsidR="002877A5" w:rsidRPr="000E73AD" w:rsidRDefault="002877A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14:paraId="318389D4" w14:textId="77777777" w:rsidR="002877A5" w:rsidRPr="000E73AD" w:rsidRDefault="000D0FB7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9" w:type="pct"/>
          </w:tcPr>
          <w:p w14:paraId="1E4B64E8" w14:textId="77777777" w:rsidR="002877A5" w:rsidRPr="000E73AD" w:rsidRDefault="002877A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4D6AD86B" w14:textId="77777777" w:rsidR="002877A5" w:rsidRPr="000E73AD" w:rsidRDefault="000D0FB7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6" w:type="pct"/>
          </w:tcPr>
          <w:p w14:paraId="16FD6D4C" w14:textId="77777777" w:rsidR="002877A5" w:rsidRPr="000E73AD" w:rsidRDefault="002877A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1356A9B8" w14:textId="77777777" w:rsidR="002877A5" w:rsidRPr="000E73AD" w:rsidRDefault="000D0FB7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7EB9B8A7" w14:textId="77777777" w:rsidR="002877A5" w:rsidRPr="000E73AD" w:rsidRDefault="002877A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14:paraId="35EDE371" w14:textId="77777777" w:rsidR="002877A5" w:rsidRPr="000E73AD" w:rsidRDefault="000D0FB7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62CEB" w:rsidRPr="000E73AD" w14:paraId="58A1770B" w14:textId="77777777" w:rsidTr="00E75B16">
        <w:trPr>
          <w:tblHeader/>
        </w:trPr>
        <w:tc>
          <w:tcPr>
            <w:tcW w:w="1653" w:type="pct"/>
          </w:tcPr>
          <w:p w14:paraId="354B684C" w14:textId="77777777" w:rsidR="00562CEB" w:rsidRPr="000E73AD" w:rsidRDefault="00562CEB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pct"/>
            <w:shd w:val="clear" w:color="auto" w:fill="auto"/>
          </w:tcPr>
          <w:p w14:paraId="28ECEA54" w14:textId="77777777" w:rsidR="00562CEB" w:rsidRPr="000E73AD" w:rsidRDefault="00562CEB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0" w:type="pct"/>
            <w:gridSpan w:val="7"/>
          </w:tcPr>
          <w:p w14:paraId="23E66445" w14:textId="77777777" w:rsidR="00562CEB" w:rsidRPr="000E73AD" w:rsidRDefault="00562CEB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4A1E7C"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D6557" w:rsidRPr="000E73AD" w14:paraId="6F99F019" w14:textId="77777777" w:rsidTr="00E75B16">
        <w:tc>
          <w:tcPr>
            <w:tcW w:w="1930" w:type="pct"/>
            <w:gridSpan w:val="2"/>
          </w:tcPr>
          <w:p w14:paraId="4560C1E1" w14:textId="77777777" w:rsidR="00562CEB" w:rsidRPr="000E73AD" w:rsidRDefault="00A86C90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53" w:type="pct"/>
            <w:shd w:val="clear" w:color="auto" w:fill="auto"/>
          </w:tcPr>
          <w:p w14:paraId="2BFAA942" w14:textId="77777777" w:rsidR="00562CEB" w:rsidRPr="000E73AD" w:rsidRDefault="00562CEB" w:rsidP="00A916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9" w:type="pct"/>
            <w:shd w:val="clear" w:color="auto" w:fill="auto"/>
          </w:tcPr>
          <w:p w14:paraId="4A3C1E9F" w14:textId="77777777" w:rsidR="00562CEB" w:rsidRPr="000E73AD" w:rsidRDefault="00562CEB" w:rsidP="00A916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  <w:shd w:val="clear" w:color="auto" w:fill="auto"/>
          </w:tcPr>
          <w:p w14:paraId="7F6F84D6" w14:textId="77777777" w:rsidR="00562CEB" w:rsidRPr="000E73AD" w:rsidRDefault="00562CEB" w:rsidP="00A916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74480617" w14:textId="77777777" w:rsidR="00562CEB" w:rsidRPr="000E73AD" w:rsidRDefault="00562CEB" w:rsidP="00A916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shd w:val="clear" w:color="auto" w:fill="auto"/>
          </w:tcPr>
          <w:p w14:paraId="0A1EA668" w14:textId="77777777" w:rsidR="00562CEB" w:rsidRPr="000E73AD" w:rsidRDefault="00562CEB" w:rsidP="00A916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3" w:type="pct"/>
          </w:tcPr>
          <w:p w14:paraId="54E2959C" w14:textId="77777777" w:rsidR="00562CEB" w:rsidRPr="000E73AD" w:rsidRDefault="00562CEB" w:rsidP="00A916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</w:tcPr>
          <w:p w14:paraId="1392537F" w14:textId="77777777" w:rsidR="00562CEB" w:rsidRPr="000E73AD" w:rsidRDefault="00562CEB" w:rsidP="00A916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</w:tr>
      <w:tr w:rsidR="007513EF" w:rsidRPr="000E73AD" w14:paraId="7A0E12E8" w14:textId="77777777" w:rsidTr="00BF4675">
        <w:tc>
          <w:tcPr>
            <w:tcW w:w="1930" w:type="pct"/>
            <w:gridSpan w:val="2"/>
          </w:tcPr>
          <w:p w14:paraId="7F9CDB6D" w14:textId="77777777" w:rsidR="007513EF" w:rsidRPr="000E73AD" w:rsidRDefault="007513EF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53" w:type="pct"/>
            <w:shd w:val="clear" w:color="auto" w:fill="auto"/>
          </w:tcPr>
          <w:p w14:paraId="3F9AD79D" w14:textId="11607582" w:rsidR="007513EF" w:rsidRPr="000E73AD" w:rsidRDefault="008634A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324E74FB" w14:textId="77777777" w:rsidR="007513EF" w:rsidRPr="000E73AD" w:rsidRDefault="007513EF" w:rsidP="00A916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  <w:shd w:val="clear" w:color="auto" w:fill="auto"/>
          </w:tcPr>
          <w:p w14:paraId="06EA9DF3" w14:textId="77777777" w:rsidR="007513EF" w:rsidRPr="000E73AD" w:rsidRDefault="007513EF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20,503</w:t>
            </w:r>
          </w:p>
        </w:tc>
        <w:tc>
          <w:tcPr>
            <w:tcW w:w="126" w:type="pct"/>
            <w:shd w:val="clear" w:color="auto" w:fill="auto"/>
          </w:tcPr>
          <w:p w14:paraId="71BA21CE" w14:textId="77777777" w:rsidR="007513EF" w:rsidRPr="000E73AD" w:rsidRDefault="007513EF" w:rsidP="00A916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shd w:val="clear" w:color="auto" w:fill="auto"/>
          </w:tcPr>
          <w:p w14:paraId="0CAFD453" w14:textId="67D511E6" w:rsidR="007513EF" w:rsidRPr="000E73AD" w:rsidRDefault="008634A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0712AA0" w14:textId="77777777" w:rsidR="007513EF" w:rsidRPr="000E73AD" w:rsidRDefault="007513EF" w:rsidP="00A916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  <w:shd w:val="clear" w:color="auto" w:fill="auto"/>
          </w:tcPr>
          <w:p w14:paraId="207D17FD" w14:textId="77777777" w:rsidR="007513EF" w:rsidRPr="000E73AD" w:rsidRDefault="007513EF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20,503</w:t>
            </w:r>
          </w:p>
        </w:tc>
      </w:tr>
      <w:tr w:rsidR="007513EF" w:rsidRPr="000E73AD" w14:paraId="29DD2550" w14:textId="77777777" w:rsidTr="00BF4675">
        <w:tc>
          <w:tcPr>
            <w:tcW w:w="1930" w:type="pct"/>
            <w:gridSpan w:val="2"/>
          </w:tcPr>
          <w:p w14:paraId="08F851DC" w14:textId="77777777" w:rsidR="007513EF" w:rsidRPr="000E73AD" w:rsidRDefault="007513EF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</w:tcPr>
          <w:p w14:paraId="396916E6" w14:textId="3FA93EAC" w:rsidR="007513EF" w:rsidRPr="000E73AD" w:rsidRDefault="0019135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0FA05551" w14:textId="77777777" w:rsidR="007513EF" w:rsidRPr="000E73AD" w:rsidRDefault="007513EF" w:rsidP="00A916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  <w:shd w:val="clear" w:color="auto" w:fill="auto"/>
          </w:tcPr>
          <w:p w14:paraId="14F5BD26" w14:textId="77777777" w:rsidR="007513EF" w:rsidRPr="000E73AD" w:rsidRDefault="007513EF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32,662</w:t>
            </w:r>
          </w:p>
        </w:tc>
        <w:tc>
          <w:tcPr>
            <w:tcW w:w="126" w:type="pct"/>
            <w:shd w:val="clear" w:color="auto" w:fill="auto"/>
          </w:tcPr>
          <w:p w14:paraId="3266218A" w14:textId="77777777" w:rsidR="007513EF" w:rsidRPr="000E73AD" w:rsidRDefault="007513EF" w:rsidP="00A916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13217098" w14:textId="14351EDE" w:rsidR="007513EF" w:rsidRPr="000E73AD" w:rsidRDefault="0019135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4E9394F" w14:textId="77777777" w:rsidR="007513EF" w:rsidRPr="000E73AD" w:rsidRDefault="007513EF" w:rsidP="00A916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  <w:shd w:val="clear" w:color="auto" w:fill="auto"/>
          </w:tcPr>
          <w:p w14:paraId="0248471F" w14:textId="77777777" w:rsidR="007513EF" w:rsidRPr="000E73AD" w:rsidRDefault="007513EF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0E7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32,662</w:t>
            </w:r>
          </w:p>
        </w:tc>
      </w:tr>
      <w:tr w:rsidR="007513EF" w:rsidRPr="000E73AD" w14:paraId="4D042556" w14:textId="77777777" w:rsidTr="00BF4675">
        <w:tc>
          <w:tcPr>
            <w:tcW w:w="1930" w:type="pct"/>
            <w:gridSpan w:val="2"/>
          </w:tcPr>
          <w:p w14:paraId="23ED389F" w14:textId="77777777" w:rsidR="007513EF" w:rsidRPr="000E73AD" w:rsidRDefault="007513EF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A1EBF9" w14:textId="465D1E10" w:rsidR="007513EF" w:rsidRPr="000E73AD" w:rsidRDefault="0019135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04E6A2DA" w14:textId="77777777" w:rsidR="007513EF" w:rsidRPr="000E73AD" w:rsidRDefault="007513EF" w:rsidP="00A916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022E2F" w14:textId="77777777" w:rsidR="007513EF" w:rsidRPr="000E73AD" w:rsidRDefault="007513EF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53,165</w:t>
            </w:r>
          </w:p>
        </w:tc>
        <w:tc>
          <w:tcPr>
            <w:tcW w:w="126" w:type="pct"/>
            <w:shd w:val="clear" w:color="auto" w:fill="auto"/>
          </w:tcPr>
          <w:p w14:paraId="31B28243" w14:textId="77777777" w:rsidR="007513EF" w:rsidRPr="000E73AD" w:rsidRDefault="007513EF" w:rsidP="00A916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C1F3B" w14:textId="4618B028" w:rsidR="007513EF" w:rsidRPr="000E73AD" w:rsidRDefault="0019135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586DA93" w14:textId="77777777" w:rsidR="007513EF" w:rsidRPr="000E73AD" w:rsidRDefault="007513EF" w:rsidP="00A916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BFF76" w14:textId="77777777" w:rsidR="007513EF" w:rsidRPr="000E73AD" w:rsidRDefault="007513EF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53,165</w:t>
            </w:r>
          </w:p>
        </w:tc>
      </w:tr>
    </w:tbl>
    <w:p w14:paraId="1D5F2956" w14:textId="39D247CD" w:rsidR="004A04CA" w:rsidRPr="000E73AD" w:rsidRDefault="004A04CA" w:rsidP="00A916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13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5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6"/>
        <w:gridCol w:w="527"/>
        <w:gridCol w:w="1243"/>
        <w:gridCol w:w="264"/>
        <w:gridCol w:w="1269"/>
        <w:gridCol w:w="240"/>
        <w:gridCol w:w="1212"/>
        <w:gridCol w:w="272"/>
        <w:gridCol w:w="1341"/>
      </w:tblGrid>
      <w:tr w:rsidR="00934C98" w:rsidRPr="000E73AD" w14:paraId="281DF873" w14:textId="77777777" w:rsidTr="00934C98">
        <w:trPr>
          <w:tblHeader/>
        </w:trPr>
        <w:tc>
          <w:tcPr>
            <w:tcW w:w="1653" w:type="pct"/>
          </w:tcPr>
          <w:p w14:paraId="6568063A" w14:textId="77777777" w:rsidR="00934C98" w:rsidRPr="000E73AD" w:rsidRDefault="00934C9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" w:type="pct"/>
            <w:shd w:val="clear" w:color="auto" w:fill="auto"/>
          </w:tcPr>
          <w:p w14:paraId="62C3C69F" w14:textId="77777777" w:rsidR="00934C98" w:rsidRPr="000E73AD" w:rsidRDefault="00934C9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9" w:type="pct"/>
            <w:gridSpan w:val="3"/>
          </w:tcPr>
          <w:p w14:paraId="0BA79CA7" w14:textId="77777777" w:rsidR="00934C98" w:rsidRPr="000E73AD" w:rsidRDefault="00934C98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383172CF" w14:textId="77777777" w:rsidR="00934C98" w:rsidRPr="000E73AD" w:rsidRDefault="00934C98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pct"/>
            <w:gridSpan w:val="3"/>
          </w:tcPr>
          <w:p w14:paraId="5C0E3541" w14:textId="77777777" w:rsidR="00934C98" w:rsidRPr="000E73AD" w:rsidRDefault="00934C98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2EBE" w:rsidRPr="000E73AD" w14:paraId="78DCA409" w14:textId="77777777" w:rsidTr="00934C98">
        <w:trPr>
          <w:trHeight w:val="333"/>
          <w:tblHeader/>
        </w:trPr>
        <w:tc>
          <w:tcPr>
            <w:tcW w:w="1653" w:type="pct"/>
          </w:tcPr>
          <w:p w14:paraId="20D11498" w14:textId="77777777" w:rsidR="00852EBE" w:rsidRPr="000E73AD" w:rsidRDefault="00852EB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pct"/>
            <w:shd w:val="clear" w:color="auto" w:fill="auto"/>
          </w:tcPr>
          <w:p w14:paraId="100FC345" w14:textId="77777777" w:rsidR="00852EBE" w:rsidRPr="000E73AD" w:rsidRDefault="00852EB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14:paraId="47C2DC72" w14:textId="08C3C594" w:rsidR="00852EBE" w:rsidRPr="000E73AD" w:rsidRDefault="0051032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9" w:type="pct"/>
          </w:tcPr>
          <w:p w14:paraId="198FEBF7" w14:textId="77777777" w:rsidR="00852EBE" w:rsidRPr="000E73AD" w:rsidRDefault="00852EB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415C2172" w14:textId="701AC177" w:rsidR="00852EBE" w:rsidRPr="000E73AD" w:rsidRDefault="00852EB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14:paraId="067BED88" w14:textId="77777777" w:rsidR="00852EBE" w:rsidRPr="000E73AD" w:rsidRDefault="00852EB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5B542916" w14:textId="07E4567E" w:rsidR="00852EBE" w:rsidRPr="000E73AD" w:rsidRDefault="0051032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46B9110D" w14:textId="77777777" w:rsidR="00852EBE" w:rsidRPr="000E73AD" w:rsidRDefault="00852EB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14:paraId="44CFF451" w14:textId="37315CC1" w:rsidR="00852EBE" w:rsidRPr="000E73AD" w:rsidRDefault="00852EB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34C98" w:rsidRPr="000E73AD" w14:paraId="7B5DCA37" w14:textId="77777777" w:rsidTr="00934C98">
        <w:trPr>
          <w:trHeight w:val="333"/>
          <w:tblHeader/>
        </w:trPr>
        <w:tc>
          <w:tcPr>
            <w:tcW w:w="1653" w:type="pct"/>
          </w:tcPr>
          <w:p w14:paraId="438DDA97" w14:textId="77777777" w:rsidR="00934C98" w:rsidRPr="000E73AD" w:rsidRDefault="00934C98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pct"/>
            <w:shd w:val="clear" w:color="auto" w:fill="auto"/>
          </w:tcPr>
          <w:p w14:paraId="3407AD4C" w14:textId="77777777" w:rsidR="00934C98" w:rsidRPr="000E73AD" w:rsidRDefault="00934C98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14:paraId="258FF94E" w14:textId="77777777" w:rsidR="00934C98" w:rsidRPr="000E73AD" w:rsidRDefault="00934C9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9" w:type="pct"/>
          </w:tcPr>
          <w:p w14:paraId="1F5BDDC2" w14:textId="77777777" w:rsidR="00934C98" w:rsidRPr="000E73AD" w:rsidRDefault="00934C9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22572CB3" w14:textId="77777777" w:rsidR="00934C98" w:rsidRPr="000E73AD" w:rsidRDefault="00934C9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6" w:type="pct"/>
          </w:tcPr>
          <w:p w14:paraId="055AA4F9" w14:textId="77777777" w:rsidR="00934C98" w:rsidRPr="000E73AD" w:rsidRDefault="00934C9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0177A50D" w14:textId="77777777" w:rsidR="00934C98" w:rsidRPr="000E73AD" w:rsidRDefault="00934C9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660386DD" w14:textId="77777777" w:rsidR="00934C98" w:rsidRPr="000E73AD" w:rsidRDefault="00934C9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14:paraId="3059AD65" w14:textId="77777777" w:rsidR="00934C98" w:rsidRPr="000E73AD" w:rsidRDefault="00934C9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34C98" w:rsidRPr="000E73AD" w14:paraId="5340BBE7" w14:textId="77777777" w:rsidTr="00934C98">
        <w:trPr>
          <w:tblHeader/>
        </w:trPr>
        <w:tc>
          <w:tcPr>
            <w:tcW w:w="1653" w:type="pct"/>
          </w:tcPr>
          <w:p w14:paraId="5823879B" w14:textId="77777777" w:rsidR="00934C98" w:rsidRPr="000E73AD" w:rsidRDefault="00934C98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pct"/>
            <w:shd w:val="clear" w:color="auto" w:fill="auto"/>
          </w:tcPr>
          <w:p w14:paraId="6616273D" w14:textId="77777777" w:rsidR="00934C98" w:rsidRPr="000E73AD" w:rsidRDefault="00934C98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0" w:type="pct"/>
            <w:gridSpan w:val="7"/>
          </w:tcPr>
          <w:p w14:paraId="7AEC3882" w14:textId="77777777" w:rsidR="00934C98" w:rsidRPr="000E73AD" w:rsidRDefault="00934C98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27CF" w:rsidRPr="000E73AD" w14:paraId="367D4A44" w14:textId="77777777" w:rsidTr="00934C98">
        <w:trPr>
          <w:tblHeader/>
        </w:trPr>
        <w:tc>
          <w:tcPr>
            <w:tcW w:w="1653" w:type="pct"/>
          </w:tcPr>
          <w:p w14:paraId="7F2F5B22" w14:textId="2679AD4A" w:rsidR="00B027CF" w:rsidRPr="000E73AD" w:rsidRDefault="00B027CF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77" w:type="pct"/>
            <w:shd w:val="clear" w:color="auto" w:fill="auto"/>
          </w:tcPr>
          <w:p w14:paraId="56C8241B" w14:textId="77777777" w:rsidR="00B027CF" w:rsidRPr="000E73AD" w:rsidRDefault="00B027CF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0" w:type="pct"/>
            <w:gridSpan w:val="7"/>
          </w:tcPr>
          <w:p w14:paraId="571E0A48" w14:textId="77777777" w:rsidR="00B027CF" w:rsidRPr="000E73AD" w:rsidRDefault="00B027CF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83162" w:rsidRPr="000E73AD" w14:paraId="26B4D971" w14:textId="77777777" w:rsidTr="00403CD7">
        <w:tc>
          <w:tcPr>
            <w:tcW w:w="1930" w:type="pct"/>
            <w:gridSpan w:val="2"/>
          </w:tcPr>
          <w:p w14:paraId="4521CD3E" w14:textId="25D6556D" w:rsidR="00A83162" w:rsidRPr="000E73AD" w:rsidRDefault="00A83162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/>
                <w:sz w:val="30"/>
                <w:szCs w:val="30"/>
              </w:rPr>
            </w:pPr>
            <w:r w:rsidRPr="000E73AD">
              <w:rPr>
                <w:rFonts w:asciiTheme="majorBidi" w:hAnsi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53" w:type="pct"/>
            <w:tcBorders>
              <w:bottom w:val="double" w:sz="4" w:space="0" w:color="auto"/>
            </w:tcBorders>
            <w:shd w:val="clear" w:color="auto" w:fill="auto"/>
          </w:tcPr>
          <w:p w14:paraId="3CCB9B6A" w14:textId="6D098FF7" w:rsidR="00A83162" w:rsidRPr="000E73AD" w:rsidRDefault="00E1642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209</w:t>
            </w:r>
            <w:r w:rsidR="00A83162" w:rsidRPr="000111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924</w:t>
            </w:r>
          </w:p>
        </w:tc>
        <w:tc>
          <w:tcPr>
            <w:tcW w:w="139" w:type="pct"/>
            <w:shd w:val="clear" w:color="auto" w:fill="auto"/>
          </w:tcPr>
          <w:p w14:paraId="6A160DD1" w14:textId="77777777" w:rsidR="00A83162" w:rsidRPr="000E73AD" w:rsidRDefault="00A83162" w:rsidP="00A916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  <w:shd w:val="clear" w:color="auto" w:fill="auto"/>
          </w:tcPr>
          <w:p w14:paraId="6B1D02BC" w14:textId="45D115DB" w:rsidR="00A83162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81,930</w:t>
            </w:r>
          </w:p>
        </w:tc>
        <w:tc>
          <w:tcPr>
            <w:tcW w:w="126" w:type="pct"/>
            <w:shd w:val="clear" w:color="auto" w:fill="auto"/>
          </w:tcPr>
          <w:p w14:paraId="52FED125" w14:textId="77777777" w:rsidR="00A83162" w:rsidRPr="000E73AD" w:rsidRDefault="00A83162" w:rsidP="00A916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</w:tcPr>
          <w:p w14:paraId="14AA532F" w14:textId="5267BDE3" w:rsidR="00A83162" w:rsidRPr="000E73AD" w:rsidRDefault="00E1642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208</w:t>
            </w:r>
            <w:r w:rsidR="000111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040</w:t>
            </w:r>
          </w:p>
        </w:tc>
        <w:tc>
          <w:tcPr>
            <w:tcW w:w="143" w:type="pct"/>
          </w:tcPr>
          <w:p w14:paraId="6545E446" w14:textId="77777777" w:rsidR="00A83162" w:rsidRPr="000E73AD" w:rsidRDefault="00A83162" w:rsidP="00A916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  <w:tcBorders>
              <w:bottom w:val="double" w:sz="4" w:space="0" w:color="auto"/>
            </w:tcBorders>
            <w:shd w:val="clear" w:color="auto" w:fill="auto"/>
          </w:tcPr>
          <w:p w14:paraId="45534618" w14:textId="591C08C0" w:rsidR="00A83162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>81,930</w:t>
            </w:r>
          </w:p>
        </w:tc>
      </w:tr>
    </w:tbl>
    <w:p w14:paraId="5F4BBEEB" w14:textId="4E56699B" w:rsidR="00CC1660" w:rsidRPr="000E73AD" w:rsidRDefault="00CC1660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12"/>
          <w:sz w:val="30"/>
          <w:szCs w:val="30"/>
        </w:rPr>
      </w:pPr>
    </w:p>
    <w:tbl>
      <w:tblPr>
        <w:tblW w:w="9527" w:type="dxa"/>
        <w:tblInd w:w="450" w:type="dxa"/>
        <w:tblLook w:val="04A0" w:firstRow="1" w:lastRow="0" w:firstColumn="1" w:lastColumn="0" w:noHBand="0" w:noVBand="1"/>
      </w:tblPr>
      <w:tblGrid>
        <w:gridCol w:w="3595"/>
        <w:gridCol w:w="1528"/>
        <w:gridCol w:w="1537"/>
        <w:gridCol w:w="1249"/>
        <w:gridCol w:w="269"/>
        <w:gridCol w:w="1349"/>
      </w:tblGrid>
      <w:tr w:rsidR="00D11ED6" w:rsidRPr="000E73AD" w14:paraId="3D64990B" w14:textId="77777777" w:rsidTr="00F55E5C">
        <w:trPr>
          <w:trHeight w:val="435"/>
        </w:trPr>
        <w:tc>
          <w:tcPr>
            <w:tcW w:w="3595" w:type="dxa"/>
            <w:noWrap/>
            <w:vAlign w:val="bottom"/>
            <w:hideMark/>
          </w:tcPr>
          <w:p w14:paraId="1ED5F157" w14:textId="77777777" w:rsidR="00D11ED6" w:rsidRPr="000E73AD" w:rsidRDefault="00D11ED6" w:rsidP="00A9166C">
            <w:pPr>
              <w:rPr>
                <w:rFonts w:asciiTheme="majorBidi" w:hAnsiTheme="majorBidi" w:cstheme="majorBidi"/>
                <w:spacing w:val="12"/>
                <w:sz w:val="20"/>
                <w:szCs w:val="20"/>
                <w:cs/>
              </w:rPr>
            </w:pPr>
          </w:p>
        </w:tc>
        <w:tc>
          <w:tcPr>
            <w:tcW w:w="5932" w:type="dxa"/>
            <w:gridSpan w:val="5"/>
            <w:vAlign w:val="center"/>
            <w:hideMark/>
          </w:tcPr>
          <w:p w14:paraId="10984A3C" w14:textId="77777777" w:rsidR="00D11ED6" w:rsidRPr="000E73AD" w:rsidRDefault="00D11ED6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D11ED6" w:rsidRPr="000E73AD" w14:paraId="48B0EA05" w14:textId="77777777" w:rsidTr="00F55E5C">
        <w:trPr>
          <w:trHeight w:val="425"/>
        </w:trPr>
        <w:tc>
          <w:tcPr>
            <w:tcW w:w="3595" w:type="dxa"/>
            <w:noWrap/>
            <w:vAlign w:val="bottom"/>
            <w:hideMark/>
          </w:tcPr>
          <w:p w14:paraId="5959DF3A" w14:textId="77777777" w:rsidR="00D11ED6" w:rsidRPr="000E73AD" w:rsidRDefault="00D11ED6" w:rsidP="00A9166C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65" w:type="dxa"/>
            <w:gridSpan w:val="2"/>
            <w:vAlign w:val="center"/>
            <w:hideMark/>
          </w:tcPr>
          <w:p w14:paraId="67D591E1" w14:textId="77777777" w:rsidR="00D11ED6" w:rsidRPr="000E73AD" w:rsidRDefault="00D11ED6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2867" w:type="dxa"/>
            <w:gridSpan w:val="3"/>
            <w:vAlign w:val="center"/>
            <w:hideMark/>
          </w:tcPr>
          <w:p w14:paraId="074A4E77" w14:textId="77777777" w:rsidR="00D11ED6" w:rsidRPr="000E73AD" w:rsidRDefault="00D11ED6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D11ED6" w:rsidRPr="000E73AD" w14:paraId="5F78206C" w14:textId="77777777" w:rsidTr="00F55E5C">
        <w:trPr>
          <w:trHeight w:val="425"/>
        </w:trPr>
        <w:tc>
          <w:tcPr>
            <w:tcW w:w="3595" w:type="dxa"/>
            <w:noWrap/>
            <w:vAlign w:val="bottom"/>
            <w:hideMark/>
          </w:tcPr>
          <w:p w14:paraId="460EA3E6" w14:textId="77777777" w:rsidR="00D11ED6" w:rsidRPr="000E73AD" w:rsidRDefault="00D11ED6" w:rsidP="00A9166C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28" w:type="dxa"/>
            <w:vAlign w:val="center"/>
            <w:hideMark/>
          </w:tcPr>
          <w:p w14:paraId="3AB27F7A" w14:textId="18756D44" w:rsidR="00D11ED6" w:rsidRPr="000E73AD" w:rsidRDefault="0051032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7" w:type="dxa"/>
            <w:vAlign w:val="center"/>
            <w:hideMark/>
          </w:tcPr>
          <w:p w14:paraId="6CD14BC0" w14:textId="77777777" w:rsidR="00D11ED6" w:rsidRPr="000E73AD" w:rsidRDefault="00D11ED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31</w:t>
            </w: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49" w:type="dxa"/>
            <w:vAlign w:val="center"/>
            <w:hideMark/>
          </w:tcPr>
          <w:p w14:paraId="3453FC30" w14:textId="4249860B" w:rsidR="00D11ED6" w:rsidRPr="000E73AD" w:rsidRDefault="00852E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510326"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10326"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9" w:type="dxa"/>
            <w:vAlign w:val="center"/>
            <w:hideMark/>
          </w:tcPr>
          <w:p w14:paraId="14FE8599" w14:textId="77777777" w:rsidR="00D11ED6" w:rsidRPr="000E73AD" w:rsidRDefault="00D11ED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49" w:type="dxa"/>
            <w:vAlign w:val="center"/>
            <w:hideMark/>
          </w:tcPr>
          <w:p w14:paraId="0357EEFD" w14:textId="77777777" w:rsidR="00D11ED6" w:rsidRPr="000E73AD" w:rsidRDefault="00D11ED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D11ED6" w:rsidRPr="000E73AD" w14:paraId="4DECDA39" w14:textId="77777777" w:rsidTr="00F55E5C">
        <w:trPr>
          <w:trHeight w:val="425"/>
        </w:trPr>
        <w:tc>
          <w:tcPr>
            <w:tcW w:w="3595" w:type="dxa"/>
            <w:noWrap/>
            <w:vAlign w:val="bottom"/>
          </w:tcPr>
          <w:p w14:paraId="1E80B823" w14:textId="5EF4CFF7" w:rsidR="00D11ED6" w:rsidRPr="000E73AD" w:rsidRDefault="00D11ED6" w:rsidP="00A9166C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28" w:type="dxa"/>
            <w:vAlign w:val="center"/>
          </w:tcPr>
          <w:p w14:paraId="4B24D594" w14:textId="77777777" w:rsidR="00D11ED6" w:rsidRPr="000E73AD" w:rsidRDefault="00D11ED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537" w:type="dxa"/>
            <w:vAlign w:val="center"/>
          </w:tcPr>
          <w:p w14:paraId="5F2277D0" w14:textId="77777777" w:rsidR="00D11ED6" w:rsidRPr="000E73AD" w:rsidRDefault="00D11ED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49" w:type="dxa"/>
            <w:vAlign w:val="center"/>
          </w:tcPr>
          <w:p w14:paraId="485B59BA" w14:textId="77777777" w:rsidR="00D11ED6" w:rsidRPr="000E73AD" w:rsidRDefault="00D11ED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69" w:type="dxa"/>
            <w:vAlign w:val="center"/>
          </w:tcPr>
          <w:p w14:paraId="738E1560" w14:textId="77777777" w:rsidR="00D11ED6" w:rsidRPr="000E73AD" w:rsidRDefault="00D11ED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vAlign w:val="center"/>
          </w:tcPr>
          <w:p w14:paraId="2CD6F7CA" w14:textId="77777777" w:rsidR="00D11ED6" w:rsidRPr="000E73AD" w:rsidRDefault="00D11ED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2562</w:t>
            </w:r>
          </w:p>
        </w:tc>
      </w:tr>
      <w:tr w:rsidR="00D11ED6" w:rsidRPr="000E73AD" w14:paraId="461F663C" w14:textId="77777777" w:rsidTr="00F55E5C">
        <w:trPr>
          <w:trHeight w:val="425"/>
        </w:trPr>
        <w:tc>
          <w:tcPr>
            <w:tcW w:w="3595" w:type="dxa"/>
            <w:noWrap/>
            <w:vAlign w:val="bottom"/>
            <w:hideMark/>
          </w:tcPr>
          <w:p w14:paraId="127C8E62" w14:textId="77777777" w:rsidR="00D11ED6" w:rsidRPr="000E73AD" w:rsidRDefault="00D11ED6" w:rsidP="00A9166C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65" w:type="dxa"/>
            <w:gridSpan w:val="2"/>
            <w:vAlign w:val="center"/>
            <w:hideMark/>
          </w:tcPr>
          <w:p w14:paraId="4F6EF8A1" w14:textId="77777777" w:rsidR="00D11ED6" w:rsidRPr="000E73AD" w:rsidRDefault="00D11ED6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0E73AD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0E73AD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พัน)</w:t>
            </w:r>
          </w:p>
        </w:tc>
        <w:tc>
          <w:tcPr>
            <w:tcW w:w="2867" w:type="dxa"/>
            <w:gridSpan w:val="3"/>
            <w:vAlign w:val="center"/>
            <w:hideMark/>
          </w:tcPr>
          <w:p w14:paraId="6F4506B6" w14:textId="77777777" w:rsidR="00D11ED6" w:rsidRPr="000E73AD" w:rsidRDefault="00D11ED6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0E73AD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6D3004" w:rsidRPr="000E73AD" w14:paraId="2CF11B80" w14:textId="77777777" w:rsidTr="00F55E5C">
        <w:trPr>
          <w:trHeight w:val="425"/>
        </w:trPr>
        <w:tc>
          <w:tcPr>
            <w:tcW w:w="3595" w:type="dxa"/>
            <w:noWrap/>
            <w:vAlign w:val="bottom"/>
          </w:tcPr>
          <w:p w14:paraId="66ED1F50" w14:textId="6D797A8A" w:rsidR="006D3004" w:rsidRPr="000E73AD" w:rsidRDefault="006D3004" w:rsidP="00A9166C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3065" w:type="dxa"/>
            <w:gridSpan w:val="2"/>
            <w:vAlign w:val="center"/>
          </w:tcPr>
          <w:p w14:paraId="31D740CA" w14:textId="77777777" w:rsidR="006D3004" w:rsidRPr="000E73AD" w:rsidRDefault="006D3004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867" w:type="dxa"/>
            <w:gridSpan w:val="3"/>
            <w:vAlign w:val="center"/>
          </w:tcPr>
          <w:p w14:paraId="29DD6179" w14:textId="77777777" w:rsidR="006D3004" w:rsidRPr="000E73AD" w:rsidRDefault="006D3004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</w:tr>
      <w:tr w:rsidR="00A83162" w:rsidRPr="000E73AD" w14:paraId="77B504E4" w14:textId="77777777" w:rsidTr="00F55E5C">
        <w:trPr>
          <w:trHeight w:val="435"/>
        </w:trPr>
        <w:tc>
          <w:tcPr>
            <w:tcW w:w="3595" w:type="dxa"/>
            <w:vAlign w:val="center"/>
            <w:hideMark/>
          </w:tcPr>
          <w:p w14:paraId="3DA1D7D9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528" w:type="dxa"/>
            <w:vAlign w:val="center"/>
          </w:tcPr>
          <w:p w14:paraId="04E287B0" w14:textId="3D48D48A" w:rsidR="00A83162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4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vAlign w:val="center"/>
          </w:tcPr>
          <w:p w14:paraId="017C14FA" w14:textId="501E2151" w:rsidR="00A83162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5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103D6A7A" w14:textId="0B908FAF" w:rsidR="00A83162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14,044</w:t>
            </w:r>
          </w:p>
        </w:tc>
        <w:tc>
          <w:tcPr>
            <w:tcW w:w="269" w:type="dxa"/>
            <w:vAlign w:val="center"/>
            <w:hideMark/>
          </w:tcPr>
          <w:p w14:paraId="1F2A91E1" w14:textId="77777777" w:rsidR="00A83162" w:rsidRPr="000E73AD" w:rsidRDefault="00A83162" w:rsidP="00A9166C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vAlign w:val="center"/>
            <w:hideMark/>
          </w:tcPr>
          <w:p w14:paraId="3F2B35A0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17,469</w:t>
            </w:r>
          </w:p>
        </w:tc>
      </w:tr>
      <w:tr w:rsidR="00A83162" w:rsidRPr="000E73AD" w14:paraId="481877EC" w14:textId="77777777" w:rsidTr="00F55E5C">
        <w:trPr>
          <w:trHeight w:val="435"/>
        </w:trPr>
        <w:tc>
          <w:tcPr>
            <w:tcW w:w="3595" w:type="dxa"/>
            <w:vAlign w:val="center"/>
            <w:hideMark/>
          </w:tcPr>
          <w:p w14:paraId="7689852D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528" w:type="dxa"/>
            <w:vAlign w:val="center"/>
          </w:tcPr>
          <w:p w14:paraId="14C71459" w14:textId="2CDD45A2" w:rsidR="00A83162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4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153</w:t>
            </w:r>
          </w:p>
        </w:tc>
        <w:tc>
          <w:tcPr>
            <w:tcW w:w="1537" w:type="dxa"/>
            <w:vAlign w:val="center"/>
            <w:hideMark/>
          </w:tcPr>
          <w:p w14:paraId="34645DB2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5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75</w:t>
            </w:r>
          </w:p>
        </w:tc>
        <w:tc>
          <w:tcPr>
            <w:tcW w:w="1249" w:type="dxa"/>
            <w:tcBorders>
              <w:top w:val="nil"/>
              <w:left w:val="nil"/>
              <w:right w:val="nil"/>
            </w:tcBorders>
            <w:vAlign w:val="center"/>
          </w:tcPr>
          <w:p w14:paraId="096B3475" w14:textId="43E4D795" w:rsidR="00A83162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4,877</w:t>
            </w:r>
          </w:p>
        </w:tc>
        <w:tc>
          <w:tcPr>
            <w:tcW w:w="269" w:type="dxa"/>
            <w:vAlign w:val="center"/>
            <w:hideMark/>
          </w:tcPr>
          <w:p w14:paraId="70C82838" w14:textId="77777777" w:rsidR="00A83162" w:rsidRPr="000E73AD" w:rsidRDefault="00A83162" w:rsidP="00A9166C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9BBE3A1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2,287</w:t>
            </w:r>
          </w:p>
        </w:tc>
      </w:tr>
      <w:tr w:rsidR="00A83162" w:rsidRPr="000E73AD" w14:paraId="40EEADE6" w14:textId="77777777" w:rsidTr="00F55E5C">
        <w:trPr>
          <w:trHeight w:val="435"/>
        </w:trPr>
        <w:tc>
          <w:tcPr>
            <w:tcW w:w="3595" w:type="dxa"/>
            <w:vAlign w:val="center"/>
            <w:hideMark/>
          </w:tcPr>
          <w:p w14:paraId="6DBD69CE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ยูโร</w:t>
            </w:r>
          </w:p>
        </w:tc>
        <w:tc>
          <w:tcPr>
            <w:tcW w:w="1528" w:type="dxa"/>
            <w:vAlign w:val="center"/>
          </w:tcPr>
          <w:p w14:paraId="1690F235" w14:textId="3FC523FB" w:rsidR="00A83162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4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117</w:t>
            </w:r>
          </w:p>
        </w:tc>
        <w:tc>
          <w:tcPr>
            <w:tcW w:w="1537" w:type="dxa"/>
            <w:vAlign w:val="center"/>
            <w:hideMark/>
          </w:tcPr>
          <w:p w14:paraId="51A8A429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5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148</w:t>
            </w:r>
          </w:p>
        </w:tc>
        <w:tc>
          <w:tcPr>
            <w:tcW w:w="1249" w:type="dxa"/>
            <w:vAlign w:val="center"/>
          </w:tcPr>
          <w:p w14:paraId="4DAE889E" w14:textId="3D2F5302" w:rsidR="00A83162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4,378</w:t>
            </w:r>
          </w:p>
        </w:tc>
        <w:tc>
          <w:tcPr>
            <w:tcW w:w="269" w:type="dxa"/>
            <w:vAlign w:val="center"/>
          </w:tcPr>
          <w:p w14:paraId="3BBBF96E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center"/>
            <w:hideMark/>
          </w:tcPr>
          <w:p w14:paraId="355CB73F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5,041</w:t>
            </w:r>
          </w:p>
        </w:tc>
      </w:tr>
      <w:tr w:rsidR="00A83162" w:rsidRPr="000E73AD" w14:paraId="4611FE1E" w14:textId="77777777" w:rsidTr="00F55E5C">
        <w:trPr>
          <w:trHeight w:val="425"/>
        </w:trPr>
        <w:tc>
          <w:tcPr>
            <w:tcW w:w="3595" w:type="dxa"/>
            <w:vAlign w:val="center"/>
            <w:hideMark/>
          </w:tcPr>
          <w:p w14:paraId="1F922B5F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เยน</w:t>
            </w:r>
          </w:p>
        </w:tc>
        <w:tc>
          <w:tcPr>
            <w:tcW w:w="1528" w:type="dxa"/>
            <w:vAlign w:val="center"/>
          </w:tcPr>
          <w:p w14:paraId="459694AF" w14:textId="09021CA5" w:rsidR="00A83162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4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7" w:type="dxa"/>
            <w:vAlign w:val="center"/>
            <w:hideMark/>
          </w:tcPr>
          <w:p w14:paraId="3CD2C7C1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5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12,260</w:t>
            </w:r>
          </w:p>
        </w:tc>
        <w:tc>
          <w:tcPr>
            <w:tcW w:w="1249" w:type="dxa"/>
            <w:vAlign w:val="center"/>
          </w:tcPr>
          <w:p w14:paraId="7D460A35" w14:textId="5B90526F" w:rsidR="00A83162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center"/>
          </w:tcPr>
          <w:p w14:paraId="03027DF5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center"/>
            <w:hideMark/>
          </w:tcPr>
          <w:p w14:paraId="11A6C64C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4,884</w:t>
            </w:r>
          </w:p>
        </w:tc>
      </w:tr>
      <w:tr w:rsidR="00A83162" w:rsidRPr="000E73AD" w14:paraId="0F2CFFC9" w14:textId="77777777" w:rsidTr="00F55E5C">
        <w:trPr>
          <w:trHeight w:val="445"/>
        </w:trPr>
        <w:tc>
          <w:tcPr>
            <w:tcW w:w="3595" w:type="dxa"/>
            <w:vAlign w:val="center"/>
            <w:hideMark/>
          </w:tcPr>
          <w:p w14:paraId="3B4EB1B2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28" w:type="dxa"/>
            <w:vAlign w:val="center"/>
            <w:hideMark/>
          </w:tcPr>
          <w:p w14:paraId="5503C99D" w14:textId="77777777" w:rsidR="00A83162" w:rsidRPr="000E73AD" w:rsidRDefault="00A83162" w:rsidP="00A9166C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vAlign w:val="center"/>
            <w:hideMark/>
          </w:tcPr>
          <w:p w14:paraId="0D5A5E9C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EEC4097" w14:textId="4AB75CF1" w:rsidR="00A83162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23,299</w:t>
            </w:r>
          </w:p>
        </w:tc>
        <w:tc>
          <w:tcPr>
            <w:tcW w:w="269" w:type="dxa"/>
            <w:vAlign w:val="center"/>
            <w:hideMark/>
          </w:tcPr>
          <w:p w14:paraId="2876CA5B" w14:textId="77777777" w:rsidR="00A83162" w:rsidRPr="000E73AD" w:rsidRDefault="00A83162" w:rsidP="00A9166C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703DD54E" w14:textId="77777777" w:rsidR="00A83162" w:rsidRPr="000E73AD" w:rsidRDefault="00A83162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29,681</w:t>
            </w:r>
          </w:p>
        </w:tc>
      </w:tr>
    </w:tbl>
    <w:p w14:paraId="2BA8BC83" w14:textId="147FAE29" w:rsidR="002F7773" w:rsidRPr="000E73AD" w:rsidRDefault="002F7773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01490FB9" w14:textId="77777777" w:rsidR="002F7773" w:rsidRPr="000E73AD" w:rsidRDefault="002F7773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 w:rsidRPr="000E73AD">
        <w:rPr>
          <w:rFonts w:asciiTheme="majorBidi" w:hAnsiTheme="majorBidi" w:cstheme="majorBidi"/>
          <w:sz w:val="22"/>
          <w:szCs w:val="22"/>
        </w:rPr>
        <w:br w:type="page"/>
      </w:r>
    </w:p>
    <w:p w14:paraId="2C2EA514" w14:textId="77777777" w:rsidR="0072110D" w:rsidRPr="000E73AD" w:rsidRDefault="0072110D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420"/>
        <w:gridCol w:w="1440"/>
        <w:gridCol w:w="1350"/>
        <w:gridCol w:w="1350"/>
        <w:gridCol w:w="360"/>
        <w:gridCol w:w="1350"/>
      </w:tblGrid>
      <w:tr w:rsidR="006D3004" w:rsidRPr="000E73AD" w14:paraId="10610ACD" w14:textId="77777777" w:rsidTr="00035693">
        <w:trPr>
          <w:trHeight w:val="380"/>
        </w:trPr>
        <w:tc>
          <w:tcPr>
            <w:tcW w:w="3420" w:type="dxa"/>
            <w:noWrap/>
            <w:vAlign w:val="bottom"/>
            <w:hideMark/>
          </w:tcPr>
          <w:p w14:paraId="5810C779" w14:textId="77777777" w:rsidR="006D3004" w:rsidRPr="000E73AD" w:rsidRDefault="006D3004" w:rsidP="00A9166C">
            <w:pPr>
              <w:rPr>
                <w:rFonts w:asciiTheme="majorBidi" w:hAnsiTheme="majorBidi" w:cstheme="majorBidi"/>
                <w:spacing w:val="12"/>
                <w:sz w:val="30"/>
                <w:szCs w:val="30"/>
              </w:rPr>
            </w:pPr>
          </w:p>
        </w:tc>
        <w:tc>
          <w:tcPr>
            <w:tcW w:w="5850" w:type="dxa"/>
            <w:gridSpan w:val="5"/>
            <w:vAlign w:val="center"/>
            <w:hideMark/>
          </w:tcPr>
          <w:p w14:paraId="16C14AD8" w14:textId="047667EA" w:rsidR="006D3004" w:rsidRPr="000E73AD" w:rsidRDefault="006D3004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3004" w:rsidRPr="000E73AD" w14:paraId="3BF273D0" w14:textId="77777777" w:rsidTr="00035693">
        <w:trPr>
          <w:trHeight w:val="430"/>
        </w:trPr>
        <w:tc>
          <w:tcPr>
            <w:tcW w:w="3420" w:type="dxa"/>
            <w:noWrap/>
            <w:vAlign w:val="bottom"/>
            <w:hideMark/>
          </w:tcPr>
          <w:p w14:paraId="531A928B" w14:textId="77777777" w:rsidR="006D3004" w:rsidRPr="000E73AD" w:rsidRDefault="006D3004" w:rsidP="00A9166C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90" w:type="dxa"/>
            <w:gridSpan w:val="2"/>
            <w:vAlign w:val="center"/>
            <w:hideMark/>
          </w:tcPr>
          <w:p w14:paraId="3D74ADC5" w14:textId="77777777" w:rsidR="006D3004" w:rsidRPr="000E73AD" w:rsidRDefault="006D3004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3060" w:type="dxa"/>
            <w:gridSpan w:val="3"/>
            <w:vAlign w:val="center"/>
            <w:hideMark/>
          </w:tcPr>
          <w:p w14:paraId="403B3F26" w14:textId="77777777" w:rsidR="006D3004" w:rsidRPr="000E73AD" w:rsidRDefault="006D3004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59211D" w:rsidRPr="000E73AD" w14:paraId="0FB1C7A4" w14:textId="77777777" w:rsidTr="0059211D">
        <w:trPr>
          <w:trHeight w:val="430"/>
        </w:trPr>
        <w:tc>
          <w:tcPr>
            <w:tcW w:w="3420" w:type="dxa"/>
            <w:noWrap/>
            <w:vAlign w:val="bottom"/>
            <w:hideMark/>
          </w:tcPr>
          <w:p w14:paraId="5F51D8B0" w14:textId="77777777" w:rsidR="00852EBE" w:rsidRPr="000E73AD" w:rsidRDefault="00852EBE" w:rsidP="00A9166C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  <w:hideMark/>
          </w:tcPr>
          <w:p w14:paraId="61F2C7E1" w14:textId="20EE922F" w:rsidR="00852EBE" w:rsidRPr="000E73AD" w:rsidRDefault="0051032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  <w:vAlign w:val="center"/>
            <w:hideMark/>
          </w:tcPr>
          <w:p w14:paraId="39EAEAD0" w14:textId="2187D88B" w:rsidR="00852EBE" w:rsidRPr="000E73AD" w:rsidRDefault="00852E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31</w:t>
            </w: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  <w:vAlign w:val="center"/>
            <w:hideMark/>
          </w:tcPr>
          <w:p w14:paraId="043F12DF" w14:textId="7111018D" w:rsidR="00852EBE" w:rsidRPr="000E73AD" w:rsidRDefault="00852E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510326"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10326"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60" w:type="dxa"/>
            <w:vAlign w:val="center"/>
            <w:hideMark/>
          </w:tcPr>
          <w:p w14:paraId="02C3984F" w14:textId="77777777" w:rsidR="00852EBE" w:rsidRPr="000E73AD" w:rsidRDefault="00852E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  <w:hideMark/>
          </w:tcPr>
          <w:p w14:paraId="24B6B105" w14:textId="34D194FD" w:rsidR="00852EBE" w:rsidRPr="000E73AD" w:rsidRDefault="00852E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59211D" w:rsidRPr="000E73AD" w14:paraId="7C3EBA70" w14:textId="77777777" w:rsidTr="0059211D">
        <w:trPr>
          <w:trHeight w:val="430"/>
        </w:trPr>
        <w:tc>
          <w:tcPr>
            <w:tcW w:w="3420" w:type="dxa"/>
            <w:noWrap/>
            <w:vAlign w:val="bottom"/>
          </w:tcPr>
          <w:p w14:paraId="32449940" w14:textId="77777777" w:rsidR="00852EBE" w:rsidRPr="000E73AD" w:rsidRDefault="00852EBE" w:rsidP="00A9166C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0CB7E859" w14:textId="2147F368" w:rsidR="00852EBE" w:rsidRPr="000E73AD" w:rsidRDefault="00852E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center"/>
          </w:tcPr>
          <w:p w14:paraId="06594560" w14:textId="394809E7" w:rsidR="00852EBE" w:rsidRPr="000E73AD" w:rsidRDefault="00852E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center"/>
          </w:tcPr>
          <w:p w14:paraId="29C71957" w14:textId="62975A91" w:rsidR="00852EBE" w:rsidRPr="000E73AD" w:rsidRDefault="00852E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360" w:type="dxa"/>
            <w:vAlign w:val="center"/>
          </w:tcPr>
          <w:p w14:paraId="5623F18D" w14:textId="77777777" w:rsidR="00852EBE" w:rsidRPr="000E73AD" w:rsidRDefault="00852E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BF68AFC" w14:textId="6637B8E1" w:rsidR="00852EBE" w:rsidRPr="000E73AD" w:rsidRDefault="00852E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2562</w:t>
            </w:r>
          </w:p>
        </w:tc>
      </w:tr>
      <w:tr w:rsidR="006D3004" w:rsidRPr="000E73AD" w14:paraId="7EF7DD2B" w14:textId="77777777" w:rsidTr="00035693">
        <w:trPr>
          <w:trHeight w:val="430"/>
        </w:trPr>
        <w:tc>
          <w:tcPr>
            <w:tcW w:w="3420" w:type="dxa"/>
            <w:noWrap/>
            <w:vAlign w:val="bottom"/>
            <w:hideMark/>
          </w:tcPr>
          <w:p w14:paraId="0D83532D" w14:textId="77777777" w:rsidR="006D3004" w:rsidRPr="000E73AD" w:rsidRDefault="006D3004" w:rsidP="00A9166C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90" w:type="dxa"/>
            <w:gridSpan w:val="2"/>
            <w:vAlign w:val="center"/>
            <w:hideMark/>
          </w:tcPr>
          <w:p w14:paraId="021A9BD3" w14:textId="77777777" w:rsidR="006D3004" w:rsidRPr="000E73AD" w:rsidRDefault="006D3004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0E73AD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0E73AD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พัน)</w:t>
            </w:r>
          </w:p>
        </w:tc>
        <w:tc>
          <w:tcPr>
            <w:tcW w:w="3060" w:type="dxa"/>
            <w:gridSpan w:val="3"/>
            <w:vAlign w:val="center"/>
            <w:hideMark/>
          </w:tcPr>
          <w:p w14:paraId="51D8A326" w14:textId="77777777" w:rsidR="006D3004" w:rsidRPr="000E73AD" w:rsidRDefault="006D3004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0E73AD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527422" w:rsidRPr="000E73AD" w14:paraId="586B5EC0" w14:textId="77777777" w:rsidTr="00035693">
        <w:trPr>
          <w:trHeight w:val="430"/>
        </w:trPr>
        <w:tc>
          <w:tcPr>
            <w:tcW w:w="3420" w:type="dxa"/>
            <w:noWrap/>
            <w:vAlign w:val="bottom"/>
          </w:tcPr>
          <w:p w14:paraId="794C79B5" w14:textId="4F61D724" w:rsidR="00527422" w:rsidRPr="000E73AD" w:rsidRDefault="00527422" w:rsidP="00A9166C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2790" w:type="dxa"/>
            <w:gridSpan w:val="2"/>
            <w:vAlign w:val="center"/>
          </w:tcPr>
          <w:p w14:paraId="05E6133D" w14:textId="77777777" w:rsidR="00527422" w:rsidRPr="000E73AD" w:rsidRDefault="00527422" w:rsidP="00A9166C">
            <w:pPr>
              <w:tabs>
                <w:tab w:val="clear" w:pos="227"/>
                <w:tab w:val="clear" w:pos="454"/>
                <w:tab w:val="clear" w:pos="680"/>
                <w:tab w:val="clear" w:pos="3742"/>
                <w:tab w:val="left" w:pos="720"/>
                <w:tab w:val="left" w:pos="2484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vAlign w:val="center"/>
          </w:tcPr>
          <w:p w14:paraId="667CAFA6" w14:textId="77777777" w:rsidR="00527422" w:rsidRPr="000E73AD" w:rsidRDefault="00527422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</w:tr>
      <w:tr w:rsidR="0059211D" w:rsidRPr="000E73AD" w14:paraId="26C9E10C" w14:textId="77777777" w:rsidTr="0059211D">
        <w:trPr>
          <w:trHeight w:val="430"/>
        </w:trPr>
        <w:tc>
          <w:tcPr>
            <w:tcW w:w="3420" w:type="dxa"/>
            <w:vAlign w:val="center"/>
            <w:hideMark/>
          </w:tcPr>
          <w:p w14:paraId="05ECAED7" w14:textId="77777777" w:rsidR="00FB51DF" w:rsidRPr="000E73AD" w:rsidRDefault="00FB51DF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440" w:type="dxa"/>
            <w:vAlign w:val="center"/>
          </w:tcPr>
          <w:p w14:paraId="63FC1717" w14:textId="72ACC501" w:rsidR="00FB51DF" w:rsidRPr="000E73AD" w:rsidRDefault="00FB51DF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90EB4E8" w14:textId="6EFCE604" w:rsidR="00FB51DF" w:rsidRPr="000E73AD" w:rsidRDefault="00FB51DF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43F032C" w14:textId="5078F5E2" w:rsidR="00FB51DF" w:rsidRPr="000E73AD" w:rsidRDefault="00FB51DF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4,044</w:t>
            </w:r>
          </w:p>
        </w:tc>
        <w:tc>
          <w:tcPr>
            <w:tcW w:w="360" w:type="dxa"/>
            <w:vAlign w:val="center"/>
            <w:hideMark/>
          </w:tcPr>
          <w:p w14:paraId="20696F20" w14:textId="77777777" w:rsidR="00FB51DF" w:rsidRPr="000E73AD" w:rsidRDefault="00FB51DF" w:rsidP="00A9166C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14:paraId="07D8E4B0" w14:textId="77777777" w:rsidR="00FB51DF" w:rsidRPr="000E73AD" w:rsidRDefault="00FB51DF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17,469</w:t>
            </w:r>
          </w:p>
        </w:tc>
      </w:tr>
      <w:tr w:rsidR="0059211D" w:rsidRPr="000E73AD" w14:paraId="0B482EBC" w14:textId="77777777" w:rsidTr="0059211D">
        <w:trPr>
          <w:trHeight w:val="430"/>
        </w:trPr>
        <w:tc>
          <w:tcPr>
            <w:tcW w:w="3420" w:type="dxa"/>
            <w:vAlign w:val="center"/>
            <w:hideMark/>
          </w:tcPr>
          <w:p w14:paraId="29CB4A2D" w14:textId="77777777" w:rsidR="00FB51DF" w:rsidRPr="000E73AD" w:rsidRDefault="00FB51DF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ยูโร</w:t>
            </w:r>
          </w:p>
        </w:tc>
        <w:tc>
          <w:tcPr>
            <w:tcW w:w="1440" w:type="dxa"/>
            <w:vAlign w:val="center"/>
          </w:tcPr>
          <w:p w14:paraId="76E95864" w14:textId="6EABB915" w:rsidR="00FB51DF" w:rsidRPr="000E73AD" w:rsidRDefault="00FB51DF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  <w:hideMark/>
          </w:tcPr>
          <w:p w14:paraId="70F0EF6F" w14:textId="77777777" w:rsidR="00FB51DF" w:rsidRPr="000E73AD" w:rsidRDefault="00FB51DF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148</w:t>
            </w:r>
          </w:p>
        </w:tc>
        <w:tc>
          <w:tcPr>
            <w:tcW w:w="1350" w:type="dxa"/>
            <w:vAlign w:val="center"/>
          </w:tcPr>
          <w:p w14:paraId="661E5FF2" w14:textId="4B7DBC89" w:rsidR="00FB51DF" w:rsidRPr="000E73AD" w:rsidRDefault="00FB51DF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center"/>
          </w:tcPr>
          <w:p w14:paraId="3653B309" w14:textId="77777777" w:rsidR="00FB51DF" w:rsidRPr="000E73AD" w:rsidRDefault="00FB51DF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14:paraId="44083E3B" w14:textId="77777777" w:rsidR="00FB51DF" w:rsidRPr="000E73AD" w:rsidRDefault="00FB51DF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5,041</w:t>
            </w:r>
          </w:p>
        </w:tc>
      </w:tr>
      <w:tr w:rsidR="0059211D" w:rsidRPr="000E73AD" w14:paraId="410222B8" w14:textId="77777777" w:rsidTr="0059211D">
        <w:trPr>
          <w:trHeight w:val="430"/>
        </w:trPr>
        <w:tc>
          <w:tcPr>
            <w:tcW w:w="3420" w:type="dxa"/>
            <w:vAlign w:val="center"/>
            <w:hideMark/>
          </w:tcPr>
          <w:p w14:paraId="6B3598D8" w14:textId="77777777" w:rsidR="00FB51DF" w:rsidRPr="000E73AD" w:rsidRDefault="00FB51DF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เยน</w:t>
            </w:r>
          </w:p>
        </w:tc>
        <w:tc>
          <w:tcPr>
            <w:tcW w:w="1440" w:type="dxa"/>
            <w:vAlign w:val="center"/>
          </w:tcPr>
          <w:p w14:paraId="0235794E" w14:textId="4CE849BF" w:rsidR="00FB51DF" w:rsidRPr="000E73AD" w:rsidRDefault="00FB51DF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  <w:hideMark/>
          </w:tcPr>
          <w:p w14:paraId="587B48ED" w14:textId="77777777" w:rsidR="00FB51DF" w:rsidRPr="000E73AD" w:rsidRDefault="00FB51DF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12,260</w:t>
            </w:r>
          </w:p>
        </w:tc>
        <w:tc>
          <w:tcPr>
            <w:tcW w:w="1350" w:type="dxa"/>
            <w:vAlign w:val="center"/>
          </w:tcPr>
          <w:p w14:paraId="0CA990A8" w14:textId="31B6C104" w:rsidR="00FB51DF" w:rsidRPr="000E73AD" w:rsidRDefault="00FB51DF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center"/>
          </w:tcPr>
          <w:p w14:paraId="601F3E5E" w14:textId="77777777" w:rsidR="00FB51DF" w:rsidRPr="000E73AD" w:rsidRDefault="00FB51DF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14:paraId="29A884FA" w14:textId="77777777" w:rsidR="00FB51DF" w:rsidRPr="000E73AD" w:rsidRDefault="00FB51DF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4,884</w:t>
            </w:r>
          </w:p>
        </w:tc>
      </w:tr>
      <w:tr w:rsidR="0059211D" w:rsidRPr="000E73AD" w14:paraId="785F484E" w14:textId="77777777" w:rsidTr="0059211D">
        <w:trPr>
          <w:trHeight w:val="460"/>
        </w:trPr>
        <w:tc>
          <w:tcPr>
            <w:tcW w:w="3420" w:type="dxa"/>
            <w:vAlign w:val="center"/>
            <w:hideMark/>
          </w:tcPr>
          <w:p w14:paraId="09FAB3A8" w14:textId="77777777" w:rsidR="00FB51DF" w:rsidRPr="000E73AD" w:rsidRDefault="00FB51DF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center"/>
          </w:tcPr>
          <w:p w14:paraId="71CADA18" w14:textId="77777777" w:rsidR="00FB51DF" w:rsidRPr="000E73AD" w:rsidRDefault="00FB51DF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14:paraId="0E1DAF0D" w14:textId="77777777" w:rsidR="00FB51DF" w:rsidRPr="000E73AD" w:rsidRDefault="00FB51DF" w:rsidP="00A9166C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D14198" w14:textId="4B1789D9" w:rsidR="00FB51DF" w:rsidRPr="000E73AD" w:rsidRDefault="00FB51DF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4,044</w:t>
            </w:r>
          </w:p>
        </w:tc>
        <w:tc>
          <w:tcPr>
            <w:tcW w:w="360" w:type="dxa"/>
            <w:vAlign w:val="center"/>
            <w:hideMark/>
          </w:tcPr>
          <w:p w14:paraId="2DCE1CB7" w14:textId="77777777" w:rsidR="00FB51DF" w:rsidRPr="000E73AD" w:rsidRDefault="00FB51DF" w:rsidP="00A9166C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573070AC" w14:textId="77777777" w:rsidR="00FB51DF" w:rsidRPr="000E73AD" w:rsidRDefault="00FB51DF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E73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27,394</w:t>
            </w:r>
          </w:p>
        </w:tc>
      </w:tr>
    </w:tbl>
    <w:p w14:paraId="10ACD89D" w14:textId="5A91B3AD" w:rsidR="00494059" w:rsidRPr="000E73AD" w:rsidRDefault="0049405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  <w:tab w:val="left" w:pos="1965"/>
        </w:tabs>
        <w:ind w:left="540"/>
        <w:jc w:val="both"/>
        <w:rPr>
          <w:rFonts w:asciiTheme="majorBidi" w:hAnsiTheme="majorBidi" w:cstheme="majorBidi"/>
          <w:spacing w:val="12"/>
          <w:sz w:val="24"/>
          <w:szCs w:val="24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6210"/>
        <w:gridCol w:w="1350"/>
        <w:gridCol w:w="360"/>
        <w:gridCol w:w="1350"/>
      </w:tblGrid>
      <w:tr w:rsidR="000D67F1" w:rsidRPr="000E73AD" w14:paraId="3C467157" w14:textId="77777777" w:rsidTr="0059211D">
        <w:trPr>
          <w:trHeight w:val="380"/>
        </w:trPr>
        <w:tc>
          <w:tcPr>
            <w:tcW w:w="6210" w:type="dxa"/>
            <w:vAlign w:val="center"/>
            <w:hideMark/>
          </w:tcPr>
          <w:p w14:paraId="315E30EC" w14:textId="77777777" w:rsidR="000D67F1" w:rsidRPr="000E73AD" w:rsidRDefault="000D67F1" w:rsidP="00A9166C">
            <w:pPr>
              <w:rPr>
                <w:rFonts w:asciiTheme="majorBidi" w:hAnsiTheme="majorBidi" w:cstheme="majorBidi"/>
                <w:spacing w:val="12"/>
                <w:sz w:val="24"/>
                <w:szCs w:val="24"/>
              </w:rPr>
            </w:pPr>
            <w:r w:rsidRPr="000E73AD">
              <w:rPr>
                <w:rFonts w:asciiTheme="majorBidi" w:hAnsiTheme="majorBidi" w:cstheme="majorBidi"/>
                <w:spacing w:val="12"/>
                <w:sz w:val="22"/>
                <w:szCs w:val="22"/>
              </w:rPr>
              <w:br w:type="page"/>
            </w:r>
          </w:p>
        </w:tc>
        <w:tc>
          <w:tcPr>
            <w:tcW w:w="3060" w:type="dxa"/>
            <w:gridSpan w:val="3"/>
            <w:vAlign w:val="center"/>
            <w:hideMark/>
          </w:tcPr>
          <w:p w14:paraId="05878D5A" w14:textId="77777777" w:rsidR="000D67F1" w:rsidRPr="000E73AD" w:rsidRDefault="000D67F1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1033CD" w:rsidRPr="000E73AD" w14:paraId="37C9D332" w14:textId="77777777" w:rsidTr="0059211D">
        <w:trPr>
          <w:trHeight w:val="380"/>
        </w:trPr>
        <w:tc>
          <w:tcPr>
            <w:tcW w:w="6210" w:type="dxa"/>
            <w:vAlign w:val="center"/>
            <w:hideMark/>
          </w:tcPr>
          <w:p w14:paraId="7576E08F" w14:textId="77777777" w:rsidR="001033CD" w:rsidRPr="000E73AD" w:rsidRDefault="001033CD" w:rsidP="00A9166C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14:paraId="6C91B280" w14:textId="5B4B8A56" w:rsidR="001033CD" w:rsidRPr="000E73AD" w:rsidRDefault="00510326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0E73A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E73A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60" w:type="dxa"/>
            <w:vAlign w:val="center"/>
            <w:hideMark/>
          </w:tcPr>
          <w:p w14:paraId="2C79CFB6" w14:textId="77777777" w:rsidR="001033CD" w:rsidRPr="000E73AD" w:rsidRDefault="001033CD" w:rsidP="00A9166C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14:paraId="582252A8" w14:textId="77777777" w:rsidR="001033CD" w:rsidRPr="000E73AD" w:rsidRDefault="001033C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31</w:t>
            </w: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033CD" w:rsidRPr="000E73AD" w14:paraId="138A318E" w14:textId="77777777" w:rsidTr="0059211D">
        <w:trPr>
          <w:trHeight w:val="380"/>
        </w:trPr>
        <w:tc>
          <w:tcPr>
            <w:tcW w:w="6210" w:type="dxa"/>
            <w:vAlign w:val="center"/>
          </w:tcPr>
          <w:p w14:paraId="54B7E8AC" w14:textId="77777777" w:rsidR="001033CD" w:rsidRPr="000E73AD" w:rsidRDefault="001033CD" w:rsidP="00A9166C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E660193" w14:textId="77777777" w:rsidR="001033CD" w:rsidRPr="000E73AD" w:rsidRDefault="001033C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360" w:type="dxa"/>
            <w:vAlign w:val="center"/>
          </w:tcPr>
          <w:p w14:paraId="1A573E3E" w14:textId="77777777" w:rsidR="001033CD" w:rsidRPr="000E73AD" w:rsidRDefault="001033CD" w:rsidP="00A9166C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FFBA233" w14:textId="77777777" w:rsidR="001033CD" w:rsidRPr="000E73AD" w:rsidRDefault="001033C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2562</w:t>
            </w:r>
          </w:p>
        </w:tc>
      </w:tr>
      <w:tr w:rsidR="000D67F1" w:rsidRPr="000E73AD" w14:paraId="5DFA1C67" w14:textId="77777777" w:rsidTr="0059211D">
        <w:trPr>
          <w:trHeight w:val="380"/>
        </w:trPr>
        <w:tc>
          <w:tcPr>
            <w:tcW w:w="6210" w:type="dxa"/>
            <w:vAlign w:val="center"/>
            <w:hideMark/>
          </w:tcPr>
          <w:p w14:paraId="379BE2D0" w14:textId="77777777" w:rsidR="000D67F1" w:rsidRPr="000E73AD" w:rsidRDefault="000D67F1" w:rsidP="00A9166C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vAlign w:val="center"/>
            <w:hideMark/>
          </w:tcPr>
          <w:p w14:paraId="72591150" w14:textId="77777777" w:rsidR="000D67F1" w:rsidRPr="000E73AD" w:rsidRDefault="000D67F1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0E73AD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D67F1" w:rsidRPr="000E73AD" w14:paraId="4E953AE0" w14:textId="77777777" w:rsidTr="0059211D">
        <w:trPr>
          <w:trHeight w:val="290"/>
        </w:trPr>
        <w:tc>
          <w:tcPr>
            <w:tcW w:w="6210" w:type="dxa"/>
            <w:vAlign w:val="center"/>
            <w:hideMark/>
          </w:tcPr>
          <w:p w14:paraId="5F207C73" w14:textId="77777777" w:rsidR="000D67F1" w:rsidRPr="000E73AD" w:rsidRDefault="000D67F1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350" w:type="dxa"/>
            <w:vAlign w:val="center"/>
            <w:hideMark/>
          </w:tcPr>
          <w:p w14:paraId="7C532A3B" w14:textId="77777777" w:rsidR="000D67F1" w:rsidRPr="000E73AD" w:rsidRDefault="000D67F1" w:rsidP="00A9166C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  <w:hideMark/>
          </w:tcPr>
          <w:p w14:paraId="1D880D33" w14:textId="77777777" w:rsidR="000D67F1" w:rsidRPr="000E73AD" w:rsidRDefault="000D67F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076F296F" w14:textId="77777777" w:rsidR="000D67F1" w:rsidRPr="000E73AD" w:rsidRDefault="000D67F1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FB51DF" w:rsidRPr="000E73AD" w14:paraId="016E33B3" w14:textId="77777777" w:rsidTr="0059211D">
        <w:trPr>
          <w:trHeight w:val="380"/>
        </w:trPr>
        <w:tc>
          <w:tcPr>
            <w:tcW w:w="6210" w:type="dxa"/>
            <w:vAlign w:val="center"/>
            <w:hideMark/>
          </w:tcPr>
          <w:p w14:paraId="4E007C04" w14:textId="77777777" w:rsidR="00FB51DF" w:rsidRPr="000E73AD" w:rsidRDefault="00FB51DF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E73A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ค้ำประกันสัญญาจ้างงาน</w:t>
            </w:r>
          </w:p>
        </w:tc>
        <w:tc>
          <w:tcPr>
            <w:tcW w:w="1350" w:type="dxa"/>
            <w:vAlign w:val="center"/>
          </w:tcPr>
          <w:p w14:paraId="03A27ABA" w14:textId="6C1B1BB9" w:rsidR="00FB51DF" w:rsidRPr="000E73AD" w:rsidRDefault="00FB51DF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sz w:val="30"/>
                <w:szCs w:val="30"/>
              </w:rPr>
              <w:t>275,820</w:t>
            </w:r>
          </w:p>
        </w:tc>
        <w:tc>
          <w:tcPr>
            <w:tcW w:w="360" w:type="dxa"/>
            <w:vAlign w:val="center"/>
          </w:tcPr>
          <w:p w14:paraId="0B4AD9CF" w14:textId="77777777" w:rsidR="00FB51DF" w:rsidRPr="000E73AD" w:rsidRDefault="00FB51DF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14:paraId="5192A26E" w14:textId="77777777" w:rsidR="00FB51DF" w:rsidRPr="000E73AD" w:rsidRDefault="00FB51DF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sz w:val="30"/>
                <w:szCs w:val="30"/>
              </w:rPr>
              <w:t>295,910</w:t>
            </w:r>
          </w:p>
        </w:tc>
      </w:tr>
      <w:tr w:rsidR="00FB51DF" w:rsidRPr="000E73AD" w14:paraId="1F3675FB" w14:textId="77777777" w:rsidTr="0059211D">
        <w:trPr>
          <w:trHeight w:val="380"/>
        </w:trPr>
        <w:tc>
          <w:tcPr>
            <w:tcW w:w="6210" w:type="dxa"/>
            <w:vAlign w:val="center"/>
            <w:hideMark/>
          </w:tcPr>
          <w:p w14:paraId="7BC2166B" w14:textId="77777777" w:rsidR="00FB51DF" w:rsidRPr="000E73AD" w:rsidRDefault="00FB51DF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ค้ำประกันไฟฟ้า</w:t>
            </w:r>
          </w:p>
        </w:tc>
        <w:tc>
          <w:tcPr>
            <w:tcW w:w="1350" w:type="dxa"/>
            <w:vAlign w:val="center"/>
          </w:tcPr>
          <w:p w14:paraId="5FE2F025" w14:textId="67038782" w:rsidR="00FB51DF" w:rsidRPr="000E73AD" w:rsidRDefault="00FB51DF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sz w:val="30"/>
                <w:szCs w:val="30"/>
              </w:rPr>
              <w:t>1,160</w:t>
            </w:r>
          </w:p>
        </w:tc>
        <w:tc>
          <w:tcPr>
            <w:tcW w:w="360" w:type="dxa"/>
            <w:vAlign w:val="center"/>
          </w:tcPr>
          <w:p w14:paraId="2023A8C4" w14:textId="77777777" w:rsidR="00FB51DF" w:rsidRPr="000E73AD" w:rsidRDefault="00FB51DF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14:paraId="130E1B35" w14:textId="77777777" w:rsidR="00FB51DF" w:rsidRPr="000E73AD" w:rsidRDefault="00FB51DF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sz w:val="30"/>
                <w:szCs w:val="30"/>
              </w:rPr>
              <w:t>1,155</w:t>
            </w:r>
          </w:p>
        </w:tc>
      </w:tr>
      <w:tr w:rsidR="00FB51DF" w:rsidRPr="000E73AD" w14:paraId="5FDE040F" w14:textId="77777777" w:rsidTr="0059211D">
        <w:trPr>
          <w:trHeight w:val="390"/>
        </w:trPr>
        <w:tc>
          <w:tcPr>
            <w:tcW w:w="6210" w:type="dxa"/>
            <w:vAlign w:val="center"/>
            <w:hideMark/>
          </w:tcPr>
          <w:p w14:paraId="0758DABB" w14:textId="77777777" w:rsidR="00FB51DF" w:rsidRPr="000E73AD" w:rsidRDefault="00FB51DF" w:rsidP="00A9166C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6CBE26A" w14:textId="0D727772" w:rsidR="00FB51DF" w:rsidRPr="000E73AD" w:rsidRDefault="00FB51DF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276,980</w:t>
            </w:r>
          </w:p>
        </w:tc>
        <w:tc>
          <w:tcPr>
            <w:tcW w:w="360" w:type="dxa"/>
            <w:vAlign w:val="center"/>
          </w:tcPr>
          <w:p w14:paraId="06B9FC57" w14:textId="77777777" w:rsidR="00FB51DF" w:rsidRPr="000E73AD" w:rsidRDefault="00FB51DF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28124496" w14:textId="77777777" w:rsidR="00FB51DF" w:rsidRPr="000E73AD" w:rsidRDefault="00FB51DF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E73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297,065</w:t>
            </w:r>
          </w:p>
        </w:tc>
      </w:tr>
    </w:tbl>
    <w:p w14:paraId="37E7B2AF" w14:textId="77777777" w:rsidR="00494059" w:rsidRPr="000E73AD" w:rsidRDefault="0049405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A0D44D8" w14:textId="7766A57D" w:rsidR="001022B3" w:rsidRPr="000E73AD" w:rsidRDefault="001022B3" w:rsidP="00A9166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0E73A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เรื่องอื่นๆ</w:t>
      </w:r>
    </w:p>
    <w:p w14:paraId="4A16F1B4" w14:textId="77777777" w:rsidR="001022B3" w:rsidRPr="000E73AD" w:rsidRDefault="001022B3" w:rsidP="00A9166C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D435B0F" w14:textId="6F4C7C00" w:rsidR="001022B3" w:rsidRPr="000E73AD" w:rsidRDefault="001022B3" w:rsidP="00A9166C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E73A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0E73AD">
        <w:rPr>
          <w:rFonts w:asciiTheme="majorBidi" w:hAnsiTheme="majorBidi" w:cstheme="majorBidi"/>
          <w:sz w:val="30"/>
          <w:szCs w:val="30"/>
        </w:rPr>
        <w:t>21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0E73AD">
        <w:rPr>
          <w:rFonts w:asciiTheme="majorBidi" w:hAnsiTheme="majorBidi" w:cstheme="majorBidi"/>
          <w:sz w:val="30"/>
          <w:szCs w:val="30"/>
        </w:rPr>
        <w:t>2562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บริษัทได้รับหนังสือเรื่องขอบอกเลิกสัญญาโครงการเช่าระบบบัตรโดยสารอิเล็กทรอนิกส์พร้อมอุปกรณ์ (</w:t>
      </w:r>
      <w:r w:rsidRPr="000E73AD">
        <w:rPr>
          <w:rFonts w:asciiTheme="majorBidi" w:hAnsiTheme="majorBidi" w:cstheme="majorBidi"/>
          <w:sz w:val="30"/>
          <w:szCs w:val="30"/>
        </w:rPr>
        <w:t xml:space="preserve">E-Ticket) 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จาก ขสมก. มูลค่าโครงการที่บอกยกเลิกรวมเป็นเงินทั้งสิ้น </w:t>
      </w:r>
      <w:r w:rsidRPr="000E73AD">
        <w:rPr>
          <w:rFonts w:asciiTheme="majorBidi" w:hAnsiTheme="majorBidi" w:cstheme="majorBidi"/>
          <w:sz w:val="30"/>
          <w:szCs w:val="30"/>
        </w:rPr>
        <w:t>1,665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 ล้านบาท โดยตามหนังสือเรื่องบอกเลิกดังกล่าวได้อ้างเหตุว่าบริษัทไม่สามารถปฏิบัติตามสัญญาและทำการส่งมอบงานโครงการระบบบัตรโดยสารอิเล็กทรอนิกส์พร้อมอุปกรณ์ (</w:t>
      </w:r>
      <w:r w:rsidRPr="000E73AD">
        <w:rPr>
          <w:rFonts w:asciiTheme="majorBidi" w:hAnsiTheme="majorBidi" w:cstheme="majorBidi"/>
          <w:sz w:val="30"/>
          <w:szCs w:val="30"/>
        </w:rPr>
        <w:t xml:space="preserve">E-Ticket) 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ได้ภายในระยะเวลาที่กำหนดในสัญญา </w:t>
      </w:r>
      <w:r w:rsidR="007559B1">
        <w:rPr>
          <w:rFonts w:asciiTheme="majorBidi" w:hAnsiTheme="majorBidi" w:cstheme="majorBidi" w:hint="cs"/>
          <w:sz w:val="30"/>
          <w:szCs w:val="30"/>
          <w:cs/>
        </w:rPr>
        <w:t xml:space="preserve">ดังนั้น ขสมก. </w:t>
      </w:r>
      <w:r w:rsidRPr="000E73AD">
        <w:rPr>
          <w:rFonts w:asciiTheme="majorBidi" w:hAnsiTheme="majorBidi" w:cstheme="majorBidi"/>
          <w:sz w:val="30"/>
          <w:szCs w:val="30"/>
          <w:cs/>
        </w:rPr>
        <w:t>จึงขอใช้สิทธิบอกเลิกสัญญาดังกล่าว</w:t>
      </w:r>
    </w:p>
    <w:p w14:paraId="2929429F" w14:textId="66F7D2AF" w:rsidR="0072110D" w:rsidRPr="000E73AD" w:rsidRDefault="0072110D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0E73AD">
        <w:rPr>
          <w:rFonts w:asciiTheme="majorBidi" w:hAnsiTheme="majorBidi" w:cstheme="majorBidi"/>
          <w:sz w:val="30"/>
          <w:szCs w:val="30"/>
        </w:rPr>
        <w:br w:type="page"/>
      </w:r>
    </w:p>
    <w:p w14:paraId="17D11FD2" w14:textId="77777777" w:rsidR="001022B3" w:rsidRPr="000E73AD" w:rsidRDefault="001022B3" w:rsidP="00A9166C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E73AD">
        <w:rPr>
          <w:rFonts w:asciiTheme="majorBidi" w:hAnsiTheme="majorBidi" w:cstheme="majorBidi"/>
          <w:sz w:val="30"/>
          <w:szCs w:val="30"/>
          <w:cs/>
        </w:rPr>
        <w:lastRenderedPageBreak/>
        <w:t xml:space="preserve">ซึ่งที่ผ่านมาบริษัทได้ปฏิบัติตามสัญญาโดยได้ติดตั้งระบบบัตรโดยสาร </w:t>
      </w:r>
      <w:r w:rsidRPr="000E73AD">
        <w:rPr>
          <w:rFonts w:asciiTheme="majorBidi" w:hAnsiTheme="majorBidi" w:cstheme="majorBidi"/>
          <w:sz w:val="30"/>
          <w:szCs w:val="30"/>
        </w:rPr>
        <w:t xml:space="preserve">E-Ticket 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ครบตามจำนวน </w:t>
      </w:r>
      <w:r w:rsidRPr="000E73AD">
        <w:rPr>
          <w:rFonts w:asciiTheme="majorBidi" w:hAnsiTheme="majorBidi" w:cstheme="majorBidi"/>
          <w:sz w:val="30"/>
          <w:szCs w:val="30"/>
        </w:rPr>
        <w:t>2,600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 คัน พร้อมทั้งเปิดใช้งานจริง ส่วนเครื่องเก็บเงิน (</w:t>
      </w:r>
      <w:r w:rsidRPr="000E73AD">
        <w:rPr>
          <w:rFonts w:asciiTheme="majorBidi" w:hAnsiTheme="majorBidi" w:cstheme="majorBidi"/>
          <w:sz w:val="30"/>
          <w:szCs w:val="30"/>
        </w:rPr>
        <w:t xml:space="preserve">Cash Box) 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ได้ติดตั้งไปทั้งหมดจำนวน </w:t>
      </w:r>
      <w:r w:rsidRPr="000E73AD">
        <w:rPr>
          <w:rFonts w:asciiTheme="majorBidi" w:hAnsiTheme="majorBidi" w:cstheme="majorBidi"/>
          <w:sz w:val="30"/>
          <w:szCs w:val="30"/>
        </w:rPr>
        <w:t>800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 คัน และ ขสมก. ได้แจ้งให้บริษัท รอความชัดเจนในการติดตั้งเพิ่มให้ครบตามสัญญา และมีการนำไปใช้งานเฉพาะเครื่องอ่านบัตร (</w:t>
      </w:r>
      <w:r w:rsidRPr="000E73AD">
        <w:rPr>
          <w:rFonts w:asciiTheme="majorBidi" w:hAnsiTheme="majorBidi" w:cstheme="majorBidi"/>
          <w:sz w:val="30"/>
          <w:szCs w:val="30"/>
        </w:rPr>
        <w:t xml:space="preserve">E-Ticket) </w:t>
      </w:r>
      <w:r w:rsidRPr="000E73AD">
        <w:rPr>
          <w:rFonts w:asciiTheme="majorBidi" w:hAnsiTheme="majorBidi" w:cstheme="majorBidi"/>
          <w:sz w:val="30"/>
          <w:szCs w:val="30"/>
          <w:cs/>
        </w:rPr>
        <w:t>อีกทั้ง ขสมก.ได้ทำหนังสือถึงกรมบัญชีกลางเพื่อขอหารือการแก้ไขสัญญาหรือบอกเลิกสัญญาบางส่วน โดยตัดเครื่องเก็บค่าโดยสารอัตโนมัติ (</w:t>
      </w:r>
      <w:r w:rsidRPr="000E73AD">
        <w:rPr>
          <w:rFonts w:asciiTheme="majorBidi" w:hAnsiTheme="majorBidi" w:cstheme="majorBidi"/>
          <w:sz w:val="30"/>
          <w:szCs w:val="30"/>
        </w:rPr>
        <w:t xml:space="preserve">Cash Box) </w:t>
      </w:r>
      <w:r w:rsidRPr="000E73AD">
        <w:rPr>
          <w:rFonts w:asciiTheme="majorBidi" w:hAnsiTheme="majorBidi" w:cstheme="majorBidi"/>
          <w:sz w:val="30"/>
          <w:szCs w:val="30"/>
          <w:cs/>
        </w:rPr>
        <w:t>ออกจากสัญญาทั้งหมดดังกล่าว</w:t>
      </w:r>
    </w:p>
    <w:p w14:paraId="4CBE76A2" w14:textId="77777777" w:rsidR="001022B3" w:rsidRPr="000E73AD" w:rsidRDefault="001022B3" w:rsidP="00A9166C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1D9F94C" w14:textId="7257780B" w:rsidR="001022B3" w:rsidRPr="000E73AD" w:rsidRDefault="001022B3" w:rsidP="00A9166C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73A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0E73AD">
        <w:rPr>
          <w:rFonts w:asciiTheme="majorBidi" w:hAnsiTheme="majorBidi" w:cstheme="majorBidi"/>
          <w:sz w:val="30"/>
          <w:szCs w:val="30"/>
        </w:rPr>
        <w:t xml:space="preserve">4 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0E73AD">
        <w:rPr>
          <w:rFonts w:asciiTheme="majorBidi" w:hAnsiTheme="majorBidi" w:cstheme="majorBidi"/>
          <w:sz w:val="30"/>
          <w:szCs w:val="30"/>
        </w:rPr>
        <w:t xml:space="preserve">2562 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บริษัทได้ยื่นฟ้องหน่วยงานรัฐ ณ ศาลปกครองกลาง คดีหมายเลขดำที่ </w:t>
      </w:r>
      <w:r w:rsidRPr="000E73AD">
        <w:rPr>
          <w:rFonts w:asciiTheme="majorBidi" w:hAnsiTheme="majorBidi" w:cstheme="majorBidi"/>
          <w:sz w:val="30"/>
          <w:szCs w:val="30"/>
        </w:rPr>
        <w:t xml:space="preserve">1998/2562 </w:t>
      </w:r>
      <w:r w:rsidRPr="000E73AD">
        <w:rPr>
          <w:rFonts w:asciiTheme="majorBidi" w:hAnsiTheme="majorBidi" w:cstheme="majorBidi"/>
          <w:sz w:val="30"/>
          <w:szCs w:val="30"/>
          <w:cs/>
        </w:rPr>
        <w:t>ระหว่างบริษัทและขสมก. เพื่อเรียกร้องค่าเสียหายหรือชดใช้ค่าการงาน และค่าเช่าที่ควรได้รับแก่บริษัทเป็นจำนวน</w:t>
      </w:r>
      <w:r w:rsidR="00E63CCD" w:rsidRPr="000E73AD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E73AD">
        <w:rPr>
          <w:rFonts w:asciiTheme="majorBidi" w:hAnsiTheme="majorBidi" w:cstheme="majorBidi"/>
          <w:sz w:val="30"/>
          <w:szCs w:val="30"/>
        </w:rPr>
        <w:t xml:space="preserve">1,556 </w:t>
      </w:r>
      <w:r w:rsidRPr="000E73AD">
        <w:rPr>
          <w:rFonts w:asciiTheme="majorBidi" w:hAnsiTheme="majorBidi" w:cstheme="majorBidi"/>
          <w:sz w:val="30"/>
          <w:szCs w:val="30"/>
          <w:cs/>
        </w:rPr>
        <w:t xml:space="preserve">ล้านบาท (ไม่รวมภาษี) พร้อมดอกเบี้ยในอัตราร้อยละ </w:t>
      </w:r>
      <w:r w:rsidRPr="000E73AD">
        <w:rPr>
          <w:rFonts w:asciiTheme="majorBidi" w:hAnsiTheme="majorBidi" w:cstheme="majorBidi"/>
          <w:sz w:val="30"/>
          <w:szCs w:val="30"/>
        </w:rPr>
        <w:t xml:space="preserve">7.5 </w:t>
      </w:r>
      <w:r w:rsidRPr="000E73AD">
        <w:rPr>
          <w:rFonts w:asciiTheme="majorBidi" w:hAnsiTheme="majorBidi" w:cstheme="majorBidi"/>
          <w:sz w:val="30"/>
          <w:szCs w:val="30"/>
          <w:cs/>
        </w:rPr>
        <w:t>ต่อปีนับถัดจากวันฟ้องจนถึงวันชำระแล้วเสร็จ และให้คืนหลักประกันสัญญาพร้อมค่าธรรมเนียมที่จะเกิดจากการคืนหลักประกันล่าช้าดังกล่าวแล้ว</w:t>
      </w:r>
    </w:p>
    <w:p w14:paraId="6C8710C8" w14:textId="149BBDD9" w:rsidR="003913C1" w:rsidRPr="000E73AD" w:rsidRDefault="003913C1" w:rsidP="00A9166C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CEE49B" w14:textId="5C5C1F79" w:rsidR="003913C1" w:rsidRPr="000E73AD" w:rsidRDefault="00190597" w:rsidP="00A9166C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73AD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F1460A" w:rsidRPr="000E73AD">
        <w:rPr>
          <w:rFonts w:asciiTheme="majorBidi" w:hAnsiTheme="majorBidi" w:cstheme="majorBidi" w:hint="cs"/>
          <w:sz w:val="30"/>
          <w:szCs w:val="30"/>
          <w:cs/>
        </w:rPr>
        <w:t>ในระหว่างงวด</w:t>
      </w:r>
      <w:r w:rsidR="00510326" w:rsidRPr="000E73AD">
        <w:rPr>
          <w:rFonts w:asciiTheme="majorBidi" w:hAnsiTheme="majorBidi" w:cstheme="majorBidi" w:hint="cs"/>
          <w:sz w:val="30"/>
          <w:szCs w:val="30"/>
          <w:cs/>
        </w:rPr>
        <w:t>เก้าเดือน</w:t>
      </w:r>
      <w:r w:rsidR="00F1460A" w:rsidRPr="000E73AD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510326" w:rsidRPr="000E73AD">
        <w:rPr>
          <w:rFonts w:asciiTheme="majorBidi" w:hAnsiTheme="majorBidi" w:cstheme="majorBidi"/>
          <w:sz w:val="30"/>
          <w:szCs w:val="30"/>
        </w:rPr>
        <w:t xml:space="preserve">30 </w:t>
      </w:r>
      <w:r w:rsidR="00510326" w:rsidRPr="000E73A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002511" w:rsidRPr="000E73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02511" w:rsidRPr="000E73AD">
        <w:rPr>
          <w:rFonts w:asciiTheme="majorBidi" w:hAnsiTheme="majorBidi" w:cstheme="majorBidi"/>
          <w:sz w:val="30"/>
          <w:szCs w:val="30"/>
        </w:rPr>
        <w:t>2563</w:t>
      </w:r>
      <w:r w:rsidRPr="000E73A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913C1" w:rsidRPr="000E73AD">
        <w:rPr>
          <w:rFonts w:asciiTheme="majorBidi" w:hAnsiTheme="majorBidi" w:cstheme="majorBidi" w:hint="cs"/>
          <w:sz w:val="30"/>
          <w:szCs w:val="30"/>
          <w:cs/>
        </w:rPr>
        <w:t>ยังไม่มีความคืบหน้าเพิ่มเติม</w:t>
      </w:r>
      <w:r w:rsidR="0076727A" w:rsidRPr="000E73AD">
        <w:rPr>
          <w:rFonts w:asciiTheme="majorBidi" w:hAnsiTheme="majorBidi" w:cstheme="majorBidi" w:hint="cs"/>
          <w:sz w:val="30"/>
          <w:szCs w:val="30"/>
          <w:cs/>
        </w:rPr>
        <w:t>ที่เป็นสาระสำค</w:t>
      </w:r>
      <w:r w:rsidR="00F1460A" w:rsidRPr="000E73AD">
        <w:rPr>
          <w:rFonts w:asciiTheme="majorBidi" w:hAnsiTheme="majorBidi" w:cstheme="majorBidi" w:hint="cs"/>
          <w:sz w:val="30"/>
          <w:szCs w:val="30"/>
          <w:cs/>
        </w:rPr>
        <w:t>ัญ</w:t>
      </w:r>
    </w:p>
    <w:p w14:paraId="55303FD8" w14:textId="77777777" w:rsidR="00CD7D6D" w:rsidRPr="000E73AD" w:rsidRDefault="00CD7D6D" w:rsidP="00A9166C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7BF731" w14:textId="0C1CE34E" w:rsidR="00F379BB" w:rsidRPr="000E73AD" w:rsidRDefault="00F379BB" w:rsidP="00A9166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/>
          <w:b/>
          <w:bCs/>
          <w:sz w:val="30"/>
          <w:szCs w:val="30"/>
        </w:rPr>
      </w:pPr>
      <w:r w:rsidRPr="000E73AD">
        <w:rPr>
          <w:rFonts w:asciiTheme="majorBidi" w:hAnsiTheme="majorBidi" w:hint="cs"/>
          <w:b/>
          <w:bCs/>
          <w:sz w:val="30"/>
          <w:szCs w:val="30"/>
          <w:cs/>
        </w:rPr>
        <w:t>การจัดประเภทรายการใหม่</w:t>
      </w:r>
    </w:p>
    <w:p w14:paraId="4B48E467" w14:textId="466F1EAE" w:rsidR="00F379BB" w:rsidRPr="000E73AD" w:rsidRDefault="00F379B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b/>
          <w:bCs/>
          <w:sz w:val="20"/>
          <w:szCs w:val="20"/>
        </w:rPr>
      </w:pPr>
    </w:p>
    <w:p w14:paraId="4A17EBB2" w14:textId="2E8A91BE" w:rsidR="003F3011" w:rsidRPr="000E73AD" w:rsidRDefault="003F3011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E73AD">
        <w:rPr>
          <w:rFonts w:ascii="Angsana New" w:hAnsi="Angsana New"/>
          <w:sz w:val="30"/>
          <w:szCs w:val="30"/>
          <w:cs/>
        </w:rPr>
        <w:t xml:space="preserve">รายการบางรายการในงบแสดงฐานะการเงิน ณ วันที่ </w:t>
      </w:r>
      <w:r w:rsidRPr="000E73AD">
        <w:rPr>
          <w:rFonts w:ascii="Angsana New" w:hAnsi="Angsana New"/>
          <w:sz w:val="30"/>
          <w:szCs w:val="30"/>
        </w:rPr>
        <w:t xml:space="preserve">31 </w:t>
      </w:r>
      <w:r w:rsidRPr="000E73A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0E73AD">
        <w:rPr>
          <w:rFonts w:ascii="Angsana New" w:hAnsi="Angsana New"/>
          <w:sz w:val="30"/>
          <w:szCs w:val="30"/>
        </w:rPr>
        <w:t xml:space="preserve">2562 </w:t>
      </w:r>
      <w:r w:rsidRPr="000E73AD">
        <w:rPr>
          <w:rFonts w:ascii="Angsana New" w:hAnsi="Angsana New"/>
          <w:spacing w:val="-4"/>
          <w:sz w:val="30"/>
          <w:szCs w:val="30"/>
          <w:cs/>
        </w:rPr>
        <w:t>ซึ่งรวมอยู่ใน</w:t>
      </w:r>
      <w:r w:rsidRPr="000E73AD">
        <w:rPr>
          <w:rFonts w:ascii="Angsana New" w:hAnsi="Angsana New" w:hint="cs"/>
          <w:spacing w:val="-4"/>
          <w:sz w:val="30"/>
          <w:szCs w:val="30"/>
          <w:cs/>
        </w:rPr>
        <w:t>งบ</w:t>
      </w:r>
      <w:r w:rsidRPr="000E73AD">
        <w:rPr>
          <w:rFonts w:ascii="Angsana New" w:hAnsi="Angsana New"/>
          <w:spacing w:val="-4"/>
          <w:sz w:val="30"/>
          <w:szCs w:val="30"/>
          <w:cs/>
        </w:rPr>
        <w:t>การเงินระหว่างกาลเพื่อวัตถุประสงค์ในการเปรียบเทียบ</w:t>
      </w:r>
      <w:r w:rsidRPr="000E73AD">
        <w:rPr>
          <w:rFonts w:ascii="Angsana New" w:hAnsi="Angsana New" w:hint="cs"/>
          <w:spacing w:val="-4"/>
          <w:sz w:val="30"/>
          <w:szCs w:val="30"/>
          <w:cs/>
        </w:rPr>
        <w:t>ของงวด</w:t>
      </w:r>
      <w:r w:rsidRPr="000E73AD">
        <w:rPr>
          <w:rFonts w:ascii="Angsana New" w:hAnsi="Angsana New" w:hint="cs"/>
          <w:sz w:val="30"/>
          <w:szCs w:val="30"/>
          <w:cs/>
        </w:rPr>
        <w:t xml:space="preserve"> </w:t>
      </w:r>
      <w:r w:rsidRPr="000E73AD">
        <w:rPr>
          <w:rFonts w:ascii="Angsana New" w:hAnsi="Angsana New"/>
          <w:sz w:val="30"/>
          <w:szCs w:val="30"/>
        </w:rPr>
        <w:t>2563</w:t>
      </w:r>
      <w:r w:rsidRPr="000E73AD">
        <w:rPr>
          <w:rFonts w:ascii="Angsana New" w:hAnsi="Angsana New" w:hint="cs"/>
          <w:sz w:val="30"/>
          <w:szCs w:val="30"/>
          <w:cs/>
        </w:rPr>
        <w:t xml:space="preserve"> </w:t>
      </w:r>
      <w:r w:rsidRPr="000E73AD"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Pr="000E73AD">
        <w:rPr>
          <w:rFonts w:ascii="Angsana New" w:hAnsi="Angsana New" w:hint="cs"/>
          <w:sz w:val="30"/>
          <w:szCs w:val="30"/>
          <w:cs/>
        </w:rPr>
        <w:t>งบ</w:t>
      </w:r>
      <w:r w:rsidRPr="000E73AD">
        <w:rPr>
          <w:rFonts w:ascii="Angsana New" w:hAnsi="Angsana New"/>
          <w:sz w:val="30"/>
          <w:szCs w:val="30"/>
          <w:cs/>
        </w:rPr>
        <w:t xml:space="preserve">การเงินระหว่างกาลปี </w:t>
      </w:r>
      <w:r w:rsidRPr="000E73AD">
        <w:rPr>
          <w:rFonts w:ascii="Angsana New" w:hAnsi="Angsana New"/>
          <w:sz w:val="30"/>
          <w:szCs w:val="30"/>
        </w:rPr>
        <w:t xml:space="preserve">2563 </w:t>
      </w:r>
      <w:r w:rsidRPr="000E73AD">
        <w:rPr>
          <w:rFonts w:ascii="Angsana New" w:hAnsi="Angsana New"/>
          <w:sz w:val="30"/>
          <w:szCs w:val="30"/>
          <w:cs/>
        </w:rPr>
        <w:t>การจัดประเภทรายการ</w:t>
      </w:r>
      <w:r w:rsidRPr="000E73AD">
        <w:rPr>
          <w:rFonts w:ascii="Angsana New" w:hAnsi="Angsana New" w:hint="cs"/>
          <w:sz w:val="30"/>
          <w:szCs w:val="30"/>
          <w:cs/>
        </w:rPr>
        <w:t>ที่มีสาระสำคัญมีดังนี้</w:t>
      </w:r>
    </w:p>
    <w:p w14:paraId="150603B0" w14:textId="77777777" w:rsidR="000B0338" w:rsidRPr="000E73AD" w:rsidRDefault="000B0338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3150"/>
        <w:gridCol w:w="1980"/>
        <w:gridCol w:w="320"/>
        <w:gridCol w:w="1480"/>
        <w:gridCol w:w="360"/>
        <w:gridCol w:w="1800"/>
      </w:tblGrid>
      <w:tr w:rsidR="00F379BB" w:rsidRPr="000E73AD" w14:paraId="23ABBB85" w14:textId="77777777" w:rsidTr="00AE4E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9667A" w14:textId="77777777" w:rsidR="00F379BB" w:rsidRPr="000E73AD" w:rsidRDefault="00F379B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D2405" w14:textId="321E0E35" w:rsidR="00F379BB" w:rsidRPr="000E73AD" w:rsidRDefault="00F379B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0E73A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3F3011" w:rsidRPr="000E73A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F379BB" w:rsidRPr="000E73AD" w14:paraId="0BD0D566" w14:textId="77777777" w:rsidTr="00AE4E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59FC8" w14:textId="77777777" w:rsidR="00F379BB" w:rsidRPr="000E73AD" w:rsidRDefault="00F379B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F738E" w14:textId="77777777" w:rsidR="00F379BB" w:rsidRPr="000E73AD" w:rsidRDefault="00F379B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0E73AD">
              <w:rPr>
                <w:rFonts w:ascii="Angsana New" w:eastAsia="Times New Roman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F379BB" w:rsidRPr="000E73AD" w14:paraId="0257EF4A" w14:textId="77777777" w:rsidTr="00AE4E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7501E" w14:textId="77777777" w:rsidR="00F379BB" w:rsidRPr="000E73AD" w:rsidRDefault="00F379B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E97339" w14:textId="77777777" w:rsidR="00F379BB" w:rsidRPr="000E73AD" w:rsidRDefault="00F379B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0E73AD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F65A3A" w14:textId="77777777" w:rsidR="00F379BB" w:rsidRPr="000E73AD" w:rsidRDefault="00F379B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03B1D" w14:textId="77777777" w:rsidR="00F379BB" w:rsidRPr="000E73AD" w:rsidRDefault="00F379B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0E73AD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88B6C" w14:textId="77777777" w:rsidR="00F379BB" w:rsidRPr="000E73AD" w:rsidRDefault="00F379B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97770" w14:textId="77777777" w:rsidR="00F379BB" w:rsidRPr="000E73AD" w:rsidRDefault="00F379B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0E73AD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F379BB" w:rsidRPr="000E73AD" w14:paraId="7EE15E4A" w14:textId="77777777" w:rsidTr="00AE4E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39712" w14:textId="77777777" w:rsidR="00F379BB" w:rsidRPr="000E73AD" w:rsidRDefault="00F379B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5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72EF6" w14:textId="77777777" w:rsidR="00F379BB" w:rsidRPr="000E73AD" w:rsidRDefault="00F379B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</w:pPr>
            <w:r w:rsidRPr="000E73AD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  <w:t xml:space="preserve"> (</w:t>
            </w:r>
            <w:r w:rsidRPr="000E73AD">
              <w:rPr>
                <w:rFonts w:ascii="Angsana New" w:eastAsia="Times New Roman" w:hAnsi="Angsana New" w:hint="cs"/>
                <w:i/>
                <w:iCs/>
                <w:color w:val="000000"/>
                <w:sz w:val="28"/>
                <w:szCs w:val="28"/>
                <w:cs/>
              </w:rPr>
              <w:t>พัน</w:t>
            </w:r>
            <w:r w:rsidRPr="000E73AD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  <w:cs/>
              </w:rPr>
              <w:t>บาท)</w:t>
            </w:r>
            <w:r w:rsidRPr="000E73AD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</w:tr>
      <w:tr w:rsidR="00F379BB" w:rsidRPr="000E73AD" w14:paraId="296EA21B" w14:textId="77777777" w:rsidTr="00AE4E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B27AD" w14:textId="77777777" w:rsidR="00F379BB" w:rsidRPr="000E73AD" w:rsidRDefault="00F379B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E73AD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งบแสดงฐานะการเงิน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DE3C0" w14:textId="77777777" w:rsidR="00F379BB" w:rsidRPr="000E73AD" w:rsidRDefault="00F379B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716A9" w14:textId="77777777" w:rsidR="00F379BB" w:rsidRPr="000E73AD" w:rsidRDefault="00F379B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D5065" w14:textId="77777777" w:rsidR="00F379BB" w:rsidRPr="000E73AD" w:rsidRDefault="00F379B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22E67" w14:textId="77777777" w:rsidR="00F379BB" w:rsidRPr="000E73AD" w:rsidRDefault="00F379B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AD4B2" w14:textId="77777777" w:rsidR="00F379BB" w:rsidRPr="000E73AD" w:rsidRDefault="00F379B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9BB" w:rsidRPr="000E73AD" w14:paraId="18B2A03A" w14:textId="77777777" w:rsidTr="00AE4E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DBFF3" w14:textId="01B70A16" w:rsidR="00F379BB" w:rsidRPr="000E73AD" w:rsidRDefault="00F379B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E73AD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 ณ วันที่ </w:t>
            </w:r>
            <w:r w:rsidRPr="000E73AD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0E73AD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0E73AD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 w:rsidR="003F3011" w:rsidRPr="000E73AD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99477" w14:textId="77777777" w:rsidR="00F379BB" w:rsidRPr="000E73AD" w:rsidRDefault="00F379B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13BC6" w14:textId="77777777" w:rsidR="00F379BB" w:rsidRPr="000E73AD" w:rsidRDefault="00F379B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EEAA7" w14:textId="77777777" w:rsidR="00F379BB" w:rsidRPr="000E73AD" w:rsidRDefault="00F379B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CECB2" w14:textId="77777777" w:rsidR="00F379BB" w:rsidRPr="000E73AD" w:rsidRDefault="00F379B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1554F" w14:textId="77777777" w:rsidR="00F379BB" w:rsidRPr="000E73AD" w:rsidRDefault="00F379B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5C53" w:rsidRPr="000E73AD" w14:paraId="3A856443" w14:textId="77777777" w:rsidTr="00AE4E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54A37" w14:textId="75704F54" w:rsidR="00425C53" w:rsidRPr="000E73AD" w:rsidRDefault="00425C53" w:rsidP="00A3385B">
            <w:pPr>
              <w:tabs>
                <w:tab w:val="clear" w:pos="227"/>
                <w:tab w:val="clear" w:pos="454"/>
                <w:tab w:val="left" w:pos="540"/>
              </w:tabs>
              <w:ind w:left="540" w:hanging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3A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CD51C" w14:textId="507B5842" w:rsidR="00425C53" w:rsidRPr="000E73AD" w:rsidRDefault="0058360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715</w:t>
            </w:r>
            <w:r w:rsidR="00425C53" w:rsidRPr="000E73A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0E73A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418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83E55" w14:textId="77777777" w:rsidR="00425C53" w:rsidRPr="000E73AD" w:rsidRDefault="00425C53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C0E55" w14:textId="1EA41A2E" w:rsidR="00425C53" w:rsidRPr="000E73AD" w:rsidRDefault="00425C53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7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0E73A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</w:t>
            </w:r>
            <w:r w:rsidR="00583601" w:rsidRPr="000E73A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63</w:t>
            </w:r>
            <w:r w:rsidRPr="000E73A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 w:rsidR="00583601" w:rsidRPr="000E73A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171</w:t>
            </w:r>
            <w:r w:rsidRPr="000E73A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EA959" w14:textId="77777777" w:rsidR="00425C53" w:rsidRPr="000E73AD" w:rsidRDefault="00425C53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38655" w14:textId="1118185A" w:rsidR="00425C53" w:rsidRPr="000E73AD" w:rsidRDefault="00425C53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3AD">
              <w:rPr>
                <w:rFonts w:asciiTheme="majorBidi" w:eastAsia="Times New Roman" w:hAnsiTheme="majorBidi" w:cstheme="majorBidi"/>
                <w:sz w:val="28"/>
                <w:szCs w:val="28"/>
              </w:rPr>
              <w:t>652,247</w:t>
            </w:r>
          </w:p>
        </w:tc>
      </w:tr>
      <w:tr w:rsidR="00425C53" w:rsidRPr="000E73AD" w14:paraId="504F0056" w14:textId="77777777" w:rsidTr="00AE4E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33443" w14:textId="646AE34C" w:rsidR="00425C53" w:rsidRPr="000E73AD" w:rsidRDefault="00425C53" w:rsidP="00A3385B">
            <w:pPr>
              <w:tabs>
                <w:tab w:val="clear" w:pos="227"/>
                <w:tab w:val="clear" w:pos="454"/>
                <w:tab w:val="left" w:pos="540"/>
              </w:tabs>
              <w:ind w:left="540" w:hanging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3A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8995A" w14:textId="769B9BCB" w:rsidR="00425C53" w:rsidRPr="000E73AD" w:rsidRDefault="0058360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33</w:t>
            </w:r>
            <w:r w:rsidR="00425C53" w:rsidRPr="000E73A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0E73A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674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FCF36" w14:textId="77777777" w:rsidR="00425C53" w:rsidRPr="000E73AD" w:rsidRDefault="00425C53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D2953" w14:textId="13EA7D37" w:rsidR="00425C53" w:rsidRPr="000E73AD" w:rsidRDefault="0058360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7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0E73A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63</w:t>
            </w:r>
            <w:r w:rsidR="00425C53" w:rsidRPr="000E73A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 w:rsidRPr="000E73A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171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7513C" w14:textId="77777777" w:rsidR="00425C53" w:rsidRPr="000E73AD" w:rsidRDefault="00425C53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43CD8" w14:textId="6789C747" w:rsidR="00425C53" w:rsidRPr="000E73AD" w:rsidRDefault="00425C53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3AD">
              <w:rPr>
                <w:rFonts w:asciiTheme="majorBidi" w:eastAsia="Times New Roman" w:hAnsiTheme="majorBidi" w:cstheme="majorBidi"/>
                <w:sz w:val="28"/>
                <w:szCs w:val="28"/>
              </w:rPr>
              <w:t>96,845</w:t>
            </w:r>
          </w:p>
        </w:tc>
      </w:tr>
      <w:tr w:rsidR="000900EB" w:rsidRPr="000E73AD" w14:paraId="528018A7" w14:textId="77777777" w:rsidTr="00AE4E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99376" w14:textId="3268F9EA" w:rsidR="000900EB" w:rsidRPr="000E73AD" w:rsidRDefault="000900EB" w:rsidP="00A3385B">
            <w:pPr>
              <w:tabs>
                <w:tab w:val="clear" w:pos="227"/>
                <w:tab w:val="clear" w:pos="454"/>
                <w:tab w:val="left" w:pos="540"/>
              </w:tabs>
              <w:ind w:left="540" w:hanging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73AD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AC6CC" w14:textId="1D5768A3" w:rsidR="000900EB" w:rsidRPr="000E73AD" w:rsidRDefault="000900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0E73A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4B0A" w14:textId="77777777" w:rsidR="000900EB" w:rsidRPr="000E73AD" w:rsidRDefault="000900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08AB0" w14:textId="25A9CA82" w:rsidR="000900EB" w:rsidRPr="000E73AD" w:rsidRDefault="000900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7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0E73A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283,533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5436D" w14:textId="77777777" w:rsidR="000900EB" w:rsidRPr="000E73AD" w:rsidRDefault="000900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87CFE" w14:textId="600410B7" w:rsidR="000900EB" w:rsidRPr="000E73AD" w:rsidRDefault="000900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0E73A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283,533</w:t>
            </w:r>
          </w:p>
        </w:tc>
      </w:tr>
      <w:tr w:rsidR="000900EB" w:rsidRPr="000E73AD" w14:paraId="7A1F9634" w14:textId="77777777" w:rsidTr="00AE4E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EAC97" w14:textId="025E34A3" w:rsidR="000900EB" w:rsidRPr="000E73AD" w:rsidRDefault="000900EB" w:rsidP="00A3385B">
            <w:pPr>
              <w:tabs>
                <w:tab w:val="clear" w:pos="227"/>
                <w:tab w:val="clear" w:pos="454"/>
                <w:tab w:val="left" w:pos="540"/>
              </w:tabs>
              <w:ind w:left="540" w:hanging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73A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  <w:r w:rsidRPr="000E73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E73AD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FE23D" w14:textId="48697F14" w:rsidR="000900EB" w:rsidRPr="000E73AD" w:rsidRDefault="000900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0E73A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1,108,725   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71FA5" w14:textId="77777777" w:rsidR="000900EB" w:rsidRPr="000E73AD" w:rsidRDefault="000900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BC7A" w14:textId="490DA491" w:rsidR="000900EB" w:rsidRPr="000E73AD" w:rsidRDefault="000900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7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0E73A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(283,533)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C95B9" w14:textId="77777777" w:rsidR="000900EB" w:rsidRPr="000E73AD" w:rsidRDefault="000900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8A85B" w14:textId="61E827D5" w:rsidR="000900EB" w:rsidRPr="000E73AD" w:rsidRDefault="000900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0E73A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825,192</w:t>
            </w:r>
          </w:p>
        </w:tc>
      </w:tr>
      <w:tr w:rsidR="008E0808" w:rsidRPr="000E73AD" w14:paraId="17FD7BC5" w14:textId="77777777" w:rsidTr="00AE4E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3F1A0" w14:textId="77777777" w:rsidR="008E0808" w:rsidRPr="000E73AD" w:rsidRDefault="008E080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978DD" w14:textId="77777777" w:rsidR="008E0808" w:rsidRPr="000E73AD" w:rsidRDefault="008E080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EAC4C" w14:textId="77777777" w:rsidR="008E0808" w:rsidRPr="000E73AD" w:rsidRDefault="008E080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4BCC0" w14:textId="77777777" w:rsidR="008E0808" w:rsidRPr="000E73AD" w:rsidRDefault="008E080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7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9BCC2" w14:textId="77777777" w:rsidR="008E0808" w:rsidRPr="000E73AD" w:rsidRDefault="008E080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B425B" w14:textId="77777777" w:rsidR="008E0808" w:rsidRPr="000E73AD" w:rsidRDefault="008E080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</w:tbl>
    <w:p w14:paraId="35204184" w14:textId="77777777" w:rsidR="00CD7D6D" w:rsidRPr="000E73AD" w:rsidRDefault="00CD7D6D">
      <w:r w:rsidRPr="000E73AD">
        <w:br w:type="page"/>
      </w: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3150"/>
        <w:gridCol w:w="1980"/>
        <w:gridCol w:w="320"/>
        <w:gridCol w:w="1480"/>
        <w:gridCol w:w="360"/>
        <w:gridCol w:w="1800"/>
      </w:tblGrid>
      <w:tr w:rsidR="003F3011" w:rsidRPr="000E73AD" w14:paraId="36715B43" w14:textId="77777777" w:rsidTr="00AE4E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2C4E7" w14:textId="370E27F9" w:rsidR="003F3011" w:rsidRPr="000E73AD" w:rsidRDefault="003F30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theme="minorBidi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8B055" w14:textId="77777777" w:rsidR="003F3011" w:rsidRPr="000E73AD" w:rsidRDefault="003F30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0E73A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2562</w:t>
            </w:r>
          </w:p>
        </w:tc>
      </w:tr>
      <w:tr w:rsidR="003F3011" w:rsidRPr="000E73AD" w14:paraId="4866E797" w14:textId="77777777" w:rsidTr="00AE4E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6DD87" w14:textId="77777777" w:rsidR="003F3011" w:rsidRPr="000E73AD" w:rsidRDefault="003F30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D42C2" w14:textId="77664DA3" w:rsidR="003F3011" w:rsidRPr="000E73AD" w:rsidRDefault="003F30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0E73AD">
              <w:rPr>
                <w:rFonts w:ascii="Angsana New" w:eastAsia="Times New Roman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3011" w:rsidRPr="000E73AD" w14:paraId="28FE8CBF" w14:textId="77777777" w:rsidTr="00AE4E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F60E7" w14:textId="77777777" w:rsidR="003F3011" w:rsidRPr="000E73AD" w:rsidRDefault="003F30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5379C" w14:textId="77777777" w:rsidR="003F3011" w:rsidRPr="000E73AD" w:rsidRDefault="003F30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0E73AD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356A0" w14:textId="77777777" w:rsidR="003F3011" w:rsidRPr="000E73AD" w:rsidRDefault="003F30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F3B1A" w14:textId="77777777" w:rsidR="003F3011" w:rsidRPr="000E73AD" w:rsidRDefault="003F30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0E73AD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B1B67" w14:textId="77777777" w:rsidR="003F3011" w:rsidRPr="000E73AD" w:rsidRDefault="003F30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718C8" w14:textId="77777777" w:rsidR="003F3011" w:rsidRPr="000E73AD" w:rsidRDefault="003F30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0E73AD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3F3011" w:rsidRPr="000E73AD" w14:paraId="7CF78E29" w14:textId="77777777" w:rsidTr="00AE4E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A37EE" w14:textId="77777777" w:rsidR="003F3011" w:rsidRPr="000E73AD" w:rsidRDefault="003F30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5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0764F" w14:textId="77777777" w:rsidR="003F3011" w:rsidRPr="000E73AD" w:rsidRDefault="003F30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</w:pPr>
            <w:r w:rsidRPr="000E73AD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  <w:t xml:space="preserve"> (</w:t>
            </w:r>
            <w:r w:rsidRPr="000E73AD">
              <w:rPr>
                <w:rFonts w:ascii="Angsana New" w:eastAsia="Times New Roman" w:hAnsi="Angsana New" w:hint="cs"/>
                <w:i/>
                <w:iCs/>
                <w:color w:val="000000"/>
                <w:sz w:val="28"/>
                <w:szCs w:val="28"/>
                <w:cs/>
              </w:rPr>
              <w:t>พัน</w:t>
            </w:r>
            <w:r w:rsidRPr="000E73AD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  <w:cs/>
              </w:rPr>
              <w:t>บาท)</w:t>
            </w:r>
            <w:r w:rsidRPr="000E73AD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</w:tr>
      <w:tr w:rsidR="003F3011" w:rsidRPr="000E73AD" w14:paraId="2F535705" w14:textId="77777777" w:rsidTr="00AE4E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5B674" w14:textId="77777777" w:rsidR="003F3011" w:rsidRPr="000E73AD" w:rsidRDefault="003F30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E73AD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งบแสดงฐานะการเงิน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547D9" w14:textId="77777777" w:rsidR="003F3011" w:rsidRPr="000E73AD" w:rsidRDefault="003F30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22328" w14:textId="77777777" w:rsidR="003F3011" w:rsidRPr="000E73AD" w:rsidRDefault="003F30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B6869" w14:textId="77777777" w:rsidR="003F3011" w:rsidRPr="000E73AD" w:rsidRDefault="003F30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1446E" w14:textId="77777777" w:rsidR="003F3011" w:rsidRPr="000E73AD" w:rsidRDefault="003F30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B2A52" w14:textId="77777777" w:rsidR="003F3011" w:rsidRPr="000E73AD" w:rsidRDefault="003F30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F3011" w:rsidRPr="000E73AD" w14:paraId="64B37A9B" w14:textId="77777777" w:rsidTr="00AE4E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E1C61" w14:textId="77777777" w:rsidR="003F3011" w:rsidRPr="000E73AD" w:rsidRDefault="003F30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E73AD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 ณ วันที่ </w:t>
            </w:r>
            <w:r w:rsidRPr="000E73AD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0E73AD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0E73AD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 w:rsidRPr="000E73AD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38C9C" w14:textId="77777777" w:rsidR="003F3011" w:rsidRPr="000E73AD" w:rsidRDefault="003F30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5E835" w14:textId="77777777" w:rsidR="003F3011" w:rsidRPr="000E73AD" w:rsidRDefault="003F30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A012F" w14:textId="77777777" w:rsidR="003F3011" w:rsidRPr="000E73AD" w:rsidRDefault="003F30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C504D" w14:textId="77777777" w:rsidR="003F3011" w:rsidRPr="000E73AD" w:rsidRDefault="003F30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166D9" w14:textId="77777777" w:rsidR="003F3011" w:rsidRPr="000E73AD" w:rsidRDefault="003F30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5C53" w:rsidRPr="000E73AD" w14:paraId="38E33B79" w14:textId="77777777" w:rsidTr="00AE4E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CCCE4" w14:textId="49BC5EFE" w:rsidR="00425C53" w:rsidRPr="000E73AD" w:rsidRDefault="00425C53" w:rsidP="00A3385B">
            <w:pPr>
              <w:tabs>
                <w:tab w:val="clear" w:pos="227"/>
                <w:tab w:val="clear" w:pos="454"/>
                <w:tab w:val="left" w:pos="540"/>
              </w:tabs>
              <w:ind w:left="540" w:hanging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3A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D22D7" w14:textId="3DBF8868" w:rsidR="00425C53" w:rsidRPr="000E73AD" w:rsidRDefault="0058360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673</w:t>
            </w:r>
            <w:r w:rsidR="00425C53" w:rsidRPr="000E73A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0E73A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181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E6E0C" w14:textId="77777777" w:rsidR="00425C53" w:rsidRPr="000E73AD" w:rsidRDefault="00425C53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070F6" w14:textId="4EB04D2D" w:rsidR="00425C53" w:rsidRPr="000E73AD" w:rsidRDefault="00425C53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7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0E73A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</w:t>
            </w:r>
            <w:r w:rsidR="00583601" w:rsidRPr="000E73A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63</w:t>
            </w:r>
            <w:r w:rsidRPr="000E73A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 w:rsidR="00583601" w:rsidRPr="000E73A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171</w:t>
            </w:r>
            <w:r w:rsidRPr="000E73A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A8CD3" w14:textId="77777777" w:rsidR="00425C53" w:rsidRPr="000E73AD" w:rsidRDefault="00425C53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92D14" w14:textId="730C8C5C" w:rsidR="00425C53" w:rsidRPr="000E73AD" w:rsidRDefault="00425C53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3AD">
              <w:rPr>
                <w:rFonts w:asciiTheme="majorBidi" w:eastAsia="Times New Roman" w:hAnsiTheme="majorBidi" w:cstheme="majorBidi"/>
                <w:sz w:val="28"/>
                <w:szCs w:val="28"/>
              </w:rPr>
              <w:t>610,010</w:t>
            </w:r>
          </w:p>
        </w:tc>
      </w:tr>
      <w:tr w:rsidR="00425C53" w:rsidRPr="000E73AD" w14:paraId="65F66C29" w14:textId="77777777" w:rsidTr="00AE4E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4AF7C" w14:textId="43718D46" w:rsidR="00425C53" w:rsidRPr="000E73AD" w:rsidRDefault="00425C53" w:rsidP="00A3385B">
            <w:pPr>
              <w:tabs>
                <w:tab w:val="clear" w:pos="227"/>
                <w:tab w:val="clear" w:pos="454"/>
                <w:tab w:val="left" w:pos="540"/>
              </w:tabs>
              <w:ind w:left="540" w:hanging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3A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D0017" w14:textId="05445CE4" w:rsidR="00425C53" w:rsidRPr="000E73AD" w:rsidRDefault="0058360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E73A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33</w:t>
            </w:r>
            <w:r w:rsidR="00425C53" w:rsidRPr="000E73A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0E73A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382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9363D" w14:textId="77777777" w:rsidR="00425C53" w:rsidRPr="000E73AD" w:rsidRDefault="00425C53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2B1BA" w14:textId="3DFF107F" w:rsidR="00425C53" w:rsidRPr="000E73AD" w:rsidRDefault="0058360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7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0E73A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63</w:t>
            </w:r>
            <w:r w:rsidR="00425C53" w:rsidRPr="000E73A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 w:rsidRPr="000E73A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171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9183F" w14:textId="77777777" w:rsidR="00425C53" w:rsidRPr="000E73AD" w:rsidRDefault="00425C53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3DD1D" w14:textId="205579C2" w:rsidR="00425C53" w:rsidRPr="000E73AD" w:rsidRDefault="00425C53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3AD">
              <w:rPr>
                <w:rFonts w:asciiTheme="majorBidi" w:eastAsia="Times New Roman" w:hAnsiTheme="majorBidi" w:cstheme="majorBidi"/>
                <w:sz w:val="28"/>
                <w:szCs w:val="28"/>
              </w:rPr>
              <w:t>96,553</w:t>
            </w:r>
          </w:p>
        </w:tc>
      </w:tr>
      <w:tr w:rsidR="003F3011" w:rsidRPr="000E73AD" w14:paraId="709FE7EA" w14:textId="77777777" w:rsidTr="00AE4E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37C1A" w14:textId="77777777" w:rsidR="003F3011" w:rsidRPr="000E73AD" w:rsidRDefault="003F3011" w:rsidP="00A3385B">
            <w:pPr>
              <w:tabs>
                <w:tab w:val="clear" w:pos="227"/>
                <w:tab w:val="clear" w:pos="454"/>
                <w:tab w:val="left" w:pos="540"/>
              </w:tabs>
              <w:ind w:left="540" w:hanging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73AD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CCB95" w14:textId="77777777" w:rsidR="003F3011" w:rsidRPr="000E73AD" w:rsidRDefault="003F30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0E73A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B00AE" w14:textId="77777777" w:rsidR="003F3011" w:rsidRPr="000E73AD" w:rsidRDefault="003F30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5B5E7" w14:textId="430671E3" w:rsidR="003F3011" w:rsidRPr="000E73AD" w:rsidRDefault="000900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7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0E73A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267,494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03C94" w14:textId="77777777" w:rsidR="003F3011" w:rsidRPr="000E73AD" w:rsidRDefault="003F30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0EC8F" w14:textId="6956BB5A" w:rsidR="003F3011" w:rsidRPr="000E73AD" w:rsidRDefault="000900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0E73A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267,494</w:t>
            </w:r>
          </w:p>
        </w:tc>
      </w:tr>
      <w:tr w:rsidR="003F3011" w:rsidRPr="000E73AD" w14:paraId="3BDF718B" w14:textId="77777777" w:rsidTr="00AE4E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0DE2A" w14:textId="77777777" w:rsidR="003F3011" w:rsidRPr="000E73AD" w:rsidRDefault="003F3011" w:rsidP="00A3385B">
            <w:pPr>
              <w:tabs>
                <w:tab w:val="clear" w:pos="227"/>
                <w:tab w:val="clear" w:pos="454"/>
                <w:tab w:val="left" w:pos="540"/>
              </w:tabs>
              <w:ind w:left="540" w:hanging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73A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  <w:r w:rsidRPr="000E73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E73AD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7C94C" w14:textId="360BB5F9" w:rsidR="003F3011" w:rsidRPr="000E73AD" w:rsidRDefault="003F30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0E73A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1,</w:t>
            </w:r>
            <w:r w:rsidR="000900EB" w:rsidRPr="000E73A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052</w:t>
            </w:r>
            <w:r w:rsidRPr="000E73A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 w:rsidR="000900EB" w:rsidRPr="000E73A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563</w:t>
            </w:r>
            <w:r w:rsidRPr="000E73A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252DB" w14:textId="77777777" w:rsidR="003F3011" w:rsidRPr="000E73AD" w:rsidRDefault="003F30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18B46" w14:textId="10D7A83F" w:rsidR="003F3011" w:rsidRPr="000E73AD" w:rsidRDefault="003F30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7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0E73A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</w:t>
            </w:r>
            <w:r w:rsidR="000900EB" w:rsidRPr="000E73A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267,494</w:t>
            </w:r>
            <w:r w:rsidRPr="000E73A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8F5F6" w14:textId="77777777" w:rsidR="003F3011" w:rsidRPr="000E73AD" w:rsidRDefault="003F30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0D02F" w14:textId="6CE45BFF" w:rsidR="003F3011" w:rsidRPr="000E73AD" w:rsidRDefault="000900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0E73A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785,069</w:t>
            </w:r>
          </w:p>
        </w:tc>
      </w:tr>
    </w:tbl>
    <w:p w14:paraId="1B822578" w14:textId="635A8D88" w:rsidR="004E59AE" w:rsidRPr="000E73AD" w:rsidRDefault="004E59AE" w:rsidP="00A9166C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12"/>
          <w:sz w:val="30"/>
          <w:szCs w:val="30"/>
        </w:rPr>
      </w:pPr>
    </w:p>
    <w:p w14:paraId="23F489D4" w14:textId="08ACD0BB" w:rsidR="005D5E83" w:rsidRPr="005D5E83" w:rsidRDefault="005D5E83" w:rsidP="00A9166C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73AD">
        <w:rPr>
          <w:rFonts w:asciiTheme="majorBidi" w:hAnsiTheme="majorBidi" w:hint="cs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การจัดประเภทรายการใหม่นี้เนื่องจากผู้บริหารเห็นว่ามีความเหมาะสมกับธุรกิจมากกว่า</w:t>
      </w:r>
    </w:p>
    <w:sectPr w:rsidR="005D5E83" w:rsidRPr="005D5E83" w:rsidSect="00E30858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00C5CA" w14:textId="77777777" w:rsidR="00220716" w:rsidRDefault="00220716" w:rsidP="00900EE2">
      <w:r>
        <w:separator/>
      </w:r>
    </w:p>
  </w:endnote>
  <w:endnote w:type="continuationSeparator" w:id="0">
    <w:p w14:paraId="19D23072" w14:textId="77777777" w:rsidR="00220716" w:rsidRDefault="00220716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420AB" w14:textId="77777777" w:rsidR="00BB3944" w:rsidRDefault="00BB3944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56</w:t>
    </w:r>
    <w:r>
      <w:rPr>
        <w:rStyle w:val="PageNumber"/>
      </w:rPr>
      <w:fldChar w:fldCharType="end"/>
    </w:r>
  </w:p>
  <w:p w14:paraId="4CC6232D" w14:textId="77777777" w:rsidR="00BB3944" w:rsidRDefault="00BB3944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E2D52" w14:textId="77777777" w:rsidR="00BB3944" w:rsidRPr="00EE2DC5" w:rsidRDefault="00BB3944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7A4D4A20" w14:textId="77777777" w:rsidR="00BB3944" w:rsidRDefault="00BB3944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A79FA" w14:textId="77777777" w:rsidR="00BB3944" w:rsidRDefault="00BB3944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58D64A15" w14:textId="77777777" w:rsidR="00BB3944" w:rsidRPr="00C562FA" w:rsidRDefault="00BB3944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523180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9AF58F" w14:textId="5BDD83BE" w:rsidR="00BB3944" w:rsidRPr="00D936B3" w:rsidRDefault="00BB3944" w:rsidP="00D936B3">
        <w:pPr>
          <w:pStyle w:val="Footer"/>
          <w:jc w:val="center"/>
        </w:pPr>
        <w:r w:rsidRPr="00D936B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936B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936B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936B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936B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302057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C986E2" w14:textId="13355E31" w:rsidR="00BB3944" w:rsidRPr="006035F2" w:rsidRDefault="00BB3944" w:rsidP="006035F2">
        <w:pPr>
          <w:pStyle w:val="Footer"/>
          <w:jc w:val="center"/>
        </w:pPr>
        <w:r w:rsidRPr="006035F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35F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35F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035F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35F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7770C" w14:textId="154CCAEC" w:rsidR="00BB3944" w:rsidRDefault="00BB3944">
    <w:pPr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B44268">
      <w:rPr>
        <w:rStyle w:val="PageNumber"/>
        <w:rFonts w:ascii="Angsana New" w:hAnsi="Angsana New"/>
        <w:noProof/>
        <w:sz w:val="30"/>
        <w:szCs w:val="30"/>
      </w:rPr>
      <w:t>CHO Draft FS TH Q3'20 V3 9Nov20</w:t>
    </w:r>
    <w:r>
      <w:rPr>
        <w:rStyle w:val="PageNumber"/>
        <w:rFonts w:ascii="Angsana New" w:hAnsi="Angsana New"/>
        <w:sz w:val="30"/>
        <w:szCs w:val="30"/>
      </w:rPr>
      <w:fldChar w:fldCharType="end"/>
    </w:r>
    <w:r>
      <w:rPr>
        <w:rStyle w:val="PageNumber"/>
        <w:rFonts w:ascii="Angsana New" w:hAnsi="Angsana New" w:hint="cs"/>
        <w:sz w:val="30"/>
        <w:szCs w:val="30"/>
        <w:cs/>
      </w:rPr>
      <w:t xml:space="preserve">   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44                                                                                                                              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2BCF1" w14:textId="77777777" w:rsidR="00BB3944" w:rsidRPr="007E2578" w:rsidRDefault="00BB3944" w:rsidP="0019240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38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32D76C87" w14:textId="77777777" w:rsidR="00BB3944" w:rsidRPr="00821FCC" w:rsidRDefault="00BB3944" w:rsidP="004F6B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-630"/>
      <w:rPr>
        <w:rFonts w:ascii="Angsana New" w:hAnsi="Angsana New"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0036F9">
      <w:rPr>
        <w:rStyle w:val="PageNumber"/>
        <w:rFonts w:ascii="Angsana New" w:hAnsi="Angsana New"/>
        <w:sz w:val="30"/>
        <w:szCs w:val="30"/>
      </w:rPr>
      <w:t xml:space="preserve">  </w:t>
    </w:r>
    <w:r>
      <w:rPr>
        <w:rStyle w:val="PageNumber"/>
        <w:rFonts w:ascii="Angsana New" w:hAnsi="Angsana New"/>
        <w:sz w:val="30"/>
        <w:szCs w:val="30"/>
        <w:cs/>
      </w:rPr>
      <w:t xml:space="preserve">  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0D2A11" w14:textId="77777777" w:rsidR="00BB3944" w:rsidRPr="007E2578" w:rsidRDefault="00BB3944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6D13A132" w14:textId="77777777" w:rsidR="00BB3944" w:rsidRPr="00984B6E" w:rsidRDefault="00BB3944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96B8E5" w14:textId="77777777" w:rsidR="00220716" w:rsidRDefault="00220716" w:rsidP="00900EE2">
      <w:r>
        <w:separator/>
      </w:r>
    </w:p>
  </w:footnote>
  <w:footnote w:type="continuationSeparator" w:id="0">
    <w:p w14:paraId="2B05137E" w14:textId="77777777" w:rsidR="00220716" w:rsidRDefault="00220716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2E368" w14:textId="77777777" w:rsidR="00BB3944" w:rsidRPr="00244B94" w:rsidRDefault="00BB3944" w:rsidP="007A41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ช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ทวี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จำกัด</w:t>
    </w:r>
    <w:r w:rsidRPr="00244B94">
      <w:rPr>
        <w:rFonts w:ascii="Angsana New" w:hAnsi="Angsana New"/>
        <w:b/>
        <w:bCs/>
        <w:sz w:val="32"/>
        <w:szCs w:val="32"/>
        <w:cs/>
      </w:rPr>
      <w:t xml:space="preserve"> (</w:t>
    </w:r>
    <w:r w:rsidRPr="00244B94">
      <w:rPr>
        <w:rFonts w:ascii="Angsana New" w:hAnsi="Angsana New" w:hint="cs"/>
        <w:b/>
        <w:bCs/>
        <w:sz w:val="32"/>
        <w:szCs w:val="32"/>
        <w:cs/>
      </w:rPr>
      <w:t>มหาชน</w:t>
    </w:r>
    <w:r w:rsidRPr="00244B94">
      <w:rPr>
        <w:rFonts w:ascii="Angsana New" w:hAnsi="Angsana New"/>
        <w:b/>
        <w:bCs/>
        <w:sz w:val="32"/>
        <w:szCs w:val="32"/>
        <w:cs/>
      </w:rPr>
      <w:t xml:space="preserve">) </w:t>
    </w:r>
    <w:r w:rsidRPr="00244B9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01B184C" w14:textId="416ECC03" w:rsidR="00BB3944" w:rsidRPr="00244B94" w:rsidRDefault="00BB3944" w:rsidP="007A41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A7FFDD7" w14:textId="1D6DE323" w:rsidR="00BB3944" w:rsidRDefault="00BB3944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244B94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 w:rsidRPr="00244B94"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งวดสามเดือน</w:t>
    </w:r>
    <w:r w:rsidRPr="00FA239E"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Pr="00FA239E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เก้า</w:t>
    </w:r>
    <w:r w:rsidRPr="00FA239E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FA239E">
      <w:rPr>
        <w:rFonts w:ascii="Angsana New" w:hAnsi="Angsana New" w:hint="cs"/>
        <w:sz w:val="32"/>
        <w:szCs w:val="32"/>
        <w:lang w:val="en-US" w:bidi="th-TH"/>
      </w:rPr>
      <w:t>3</w:t>
    </w:r>
    <w:r w:rsidRPr="00FA239E">
      <w:rPr>
        <w:rFonts w:ascii="Angsana New" w:hAnsi="Angsana New"/>
        <w:sz w:val="32"/>
        <w:szCs w:val="32"/>
        <w:lang w:val="en-US" w:bidi="th-TH"/>
      </w:rPr>
      <w:t>0</w:t>
    </w:r>
    <w:r w:rsidRPr="00FA239E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กันยายน </w:t>
    </w:r>
    <w:r w:rsidRPr="00FA239E">
      <w:rPr>
        <w:rFonts w:ascii="Angsana New" w:hAnsi="Angsana New"/>
        <w:sz w:val="32"/>
        <w:szCs w:val="32"/>
        <w:lang w:val="en-US" w:bidi="th-TH"/>
      </w:rPr>
      <w:t>2563</w:t>
    </w:r>
    <w:r w:rsidRPr="00244B94">
      <w:rPr>
        <w:rFonts w:ascii="Angsana New" w:hAnsi="Angsana New"/>
        <w:sz w:val="32"/>
        <w:szCs w:val="32"/>
        <w:lang w:val="en-US" w:bidi="th-TH"/>
      </w:rPr>
      <w:t xml:space="preserve"> (</w:t>
    </w:r>
    <w:r w:rsidRPr="00244B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244B94">
      <w:rPr>
        <w:rFonts w:ascii="Angsana New" w:hAnsi="Angsana New"/>
        <w:sz w:val="32"/>
        <w:szCs w:val="32"/>
        <w:lang w:val="en-US" w:bidi="th-TH"/>
      </w:rPr>
      <w:t>)</w:t>
    </w:r>
  </w:p>
  <w:p w14:paraId="5B39FFF7" w14:textId="77777777" w:rsidR="00BB3944" w:rsidRPr="00C86B24" w:rsidRDefault="00BB3944" w:rsidP="0006158D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9D799" w14:textId="77777777" w:rsidR="00BB3944" w:rsidRPr="00244B94" w:rsidRDefault="00BB3944" w:rsidP="00B63B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ช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ทวี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จำกัด</w:t>
    </w:r>
    <w:r w:rsidRPr="00244B94">
      <w:rPr>
        <w:rFonts w:ascii="Angsana New" w:hAnsi="Angsana New"/>
        <w:b/>
        <w:bCs/>
        <w:sz w:val="32"/>
        <w:szCs w:val="32"/>
        <w:cs/>
      </w:rPr>
      <w:t xml:space="preserve"> (</w:t>
    </w:r>
    <w:r w:rsidRPr="00244B94">
      <w:rPr>
        <w:rFonts w:ascii="Angsana New" w:hAnsi="Angsana New" w:hint="cs"/>
        <w:b/>
        <w:bCs/>
        <w:sz w:val="32"/>
        <w:szCs w:val="32"/>
        <w:cs/>
      </w:rPr>
      <w:t>มหาชน</w:t>
    </w:r>
    <w:r w:rsidRPr="00244B94">
      <w:rPr>
        <w:rFonts w:ascii="Angsana New" w:hAnsi="Angsana New"/>
        <w:b/>
        <w:bCs/>
        <w:sz w:val="32"/>
        <w:szCs w:val="32"/>
        <w:cs/>
      </w:rPr>
      <w:t xml:space="preserve">) </w:t>
    </w:r>
    <w:r w:rsidRPr="00244B9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650E2CC" w14:textId="60C9107E" w:rsidR="00BB3944" w:rsidRPr="00244B94" w:rsidRDefault="00BB3944" w:rsidP="00B63B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8197A43" w14:textId="19A13322" w:rsidR="00BB3944" w:rsidRPr="00714262" w:rsidRDefault="00BB3944" w:rsidP="0071426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244B94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 w:rsidRPr="00244B94"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งวดสามเดือน</w:t>
    </w:r>
    <w:r w:rsidRPr="00FA239E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และเก้าเดือนสิ้นสุดวันที่ </w:t>
    </w:r>
    <w:r w:rsidRPr="00FA239E">
      <w:rPr>
        <w:rFonts w:ascii="Angsana New" w:hAnsi="Angsana New" w:hint="cs"/>
        <w:sz w:val="32"/>
        <w:szCs w:val="32"/>
        <w:lang w:val="en-US" w:bidi="th-TH"/>
      </w:rPr>
      <w:t xml:space="preserve">30 </w:t>
    </w:r>
    <w:r w:rsidRPr="00FA239E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 w:rsidRPr="00244B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244B94">
      <w:rPr>
        <w:rFonts w:ascii="Angsana New" w:hAnsi="Angsana New"/>
        <w:sz w:val="32"/>
        <w:szCs w:val="32"/>
        <w:lang w:val="en-US" w:bidi="th-TH"/>
      </w:rPr>
      <w:t>2563 (</w:t>
    </w:r>
    <w:r w:rsidRPr="00244B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244B94">
      <w:rPr>
        <w:rFonts w:ascii="Angsana New" w:hAnsi="Angsana New"/>
        <w:sz w:val="32"/>
        <w:szCs w:val="32"/>
        <w:lang w:val="en-US" w:bidi="th-TH"/>
      </w:rPr>
      <w:t>)</w:t>
    </w:r>
  </w:p>
  <w:p w14:paraId="54742120" w14:textId="77777777" w:rsidR="00BB3944" w:rsidRDefault="00BB3944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AD1B7" w14:textId="77777777" w:rsidR="00BB3944" w:rsidRPr="00244B94" w:rsidRDefault="00BB3944" w:rsidP="008123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ช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ทวี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จำกัด</w:t>
    </w:r>
    <w:r w:rsidRPr="00244B94">
      <w:rPr>
        <w:rFonts w:ascii="Angsana New" w:hAnsi="Angsana New"/>
        <w:b/>
        <w:bCs/>
        <w:sz w:val="32"/>
        <w:szCs w:val="32"/>
        <w:cs/>
      </w:rPr>
      <w:t xml:space="preserve"> (</w:t>
    </w:r>
    <w:r w:rsidRPr="00244B94">
      <w:rPr>
        <w:rFonts w:ascii="Angsana New" w:hAnsi="Angsana New" w:hint="cs"/>
        <w:b/>
        <w:bCs/>
        <w:sz w:val="32"/>
        <w:szCs w:val="32"/>
        <w:cs/>
      </w:rPr>
      <w:t>มหาชน</w:t>
    </w:r>
    <w:r w:rsidRPr="00244B94">
      <w:rPr>
        <w:rFonts w:ascii="Angsana New" w:hAnsi="Angsana New"/>
        <w:b/>
        <w:bCs/>
        <w:sz w:val="32"/>
        <w:szCs w:val="32"/>
        <w:cs/>
      </w:rPr>
      <w:t xml:space="preserve">) </w:t>
    </w:r>
    <w:r w:rsidRPr="00244B9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7EC3185" w14:textId="5453EA08" w:rsidR="00BB3944" w:rsidRPr="00244B94" w:rsidRDefault="00BB3944" w:rsidP="008123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B34A591" w14:textId="45BDCC83" w:rsidR="00BB3944" w:rsidRDefault="00BB3944" w:rsidP="00E3085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/>
        <w:b/>
        <w:bCs/>
        <w:sz w:val="32"/>
        <w:szCs w:val="32"/>
        <w:cs/>
      </w:rPr>
      <w:t>สำหรับ</w:t>
    </w:r>
    <w:r w:rsidRPr="00244B94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FB6A75">
      <w:rPr>
        <w:rFonts w:ascii="Angsana New" w:hAnsi="Angsana New" w:hint="cs"/>
        <w:b/>
        <w:bCs/>
        <w:sz w:val="32"/>
        <w:szCs w:val="32"/>
        <w:cs/>
      </w:rPr>
      <w:t xml:space="preserve">และเก้าเดือนสิ้นสุดวันที่ </w:t>
    </w:r>
    <w:r w:rsidRPr="00FB6A75">
      <w:rPr>
        <w:rFonts w:ascii="Angsana New" w:hAnsi="Angsana New" w:hint="cs"/>
        <w:b/>
        <w:bCs/>
        <w:sz w:val="32"/>
        <w:szCs w:val="32"/>
      </w:rPr>
      <w:t xml:space="preserve">30 </w:t>
    </w:r>
    <w:r w:rsidRPr="00FB6A75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Pr="00FB6A75">
      <w:rPr>
        <w:rFonts w:ascii="Angsana New" w:hAnsi="Angsana New" w:hint="cs"/>
        <w:b/>
        <w:bCs/>
        <w:sz w:val="32"/>
        <w:szCs w:val="32"/>
      </w:rPr>
      <w:t>2563</w:t>
    </w:r>
    <w:r w:rsidRPr="00244B94">
      <w:rPr>
        <w:rFonts w:ascii="Angsana New" w:hAnsi="Angsana New"/>
        <w:b/>
        <w:bCs/>
        <w:sz w:val="32"/>
        <w:szCs w:val="32"/>
      </w:rPr>
      <w:t xml:space="preserve"> (</w:t>
    </w:r>
    <w:r w:rsidRPr="00244B94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244B94">
      <w:rPr>
        <w:rFonts w:ascii="Angsana New" w:hAnsi="Angsana New"/>
        <w:b/>
        <w:bCs/>
        <w:sz w:val="32"/>
        <w:szCs w:val="32"/>
      </w:rPr>
      <w:t>)</w:t>
    </w:r>
  </w:p>
  <w:p w14:paraId="6DC07507" w14:textId="77777777" w:rsidR="00BB3944" w:rsidRDefault="00BB3944" w:rsidP="00E3085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8D5B9" w14:textId="77777777" w:rsidR="00BB3944" w:rsidRDefault="00BB3944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2C80A" w14:textId="77777777" w:rsidR="00BB3944" w:rsidRDefault="00BB39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9E9FE" w14:textId="77777777" w:rsidR="00BB3944" w:rsidRDefault="00BB39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BBF6D" w14:textId="77777777" w:rsidR="00BB3944" w:rsidRDefault="00BB394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B1508" w14:textId="77777777" w:rsidR="00BB3944" w:rsidRDefault="00BB394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50263" w14:textId="77777777" w:rsidR="00BB3944" w:rsidRPr="001D1567" w:rsidRDefault="00BB3944" w:rsidP="001044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1D1567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1D1567">
      <w:rPr>
        <w:rFonts w:ascii="Angsana New" w:hAnsi="Angsana New"/>
        <w:b/>
        <w:bCs/>
        <w:sz w:val="32"/>
        <w:szCs w:val="32"/>
        <w:cs/>
      </w:rPr>
      <w:t xml:space="preserve"> </w:t>
    </w:r>
    <w:r w:rsidRPr="001D1567">
      <w:rPr>
        <w:rFonts w:ascii="Angsana New" w:hAnsi="Angsana New" w:hint="cs"/>
        <w:b/>
        <w:bCs/>
        <w:sz w:val="32"/>
        <w:szCs w:val="32"/>
        <w:cs/>
      </w:rPr>
      <w:t>ช</w:t>
    </w:r>
    <w:r w:rsidRPr="001D1567">
      <w:rPr>
        <w:rFonts w:ascii="Angsana New" w:hAnsi="Angsana New"/>
        <w:b/>
        <w:bCs/>
        <w:sz w:val="32"/>
        <w:szCs w:val="32"/>
        <w:cs/>
      </w:rPr>
      <w:t xml:space="preserve"> </w:t>
    </w:r>
    <w:r w:rsidRPr="001D1567">
      <w:rPr>
        <w:rFonts w:ascii="Angsana New" w:hAnsi="Angsana New" w:hint="cs"/>
        <w:b/>
        <w:bCs/>
        <w:sz w:val="32"/>
        <w:szCs w:val="32"/>
        <w:cs/>
      </w:rPr>
      <w:t>ทวี</w:t>
    </w:r>
    <w:r w:rsidRPr="001D1567">
      <w:rPr>
        <w:rFonts w:ascii="Angsana New" w:hAnsi="Angsana New"/>
        <w:b/>
        <w:bCs/>
        <w:sz w:val="32"/>
        <w:szCs w:val="32"/>
        <w:cs/>
      </w:rPr>
      <w:t xml:space="preserve"> </w:t>
    </w:r>
    <w:r w:rsidRPr="001D1567">
      <w:rPr>
        <w:rFonts w:ascii="Angsana New" w:hAnsi="Angsana New" w:hint="cs"/>
        <w:b/>
        <w:bCs/>
        <w:sz w:val="32"/>
        <w:szCs w:val="32"/>
        <w:cs/>
      </w:rPr>
      <w:t>จำกัด</w:t>
    </w:r>
    <w:r w:rsidRPr="001D1567">
      <w:rPr>
        <w:rFonts w:ascii="Angsana New" w:hAnsi="Angsana New"/>
        <w:b/>
        <w:bCs/>
        <w:sz w:val="32"/>
        <w:szCs w:val="32"/>
        <w:cs/>
      </w:rPr>
      <w:t xml:space="preserve"> (</w:t>
    </w:r>
    <w:r w:rsidRPr="001D1567">
      <w:rPr>
        <w:rFonts w:ascii="Angsana New" w:hAnsi="Angsana New" w:hint="cs"/>
        <w:b/>
        <w:bCs/>
        <w:sz w:val="32"/>
        <w:szCs w:val="32"/>
        <w:cs/>
      </w:rPr>
      <w:t>มหาชน</w:t>
    </w:r>
    <w:r w:rsidRPr="001D1567">
      <w:rPr>
        <w:rFonts w:ascii="Angsana New" w:hAnsi="Angsana New"/>
        <w:b/>
        <w:bCs/>
        <w:sz w:val="32"/>
        <w:szCs w:val="32"/>
        <w:cs/>
      </w:rPr>
      <w:t xml:space="preserve">) </w:t>
    </w:r>
    <w:r w:rsidRPr="001D1567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BF97784" w14:textId="007BD3B0" w:rsidR="00BB3944" w:rsidRPr="001D1567" w:rsidRDefault="00BB3944" w:rsidP="00C86B2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98"/>
      </w:tabs>
      <w:rPr>
        <w:rFonts w:ascii="Angsana New" w:hAnsi="Angsana New"/>
        <w:b/>
        <w:bCs/>
        <w:sz w:val="32"/>
        <w:szCs w:val="32"/>
      </w:rPr>
    </w:pPr>
    <w:r w:rsidRPr="001D1567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  <w:r w:rsidRPr="001D1567">
      <w:rPr>
        <w:rFonts w:ascii="Angsana New" w:hAnsi="Angsana New"/>
        <w:b/>
        <w:bCs/>
        <w:sz w:val="32"/>
        <w:szCs w:val="32"/>
        <w:cs/>
      </w:rPr>
      <w:tab/>
    </w:r>
  </w:p>
  <w:p w14:paraId="6C6ADDD7" w14:textId="617F0041" w:rsidR="00BB3944" w:rsidRPr="00461F0B" w:rsidRDefault="00BB3944" w:rsidP="004F7B5C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1D1567">
      <w:rPr>
        <w:rFonts w:ascii="Angsana New" w:hAnsi="Angsana New"/>
        <w:bCs/>
        <w:sz w:val="32"/>
        <w:szCs w:val="32"/>
        <w:cs/>
        <w:lang w:bidi="th-TH"/>
      </w:rPr>
      <w:t>สำหรับงวด</w:t>
    </w:r>
    <w:r w:rsidRPr="001D1567">
      <w:rPr>
        <w:rFonts w:ascii="Angsana New" w:hAnsi="Angsana New" w:hint="cs"/>
        <w:b w:val="0"/>
        <w:bCs/>
        <w:sz w:val="32"/>
        <w:szCs w:val="32"/>
        <w:cs/>
        <w:lang w:bidi="th-TH"/>
      </w:rPr>
      <w:t>สาม</w:t>
    </w:r>
    <w:r w:rsidRPr="000B2AEF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เดือนและ</w:t>
    </w:r>
    <w:r w:rsidRPr="000B2AEF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เก้า</w:t>
    </w:r>
    <w:r w:rsidRPr="000B2AEF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0B2AEF">
      <w:rPr>
        <w:rFonts w:ascii="Angsana New" w:hAnsi="Angsana New" w:hint="cs"/>
        <w:sz w:val="32"/>
        <w:szCs w:val="32"/>
        <w:lang w:val="en-US" w:bidi="th-TH"/>
      </w:rPr>
      <w:t>3</w:t>
    </w:r>
    <w:r w:rsidRPr="000B2AEF">
      <w:rPr>
        <w:rFonts w:ascii="Angsana New" w:hAnsi="Angsana New"/>
        <w:sz w:val="32"/>
        <w:szCs w:val="32"/>
        <w:lang w:val="en-US" w:bidi="th-TH"/>
      </w:rPr>
      <w:t>0</w:t>
    </w:r>
    <w:r w:rsidRPr="000B2AEF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กันยายน</w:t>
    </w:r>
    <w:r w:rsidRPr="001D1567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1D1567">
      <w:rPr>
        <w:rFonts w:ascii="Angsana New" w:hAnsi="Angsana New"/>
        <w:sz w:val="32"/>
        <w:szCs w:val="32"/>
        <w:lang w:val="en-US" w:bidi="th-TH"/>
      </w:rPr>
      <w:t>2563 (</w:t>
    </w:r>
    <w:r w:rsidRPr="001D1567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1D1567">
      <w:rPr>
        <w:rFonts w:ascii="Angsana New" w:hAnsi="Angsana New"/>
        <w:sz w:val="32"/>
        <w:szCs w:val="32"/>
        <w:lang w:val="en-US" w:bidi="th-TH"/>
      </w:rPr>
      <w:t>)</w:t>
    </w:r>
  </w:p>
  <w:p w14:paraId="5ACD679B" w14:textId="77777777" w:rsidR="00BB3944" w:rsidRPr="00BE6579" w:rsidRDefault="00BB3944" w:rsidP="00BE6579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3F8668" w14:textId="77777777" w:rsidR="00BB3944" w:rsidRDefault="00BB3944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119A1" w14:textId="77777777" w:rsidR="00BB3944" w:rsidRDefault="00BB3944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263FB" w14:textId="77777777" w:rsidR="00BB3944" w:rsidRPr="00244B94" w:rsidRDefault="00BB3944" w:rsidP="004229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/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ช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ทวี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จำกัด</w:t>
    </w:r>
    <w:r w:rsidRPr="00244B94">
      <w:rPr>
        <w:rFonts w:ascii="Angsana New" w:hAnsi="Angsana New"/>
        <w:b/>
        <w:bCs/>
        <w:sz w:val="32"/>
        <w:szCs w:val="32"/>
        <w:cs/>
      </w:rPr>
      <w:t xml:space="preserve"> (</w:t>
    </w:r>
    <w:r w:rsidRPr="00244B94">
      <w:rPr>
        <w:rFonts w:ascii="Angsana New" w:hAnsi="Angsana New" w:hint="cs"/>
        <w:b/>
        <w:bCs/>
        <w:sz w:val="32"/>
        <w:szCs w:val="32"/>
        <w:cs/>
      </w:rPr>
      <w:t>มหาชน</w:t>
    </w:r>
    <w:r w:rsidRPr="00244B94">
      <w:rPr>
        <w:rFonts w:ascii="Angsana New" w:hAnsi="Angsana New"/>
        <w:b/>
        <w:bCs/>
        <w:sz w:val="32"/>
        <w:szCs w:val="32"/>
        <w:cs/>
      </w:rPr>
      <w:t xml:space="preserve">) </w:t>
    </w:r>
    <w:r w:rsidRPr="00244B9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4327942" w14:textId="215FC7B2" w:rsidR="00BB3944" w:rsidRPr="00244B94" w:rsidRDefault="00BB3944" w:rsidP="004229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/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F62DA74" w14:textId="3F895B5C" w:rsidR="00BB3944" w:rsidRDefault="00BB3944" w:rsidP="004229A8">
    <w:pPr>
      <w:pStyle w:val="acctmainheading"/>
      <w:spacing w:after="0" w:line="240" w:lineRule="atLeast"/>
      <w:ind w:left="270"/>
      <w:rPr>
        <w:rFonts w:ascii="Angsana New" w:hAnsi="Angsana New"/>
        <w:b w:val="0"/>
        <w:bCs/>
        <w:sz w:val="32"/>
        <w:szCs w:val="32"/>
        <w:lang w:val="en-US" w:bidi="th-TH"/>
      </w:rPr>
    </w:pPr>
    <w:r w:rsidRPr="00244B94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 w:rsidRPr="00244B94"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งวดสามเดือนแล</w:t>
    </w:r>
    <w:r w:rsidRPr="000B2AEF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ะเก้าเดือนสิ้นสุดวันที่ </w:t>
    </w:r>
    <w:r w:rsidRPr="000B2AEF">
      <w:rPr>
        <w:rFonts w:ascii="Angsana New" w:hAnsi="Angsana New" w:hint="cs"/>
        <w:sz w:val="32"/>
        <w:szCs w:val="32"/>
        <w:lang w:val="en-US" w:bidi="th-TH"/>
      </w:rPr>
      <w:t>30</w:t>
    </w:r>
    <w:r w:rsidRPr="000B2AEF">
      <w:rPr>
        <w:rFonts w:ascii="Angsana New" w:hAnsi="Angsana New" w:hint="cs"/>
        <w:b w:val="0"/>
        <w:bCs/>
        <w:sz w:val="32"/>
        <w:szCs w:val="32"/>
        <w:lang w:val="en-US" w:bidi="th-TH"/>
      </w:rPr>
      <w:t xml:space="preserve"> </w:t>
    </w:r>
    <w:r w:rsidRPr="000B2AEF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 w:rsidRPr="00244B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244B94">
      <w:rPr>
        <w:rFonts w:ascii="Angsana New" w:hAnsi="Angsana New"/>
        <w:sz w:val="32"/>
        <w:szCs w:val="32"/>
        <w:lang w:val="en-US" w:bidi="th-TH"/>
      </w:rPr>
      <w:t>2563 (</w:t>
    </w:r>
    <w:r w:rsidRPr="00244B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244B94">
      <w:rPr>
        <w:rFonts w:ascii="Angsana New" w:hAnsi="Angsana New"/>
        <w:sz w:val="32"/>
        <w:szCs w:val="32"/>
        <w:lang w:val="en-US" w:bidi="th-TH"/>
      </w:rPr>
      <w:t>)</w:t>
    </w:r>
  </w:p>
  <w:p w14:paraId="1E636930" w14:textId="77777777" w:rsidR="00BB3944" w:rsidRPr="00605EF6" w:rsidRDefault="00BB3944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36605D" w14:textId="77777777" w:rsidR="00BB3944" w:rsidRDefault="00BB39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495517D"/>
    <w:multiLevelType w:val="hybridMultilevel"/>
    <w:tmpl w:val="CB0C480C"/>
    <w:lvl w:ilvl="0" w:tplc="499E80B6">
      <w:start w:val="1"/>
      <w:numFmt w:val="thaiLetters"/>
      <w:lvlText w:val="(%1)"/>
      <w:lvlJc w:val="left"/>
      <w:pPr>
        <w:ind w:left="108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B7B6B7B"/>
    <w:multiLevelType w:val="hybridMultilevel"/>
    <w:tmpl w:val="B50AD6C2"/>
    <w:lvl w:ilvl="0" w:tplc="D7F8F51C">
      <w:start w:val="2"/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2433024A"/>
    <w:multiLevelType w:val="hybridMultilevel"/>
    <w:tmpl w:val="B09A7BA2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D6E6D0B"/>
    <w:multiLevelType w:val="hybridMultilevel"/>
    <w:tmpl w:val="347E44CA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cs"/>
      </w:rPr>
    </w:lvl>
    <w:lvl w:ilvl="1" w:tplc="C818F14E">
      <w:start w:val="1"/>
      <w:numFmt w:val="bullet"/>
      <w:lvlText w:val="-"/>
      <w:lvlJc w:val="left"/>
      <w:pPr>
        <w:ind w:left="1332" w:hanging="360"/>
      </w:pPr>
      <w:rPr>
        <w:rFonts w:ascii="Angsana New" w:hAnsi="Angsana New" w:cs="Angsana New" w:hint="cs"/>
        <w:b w:val="0"/>
        <w:bCs/>
        <w:i w:val="0"/>
        <w:iCs/>
        <w:color w:val="auto"/>
        <w:sz w:val="30"/>
        <w:szCs w:val="30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51B70B2"/>
    <w:multiLevelType w:val="hybridMultilevel"/>
    <w:tmpl w:val="0AC0E026"/>
    <w:lvl w:ilvl="0" w:tplc="1DFC983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7840F25"/>
    <w:multiLevelType w:val="hybridMultilevel"/>
    <w:tmpl w:val="45E82AD8"/>
    <w:lvl w:ilvl="0" w:tplc="66984DB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706D0A"/>
    <w:multiLevelType w:val="hybridMultilevel"/>
    <w:tmpl w:val="460E0088"/>
    <w:lvl w:ilvl="0" w:tplc="89AABB08">
      <w:start w:val="19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cs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794B742B"/>
    <w:multiLevelType w:val="hybridMultilevel"/>
    <w:tmpl w:val="F38E1428"/>
    <w:lvl w:ilvl="0" w:tplc="ADCC1B66">
      <w:start w:val="1"/>
      <w:numFmt w:val="decimal"/>
      <w:lvlText w:val="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4"/>
  </w:num>
  <w:num w:numId="13">
    <w:abstractNumId w:val="22"/>
  </w:num>
  <w:num w:numId="14">
    <w:abstractNumId w:val="15"/>
  </w:num>
  <w:num w:numId="15">
    <w:abstractNumId w:val="18"/>
  </w:num>
  <w:num w:numId="16">
    <w:abstractNumId w:val="25"/>
  </w:num>
  <w:num w:numId="17">
    <w:abstractNumId w:val="26"/>
  </w:num>
  <w:num w:numId="18">
    <w:abstractNumId w:val="11"/>
  </w:num>
  <w:num w:numId="19">
    <w:abstractNumId w:val="23"/>
  </w:num>
  <w:num w:numId="20">
    <w:abstractNumId w:val="20"/>
  </w:num>
  <w:num w:numId="21">
    <w:abstractNumId w:val="24"/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19"/>
  </w:num>
  <w:num w:numId="25">
    <w:abstractNumId w:val="12"/>
  </w:num>
  <w:num w:numId="26">
    <w:abstractNumId w:val="21"/>
  </w:num>
  <w:num w:numId="27">
    <w:abstractNumId w:val="13"/>
  </w:num>
  <w:num w:numId="28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19"/>
    <w:rsid w:val="00000DA9"/>
    <w:rsid w:val="0000113A"/>
    <w:rsid w:val="000013E3"/>
    <w:rsid w:val="0000155D"/>
    <w:rsid w:val="000016BF"/>
    <w:rsid w:val="0000184A"/>
    <w:rsid w:val="00001891"/>
    <w:rsid w:val="00001A22"/>
    <w:rsid w:val="00001F9D"/>
    <w:rsid w:val="00002377"/>
    <w:rsid w:val="00002511"/>
    <w:rsid w:val="00002620"/>
    <w:rsid w:val="0000291C"/>
    <w:rsid w:val="0000299B"/>
    <w:rsid w:val="00002B1F"/>
    <w:rsid w:val="00002BCA"/>
    <w:rsid w:val="00002E24"/>
    <w:rsid w:val="000036F9"/>
    <w:rsid w:val="00003A8F"/>
    <w:rsid w:val="00003D90"/>
    <w:rsid w:val="00003F05"/>
    <w:rsid w:val="00004681"/>
    <w:rsid w:val="00004A00"/>
    <w:rsid w:val="00005193"/>
    <w:rsid w:val="0000532A"/>
    <w:rsid w:val="00005444"/>
    <w:rsid w:val="00005497"/>
    <w:rsid w:val="00005CE3"/>
    <w:rsid w:val="00005EA5"/>
    <w:rsid w:val="00006657"/>
    <w:rsid w:val="00006838"/>
    <w:rsid w:val="00006A4A"/>
    <w:rsid w:val="00006BA7"/>
    <w:rsid w:val="00006BFA"/>
    <w:rsid w:val="00006C60"/>
    <w:rsid w:val="00006E4F"/>
    <w:rsid w:val="00006F01"/>
    <w:rsid w:val="0000721C"/>
    <w:rsid w:val="000074DE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7DE"/>
    <w:rsid w:val="00010897"/>
    <w:rsid w:val="00010959"/>
    <w:rsid w:val="00010D37"/>
    <w:rsid w:val="00010E30"/>
    <w:rsid w:val="00010FA3"/>
    <w:rsid w:val="000111F1"/>
    <w:rsid w:val="000114BE"/>
    <w:rsid w:val="0001176F"/>
    <w:rsid w:val="000119DC"/>
    <w:rsid w:val="00011C53"/>
    <w:rsid w:val="00011FE4"/>
    <w:rsid w:val="0001238E"/>
    <w:rsid w:val="0001260E"/>
    <w:rsid w:val="00012D8E"/>
    <w:rsid w:val="00012F16"/>
    <w:rsid w:val="00013278"/>
    <w:rsid w:val="000132ED"/>
    <w:rsid w:val="00013415"/>
    <w:rsid w:val="000134A8"/>
    <w:rsid w:val="00013543"/>
    <w:rsid w:val="00013792"/>
    <w:rsid w:val="00013B9E"/>
    <w:rsid w:val="00013D2E"/>
    <w:rsid w:val="0001445F"/>
    <w:rsid w:val="000146CB"/>
    <w:rsid w:val="00014733"/>
    <w:rsid w:val="00014BB5"/>
    <w:rsid w:val="00014CB8"/>
    <w:rsid w:val="00015022"/>
    <w:rsid w:val="000152F6"/>
    <w:rsid w:val="0001574B"/>
    <w:rsid w:val="000157B7"/>
    <w:rsid w:val="0001587F"/>
    <w:rsid w:val="00015C25"/>
    <w:rsid w:val="00015E87"/>
    <w:rsid w:val="00015EBD"/>
    <w:rsid w:val="0001622C"/>
    <w:rsid w:val="00016D82"/>
    <w:rsid w:val="00017361"/>
    <w:rsid w:val="00017399"/>
    <w:rsid w:val="00017418"/>
    <w:rsid w:val="0001744B"/>
    <w:rsid w:val="000174CB"/>
    <w:rsid w:val="00017622"/>
    <w:rsid w:val="0001769A"/>
    <w:rsid w:val="000176D0"/>
    <w:rsid w:val="000178B5"/>
    <w:rsid w:val="00017AED"/>
    <w:rsid w:val="00017D31"/>
    <w:rsid w:val="00017F57"/>
    <w:rsid w:val="00020346"/>
    <w:rsid w:val="00020696"/>
    <w:rsid w:val="00020E6D"/>
    <w:rsid w:val="000210EB"/>
    <w:rsid w:val="000214E7"/>
    <w:rsid w:val="000219FD"/>
    <w:rsid w:val="00022155"/>
    <w:rsid w:val="00022645"/>
    <w:rsid w:val="000226BF"/>
    <w:rsid w:val="000228E5"/>
    <w:rsid w:val="0002294B"/>
    <w:rsid w:val="00022A1A"/>
    <w:rsid w:val="00022B99"/>
    <w:rsid w:val="00022CA1"/>
    <w:rsid w:val="000233A3"/>
    <w:rsid w:val="0002344F"/>
    <w:rsid w:val="000234F9"/>
    <w:rsid w:val="000235ED"/>
    <w:rsid w:val="00023855"/>
    <w:rsid w:val="0002389C"/>
    <w:rsid w:val="000239AD"/>
    <w:rsid w:val="00023C68"/>
    <w:rsid w:val="0002435A"/>
    <w:rsid w:val="000247AE"/>
    <w:rsid w:val="00024809"/>
    <w:rsid w:val="00024B77"/>
    <w:rsid w:val="0002524D"/>
    <w:rsid w:val="000256B1"/>
    <w:rsid w:val="0002578B"/>
    <w:rsid w:val="0002579F"/>
    <w:rsid w:val="00025AFC"/>
    <w:rsid w:val="00025B47"/>
    <w:rsid w:val="00025B5E"/>
    <w:rsid w:val="00025BD4"/>
    <w:rsid w:val="00025E9F"/>
    <w:rsid w:val="00026206"/>
    <w:rsid w:val="000262E0"/>
    <w:rsid w:val="00026338"/>
    <w:rsid w:val="000264D2"/>
    <w:rsid w:val="0002694E"/>
    <w:rsid w:val="00026BA0"/>
    <w:rsid w:val="00026BA9"/>
    <w:rsid w:val="00026BEF"/>
    <w:rsid w:val="00026C38"/>
    <w:rsid w:val="00026FB8"/>
    <w:rsid w:val="0002788B"/>
    <w:rsid w:val="000278EB"/>
    <w:rsid w:val="00027C4A"/>
    <w:rsid w:val="00027DCA"/>
    <w:rsid w:val="00027DF9"/>
    <w:rsid w:val="00027EBF"/>
    <w:rsid w:val="00027F49"/>
    <w:rsid w:val="0003016A"/>
    <w:rsid w:val="00030199"/>
    <w:rsid w:val="00030443"/>
    <w:rsid w:val="000304DD"/>
    <w:rsid w:val="0003063B"/>
    <w:rsid w:val="00030ABC"/>
    <w:rsid w:val="00030D77"/>
    <w:rsid w:val="00030E00"/>
    <w:rsid w:val="00031270"/>
    <w:rsid w:val="0003137A"/>
    <w:rsid w:val="000314FA"/>
    <w:rsid w:val="000315BB"/>
    <w:rsid w:val="00031791"/>
    <w:rsid w:val="00031A0D"/>
    <w:rsid w:val="00031C46"/>
    <w:rsid w:val="00031CD2"/>
    <w:rsid w:val="0003222B"/>
    <w:rsid w:val="00032230"/>
    <w:rsid w:val="0003241F"/>
    <w:rsid w:val="0003247B"/>
    <w:rsid w:val="000324CA"/>
    <w:rsid w:val="000324EF"/>
    <w:rsid w:val="00032852"/>
    <w:rsid w:val="00032C93"/>
    <w:rsid w:val="00032F93"/>
    <w:rsid w:val="000330D2"/>
    <w:rsid w:val="000335B5"/>
    <w:rsid w:val="0003392B"/>
    <w:rsid w:val="00033B45"/>
    <w:rsid w:val="00034195"/>
    <w:rsid w:val="00034776"/>
    <w:rsid w:val="000349BB"/>
    <w:rsid w:val="00034C7C"/>
    <w:rsid w:val="00034F14"/>
    <w:rsid w:val="00034FD7"/>
    <w:rsid w:val="000351F3"/>
    <w:rsid w:val="0003541D"/>
    <w:rsid w:val="000354ED"/>
    <w:rsid w:val="0003566A"/>
    <w:rsid w:val="00035693"/>
    <w:rsid w:val="000357CA"/>
    <w:rsid w:val="00035C8D"/>
    <w:rsid w:val="00036023"/>
    <w:rsid w:val="00036AD0"/>
    <w:rsid w:val="00036C37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C5C"/>
    <w:rsid w:val="00037D92"/>
    <w:rsid w:val="00037FFB"/>
    <w:rsid w:val="00040B06"/>
    <w:rsid w:val="00040B37"/>
    <w:rsid w:val="00040C52"/>
    <w:rsid w:val="00041068"/>
    <w:rsid w:val="00041431"/>
    <w:rsid w:val="0004180A"/>
    <w:rsid w:val="0004185A"/>
    <w:rsid w:val="000419E6"/>
    <w:rsid w:val="00041CE7"/>
    <w:rsid w:val="00041E6F"/>
    <w:rsid w:val="0004205C"/>
    <w:rsid w:val="00042070"/>
    <w:rsid w:val="00042447"/>
    <w:rsid w:val="000425CB"/>
    <w:rsid w:val="0004262B"/>
    <w:rsid w:val="0004266B"/>
    <w:rsid w:val="00042863"/>
    <w:rsid w:val="00042A66"/>
    <w:rsid w:val="00043034"/>
    <w:rsid w:val="00043058"/>
    <w:rsid w:val="0004309F"/>
    <w:rsid w:val="000430BF"/>
    <w:rsid w:val="00043278"/>
    <w:rsid w:val="000434FE"/>
    <w:rsid w:val="000436D1"/>
    <w:rsid w:val="000438E8"/>
    <w:rsid w:val="00043982"/>
    <w:rsid w:val="00043CB9"/>
    <w:rsid w:val="00044137"/>
    <w:rsid w:val="00044269"/>
    <w:rsid w:val="000447E8"/>
    <w:rsid w:val="00044817"/>
    <w:rsid w:val="000449F5"/>
    <w:rsid w:val="00044BD6"/>
    <w:rsid w:val="00044CBA"/>
    <w:rsid w:val="00044EFD"/>
    <w:rsid w:val="00044FFB"/>
    <w:rsid w:val="00045091"/>
    <w:rsid w:val="0004512E"/>
    <w:rsid w:val="00045178"/>
    <w:rsid w:val="00045556"/>
    <w:rsid w:val="00045D70"/>
    <w:rsid w:val="00045E3F"/>
    <w:rsid w:val="00045ECF"/>
    <w:rsid w:val="000460B9"/>
    <w:rsid w:val="00046354"/>
    <w:rsid w:val="000467C8"/>
    <w:rsid w:val="00046D85"/>
    <w:rsid w:val="00046E6B"/>
    <w:rsid w:val="000477E5"/>
    <w:rsid w:val="00047A85"/>
    <w:rsid w:val="00047F60"/>
    <w:rsid w:val="0005023C"/>
    <w:rsid w:val="00050592"/>
    <w:rsid w:val="0005116D"/>
    <w:rsid w:val="0005123E"/>
    <w:rsid w:val="00051764"/>
    <w:rsid w:val="000518DA"/>
    <w:rsid w:val="00051920"/>
    <w:rsid w:val="0005196C"/>
    <w:rsid w:val="00051994"/>
    <w:rsid w:val="00051BDE"/>
    <w:rsid w:val="00051C80"/>
    <w:rsid w:val="00051FA7"/>
    <w:rsid w:val="00052267"/>
    <w:rsid w:val="00052547"/>
    <w:rsid w:val="00052E75"/>
    <w:rsid w:val="00053079"/>
    <w:rsid w:val="000532B6"/>
    <w:rsid w:val="000534BE"/>
    <w:rsid w:val="00053938"/>
    <w:rsid w:val="00053D9E"/>
    <w:rsid w:val="000541D1"/>
    <w:rsid w:val="0005457E"/>
    <w:rsid w:val="00054691"/>
    <w:rsid w:val="00054896"/>
    <w:rsid w:val="00054B6D"/>
    <w:rsid w:val="00054C08"/>
    <w:rsid w:val="00054CF1"/>
    <w:rsid w:val="00054D73"/>
    <w:rsid w:val="000554B1"/>
    <w:rsid w:val="0005553D"/>
    <w:rsid w:val="00055B58"/>
    <w:rsid w:val="00055EBA"/>
    <w:rsid w:val="000560BA"/>
    <w:rsid w:val="00056831"/>
    <w:rsid w:val="00056BBB"/>
    <w:rsid w:val="00056FF4"/>
    <w:rsid w:val="00057179"/>
    <w:rsid w:val="000572B9"/>
    <w:rsid w:val="000573F5"/>
    <w:rsid w:val="0005746E"/>
    <w:rsid w:val="00057492"/>
    <w:rsid w:val="000575A5"/>
    <w:rsid w:val="00057604"/>
    <w:rsid w:val="0005760A"/>
    <w:rsid w:val="000578E5"/>
    <w:rsid w:val="00057A37"/>
    <w:rsid w:val="00057C88"/>
    <w:rsid w:val="00060082"/>
    <w:rsid w:val="0006009D"/>
    <w:rsid w:val="000600D5"/>
    <w:rsid w:val="000606AF"/>
    <w:rsid w:val="00060BCA"/>
    <w:rsid w:val="00060F1C"/>
    <w:rsid w:val="00061355"/>
    <w:rsid w:val="0006137A"/>
    <w:rsid w:val="0006158D"/>
    <w:rsid w:val="000618CA"/>
    <w:rsid w:val="00061E63"/>
    <w:rsid w:val="00061FA9"/>
    <w:rsid w:val="00061FAE"/>
    <w:rsid w:val="000621FA"/>
    <w:rsid w:val="000621FD"/>
    <w:rsid w:val="00062202"/>
    <w:rsid w:val="00062443"/>
    <w:rsid w:val="00062455"/>
    <w:rsid w:val="000624ED"/>
    <w:rsid w:val="0006273E"/>
    <w:rsid w:val="00062ADC"/>
    <w:rsid w:val="00062B9A"/>
    <w:rsid w:val="00062F23"/>
    <w:rsid w:val="000631D5"/>
    <w:rsid w:val="0006335F"/>
    <w:rsid w:val="00063477"/>
    <w:rsid w:val="0006367A"/>
    <w:rsid w:val="0006367C"/>
    <w:rsid w:val="0006369E"/>
    <w:rsid w:val="000637A9"/>
    <w:rsid w:val="00063BD8"/>
    <w:rsid w:val="00063C0E"/>
    <w:rsid w:val="00063CC0"/>
    <w:rsid w:val="000641C0"/>
    <w:rsid w:val="0006448C"/>
    <w:rsid w:val="00064632"/>
    <w:rsid w:val="00064A20"/>
    <w:rsid w:val="00064A31"/>
    <w:rsid w:val="00064D5A"/>
    <w:rsid w:val="00064F19"/>
    <w:rsid w:val="000652DA"/>
    <w:rsid w:val="00065508"/>
    <w:rsid w:val="00065CF3"/>
    <w:rsid w:val="00065E8E"/>
    <w:rsid w:val="00065F11"/>
    <w:rsid w:val="00065FAD"/>
    <w:rsid w:val="000667DD"/>
    <w:rsid w:val="00066FC3"/>
    <w:rsid w:val="000670F6"/>
    <w:rsid w:val="00067942"/>
    <w:rsid w:val="00067D8E"/>
    <w:rsid w:val="00067F1A"/>
    <w:rsid w:val="00067F25"/>
    <w:rsid w:val="000702C9"/>
    <w:rsid w:val="00070311"/>
    <w:rsid w:val="000708C1"/>
    <w:rsid w:val="0007125B"/>
    <w:rsid w:val="00071553"/>
    <w:rsid w:val="00071775"/>
    <w:rsid w:val="00071904"/>
    <w:rsid w:val="0007199D"/>
    <w:rsid w:val="00071E21"/>
    <w:rsid w:val="00072187"/>
    <w:rsid w:val="00072261"/>
    <w:rsid w:val="000726C1"/>
    <w:rsid w:val="00072C16"/>
    <w:rsid w:val="00072D01"/>
    <w:rsid w:val="00072D74"/>
    <w:rsid w:val="00072D9D"/>
    <w:rsid w:val="00072E15"/>
    <w:rsid w:val="00072FDB"/>
    <w:rsid w:val="000736F8"/>
    <w:rsid w:val="00073A0F"/>
    <w:rsid w:val="00073D91"/>
    <w:rsid w:val="00073FE1"/>
    <w:rsid w:val="00074247"/>
    <w:rsid w:val="0007432E"/>
    <w:rsid w:val="0007469A"/>
    <w:rsid w:val="000746A1"/>
    <w:rsid w:val="00074BDE"/>
    <w:rsid w:val="00074C0D"/>
    <w:rsid w:val="00075637"/>
    <w:rsid w:val="000759E9"/>
    <w:rsid w:val="00075A9D"/>
    <w:rsid w:val="000761A3"/>
    <w:rsid w:val="000769EC"/>
    <w:rsid w:val="00076A80"/>
    <w:rsid w:val="00076B9B"/>
    <w:rsid w:val="00076F09"/>
    <w:rsid w:val="00076F29"/>
    <w:rsid w:val="00077132"/>
    <w:rsid w:val="000772D4"/>
    <w:rsid w:val="0007776A"/>
    <w:rsid w:val="00077B8E"/>
    <w:rsid w:val="00077CD5"/>
    <w:rsid w:val="00077FB5"/>
    <w:rsid w:val="000802E6"/>
    <w:rsid w:val="0008040B"/>
    <w:rsid w:val="00080420"/>
    <w:rsid w:val="000804E9"/>
    <w:rsid w:val="00080627"/>
    <w:rsid w:val="000807D0"/>
    <w:rsid w:val="00080E88"/>
    <w:rsid w:val="00080F30"/>
    <w:rsid w:val="00081212"/>
    <w:rsid w:val="000815F1"/>
    <w:rsid w:val="000817D7"/>
    <w:rsid w:val="00081898"/>
    <w:rsid w:val="00081989"/>
    <w:rsid w:val="00081BBB"/>
    <w:rsid w:val="00081F99"/>
    <w:rsid w:val="0008241A"/>
    <w:rsid w:val="00082D5D"/>
    <w:rsid w:val="00082FBE"/>
    <w:rsid w:val="00083049"/>
    <w:rsid w:val="000830DD"/>
    <w:rsid w:val="00083430"/>
    <w:rsid w:val="00083489"/>
    <w:rsid w:val="00083532"/>
    <w:rsid w:val="00083B42"/>
    <w:rsid w:val="00083B65"/>
    <w:rsid w:val="0008412A"/>
    <w:rsid w:val="00084434"/>
    <w:rsid w:val="0008492A"/>
    <w:rsid w:val="00084A7D"/>
    <w:rsid w:val="00084D0B"/>
    <w:rsid w:val="00084ED8"/>
    <w:rsid w:val="000853C5"/>
    <w:rsid w:val="00085A22"/>
    <w:rsid w:val="00085E0A"/>
    <w:rsid w:val="00085E61"/>
    <w:rsid w:val="00086678"/>
    <w:rsid w:val="00086792"/>
    <w:rsid w:val="00086840"/>
    <w:rsid w:val="00086A77"/>
    <w:rsid w:val="00086D91"/>
    <w:rsid w:val="00086E8C"/>
    <w:rsid w:val="000870D6"/>
    <w:rsid w:val="0008760C"/>
    <w:rsid w:val="00087B8A"/>
    <w:rsid w:val="00087D1D"/>
    <w:rsid w:val="000900EB"/>
    <w:rsid w:val="000901F2"/>
    <w:rsid w:val="000904CB"/>
    <w:rsid w:val="0009077F"/>
    <w:rsid w:val="0009079D"/>
    <w:rsid w:val="00090916"/>
    <w:rsid w:val="000909FC"/>
    <w:rsid w:val="00090BE9"/>
    <w:rsid w:val="000910A8"/>
    <w:rsid w:val="000912CF"/>
    <w:rsid w:val="0009140D"/>
    <w:rsid w:val="00091495"/>
    <w:rsid w:val="00091591"/>
    <w:rsid w:val="00091751"/>
    <w:rsid w:val="00091879"/>
    <w:rsid w:val="000919FC"/>
    <w:rsid w:val="00091CDC"/>
    <w:rsid w:val="0009260C"/>
    <w:rsid w:val="0009267B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593"/>
    <w:rsid w:val="00094772"/>
    <w:rsid w:val="00094B90"/>
    <w:rsid w:val="00094CDD"/>
    <w:rsid w:val="00095354"/>
    <w:rsid w:val="00095444"/>
    <w:rsid w:val="00095510"/>
    <w:rsid w:val="0009569B"/>
    <w:rsid w:val="00095C90"/>
    <w:rsid w:val="00095CD4"/>
    <w:rsid w:val="00096015"/>
    <w:rsid w:val="00096028"/>
    <w:rsid w:val="000967BD"/>
    <w:rsid w:val="000968BA"/>
    <w:rsid w:val="00096A47"/>
    <w:rsid w:val="00096A5E"/>
    <w:rsid w:val="00096D1B"/>
    <w:rsid w:val="0009734D"/>
    <w:rsid w:val="00097413"/>
    <w:rsid w:val="000976FF"/>
    <w:rsid w:val="000979F9"/>
    <w:rsid w:val="00097B31"/>
    <w:rsid w:val="00097CFD"/>
    <w:rsid w:val="00097E01"/>
    <w:rsid w:val="000A06B0"/>
    <w:rsid w:val="000A0862"/>
    <w:rsid w:val="000A0A6D"/>
    <w:rsid w:val="000A0D33"/>
    <w:rsid w:val="000A0D40"/>
    <w:rsid w:val="000A0F4D"/>
    <w:rsid w:val="000A117F"/>
    <w:rsid w:val="000A168D"/>
    <w:rsid w:val="000A18A1"/>
    <w:rsid w:val="000A19CD"/>
    <w:rsid w:val="000A19F3"/>
    <w:rsid w:val="000A1BA6"/>
    <w:rsid w:val="000A1C49"/>
    <w:rsid w:val="000A2141"/>
    <w:rsid w:val="000A2224"/>
    <w:rsid w:val="000A2463"/>
    <w:rsid w:val="000A2516"/>
    <w:rsid w:val="000A258B"/>
    <w:rsid w:val="000A2637"/>
    <w:rsid w:val="000A2A21"/>
    <w:rsid w:val="000A3065"/>
    <w:rsid w:val="000A3104"/>
    <w:rsid w:val="000A31D7"/>
    <w:rsid w:val="000A32DD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668"/>
    <w:rsid w:val="000A47A5"/>
    <w:rsid w:val="000A4A91"/>
    <w:rsid w:val="000A4C67"/>
    <w:rsid w:val="000A4D91"/>
    <w:rsid w:val="000A51C4"/>
    <w:rsid w:val="000A527F"/>
    <w:rsid w:val="000A5409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A78"/>
    <w:rsid w:val="000A6E37"/>
    <w:rsid w:val="000A711B"/>
    <w:rsid w:val="000A727E"/>
    <w:rsid w:val="000A7961"/>
    <w:rsid w:val="000A7C7D"/>
    <w:rsid w:val="000A7D41"/>
    <w:rsid w:val="000A7D6E"/>
    <w:rsid w:val="000A7E5A"/>
    <w:rsid w:val="000A7F7A"/>
    <w:rsid w:val="000A7F7F"/>
    <w:rsid w:val="000B0338"/>
    <w:rsid w:val="000B0706"/>
    <w:rsid w:val="000B083E"/>
    <w:rsid w:val="000B0B6E"/>
    <w:rsid w:val="000B10E5"/>
    <w:rsid w:val="000B1463"/>
    <w:rsid w:val="000B171F"/>
    <w:rsid w:val="000B177F"/>
    <w:rsid w:val="000B18AC"/>
    <w:rsid w:val="000B1BC3"/>
    <w:rsid w:val="000B1C92"/>
    <w:rsid w:val="000B2227"/>
    <w:rsid w:val="000B2261"/>
    <w:rsid w:val="000B2444"/>
    <w:rsid w:val="000B289F"/>
    <w:rsid w:val="000B2A77"/>
    <w:rsid w:val="000B2AEF"/>
    <w:rsid w:val="000B30AE"/>
    <w:rsid w:val="000B3641"/>
    <w:rsid w:val="000B4141"/>
    <w:rsid w:val="000B4768"/>
    <w:rsid w:val="000B4821"/>
    <w:rsid w:val="000B49DA"/>
    <w:rsid w:val="000B4D84"/>
    <w:rsid w:val="000B53DE"/>
    <w:rsid w:val="000B5955"/>
    <w:rsid w:val="000B5A72"/>
    <w:rsid w:val="000B5B62"/>
    <w:rsid w:val="000B5B72"/>
    <w:rsid w:val="000B5BEC"/>
    <w:rsid w:val="000B5D80"/>
    <w:rsid w:val="000B5F86"/>
    <w:rsid w:val="000B64BB"/>
    <w:rsid w:val="000B68B2"/>
    <w:rsid w:val="000B6B51"/>
    <w:rsid w:val="000B6E36"/>
    <w:rsid w:val="000B771B"/>
    <w:rsid w:val="000B7777"/>
    <w:rsid w:val="000B78AA"/>
    <w:rsid w:val="000C005E"/>
    <w:rsid w:val="000C024F"/>
    <w:rsid w:val="000C0718"/>
    <w:rsid w:val="000C09B2"/>
    <w:rsid w:val="000C0B5B"/>
    <w:rsid w:val="000C0B99"/>
    <w:rsid w:val="000C0EFF"/>
    <w:rsid w:val="000C118D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A19"/>
    <w:rsid w:val="000C37DE"/>
    <w:rsid w:val="000C39B3"/>
    <w:rsid w:val="000C3AD4"/>
    <w:rsid w:val="000C3BA8"/>
    <w:rsid w:val="000C4506"/>
    <w:rsid w:val="000C4C30"/>
    <w:rsid w:val="000C55AB"/>
    <w:rsid w:val="000C5986"/>
    <w:rsid w:val="000C5E24"/>
    <w:rsid w:val="000C5EF3"/>
    <w:rsid w:val="000C60CF"/>
    <w:rsid w:val="000C61BC"/>
    <w:rsid w:val="000C61D7"/>
    <w:rsid w:val="000C64C2"/>
    <w:rsid w:val="000C64C9"/>
    <w:rsid w:val="000C68F7"/>
    <w:rsid w:val="000C6DE9"/>
    <w:rsid w:val="000C6E70"/>
    <w:rsid w:val="000C6F6E"/>
    <w:rsid w:val="000C6FE9"/>
    <w:rsid w:val="000C77EB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75B"/>
    <w:rsid w:val="000D0A81"/>
    <w:rsid w:val="000D0B19"/>
    <w:rsid w:val="000D0DA2"/>
    <w:rsid w:val="000D0FB7"/>
    <w:rsid w:val="000D121E"/>
    <w:rsid w:val="000D198F"/>
    <w:rsid w:val="000D1C3D"/>
    <w:rsid w:val="000D1C4D"/>
    <w:rsid w:val="000D1CCF"/>
    <w:rsid w:val="000D2162"/>
    <w:rsid w:val="000D2462"/>
    <w:rsid w:val="000D26EA"/>
    <w:rsid w:val="000D2755"/>
    <w:rsid w:val="000D27CB"/>
    <w:rsid w:val="000D2A07"/>
    <w:rsid w:val="000D2BA6"/>
    <w:rsid w:val="000D2CD8"/>
    <w:rsid w:val="000D2E4F"/>
    <w:rsid w:val="000D2FC6"/>
    <w:rsid w:val="000D303F"/>
    <w:rsid w:val="000D3175"/>
    <w:rsid w:val="000D3240"/>
    <w:rsid w:val="000D340E"/>
    <w:rsid w:val="000D36FB"/>
    <w:rsid w:val="000D3919"/>
    <w:rsid w:val="000D3CE6"/>
    <w:rsid w:val="000D4190"/>
    <w:rsid w:val="000D43C2"/>
    <w:rsid w:val="000D48A0"/>
    <w:rsid w:val="000D4EAE"/>
    <w:rsid w:val="000D51B1"/>
    <w:rsid w:val="000D561E"/>
    <w:rsid w:val="000D580D"/>
    <w:rsid w:val="000D5AC3"/>
    <w:rsid w:val="000D5ADB"/>
    <w:rsid w:val="000D5D2D"/>
    <w:rsid w:val="000D5D3E"/>
    <w:rsid w:val="000D5FDD"/>
    <w:rsid w:val="000D62BC"/>
    <w:rsid w:val="000D62FF"/>
    <w:rsid w:val="000D65F2"/>
    <w:rsid w:val="000D67F1"/>
    <w:rsid w:val="000D6ABB"/>
    <w:rsid w:val="000D6F7D"/>
    <w:rsid w:val="000D769C"/>
    <w:rsid w:val="000D7BFE"/>
    <w:rsid w:val="000D7C4F"/>
    <w:rsid w:val="000D7C80"/>
    <w:rsid w:val="000D7D09"/>
    <w:rsid w:val="000D7FD2"/>
    <w:rsid w:val="000E00E0"/>
    <w:rsid w:val="000E03AA"/>
    <w:rsid w:val="000E03F3"/>
    <w:rsid w:val="000E0555"/>
    <w:rsid w:val="000E0807"/>
    <w:rsid w:val="000E12FD"/>
    <w:rsid w:val="000E131E"/>
    <w:rsid w:val="000E1C70"/>
    <w:rsid w:val="000E1D30"/>
    <w:rsid w:val="000E1E18"/>
    <w:rsid w:val="000E1E88"/>
    <w:rsid w:val="000E2378"/>
    <w:rsid w:val="000E25A6"/>
    <w:rsid w:val="000E2683"/>
    <w:rsid w:val="000E26EE"/>
    <w:rsid w:val="000E2B23"/>
    <w:rsid w:val="000E2E17"/>
    <w:rsid w:val="000E4058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27E"/>
    <w:rsid w:val="000E6337"/>
    <w:rsid w:val="000E66A9"/>
    <w:rsid w:val="000E671D"/>
    <w:rsid w:val="000E6862"/>
    <w:rsid w:val="000E6F12"/>
    <w:rsid w:val="000E7219"/>
    <w:rsid w:val="000E73AD"/>
    <w:rsid w:val="000E7420"/>
    <w:rsid w:val="000E76C2"/>
    <w:rsid w:val="000E7AD9"/>
    <w:rsid w:val="000E7B40"/>
    <w:rsid w:val="000E7BF5"/>
    <w:rsid w:val="000E7D89"/>
    <w:rsid w:val="000E7F8A"/>
    <w:rsid w:val="000F0021"/>
    <w:rsid w:val="000F053D"/>
    <w:rsid w:val="000F06C7"/>
    <w:rsid w:val="000F090A"/>
    <w:rsid w:val="000F0CA8"/>
    <w:rsid w:val="000F0E7E"/>
    <w:rsid w:val="000F1160"/>
    <w:rsid w:val="000F1208"/>
    <w:rsid w:val="000F12BE"/>
    <w:rsid w:val="000F1A4E"/>
    <w:rsid w:val="000F1BD0"/>
    <w:rsid w:val="000F1C3E"/>
    <w:rsid w:val="000F1F5D"/>
    <w:rsid w:val="000F25CD"/>
    <w:rsid w:val="000F26DD"/>
    <w:rsid w:val="000F2E0B"/>
    <w:rsid w:val="000F2E48"/>
    <w:rsid w:val="000F2EC5"/>
    <w:rsid w:val="000F2F2E"/>
    <w:rsid w:val="000F3200"/>
    <w:rsid w:val="000F327B"/>
    <w:rsid w:val="000F35CB"/>
    <w:rsid w:val="000F35F1"/>
    <w:rsid w:val="000F37CA"/>
    <w:rsid w:val="000F3E09"/>
    <w:rsid w:val="000F4174"/>
    <w:rsid w:val="000F4ED4"/>
    <w:rsid w:val="000F5155"/>
    <w:rsid w:val="000F522B"/>
    <w:rsid w:val="000F5656"/>
    <w:rsid w:val="000F5D4C"/>
    <w:rsid w:val="000F5E2D"/>
    <w:rsid w:val="000F644E"/>
    <w:rsid w:val="000F64D0"/>
    <w:rsid w:val="000F6616"/>
    <w:rsid w:val="000F6776"/>
    <w:rsid w:val="000F680B"/>
    <w:rsid w:val="000F6FAE"/>
    <w:rsid w:val="000F74A4"/>
    <w:rsid w:val="000F75D4"/>
    <w:rsid w:val="000F777A"/>
    <w:rsid w:val="000F77BE"/>
    <w:rsid w:val="000F7C0F"/>
    <w:rsid w:val="000F7F4A"/>
    <w:rsid w:val="00100100"/>
    <w:rsid w:val="001004BD"/>
    <w:rsid w:val="00100562"/>
    <w:rsid w:val="00100621"/>
    <w:rsid w:val="00100804"/>
    <w:rsid w:val="00100866"/>
    <w:rsid w:val="001008B6"/>
    <w:rsid w:val="00100A72"/>
    <w:rsid w:val="00101258"/>
    <w:rsid w:val="0010140E"/>
    <w:rsid w:val="00101511"/>
    <w:rsid w:val="00101513"/>
    <w:rsid w:val="0010161B"/>
    <w:rsid w:val="00101739"/>
    <w:rsid w:val="00101951"/>
    <w:rsid w:val="00101B4E"/>
    <w:rsid w:val="00101DB0"/>
    <w:rsid w:val="0010204A"/>
    <w:rsid w:val="001020B5"/>
    <w:rsid w:val="001021DB"/>
    <w:rsid w:val="001022B3"/>
    <w:rsid w:val="001025CA"/>
    <w:rsid w:val="0010280E"/>
    <w:rsid w:val="001033CD"/>
    <w:rsid w:val="00103548"/>
    <w:rsid w:val="00103BBA"/>
    <w:rsid w:val="00103C3B"/>
    <w:rsid w:val="00103D0D"/>
    <w:rsid w:val="00103D70"/>
    <w:rsid w:val="00103DB7"/>
    <w:rsid w:val="0010412B"/>
    <w:rsid w:val="0010445E"/>
    <w:rsid w:val="00104D62"/>
    <w:rsid w:val="00104E62"/>
    <w:rsid w:val="00104FD4"/>
    <w:rsid w:val="0010531C"/>
    <w:rsid w:val="001053A2"/>
    <w:rsid w:val="001054F2"/>
    <w:rsid w:val="00105653"/>
    <w:rsid w:val="001056B4"/>
    <w:rsid w:val="00105705"/>
    <w:rsid w:val="00105BB0"/>
    <w:rsid w:val="00106A50"/>
    <w:rsid w:val="00106C37"/>
    <w:rsid w:val="00106F3E"/>
    <w:rsid w:val="00107286"/>
    <w:rsid w:val="00107300"/>
    <w:rsid w:val="001073FD"/>
    <w:rsid w:val="0010741E"/>
    <w:rsid w:val="001074E8"/>
    <w:rsid w:val="001075BD"/>
    <w:rsid w:val="00107774"/>
    <w:rsid w:val="00107AEB"/>
    <w:rsid w:val="00107EF3"/>
    <w:rsid w:val="00107FC8"/>
    <w:rsid w:val="00107FEB"/>
    <w:rsid w:val="001102E4"/>
    <w:rsid w:val="00110357"/>
    <w:rsid w:val="0011042C"/>
    <w:rsid w:val="00110868"/>
    <w:rsid w:val="00110C7B"/>
    <w:rsid w:val="00110CE7"/>
    <w:rsid w:val="00110D42"/>
    <w:rsid w:val="00110F6D"/>
    <w:rsid w:val="00111159"/>
    <w:rsid w:val="001114B4"/>
    <w:rsid w:val="00111532"/>
    <w:rsid w:val="0011156B"/>
    <w:rsid w:val="001117F0"/>
    <w:rsid w:val="001118F6"/>
    <w:rsid w:val="00111C4C"/>
    <w:rsid w:val="00111CA6"/>
    <w:rsid w:val="00111DCE"/>
    <w:rsid w:val="00111F82"/>
    <w:rsid w:val="001123C4"/>
    <w:rsid w:val="00112751"/>
    <w:rsid w:val="00112A0D"/>
    <w:rsid w:val="00112A49"/>
    <w:rsid w:val="00112B86"/>
    <w:rsid w:val="001131F1"/>
    <w:rsid w:val="001136D5"/>
    <w:rsid w:val="00113F4B"/>
    <w:rsid w:val="001140B0"/>
    <w:rsid w:val="001142B2"/>
    <w:rsid w:val="00114344"/>
    <w:rsid w:val="0011445A"/>
    <w:rsid w:val="0011447D"/>
    <w:rsid w:val="00114C93"/>
    <w:rsid w:val="00114CF3"/>
    <w:rsid w:val="00115384"/>
    <w:rsid w:val="00115990"/>
    <w:rsid w:val="00115A91"/>
    <w:rsid w:val="00115D8E"/>
    <w:rsid w:val="0011657A"/>
    <w:rsid w:val="00116838"/>
    <w:rsid w:val="001169B4"/>
    <w:rsid w:val="00116A17"/>
    <w:rsid w:val="00116BFD"/>
    <w:rsid w:val="00116FDC"/>
    <w:rsid w:val="001170AF"/>
    <w:rsid w:val="001171CD"/>
    <w:rsid w:val="001171F4"/>
    <w:rsid w:val="00117206"/>
    <w:rsid w:val="00117290"/>
    <w:rsid w:val="001174EA"/>
    <w:rsid w:val="00117716"/>
    <w:rsid w:val="0011774D"/>
    <w:rsid w:val="00117776"/>
    <w:rsid w:val="00117797"/>
    <w:rsid w:val="001177A4"/>
    <w:rsid w:val="00117842"/>
    <w:rsid w:val="001178ED"/>
    <w:rsid w:val="00117BDA"/>
    <w:rsid w:val="00117D98"/>
    <w:rsid w:val="00117DF1"/>
    <w:rsid w:val="00120083"/>
    <w:rsid w:val="001203DF"/>
    <w:rsid w:val="00120434"/>
    <w:rsid w:val="0012055D"/>
    <w:rsid w:val="00120ABB"/>
    <w:rsid w:val="00120CF4"/>
    <w:rsid w:val="00120E8D"/>
    <w:rsid w:val="00120FF3"/>
    <w:rsid w:val="0012107D"/>
    <w:rsid w:val="00121735"/>
    <w:rsid w:val="001217BA"/>
    <w:rsid w:val="00121B07"/>
    <w:rsid w:val="001221E7"/>
    <w:rsid w:val="001229B2"/>
    <w:rsid w:val="00122C0A"/>
    <w:rsid w:val="0012315E"/>
    <w:rsid w:val="00123264"/>
    <w:rsid w:val="00123577"/>
    <w:rsid w:val="00123B93"/>
    <w:rsid w:val="00123D62"/>
    <w:rsid w:val="00123E86"/>
    <w:rsid w:val="00123F38"/>
    <w:rsid w:val="0012429C"/>
    <w:rsid w:val="001244D4"/>
    <w:rsid w:val="00124517"/>
    <w:rsid w:val="001249FE"/>
    <w:rsid w:val="00124B26"/>
    <w:rsid w:val="00124E81"/>
    <w:rsid w:val="00125074"/>
    <w:rsid w:val="00125355"/>
    <w:rsid w:val="0012547B"/>
    <w:rsid w:val="001255A0"/>
    <w:rsid w:val="00125B9F"/>
    <w:rsid w:val="00125BA5"/>
    <w:rsid w:val="00125BC2"/>
    <w:rsid w:val="00125CE4"/>
    <w:rsid w:val="00125F8A"/>
    <w:rsid w:val="00125FEE"/>
    <w:rsid w:val="001260C3"/>
    <w:rsid w:val="00126604"/>
    <w:rsid w:val="001266E6"/>
    <w:rsid w:val="00126784"/>
    <w:rsid w:val="001268DE"/>
    <w:rsid w:val="00126B0C"/>
    <w:rsid w:val="00126C38"/>
    <w:rsid w:val="00126E5D"/>
    <w:rsid w:val="00127062"/>
    <w:rsid w:val="0012774C"/>
    <w:rsid w:val="00127B2C"/>
    <w:rsid w:val="0013000F"/>
    <w:rsid w:val="00130241"/>
    <w:rsid w:val="0013031B"/>
    <w:rsid w:val="0013034C"/>
    <w:rsid w:val="00130975"/>
    <w:rsid w:val="001309B4"/>
    <w:rsid w:val="00130CDA"/>
    <w:rsid w:val="00130F33"/>
    <w:rsid w:val="001316C2"/>
    <w:rsid w:val="0013175C"/>
    <w:rsid w:val="00132040"/>
    <w:rsid w:val="001322EF"/>
    <w:rsid w:val="0013292F"/>
    <w:rsid w:val="0013293B"/>
    <w:rsid w:val="00132955"/>
    <w:rsid w:val="00132A52"/>
    <w:rsid w:val="00132E9B"/>
    <w:rsid w:val="00133382"/>
    <w:rsid w:val="0013358D"/>
    <w:rsid w:val="00133A9C"/>
    <w:rsid w:val="00133C46"/>
    <w:rsid w:val="001342CB"/>
    <w:rsid w:val="0013464F"/>
    <w:rsid w:val="00134692"/>
    <w:rsid w:val="001347DE"/>
    <w:rsid w:val="001349ED"/>
    <w:rsid w:val="0013518D"/>
    <w:rsid w:val="001352AD"/>
    <w:rsid w:val="001352C2"/>
    <w:rsid w:val="0013608B"/>
    <w:rsid w:val="00136420"/>
    <w:rsid w:val="00136894"/>
    <w:rsid w:val="00136DC2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954"/>
    <w:rsid w:val="00141B55"/>
    <w:rsid w:val="00141BC6"/>
    <w:rsid w:val="00141CEB"/>
    <w:rsid w:val="00142634"/>
    <w:rsid w:val="00143563"/>
    <w:rsid w:val="001437E2"/>
    <w:rsid w:val="001437F6"/>
    <w:rsid w:val="00143866"/>
    <w:rsid w:val="00143A19"/>
    <w:rsid w:val="00143AEB"/>
    <w:rsid w:val="00143B9D"/>
    <w:rsid w:val="00143DA4"/>
    <w:rsid w:val="0014419E"/>
    <w:rsid w:val="00144413"/>
    <w:rsid w:val="00144A61"/>
    <w:rsid w:val="00144D95"/>
    <w:rsid w:val="00144E77"/>
    <w:rsid w:val="00144F0E"/>
    <w:rsid w:val="00145062"/>
    <w:rsid w:val="00145268"/>
    <w:rsid w:val="001453C7"/>
    <w:rsid w:val="0014564F"/>
    <w:rsid w:val="00145A88"/>
    <w:rsid w:val="00145B81"/>
    <w:rsid w:val="00145BB9"/>
    <w:rsid w:val="0014630F"/>
    <w:rsid w:val="00146444"/>
    <w:rsid w:val="00146D3C"/>
    <w:rsid w:val="00146DC5"/>
    <w:rsid w:val="0014707D"/>
    <w:rsid w:val="00147506"/>
    <w:rsid w:val="001477AD"/>
    <w:rsid w:val="00147858"/>
    <w:rsid w:val="00147C86"/>
    <w:rsid w:val="001506B9"/>
    <w:rsid w:val="001509EE"/>
    <w:rsid w:val="00150A5A"/>
    <w:rsid w:val="00150CED"/>
    <w:rsid w:val="00150D96"/>
    <w:rsid w:val="00150D9B"/>
    <w:rsid w:val="0015143E"/>
    <w:rsid w:val="0015174A"/>
    <w:rsid w:val="0015183B"/>
    <w:rsid w:val="001521A1"/>
    <w:rsid w:val="00152AE3"/>
    <w:rsid w:val="00152B5D"/>
    <w:rsid w:val="00153013"/>
    <w:rsid w:val="001532AE"/>
    <w:rsid w:val="00153553"/>
    <w:rsid w:val="0015358B"/>
    <w:rsid w:val="00153830"/>
    <w:rsid w:val="00153A79"/>
    <w:rsid w:val="00153BFE"/>
    <w:rsid w:val="00153C82"/>
    <w:rsid w:val="001540AA"/>
    <w:rsid w:val="0015422A"/>
    <w:rsid w:val="0015429A"/>
    <w:rsid w:val="00154978"/>
    <w:rsid w:val="00154A50"/>
    <w:rsid w:val="00154F49"/>
    <w:rsid w:val="00155554"/>
    <w:rsid w:val="00155906"/>
    <w:rsid w:val="00155A52"/>
    <w:rsid w:val="00155AD9"/>
    <w:rsid w:val="00155D0A"/>
    <w:rsid w:val="00155E23"/>
    <w:rsid w:val="00156162"/>
    <w:rsid w:val="001565E1"/>
    <w:rsid w:val="00156746"/>
    <w:rsid w:val="00156768"/>
    <w:rsid w:val="00156814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1F7"/>
    <w:rsid w:val="0016027D"/>
    <w:rsid w:val="001603F3"/>
    <w:rsid w:val="00160600"/>
    <w:rsid w:val="00160A62"/>
    <w:rsid w:val="00160A78"/>
    <w:rsid w:val="00160CBB"/>
    <w:rsid w:val="00160F08"/>
    <w:rsid w:val="001611D5"/>
    <w:rsid w:val="001612F6"/>
    <w:rsid w:val="00161304"/>
    <w:rsid w:val="00161415"/>
    <w:rsid w:val="0016168B"/>
    <w:rsid w:val="0016196B"/>
    <w:rsid w:val="00161B41"/>
    <w:rsid w:val="00161C39"/>
    <w:rsid w:val="00161CC1"/>
    <w:rsid w:val="00161E7E"/>
    <w:rsid w:val="00161EEF"/>
    <w:rsid w:val="00161FED"/>
    <w:rsid w:val="00162090"/>
    <w:rsid w:val="00162BC2"/>
    <w:rsid w:val="00162D58"/>
    <w:rsid w:val="00162D8B"/>
    <w:rsid w:val="00162F49"/>
    <w:rsid w:val="00162F82"/>
    <w:rsid w:val="00162FC5"/>
    <w:rsid w:val="0016315A"/>
    <w:rsid w:val="00163196"/>
    <w:rsid w:val="00163219"/>
    <w:rsid w:val="0016323B"/>
    <w:rsid w:val="00163735"/>
    <w:rsid w:val="001637C0"/>
    <w:rsid w:val="00163811"/>
    <w:rsid w:val="00163960"/>
    <w:rsid w:val="00163AA6"/>
    <w:rsid w:val="00163BB2"/>
    <w:rsid w:val="00163C99"/>
    <w:rsid w:val="00163FF3"/>
    <w:rsid w:val="00164237"/>
    <w:rsid w:val="00164249"/>
    <w:rsid w:val="001642F4"/>
    <w:rsid w:val="00164A66"/>
    <w:rsid w:val="00164D16"/>
    <w:rsid w:val="00164E37"/>
    <w:rsid w:val="00164E55"/>
    <w:rsid w:val="00164F36"/>
    <w:rsid w:val="001657F4"/>
    <w:rsid w:val="00165AFE"/>
    <w:rsid w:val="00165C5D"/>
    <w:rsid w:val="00165F30"/>
    <w:rsid w:val="0016607F"/>
    <w:rsid w:val="001660FE"/>
    <w:rsid w:val="0016610F"/>
    <w:rsid w:val="001663D9"/>
    <w:rsid w:val="00166559"/>
    <w:rsid w:val="00166567"/>
    <w:rsid w:val="0016656E"/>
    <w:rsid w:val="00166CA9"/>
    <w:rsid w:val="00166E96"/>
    <w:rsid w:val="00166F45"/>
    <w:rsid w:val="00167072"/>
    <w:rsid w:val="0016707C"/>
    <w:rsid w:val="001673D2"/>
    <w:rsid w:val="00167649"/>
    <w:rsid w:val="0016788B"/>
    <w:rsid w:val="00167C2B"/>
    <w:rsid w:val="00167CF1"/>
    <w:rsid w:val="001700AB"/>
    <w:rsid w:val="001702F3"/>
    <w:rsid w:val="00170772"/>
    <w:rsid w:val="00170C90"/>
    <w:rsid w:val="00170E69"/>
    <w:rsid w:val="00171218"/>
    <w:rsid w:val="0017160C"/>
    <w:rsid w:val="00171765"/>
    <w:rsid w:val="00171D9E"/>
    <w:rsid w:val="00171EC4"/>
    <w:rsid w:val="00171F8C"/>
    <w:rsid w:val="00172030"/>
    <w:rsid w:val="00172067"/>
    <w:rsid w:val="00172158"/>
    <w:rsid w:val="00172544"/>
    <w:rsid w:val="001725A1"/>
    <w:rsid w:val="0017262B"/>
    <w:rsid w:val="001726A3"/>
    <w:rsid w:val="001727C0"/>
    <w:rsid w:val="001729EC"/>
    <w:rsid w:val="00172A93"/>
    <w:rsid w:val="00172CC6"/>
    <w:rsid w:val="001736DD"/>
    <w:rsid w:val="00173B5C"/>
    <w:rsid w:val="00173CAA"/>
    <w:rsid w:val="00174085"/>
    <w:rsid w:val="00174137"/>
    <w:rsid w:val="00174497"/>
    <w:rsid w:val="00174701"/>
    <w:rsid w:val="0017490B"/>
    <w:rsid w:val="0017495D"/>
    <w:rsid w:val="00174A73"/>
    <w:rsid w:val="00174B86"/>
    <w:rsid w:val="00175464"/>
    <w:rsid w:val="00175A42"/>
    <w:rsid w:val="00175CD9"/>
    <w:rsid w:val="001760FB"/>
    <w:rsid w:val="00176149"/>
    <w:rsid w:val="001763C2"/>
    <w:rsid w:val="001765A6"/>
    <w:rsid w:val="0017668B"/>
    <w:rsid w:val="00176A2E"/>
    <w:rsid w:val="00176D1B"/>
    <w:rsid w:val="00176D8F"/>
    <w:rsid w:val="00176DB0"/>
    <w:rsid w:val="00176DB6"/>
    <w:rsid w:val="00176FB3"/>
    <w:rsid w:val="0017724C"/>
    <w:rsid w:val="001773A7"/>
    <w:rsid w:val="00177465"/>
    <w:rsid w:val="00177636"/>
    <w:rsid w:val="001776B3"/>
    <w:rsid w:val="001776CC"/>
    <w:rsid w:val="00177880"/>
    <w:rsid w:val="0017788F"/>
    <w:rsid w:val="00177A58"/>
    <w:rsid w:val="00177AD1"/>
    <w:rsid w:val="00177C02"/>
    <w:rsid w:val="00177E1E"/>
    <w:rsid w:val="001803BC"/>
    <w:rsid w:val="00180641"/>
    <w:rsid w:val="00180B5B"/>
    <w:rsid w:val="00181107"/>
    <w:rsid w:val="001813DE"/>
    <w:rsid w:val="00181C40"/>
    <w:rsid w:val="00182057"/>
    <w:rsid w:val="0018223A"/>
    <w:rsid w:val="001823F9"/>
    <w:rsid w:val="00182473"/>
    <w:rsid w:val="001825DB"/>
    <w:rsid w:val="00182710"/>
    <w:rsid w:val="00182905"/>
    <w:rsid w:val="001830EB"/>
    <w:rsid w:val="0018312F"/>
    <w:rsid w:val="001831B4"/>
    <w:rsid w:val="00183AB4"/>
    <w:rsid w:val="00183DC0"/>
    <w:rsid w:val="00184086"/>
    <w:rsid w:val="001841EB"/>
    <w:rsid w:val="00184F8D"/>
    <w:rsid w:val="00185397"/>
    <w:rsid w:val="001853F1"/>
    <w:rsid w:val="001854CE"/>
    <w:rsid w:val="00185871"/>
    <w:rsid w:val="00185DFD"/>
    <w:rsid w:val="00185E20"/>
    <w:rsid w:val="00186A0E"/>
    <w:rsid w:val="00186B8B"/>
    <w:rsid w:val="00186DD5"/>
    <w:rsid w:val="00186EC7"/>
    <w:rsid w:val="00187056"/>
    <w:rsid w:val="00187307"/>
    <w:rsid w:val="00187387"/>
    <w:rsid w:val="001873D4"/>
    <w:rsid w:val="001875A7"/>
    <w:rsid w:val="00187E54"/>
    <w:rsid w:val="00187F94"/>
    <w:rsid w:val="001903A1"/>
    <w:rsid w:val="00190597"/>
    <w:rsid w:val="001907F0"/>
    <w:rsid w:val="00190E97"/>
    <w:rsid w:val="0019100F"/>
    <w:rsid w:val="00191321"/>
    <w:rsid w:val="0019132F"/>
    <w:rsid w:val="0019135F"/>
    <w:rsid w:val="00191661"/>
    <w:rsid w:val="00191692"/>
    <w:rsid w:val="001916C1"/>
    <w:rsid w:val="00191C63"/>
    <w:rsid w:val="00191D93"/>
    <w:rsid w:val="00192259"/>
    <w:rsid w:val="001923B3"/>
    <w:rsid w:val="0019240C"/>
    <w:rsid w:val="0019250F"/>
    <w:rsid w:val="00192548"/>
    <w:rsid w:val="001925AA"/>
    <w:rsid w:val="00192CFF"/>
    <w:rsid w:val="00192D1C"/>
    <w:rsid w:val="00192F3A"/>
    <w:rsid w:val="00192F42"/>
    <w:rsid w:val="00192F8F"/>
    <w:rsid w:val="001930AE"/>
    <w:rsid w:val="00193420"/>
    <w:rsid w:val="00193805"/>
    <w:rsid w:val="00193A88"/>
    <w:rsid w:val="00193C7B"/>
    <w:rsid w:val="00193CD8"/>
    <w:rsid w:val="00193F64"/>
    <w:rsid w:val="00193F97"/>
    <w:rsid w:val="0019410A"/>
    <w:rsid w:val="001947FC"/>
    <w:rsid w:val="00194845"/>
    <w:rsid w:val="0019489D"/>
    <w:rsid w:val="00194A92"/>
    <w:rsid w:val="00194DF6"/>
    <w:rsid w:val="00194F2B"/>
    <w:rsid w:val="001957FC"/>
    <w:rsid w:val="0019598B"/>
    <w:rsid w:val="00195A31"/>
    <w:rsid w:val="00195CDD"/>
    <w:rsid w:val="00195E66"/>
    <w:rsid w:val="00195E78"/>
    <w:rsid w:val="00195F31"/>
    <w:rsid w:val="00196012"/>
    <w:rsid w:val="0019619D"/>
    <w:rsid w:val="00196878"/>
    <w:rsid w:val="00196900"/>
    <w:rsid w:val="001969D8"/>
    <w:rsid w:val="00196AC6"/>
    <w:rsid w:val="00196C66"/>
    <w:rsid w:val="00196DF5"/>
    <w:rsid w:val="0019770A"/>
    <w:rsid w:val="00197A5C"/>
    <w:rsid w:val="00197DFA"/>
    <w:rsid w:val="00197F6B"/>
    <w:rsid w:val="001A021D"/>
    <w:rsid w:val="001A0532"/>
    <w:rsid w:val="001A0571"/>
    <w:rsid w:val="001A057B"/>
    <w:rsid w:val="001A11D9"/>
    <w:rsid w:val="001A1223"/>
    <w:rsid w:val="001A1BB1"/>
    <w:rsid w:val="001A1E96"/>
    <w:rsid w:val="001A2132"/>
    <w:rsid w:val="001A226A"/>
    <w:rsid w:val="001A2271"/>
    <w:rsid w:val="001A2291"/>
    <w:rsid w:val="001A3BEE"/>
    <w:rsid w:val="001A4036"/>
    <w:rsid w:val="001A4C5B"/>
    <w:rsid w:val="001A4DEF"/>
    <w:rsid w:val="001A50AE"/>
    <w:rsid w:val="001A5430"/>
    <w:rsid w:val="001A5456"/>
    <w:rsid w:val="001A549F"/>
    <w:rsid w:val="001A5507"/>
    <w:rsid w:val="001A57CB"/>
    <w:rsid w:val="001A592E"/>
    <w:rsid w:val="001A5D05"/>
    <w:rsid w:val="001A6090"/>
    <w:rsid w:val="001A65F0"/>
    <w:rsid w:val="001A6697"/>
    <w:rsid w:val="001A66D8"/>
    <w:rsid w:val="001A6869"/>
    <w:rsid w:val="001A69FD"/>
    <w:rsid w:val="001A6BA4"/>
    <w:rsid w:val="001A6E8F"/>
    <w:rsid w:val="001A7407"/>
    <w:rsid w:val="001A7510"/>
    <w:rsid w:val="001A76CE"/>
    <w:rsid w:val="001A79E5"/>
    <w:rsid w:val="001A7CE9"/>
    <w:rsid w:val="001A7D31"/>
    <w:rsid w:val="001A7E44"/>
    <w:rsid w:val="001B03ED"/>
    <w:rsid w:val="001B0491"/>
    <w:rsid w:val="001B0716"/>
    <w:rsid w:val="001B08FF"/>
    <w:rsid w:val="001B096A"/>
    <w:rsid w:val="001B0974"/>
    <w:rsid w:val="001B097C"/>
    <w:rsid w:val="001B155D"/>
    <w:rsid w:val="001B1F6B"/>
    <w:rsid w:val="001B1FCF"/>
    <w:rsid w:val="001B1FF7"/>
    <w:rsid w:val="001B20F9"/>
    <w:rsid w:val="001B234E"/>
    <w:rsid w:val="001B27AD"/>
    <w:rsid w:val="001B2955"/>
    <w:rsid w:val="001B29BD"/>
    <w:rsid w:val="001B2E69"/>
    <w:rsid w:val="001B3009"/>
    <w:rsid w:val="001B308F"/>
    <w:rsid w:val="001B313F"/>
    <w:rsid w:val="001B3953"/>
    <w:rsid w:val="001B3EA1"/>
    <w:rsid w:val="001B3F9D"/>
    <w:rsid w:val="001B451C"/>
    <w:rsid w:val="001B4E72"/>
    <w:rsid w:val="001B4E82"/>
    <w:rsid w:val="001B5022"/>
    <w:rsid w:val="001B5591"/>
    <w:rsid w:val="001B568B"/>
    <w:rsid w:val="001B56F9"/>
    <w:rsid w:val="001B573E"/>
    <w:rsid w:val="001B5752"/>
    <w:rsid w:val="001B58BC"/>
    <w:rsid w:val="001B5CAC"/>
    <w:rsid w:val="001B6170"/>
    <w:rsid w:val="001B6542"/>
    <w:rsid w:val="001B687C"/>
    <w:rsid w:val="001B6FBC"/>
    <w:rsid w:val="001B70D2"/>
    <w:rsid w:val="001B7B8B"/>
    <w:rsid w:val="001B7CF7"/>
    <w:rsid w:val="001B7E17"/>
    <w:rsid w:val="001C0094"/>
    <w:rsid w:val="001C00C0"/>
    <w:rsid w:val="001C02CF"/>
    <w:rsid w:val="001C04FF"/>
    <w:rsid w:val="001C0872"/>
    <w:rsid w:val="001C0A32"/>
    <w:rsid w:val="001C0BDB"/>
    <w:rsid w:val="001C0D86"/>
    <w:rsid w:val="001C0DB2"/>
    <w:rsid w:val="001C0F69"/>
    <w:rsid w:val="001C1A27"/>
    <w:rsid w:val="001C1F52"/>
    <w:rsid w:val="001C2128"/>
    <w:rsid w:val="001C2541"/>
    <w:rsid w:val="001C258D"/>
    <w:rsid w:val="001C2A69"/>
    <w:rsid w:val="001C2D44"/>
    <w:rsid w:val="001C30D3"/>
    <w:rsid w:val="001C3573"/>
    <w:rsid w:val="001C37EF"/>
    <w:rsid w:val="001C3B3F"/>
    <w:rsid w:val="001C3B54"/>
    <w:rsid w:val="001C3D50"/>
    <w:rsid w:val="001C3DE6"/>
    <w:rsid w:val="001C40BD"/>
    <w:rsid w:val="001C43AB"/>
    <w:rsid w:val="001C4647"/>
    <w:rsid w:val="001C48C6"/>
    <w:rsid w:val="001C4C2D"/>
    <w:rsid w:val="001C56A4"/>
    <w:rsid w:val="001C57E2"/>
    <w:rsid w:val="001C5CC5"/>
    <w:rsid w:val="001C5EFB"/>
    <w:rsid w:val="001C6451"/>
    <w:rsid w:val="001C6660"/>
    <w:rsid w:val="001C6A29"/>
    <w:rsid w:val="001C6AE4"/>
    <w:rsid w:val="001C6D29"/>
    <w:rsid w:val="001C6D65"/>
    <w:rsid w:val="001C6FFD"/>
    <w:rsid w:val="001C71F2"/>
    <w:rsid w:val="001C77F9"/>
    <w:rsid w:val="001C7804"/>
    <w:rsid w:val="001C7950"/>
    <w:rsid w:val="001C79B9"/>
    <w:rsid w:val="001C7B1E"/>
    <w:rsid w:val="001C7D4B"/>
    <w:rsid w:val="001D0146"/>
    <w:rsid w:val="001D025E"/>
    <w:rsid w:val="001D077E"/>
    <w:rsid w:val="001D07C9"/>
    <w:rsid w:val="001D0842"/>
    <w:rsid w:val="001D10F3"/>
    <w:rsid w:val="001D1102"/>
    <w:rsid w:val="001D11D1"/>
    <w:rsid w:val="001D1567"/>
    <w:rsid w:val="001D1609"/>
    <w:rsid w:val="001D1A07"/>
    <w:rsid w:val="001D1BD8"/>
    <w:rsid w:val="001D1FB6"/>
    <w:rsid w:val="001D2061"/>
    <w:rsid w:val="001D20AC"/>
    <w:rsid w:val="001D20DB"/>
    <w:rsid w:val="001D25CB"/>
    <w:rsid w:val="001D28CD"/>
    <w:rsid w:val="001D2A44"/>
    <w:rsid w:val="001D2D65"/>
    <w:rsid w:val="001D2D6D"/>
    <w:rsid w:val="001D2E45"/>
    <w:rsid w:val="001D3145"/>
    <w:rsid w:val="001D32F6"/>
    <w:rsid w:val="001D332E"/>
    <w:rsid w:val="001D334D"/>
    <w:rsid w:val="001D3A65"/>
    <w:rsid w:val="001D3CC4"/>
    <w:rsid w:val="001D3EDA"/>
    <w:rsid w:val="001D40A9"/>
    <w:rsid w:val="001D48E8"/>
    <w:rsid w:val="001D4BC1"/>
    <w:rsid w:val="001D4C8D"/>
    <w:rsid w:val="001D524D"/>
    <w:rsid w:val="001D544A"/>
    <w:rsid w:val="001D5CBD"/>
    <w:rsid w:val="001D5EAF"/>
    <w:rsid w:val="001D6022"/>
    <w:rsid w:val="001D66EF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8D8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3A3"/>
    <w:rsid w:val="001E261D"/>
    <w:rsid w:val="001E2867"/>
    <w:rsid w:val="001E2C76"/>
    <w:rsid w:val="001E33FE"/>
    <w:rsid w:val="001E35C9"/>
    <w:rsid w:val="001E3842"/>
    <w:rsid w:val="001E38A4"/>
    <w:rsid w:val="001E3CCE"/>
    <w:rsid w:val="001E3EE6"/>
    <w:rsid w:val="001E4B4F"/>
    <w:rsid w:val="001E4B62"/>
    <w:rsid w:val="001E4EAF"/>
    <w:rsid w:val="001E506F"/>
    <w:rsid w:val="001E538C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E41"/>
    <w:rsid w:val="001F0240"/>
    <w:rsid w:val="001F06BF"/>
    <w:rsid w:val="001F07D0"/>
    <w:rsid w:val="001F0AF2"/>
    <w:rsid w:val="001F0BD7"/>
    <w:rsid w:val="001F0EB6"/>
    <w:rsid w:val="001F1767"/>
    <w:rsid w:val="001F1AD5"/>
    <w:rsid w:val="001F1E37"/>
    <w:rsid w:val="001F1E89"/>
    <w:rsid w:val="001F204B"/>
    <w:rsid w:val="001F20FE"/>
    <w:rsid w:val="001F2743"/>
    <w:rsid w:val="001F2F27"/>
    <w:rsid w:val="001F301E"/>
    <w:rsid w:val="001F31D7"/>
    <w:rsid w:val="001F3372"/>
    <w:rsid w:val="001F33A5"/>
    <w:rsid w:val="001F3466"/>
    <w:rsid w:val="001F35F3"/>
    <w:rsid w:val="001F379F"/>
    <w:rsid w:val="001F3FA7"/>
    <w:rsid w:val="001F42B8"/>
    <w:rsid w:val="001F44A1"/>
    <w:rsid w:val="001F4584"/>
    <w:rsid w:val="001F46F1"/>
    <w:rsid w:val="001F48C3"/>
    <w:rsid w:val="001F4AD4"/>
    <w:rsid w:val="001F57FF"/>
    <w:rsid w:val="001F592C"/>
    <w:rsid w:val="001F5D01"/>
    <w:rsid w:val="001F5E0C"/>
    <w:rsid w:val="001F6225"/>
    <w:rsid w:val="001F6284"/>
    <w:rsid w:val="001F63AB"/>
    <w:rsid w:val="001F65C8"/>
    <w:rsid w:val="001F69B0"/>
    <w:rsid w:val="001F69CD"/>
    <w:rsid w:val="001F6CC0"/>
    <w:rsid w:val="001F75CB"/>
    <w:rsid w:val="001F76BC"/>
    <w:rsid w:val="001F78CE"/>
    <w:rsid w:val="001F7D44"/>
    <w:rsid w:val="00200173"/>
    <w:rsid w:val="00200537"/>
    <w:rsid w:val="00200603"/>
    <w:rsid w:val="00200B90"/>
    <w:rsid w:val="00200D66"/>
    <w:rsid w:val="00200E87"/>
    <w:rsid w:val="00200FA4"/>
    <w:rsid w:val="002010D6"/>
    <w:rsid w:val="002011BF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7E9"/>
    <w:rsid w:val="00202BB3"/>
    <w:rsid w:val="002030C1"/>
    <w:rsid w:val="002030EB"/>
    <w:rsid w:val="00203176"/>
    <w:rsid w:val="0020331B"/>
    <w:rsid w:val="002033B7"/>
    <w:rsid w:val="00203548"/>
    <w:rsid w:val="00203F91"/>
    <w:rsid w:val="0020424A"/>
    <w:rsid w:val="0020447D"/>
    <w:rsid w:val="00204617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655"/>
    <w:rsid w:val="0020587A"/>
    <w:rsid w:val="002058DE"/>
    <w:rsid w:val="00205D80"/>
    <w:rsid w:val="002064F5"/>
    <w:rsid w:val="00206592"/>
    <w:rsid w:val="00206750"/>
    <w:rsid w:val="0020696D"/>
    <w:rsid w:val="00206A08"/>
    <w:rsid w:val="00206FB3"/>
    <w:rsid w:val="002070A4"/>
    <w:rsid w:val="002073BD"/>
    <w:rsid w:val="002074F9"/>
    <w:rsid w:val="002075A4"/>
    <w:rsid w:val="00207D75"/>
    <w:rsid w:val="00207F38"/>
    <w:rsid w:val="0021006B"/>
    <w:rsid w:val="00210211"/>
    <w:rsid w:val="00210396"/>
    <w:rsid w:val="002105D2"/>
    <w:rsid w:val="00210A96"/>
    <w:rsid w:val="00210B08"/>
    <w:rsid w:val="002112E9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2D4A"/>
    <w:rsid w:val="00212DE4"/>
    <w:rsid w:val="0021301D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50FF"/>
    <w:rsid w:val="0021515B"/>
    <w:rsid w:val="00215567"/>
    <w:rsid w:val="002157EB"/>
    <w:rsid w:val="00215ADE"/>
    <w:rsid w:val="00215DF7"/>
    <w:rsid w:val="00216386"/>
    <w:rsid w:val="0021640F"/>
    <w:rsid w:val="00216598"/>
    <w:rsid w:val="002166C0"/>
    <w:rsid w:val="00216773"/>
    <w:rsid w:val="00216D83"/>
    <w:rsid w:val="00217034"/>
    <w:rsid w:val="0021763D"/>
    <w:rsid w:val="00217C08"/>
    <w:rsid w:val="002202EC"/>
    <w:rsid w:val="00220716"/>
    <w:rsid w:val="00220AAB"/>
    <w:rsid w:val="00220B12"/>
    <w:rsid w:val="00220DEF"/>
    <w:rsid w:val="00220ED1"/>
    <w:rsid w:val="0022101F"/>
    <w:rsid w:val="002212F4"/>
    <w:rsid w:val="0022194A"/>
    <w:rsid w:val="00221F2D"/>
    <w:rsid w:val="002220FC"/>
    <w:rsid w:val="00222140"/>
    <w:rsid w:val="00222154"/>
    <w:rsid w:val="002223D8"/>
    <w:rsid w:val="00222544"/>
    <w:rsid w:val="0022276F"/>
    <w:rsid w:val="002227D4"/>
    <w:rsid w:val="00222976"/>
    <w:rsid w:val="00222AEC"/>
    <w:rsid w:val="00222D03"/>
    <w:rsid w:val="002232C9"/>
    <w:rsid w:val="0022344D"/>
    <w:rsid w:val="0022367C"/>
    <w:rsid w:val="00223BE0"/>
    <w:rsid w:val="00223CE6"/>
    <w:rsid w:val="00223F02"/>
    <w:rsid w:val="00223F08"/>
    <w:rsid w:val="0022408E"/>
    <w:rsid w:val="0022416A"/>
    <w:rsid w:val="00224448"/>
    <w:rsid w:val="00224839"/>
    <w:rsid w:val="00224A01"/>
    <w:rsid w:val="00224B94"/>
    <w:rsid w:val="00224BB5"/>
    <w:rsid w:val="00224CB1"/>
    <w:rsid w:val="00224F07"/>
    <w:rsid w:val="002250D4"/>
    <w:rsid w:val="00225280"/>
    <w:rsid w:val="0022538C"/>
    <w:rsid w:val="0022563A"/>
    <w:rsid w:val="00225D51"/>
    <w:rsid w:val="00225EEC"/>
    <w:rsid w:val="002262DC"/>
    <w:rsid w:val="0022647F"/>
    <w:rsid w:val="002267A8"/>
    <w:rsid w:val="00226B70"/>
    <w:rsid w:val="00226BDA"/>
    <w:rsid w:val="00226D5F"/>
    <w:rsid w:val="00226F80"/>
    <w:rsid w:val="00226F98"/>
    <w:rsid w:val="00227201"/>
    <w:rsid w:val="002278B1"/>
    <w:rsid w:val="00227D3B"/>
    <w:rsid w:val="00227F69"/>
    <w:rsid w:val="002303A6"/>
    <w:rsid w:val="002305EC"/>
    <w:rsid w:val="00230A79"/>
    <w:rsid w:val="00230AA3"/>
    <w:rsid w:val="00230F67"/>
    <w:rsid w:val="002316D8"/>
    <w:rsid w:val="002317FB"/>
    <w:rsid w:val="00231919"/>
    <w:rsid w:val="00231A48"/>
    <w:rsid w:val="00231B41"/>
    <w:rsid w:val="00231BAF"/>
    <w:rsid w:val="00231CC7"/>
    <w:rsid w:val="00231DDB"/>
    <w:rsid w:val="00231F31"/>
    <w:rsid w:val="00231FC0"/>
    <w:rsid w:val="00232732"/>
    <w:rsid w:val="002327B3"/>
    <w:rsid w:val="002327B5"/>
    <w:rsid w:val="00232863"/>
    <w:rsid w:val="00232A5D"/>
    <w:rsid w:val="00232C54"/>
    <w:rsid w:val="00232EF9"/>
    <w:rsid w:val="00232F94"/>
    <w:rsid w:val="0023320D"/>
    <w:rsid w:val="002332BC"/>
    <w:rsid w:val="0023355F"/>
    <w:rsid w:val="002335B1"/>
    <w:rsid w:val="002335FE"/>
    <w:rsid w:val="002337C3"/>
    <w:rsid w:val="00233806"/>
    <w:rsid w:val="0023381D"/>
    <w:rsid w:val="002339F3"/>
    <w:rsid w:val="0023489F"/>
    <w:rsid w:val="00234A7A"/>
    <w:rsid w:val="00234AB6"/>
    <w:rsid w:val="00234B79"/>
    <w:rsid w:val="00234CB7"/>
    <w:rsid w:val="00234F47"/>
    <w:rsid w:val="002353EC"/>
    <w:rsid w:val="00235C3E"/>
    <w:rsid w:val="00235F36"/>
    <w:rsid w:val="0023610A"/>
    <w:rsid w:val="0023613F"/>
    <w:rsid w:val="00236442"/>
    <w:rsid w:val="002366A9"/>
    <w:rsid w:val="00236832"/>
    <w:rsid w:val="00236834"/>
    <w:rsid w:val="00236F1A"/>
    <w:rsid w:val="0023721F"/>
    <w:rsid w:val="002375C1"/>
    <w:rsid w:val="00237B6C"/>
    <w:rsid w:val="00237CE9"/>
    <w:rsid w:val="00237E65"/>
    <w:rsid w:val="00240179"/>
    <w:rsid w:val="002405B4"/>
    <w:rsid w:val="00240739"/>
    <w:rsid w:val="00240783"/>
    <w:rsid w:val="002407BF"/>
    <w:rsid w:val="002407D3"/>
    <w:rsid w:val="00240C6A"/>
    <w:rsid w:val="00240D72"/>
    <w:rsid w:val="00240DB9"/>
    <w:rsid w:val="002410B0"/>
    <w:rsid w:val="00241625"/>
    <w:rsid w:val="00241681"/>
    <w:rsid w:val="00241862"/>
    <w:rsid w:val="00241D66"/>
    <w:rsid w:val="00241DF4"/>
    <w:rsid w:val="00242096"/>
    <w:rsid w:val="002420FF"/>
    <w:rsid w:val="0024223C"/>
    <w:rsid w:val="002427C6"/>
    <w:rsid w:val="002428BF"/>
    <w:rsid w:val="00242AC0"/>
    <w:rsid w:val="00242C5A"/>
    <w:rsid w:val="00242FEB"/>
    <w:rsid w:val="00243252"/>
    <w:rsid w:val="0024390E"/>
    <w:rsid w:val="00243E02"/>
    <w:rsid w:val="00243E96"/>
    <w:rsid w:val="00244291"/>
    <w:rsid w:val="0024491F"/>
    <w:rsid w:val="00244A4C"/>
    <w:rsid w:val="00244B94"/>
    <w:rsid w:val="00244D1B"/>
    <w:rsid w:val="00244EF0"/>
    <w:rsid w:val="00245743"/>
    <w:rsid w:val="00245878"/>
    <w:rsid w:val="00245DC2"/>
    <w:rsid w:val="00245ED0"/>
    <w:rsid w:val="00246186"/>
    <w:rsid w:val="0024639E"/>
    <w:rsid w:val="00246426"/>
    <w:rsid w:val="0024651D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135"/>
    <w:rsid w:val="0025024B"/>
    <w:rsid w:val="0025036C"/>
    <w:rsid w:val="002503DE"/>
    <w:rsid w:val="002503F7"/>
    <w:rsid w:val="00250B42"/>
    <w:rsid w:val="00250D61"/>
    <w:rsid w:val="0025118D"/>
    <w:rsid w:val="002511FB"/>
    <w:rsid w:val="00251241"/>
    <w:rsid w:val="0025133F"/>
    <w:rsid w:val="00251444"/>
    <w:rsid w:val="00251615"/>
    <w:rsid w:val="00251657"/>
    <w:rsid w:val="00251CA4"/>
    <w:rsid w:val="00251F6C"/>
    <w:rsid w:val="0025238F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2DBE"/>
    <w:rsid w:val="0025313C"/>
    <w:rsid w:val="00253238"/>
    <w:rsid w:val="00253677"/>
    <w:rsid w:val="00253761"/>
    <w:rsid w:val="00253B32"/>
    <w:rsid w:val="00253BA5"/>
    <w:rsid w:val="00254661"/>
    <w:rsid w:val="00254669"/>
    <w:rsid w:val="00254785"/>
    <w:rsid w:val="00254DFC"/>
    <w:rsid w:val="0025569A"/>
    <w:rsid w:val="0025598F"/>
    <w:rsid w:val="00255B60"/>
    <w:rsid w:val="00255BA0"/>
    <w:rsid w:val="00255F13"/>
    <w:rsid w:val="00255F69"/>
    <w:rsid w:val="00255FCB"/>
    <w:rsid w:val="0025625D"/>
    <w:rsid w:val="002563F9"/>
    <w:rsid w:val="002565F8"/>
    <w:rsid w:val="00256646"/>
    <w:rsid w:val="002568BC"/>
    <w:rsid w:val="00256B02"/>
    <w:rsid w:val="00256DE1"/>
    <w:rsid w:val="002571A3"/>
    <w:rsid w:val="002571D8"/>
    <w:rsid w:val="0025730C"/>
    <w:rsid w:val="002574EB"/>
    <w:rsid w:val="002575D3"/>
    <w:rsid w:val="0025792D"/>
    <w:rsid w:val="0026001A"/>
    <w:rsid w:val="0026013E"/>
    <w:rsid w:val="0026020D"/>
    <w:rsid w:val="0026039E"/>
    <w:rsid w:val="002609A8"/>
    <w:rsid w:val="0026109F"/>
    <w:rsid w:val="002611F8"/>
    <w:rsid w:val="00261326"/>
    <w:rsid w:val="0026145C"/>
    <w:rsid w:val="002616FB"/>
    <w:rsid w:val="0026186A"/>
    <w:rsid w:val="00261A0A"/>
    <w:rsid w:val="00262A58"/>
    <w:rsid w:val="00262C74"/>
    <w:rsid w:val="002636E0"/>
    <w:rsid w:val="00263C1E"/>
    <w:rsid w:val="00264297"/>
    <w:rsid w:val="00264A04"/>
    <w:rsid w:val="00264A4B"/>
    <w:rsid w:val="00264CF9"/>
    <w:rsid w:val="00264DA4"/>
    <w:rsid w:val="00264FC7"/>
    <w:rsid w:val="00265012"/>
    <w:rsid w:val="002651F2"/>
    <w:rsid w:val="002654D9"/>
    <w:rsid w:val="002657EF"/>
    <w:rsid w:val="00266066"/>
    <w:rsid w:val="00266299"/>
    <w:rsid w:val="0026630F"/>
    <w:rsid w:val="002663A0"/>
    <w:rsid w:val="002666BB"/>
    <w:rsid w:val="002667DE"/>
    <w:rsid w:val="00266A78"/>
    <w:rsid w:val="00266C0A"/>
    <w:rsid w:val="00266D72"/>
    <w:rsid w:val="002670D7"/>
    <w:rsid w:val="002671AC"/>
    <w:rsid w:val="002671B8"/>
    <w:rsid w:val="00267393"/>
    <w:rsid w:val="0026741A"/>
    <w:rsid w:val="002675FE"/>
    <w:rsid w:val="00267947"/>
    <w:rsid w:val="00267C55"/>
    <w:rsid w:val="0027029F"/>
    <w:rsid w:val="00270301"/>
    <w:rsid w:val="00270820"/>
    <w:rsid w:val="00270CA7"/>
    <w:rsid w:val="002710F7"/>
    <w:rsid w:val="00271948"/>
    <w:rsid w:val="002719AF"/>
    <w:rsid w:val="00271A16"/>
    <w:rsid w:val="0027221B"/>
    <w:rsid w:val="002723BB"/>
    <w:rsid w:val="002724DF"/>
    <w:rsid w:val="002727B9"/>
    <w:rsid w:val="00272A01"/>
    <w:rsid w:val="00272A86"/>
    <w:rsid w:val="00273691"/>
    <w:rsid w:val="002736DB"/>
    <w:rsid w:val="002738A9"/>
    <w:rsid w:val="00273AD1"/>
    <w:rsid w:val="00273D90"/>
    <w:rsid w:val="00273EE9"/>
    <w:rsid w:val="00273F92"/>
    <w:rsid w:val="0027424D"/>
    <w:rsid w:val="00274788"/>
    <w:rsid w:val="0027483A"/>
    <w:rsid w:val="00274928"/>
    <w:rsid w:val="00274A55"/>
    <w:rsid w:val="00274CAD"/>
    <w:rsid w:val="00275258"/>
    <w:rsid w:val="00275527"/>
    <w:rsid w:val="0027564F"/>
    <w:rsid w:val="0027571F"/>
    <w:rsid w:val="0027621D"/>
    <w:rsid w:val="00276613"/>
    <w:rsid w:val="00276A7C"/>
    <w:rsid w:val="00276AFC"/>
    <w:rsid w:val="00276DE6"/>
    <w:rsid w:val="002772DF"/>
    <w:rsid w:val="002779EC"/>
    <w:rsid w:val="00277C8A"/>
    <w:rsid w:val="00277E3C"/>
    <w:rsid w:val="00277F65"/>
    <w:rsid w:val="002800EE"/>
    <w:rsid w:val="002808E9"/>
    <w:rsid w:val="00280F69"/>
    <w:rsid w:val="00280FD1"/>
    <w:rsid w:val="0028185C"/>
    <w:rsid w:val="002818A7"/>
    <w:rsid w:val="00281AF4"/>
    <w:rsid w:val="0028225E"/>
    <w:rsid w:val="0028270D"/>
    <w:rsid w:val="002827AE"/>
    <w:rsid w:val="002827DB"/>
    <w:rsid w:val="00282D74"/>
    <w:rsid w:val="00282F27"/>
    <w:rsid w:val="002834CA"/>
    <w:rsid w:val="0028353A"/>
    <w:rsid w:val="00283650"/>
    <w:rsid w:val="00283BF2"/>
    <w:rsid w:val="00283D49"/>
    <w:rsid w:val="00284099"/>
    <w:rsid w:val="002843BB"/>
    <w:rsid w:val="0028522D"/>
    <w:rsid w:val="002852B0"/>
    <w:rsid w:val="0028554F"/>
    <w:rsid w:val="002856C4"/>
    <w:rsid w:val="002858E4"/>
    <w:rsid w:val="002859CA"/>
    <w:rsid w:val="00285A30"/>
    <w:rsid w:val="00285E2C"/>
    <w:rsid w:val="002860DA"/>
    <w:rsid w:val="002860F4"/>
    <w:rsid w:val="0028722D"/>
    <w:rsid w:val="00287507"/>
    <w:rsid w:val="00287667"/>
    <w:rsid w:val="00287790"/>
    <w:rsid w:val="002877A5"/>
    <w:rsid w:val="00287862"/>
    <w:rsid w:val="002878D4"/>
    <w:rsid w:val="00287BB1"/>
    <w:rsid w:val="00287C3B"/>
    <w:rsid w:val="00287CFE"/>
    <w:rsid w:val="00287D64"/>
    <w:rsid w:val="002900B7"/>
    <w:rsid w:val="00290190"/>
    <w:rsid w:val="00290256"/>
    <w:rsid w:val="002902E5"/>
    <w:rsid w:val="00290497"/>
    <w:rsid w:val="002906E3"/>
    <w:rsid w:val="00290C76"/>
    <w:rsid w:val="00290DD9"/>
    <w:rsid w:val="00291238"/>
    <w:rsid w:val="002914DE"/>
    <w:rsid w:val="002915E0"/>
    <w:rsid w:val="00291CE8"/>
    <w:rsid w:val="00291FF4"/>
    <w:rsid w:val="00292064"/>
    <w:rsid w:val="00292460"/>
    <w:rsid w:val="002924DE"/>
    <w:rsid w:val="0029274E"/>
    <w:rsid w:val="00292BDD"/>
    <w:rsid w:val="00292C4E"/>
    <w:rsid w:val="0029323A"/>
    <w:rsid w:val="002934D1"/>
    <w:rsid w:val="002934E0"/>
    <w:rsid w:val="0029361D"/>
    <w:rsid w:val="0029391B"/>
    <w:rsid w:val="00293D68"/>
    <w:rsid w:val="00293F9F"/>
    <w:rsid w:val="00294041"/>
    <w:rsid w:val="00294496"/>
    <w:rsid w:val="0029459B"/>
    <w:rsid w:val="00294B54"/>
    <w:rsid w:val="00294EB0"/>
    <w:rsid w:val="00295153"/>
    <w:rsid w:val="0029549E"/>
    <w:rsid w:val="00295555"/>
    <w:rsid w:val="00295ACD"/>
    <w:rsid w:val="00295C2A"/>
    <w:rsid w:val="00296B2D"/>
    <w:rsid w:val="00296D2A"/>
    <w:rsid w:val="002972BF"/>
    <w:rsid w:val="00297356"/>
    <w:rsid w:val="002979A7"/>
    <w:rsid w:val="00297E63"/>
    <w:rsid w:val="002A030F"/>
    <w:rsid w:val="002A0336"/>
    <w:rsid w:val="002A041C"/>
    <w:rsid w:val="002A0530"/>
    <w:rsid w:val="002A06FC"/>
    <w:rsid w:val="002A0754"/>
    <w:rsid w:val="002A0928"/>
    <w:rsid w:val="002A1249"/>
    <w:rsid w:val="002A172B"/>
    <w:rsid w:val="002A1790"/>
    <w:rsid w:val="002A18EE"/>
    <w:rsid w:val="002A1A59"/>
    <w:rsid w:val="002A1C89"/>
    <w:rsid w:val="002A1C9E"/>
    <w:rsid w:val="002A24DC"/>
    <w:rsid w:val="002A25CC"/>
    <w:rsid w:val="002A2C5A"/>
    <w:rsid w:val="002A2DA1"/>
    <w:rsid w:val="002A2FAF"/>
    <w:rsid w:val="002A30E8"/>
    <w:rsid w:val="002A3105"/>
    <w:rsid w:val="002A346D"/>
    <w:rsid w:val="002A384B"/>
    <w:rsid w:val="002A391D"/>
    <w:rsid w:val="002A3B27"/>
    <w:rsid w:val="002A424B"/>
    <w:rsid w:val="002A4997"/>
    <w:rsid w:val="002A4B37"/>
    <w:rsid w:val="002A4ED6"/>
    <w:rsid w:val="002A5046"/>
    <w:rsid w:val="002A5145"/>
    <w:rsid w:val="002A5365"/>
    <w:rsid w:val="002A54BB"/>
    <w:rsid w:val="002A58CA"/>
    <w:rsid w:val="002A5F0B"/>
    <w:rsid w:val="002A6581"/>
    <w:rsid w:val="002A6C19"/>
    <w:rsid w:val="002A6CBB"/>
    <w:rsid w:val="002A71C1"/>
    <w:rsid w:val="002A72F3"/>
    <w:rsid w:val="002A74BB"/>
    <w:rsid w:val="002A75BD"/>
    <w:rsid w:val="002A763C"/>
    <w:rsid w:val="002A7A5F"/>
    <w:rsid w:val="002B0572"/>
    <w:rsid w:val="002B09AF"/>
    <w:rsid w:val="002B0C69"/>
    <w:rsid w:val="002B0E7A"/>
    <w:rsid w:val="002B0FA8"/>
    <w:rsid w:val="002B1284"/>
    <w:rsid w:val="002B1359"/>
    <w:rsid w:val="002B16E4"/>
    <w:rsid w:val="002B1812"/>
    <w:rsid w:val="002B19D2"/>
    <w:rsid w:val="002B1D98"/>
    <w:rsid w:val="002B1F5E"/>
    <w:rsid w:val="002B1FC7"/>
    <w:rsid w:val="002B235A"/>
    <w:rsid w:val="002B23D1"/>
    <w:rsid w:val="002B241B"/>
    <w:rsid w:val="002B24DB"/>
    <w:rsid w:val="002B24E1"/>
    <w:rsid w:val="002B26DE"/>
    <w:rsid w:val="002B2760"/>
    <w:rsid w:val="002B2848"/>
    <w:rsid w:val="002B29E8"/>
    <w:rsid w:val="002B2B30"/>
    <w:rsid w:val="002B2E0E"/>
    <w:rsid w:val="002B30B9"/>
    <w:rsid w:val="002B3138"/>
    <w:rsid w:val="002B321B"/>
    <w:rsid w:val="002B35F9"/>
    <w:rsid w:val="002B36AF"/>
    <w:rsid w:val="002B3818"/>
    <w:rsid w:val="002B38BE"/>
    <w:rsid w:val="002B3D71"/>
    <w:rsid w:val="002B3FF5"/>
    <w:rsid w:val="002B483B"/>
    <w:rsid w:val="002B4941"/>
    <w:rsid w:val="002B4C7B"/>
    <w:rsid w:val="002B4DF6"/>
    <w:rsid w:val="002B5003"/>
    <w:rsid w:val="002B5186"/>
    <w:rsid w:val="002B526B"/>
    <w:rsid w:val="002B55ED"/>
    <w:rsid w:val="002B5B4B"/>
    <w:rsid w:val="002B5E80"/>
    <w:rsid w:val="002B6450"/>
    <w:rsid w:val="002B6851"/>
    <w:rsid w:val="002B6D45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0FC0"/>
    <w:rsid w:val="002C1A74"/>
    <w:rsid w:val="002C1F9F"/>
    <w:rsid w:val="002C233B"/>
    <w:rsid w:val="002C299C"/>
    <w:rsid w:val="002C299E"/>
    <w:rsid w:val="002C2CDC"/>
    <w:rsid w:val="002C300D"/>
    <w:rsid w:val="002C320F"/>
    <w:rsid w:val="002C340D"/>
    <w:rsid w:val="002C3A00"/>
    <w:rsid w:val="002C3CAC"/>
    <w:rsid w:val="002C3CDC"/>
    <w:rsid w:val="002C3F43"/>
    <w:rsid w:val="002C4252"/>
    <w:rsid w:val="002C432D"/>
    <w:rsid w:val="002C4446"/>
    <w:rsid w:val="002C49AF"/>
    <w:rsid w:val="002C5004"/>
    <w:rsid w:val="002C51DF"/>
    <w:rsid w:val="002C54F6"/>
    <w:rsid w:val="002C56A3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6F33"/>
    <w:rsid w:val="002C71A2"/>
    <w:rsid w:val="002C75C8"/>
    <w:rsid w:val="002C7DAC"/>
    <w:rsid w:val="002C7DF7"/>
    <w:rsid w:val="002C7E3D"/>
    <w:rsid w:val="002D022E"/>
    <w:rsid w:val="002D06B5"/>
    <w:rsid w:val="002D07DE"/>
    <w:rsid w:val="002D0819"/>
    <w:rsid w:val="002D08D5"/>
    <w:rsid w:val="002D0BC0"/>
    <w:rsid w:val="002D0C28"/>
    <w:rsid w:val="002D106A"/>
    <w:rsid w:val="002D13F9"/>
    <w:rsid w:val="002D1590"/>
    <w:rsid w:val="002D1619"/>
    <w:rsid w:val="002D1A87"/>
    <w:rsid w:val="002D1FEB"/>
    <w:rsid w:val="002D2218"/>
    <w:rsid w:val="002D2516"/>
    <w:rsid w:val="002D2975"/>
    <w:rsid w:val="002D2A92"/>
    <w:rsid w:val="002D2F2D"/>
    <w:rsid w:val="002D2F9D"/>
    <w:rsid w:val="002D32EE"/>
    <w:rsid w:val="002D332D"/>
    <w:rsid w:val="002D3633"/>
    <w:rsid w:val="002D3A4D"/>
    <w:rsid w:val="002D3F6F"/>
    <w:rsid w:val="002D4307"/>
    <w:rsid w:val="002D4450"/>
    <w:rsid w:val="002D450D"/>
    <w:rsid w:val="002D4FDB"/>
    <w:rsid w:val="002D507E"/>
    <w:rsid w:val="002D5325"/>
    <w:rsid w:val="002D55E9"/>
    <w:rsid w:val="002D5D0C"/>
    <w:rsid w:val="002D5D70"/>
    <w:rsid w:val="002D66F1"/>
    <w:rsid w:val="002D6847"/>
    <w:rsid w:val="002D775A"/>
    <w:rsid w:val="002D77ED"/>
    <w:rsid w:val="002D781D"/>
    <w:rsid w:val="002D7B97"/>
    <w:rsid w:val="002D7D64"/>
    <w:rsid w:val="002D7E53"/>
    <w:rsid w:val="002E0697"/>
    <w:rsid w:val="002E08F6"/>
    <w:rsid w:val="002E0F07"/>
    <w:rsid w:val="002E1016"/>
    <w:rsid w:val="002E166B"/>
    <w:rsid w:val="002E1767"/>
    <w:rsid w:val="002E191A"/>
    <w:rsid w:val="002E1CCB"/>
    <w:rsid w:val="002E1D54"/>
    <w:rsid w:val="002E24E3"/>
    <w:rsid w:val="002E2692"/>
    <w:rsid w:val="002E27C5"/>
    <w:rsid w:val="002E2840"/>
    <w:rsid w:val="002E2A77"/>
    <w:rsid w:val="002E2C80"/>
    <w:rsid w:val="002E2C81"/>
    <w:rsid w:val="002E2E13"/>
    <w:rsid w:val="002E3AFC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EF2"/>
    <w:rsid w:val="002E5524"/>
    <w:rsid w:val="002E55CD"/>
    <w:rsid w:val="002E595D"/>
    <w:rsid w:val="002E5B75"/>
    <w:rsid w:val="002E5C41"/>
    <w:rsid w:val="002E5C8F"/>
    <w:rsid w:val="002E5D02"/>
    <w:rsid w:val="002E5E6C"/>
    <w:rsid w:val="002E6057"/>
    <w:rsid w:val="002E6121"/>
    <w:rsid w:val="002E66CE"/>
    <w:rsid w:val="002E66F5"/>
    <w:rsid w:val="002E66FB"/>
    <w:rsid w:val="002E688F"/>
    <w:rsid w:val="002E69D8"/>
    <w:rsid w:val="002E6CF9"/>
    <w:rsid w:val="002E6FE2"/>
    <w:rsid w:val="002E7192"/>
    <w:rsid w:val="002E7759"/>
    <w:rsid w:val="002E788A"/>
    <w:rsid w:val="002E7B10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D8"/>
    <w:rsid w:val="002F1235"/>
    <w:rsid w:val="002F124B"/>
    <w:rsid w:val="002F18AA"/>
    <w:rsid w:val="002F1CC5"/>
    <w:rsid w:val="002F1E1D"/>
    <w:rsid w:val="002F248E"/>
    <w:rsid w:val="002F24AA"/>
    <w:rsid w:val="002F264F"/>
    <w:rsid w:val="002F2CFB"/>
    <w:rsid w:val="002F3005"/>
    <w:rsid w:val="002F3187"/>
    <w:rsid w:val="002F32A9"/>
    <w:rsid w:val="002F3317"/>
    <w:rsid w:val="002F3724"/>
    <w:rsid w:val="002F3CAD"/>
    <w:rsid w:val="002F3F2E"/>
    <w:rsid w:val="002F449C"/>
    <w:rsid w:val="002F4814"/>
    <w:rsid w:val="002F497A"/>
    <w:rsid w:val="002F4DAB"/>
    <w:rsid w:val="002F55D7"/>
    <w:rsid w:val="002F5C6A"/>
    <w:rsid w:val="002F5EBE"/>
    <w:rsid w:val="002F60A5"/>
    <w:rsid w:val="002F624F"/>
    <w:rsid w:val="002F62A2"/>
    <w:rsid w:val="002F62DA"/>
    <w:rsid w:val="002F6919"/>
    <w:rsid w:val="002F6C07"/>
    <w:rsid w:val="002F6CE9"/>
    <w:rsid w:val="002F6E41"/>
    <w:rsid w:val="002F6EBD"/>
    <w:rsid w:val="002F6FB0"/>
    <w:rsid w:val="002F7773"/>
    <w:rsid w:val="002F7978"/>
    <w:rsid w:val="00300183"/>
    <w:rsid w:val="00300362"/>
    <w:rsid w:val="00300630"/>
    <w:rsid w:val="00300F20"/>
    <w:rsid w:val="003014CF"/>
    <w:rsid w:val="003017D0"/>
    <w:rsid w:val="00301B58"/>
    <w:rsid w:val="003020A2"/>
    <w:rsid w:val="00302124"/>
    <w:rsid w:val="003022F8"/>
    <w:rsid w:val="0030254C"/>
    <w:rsid w:val="003025F9"/>
    <w:rsid w:val="00302649"/>
    <w:rsid w:val="003026E3"/>
    <w:rsid w:val="00302874"/>
    <w:rsid w:val="00302A28"/>
    <w:rsid w:val="00302A40"/>
    <w:rsid w:val="00302B69"/>
    <w:rsid w:val="00302C22"/>
    <w:rsid w:val="00302D67"/>
    <w:rsid w:val="003032A7"/>
    <w:rsid w:val="0030339E"/>
    <w:rsid w:val="0030386D"/>
    <w:rsid w:val="0030389E"/>
    <w:rsid w:val="003039F5"/>
    <w:rsid w:val="00304080"/>
    <w:rsid w:val="00304678"/>
    <w:rsid w:val="00304772"/>
    <w:rsid w:val="00304873"/>
    <w:rsid w:val="003049B8"/>
    <w:rsid w:val="003049E5"/>
    <w:rsid w:val="00304ADE"/>
    <w:rsid w:val="00304C60"/>
    <w:rsid w:val="00304E04"/>
    <w:rsid w:val="00304F26"/>
    <w:rsid w:val="003051EC"/>
    <w:rsid w:val="00305315"/>
    <w:rsid w:val="0030541B"/>
    <w:rsid w:val="0030555A"/>
    <w:rsid w:val="00305B8F"/>
    <w:rsid w:val="00305C4D"/>
    <w:rsid w:val="00305D5F"/>
    <w:rsid w:val="00306066"/>
    <w:rsid w:val="00306272"/>
    <w:rsid w:val="00306462"/>
    <w:rsid w:val="003064AB"/>
    <w:rsid w:val="00306635"/>
    <w:rsid w:val="003069C3"/>
    <w:rsid w:val="00306BC5"/>
    <w:rsid w:val="00306CE8"/>
    <w:rsid w:val="00307350"/>
    <w:rsid w:val="00307351"/>
    <w:rsid w:val="0030765C"/>
    <w:rsid w:val="00307DA4"/>
    <w:rsid w:val="00310313"/>
    <w:rsid w:val="00310391"/>
    <w:rsid w:val="003105E5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53C"/>
    <w:rsid w:val="00312995"/>
    <w:rsid w:val="00312BC4"/>
    <w:rsid w:val="003133AD"/>
    <w:rsid w:val="00313734"/>
    <w:rsid w:val="00313742"/>
    <w:rsid w:val="003144E0"/>
    <w:rsid w:val="00314542"/>
    <w:rsid w:val="0031483C"/>
    <w:rsid w:val="00314C00"/>
    <w:rsid w:val="00314E0A"/>
    <w:rsid w:val="00314F52"/>
    <w:rsid w:val="00315059"/>
    <w:rsid w:val="00315607"/>
    <w:rsid w:val="00315C55"/>
    <w:rsid w:val="00315C62"/>
    <w:rsid w:val="00316126"/>
    <w:rsid w:val="00316272"/>
    <w:rsid w:val="00316396"/>
    <w:rsid w:val="003168A9"/>
    <w:rsid w:val="00316903"/>
    <w:rsid w:val="00316A42"/>
    <w:rsid w:val="00316FE3"/>
    <w:rsid w:val="00317110"/>
    <w:rsid w:val="00317238"/>
    <w:rsid w:val="003172A5"/>
    <w:rsid w:val="003174E2"/>
    <w:rsid w:val="003176BE"/>
    <w:rsid w:val="00317946"/>
    <w:rsid w:val="00317BED"/>
    <w:rsid w:val="00317F5C"/>
    <w:rsid w:val="00320189"/>
    <w:rsid w:val="0032050F"/>
    <w:rsid w:val="00320C99"/>
    <w:rsid w:val="00320F19"/>
    <w:rsid w:val="003212AD"/>
    <w:rsid w:val="0032134B"/>
    <w:rsid w:val="003215EF"/>
    <w:rsid w:val="00321977"/>
    <w:rsid w:val="00321A64"/>
    <w:rsid w:val="00321BEF"/>
    <w:rsid w:val="00321C3C"/>
    <w:rsid w:val="003224E8"/>
    <w:rsid w:val="003226D1"/>
    <w:rsid w:val="00322984"/>
    <w:rsid w:val="00322AA1"/>
    <w:rsid w:val="00323335"/>
    <w:rsid w:val="00323430"/>
    <w:rsid w:val="00323741"/>
    <w:rsid w:val="0032378E"/>
    <w:rsid w:val="0032385D"/>
    <w:rsid w:val="003239A0"/>
    <w:rsid w:val="00323ACD"/>
    <w:rsid w:val="00323F30"/>
    <w:rsid w:val="00324262"/>
    <w:rsid w:val="00324397"/>
    <w:rsid w:val="003245BA"/>
    <w:rsid w:val="003246B6"/>
    <w:rsid w:val="00324B10"/>
    <w:rsid w:val="00324BA4"/>
    <w:rsid w:val="00324BC0"/>
    <w:rsid w:val="00324FFE"/>
    <w:rsid w:val="0032541D"/>
    <w:rsid w:val="00325A78"/>
    <w:rsid w:val="00325BB9"/>
    <w:rsid w:val="00325C26"/>
    <w:rsid w:val="00325C3F"/>
    <w:rsid w:val="003260BA"/>
    <w:rsid w:val="0032623A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FDE"/>
    <w:rsid w:val="0033028C"/>
    <w:rsid w:val="00330407"/>
    <w:rsid w:val="003304E7"/>
    <w:rsid w:val="0033097F"/>
    <w:rsid w:val="00330CF2"/>
    <w:rsid w:val="00330D27"/>
    <w:rsid w:val="00330E82"/>
    <w:rsid w:val="00331292"/>
    <w:rsid w:val="00331E29"/>
    <w:rsid w:val="0033265B"/>
    <w:rsid w:val="00332C8B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6E"/>
    <w:rsid w:val="003344F1"/>
    <w:rsid w:val="003348C0"/>
    <w:rsid w:val="00334D1C"/>
    <w:rsid w:val="00334D8D"/>
    <w:rsid w:val="00335314"/>
    <w:rsid w:val="003353DF"/>
    <w:rsid w:val="003358B4"/>
    <w:rsid w:val="00335CF7"/>
    <w:rsid w:val="0033644F"/>
    <w:rsid w:val="003364E1"/>
    <w:rsid w:val="00336A4A"/>
    <w:rsid w:val="0033703A"/>
    <w:rsid w:val="00337124"/>
    <w:rsid w:val="003372D8"/>
    <w:rsid w:val="003375E6"/>
    <w:rsid w:val="003376A1"/>
    <w:rsid w:val="00337F4C"/>
    <w:rsid w:val="0034041A"/>
    <w:rsid w:val="003405BC"/>
    <w:rsid w:val="003409A1"/>
    <w:rsid w:val="00340C07"/>
    <w:rsid w:val="00340C8D"/>
    <w:rsid w:val="003410FB"/>
    <w:rsid w:val="00341190"/>
    <w:rsid w:val="003411A9"/>
    <w:rsid w:val="003411C0"/>
    <w:rsid w:val="003415D6"/>
    <w:rsid w:val="00341991"/>
    <w:rsid w:val="00342107"/>
    <w:rsid w:val="003425E0"/>
    <w:rsid w:val="00342627"/>
    <w:rsid w:val="0034268B"/>
    <w:rsid w:val="003427EC"/>
    <w:rsid w:val="00342B12"/>
    <w:rsid w:val="00342BCD"/>
    <w:rsid w:val="003434F9"/>
    <w:rsid w:val="003438BA"/>
    <w:rsid w:val="00343972"/>
    <w:rsid w:val="00343D4F"/>
    <w:rsid w:val="003445E9"/>
    <w:rsid w:val="00344689"/>
    <w:rsid w:val="00344C43"/>
    <w:rsid w:val="00344C5B"/>
    <w:rsid w:val="00344E54"/>
    <w:rsid w:val="00345717"/>
    <w:rsid w:val="00345939"/>
    <w:rsid w:val="00345A12"/>
    <w:rsid w:val="00345C6B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DC"/>
    <w:rsid w:val="003477F6"/>
    <w:rsid w:val="00347CE9"/>
    <w:rsid w:val="00347E91"/>
    <w:rsid w:val="00350058"/>
    <w:rsid w:val="00350310"/>
    <w:rsid w:val="003503AF"/>
    <w:rsid w:val="0035049C"/>
    <w:rsid w:val="00350839"/>
    <w:rsid w:val="00350BEC"/>
    <w:rsid w:val="00350CC0"/>
    <w:rsid w:val="00350E27"/>
    <w:rsid w:val="00350F83"/>
    <w:rsid w:val="003510AC"/>
    <w:rsid w:val="003510E7"/>
    <w:rsid w:val="003511B6"/>
    <w:rsid w:val="003515C4"/>
    <w:rsid w:val="00351770"/>
    <w:rsid w:val="00351AFF"/>
    <w:rsid w:val="00351F9A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B7"/>
    <w:rsid w:val="00352F34"/>
    <w:rsid w:val="0035330B"/>
    <w:rsid w:val="003535A0"/>
    <w:rsid w:val="00353607"/>
    <w:rsid w:val="0035377F"/>
    <w:rsid w:val="00353780"/>
    <w:rsid w:val="00353782"/>
    <w:rsid w:val="003538FD"/>
    <w:rsid w:val="00353CC7"/>
    <w:rsid w:val="00354097"/>
    <w:rsid w:val="003541C0"/>
    <w:rsid w:val="0035433F"/>
    <w:rsid w:val="00354407"/>
    <w:rsid w:val="003544F1"/>
    <w:rsid w:val="00354579"/>
    <w:rsid w:val="00354B61"/>
    <w:rsid w:val="00354C97"/>
    <w:rsid w:val="00354C9E"/>
    <w:rsid w:val="00354FAD"/>
    <w:rsid w:val="003550AD"/>
    <w:rsid w:val="003551D0"/>
    <w:rsid w:val="00355771"/>
    <w:rsid w:val="0035593B"/>
    <w:rsid w:val="0035596A"/>
    <w:rsid w:val="00355A85"/>
    <w:rsid w:val="00355DF8"/>
    <w:rsid w:val="00355F56"/>
    <w:rsid w:val="00356252"/>
    <w:rsid w:val="00356821"/>
    <w:rsid w:val="00356A25"/>
    <w:rsid w:val="003570FB"/>
    <w:rsid w:val="00357105"/>
    <w:rsid w:val="003577A2"/>
    <w:rsid w:val="0035794A"/>
    <w:rsid w:val="00357BFA"/>
    <w:rsid w:val="00357D6A"/>
    <w:rsid w:val="00357DB7"/>
    <w:rsid w:val="003608BA"/>
    <w:rsid w:val="00360AF0"/>
    <w:rsid w:val="00360BB2"/>
    <w:rsid w:val="0036158C"/>
    <w:rsid w:val="003618D9"/>
    <w:rsid w:val="00361A20"/>
    <w:rsid w:val="00361DCD"/>
    <w:rsid w:val="00361E60"/>
    <w:rsid w:val="00361FC8"/>
    <w:rsid w:val="003625B1"/>
    <w:rsid w:val="00362614"/>
    <w:rsid w:val="0036269F"/>
    <w:rsid w:val="00362A4D"/>
    <w:rsid w:val="00362DD8"/>
    <w:rsid w:val="0036313E"/>
    <w:rsid w:val="00363518"/>
    <w:rsid w:val="00363537"/>
    <w:rsid w:val="00363A4F"/>
    <w:rsid w:val="00363F4D"/>
    <w:rsid w:val="00364215"/>
    <w:rsid w:val="00364621"/>
    <w:rsid w:val="00365231"/>
    <w:rsid w:val="003655FB"/>
    <w:rsid w:val="00365957"/>
    <w:rsid w:val="00365B3C"/>
    <w:rsid w:val="00365FA7"/>
    <w:rsid w:val="00365FED"/>
    <w:rsid w:val="0036619B"/>
    <w:rsid w:val="003661A9"/>
    <w:rsid w:val="003661D8"/>
    <w:rsid w:val="00366310"/>
    <w:rsid w:val="00366501"/>
    <w:rsid w:val="003666C2"/>
    <w:rsid w:val="00366935"/>
    <w:rsid w:val="00366A2C"/>
    <w:rsid w:val="00366AEB"/>
    <w:rsid w:val="00366C19"/>
    <w:rsid w:val="00366D41"/>
    <w:rsid w:val="00366DA4"/>
    <w:rsid w:val="00366ECA"/>
    <w:rsid w:val="00367149"/>
    <w:rsid w:val="003671C5"/>
    <w:rsid w:val="00367979"/>
    <w:rsid w:val="00367AA5"/>
    <w:rsid w:val="00367EDF"/>
    <w:rsid w:val="00367FA7"/>
    <w:rsid w:val="00370561"/>
    <w:rsid w:val="00370857"/>
    <w:rsid w:val="00370949"/>
    <w:rsid w:val="00370A8E"/>
    <w:rsid w:val="00370B72"/>
    <w:rsid w:val="00370BF2"/>
    <w:rsid w:val="00370E9A"/>
    <w:rsid w:val="00370F3D"/>
    <w:rsid w:val="00371357"/>
    <w:rsid w:val="003715D6"/>
    <w:rsid w:val="0037191D"/>
    <w:rsid w:val="00371CE2"/>
    <w:rsid w:val="00372002"/>
    <w:rsid w:val="00372260"/>
    <w:rsid w:val="003723D0"/>
    <w:rsid w:val="0037258B"/>
    <w:rsid w:val="00372684"/>
    <w:rsid w:val="00372BF3"/>
    <w:rsid w:val="00372E4B"/>
    <w:rsid w:val="0037313F"/>
    <w:rsid w:val="003736ED"/>
    <w:rsid w:val="003739E4"/>
    <w:rsid w:val="00373CCD"/>
    <w:rsid w:val="00373F7D"/>
    <w:rsid w:val="0037428C"/>
    <w:rsid w:val="00374327"/>
    <w:rsid w:val="003744CB"/>
    <w:rsid w:val="003746AC"/>
    <w:rsid w:val="00374743"/>
    <w:rsid w:val="0037476F"/>
    <w:rsid w:val="003748E3"/>
    <w:rsid w:val="00374AB4"/>
    <w:rsid w:val="00374B3C"/>
    <w:rsid w:val="00374BAB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242"/>
    <w:rsid w:val="00380339"/>
    <w:rsid w:val="003804E8"/>
    <w:rsid w:val="00380A66"/>
    <w:rsid w:val="00380CF1"/>
    <w:rsid w:val="00380F06"/>
    <w:rsid w:val="0038105E"/>
    <w:rsid w:val="003811D8"/>
    <w:rsid w:val="0038141B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0D8"/>
    <w:rsid w:val="00383756"/>
    <w:rsid w:val="00383D5A"/>
    <w:rsid w:val="00383F15"/>
    <w:rsid w:val="00383F50"/>
    <w:rsid w:val="00383FDF"/>
    <w:rsid w:val="00384002"/>
    <w:rsid w:val="0038405A"/>
    <w:rsid w:val="0038409D"/>
    <w:rsid w:val="003840A9"/>
    <w:rsid w:val="003840F6"/>
    <w:rsid w:val="0038430D"/>
    <w:rsid w:val="00384C10"/>
    <w:rsid w:val="00384E71"/>
    <w:rsid w:val="00384F64"/>
    <w:rsid w:val="0038501F"/>
    <w:rsid w:val="0038568F"/>
    <w:rsid w:val="003858B9"/>
    <w:rsid w:val="00385959"/>
    <w:rsid w:val="00385A28"/>
    <w:rsid w:val="00385DB3"/>
    <w:rsid w:val="003860B6"/>
    <w:rsid w:val="00386417"/>
    <w:rsid w:val="0038657E"/>
    <w:rsid w:val="00386972"/>
    <w:rsid w:val="00386993"/>
    <w:rsid w:val="00386B84"/>
    <w:rsid w:val="00386C09"/>
    <w:rsid w:val="00386DF6"/>
    <w:rsid w:val="003870CB"/>
    <w:rsid w:val="00387855"/>
    <w:rsid w:val="00390474"/>
    <w:rsid w:val="003904C2"/>
    <w:rsid w:val="00390FDA"/>
    <w:rsid w:val="00391301"/>
    <w:rsid w:val="003913B1"/>
    <w:rsid w:val="003913C1"/>
    <w:rsid w:val="00391515"/>
    <w:rsid w:val="00391707"/>
    <w:rsid w:val="00391E38"/>
    <w:rsid w:val="00391EE1"/>
    <w:rsid w:val="00392631"/>
    <w:rsid w:val="003926D4"/>
    <w:rsid w:val="00392962"/>
    <w:rsid w:val="00392B37"/>
    <w:rsid w:val="00392D12"/>
    <w:rsid w:val="00392E9D"/>
    <w:rsid w:val="00392F5F"/>
    <w:rsid w:val="0039343F"/>
    <w:rsid w:val="00393480"/>
    <w:rsid w:val="00393609"/>
    <w:rsid w:val="00393859"/>
    <w:rsid w:val="003938AD"/>
    <w:rsid w:val="00393E4F"/>
    <w:rsid w:val="003942D3"/>
    <w:rsid w:val="00394E83"/>
    <w:rsid w:val="00394E8E"/>
    <w:rsid w:val="00394EE6"/>
    <w:rsid w:val="0039501B"/>
    <w:rsid w:val="0039510E"/>
    <w:rsid w:val="00395AEF"/>
    <w:rsid w:val="00396238"/>
    <w:rsid w:val="00396518"/>
    <w:rsid w:val="003968F9"/>
    <w:rsid w:val="00396C69"/>
    <w:rsid w:val="00396C97"/>
    <w:rsid w:val="00396EC5"/>
    <w:rsid w:val="00397286"/>
    <w:rsid w:val="00397496"/>
    <w:rsid w:val="00397515"/>
    <w:rsid w:val="003976D1"/>
    <w:rsid w:val="003977C5"/>
    <w:rsid w:val="0039795F"/>
    <w:rsid w:val="00397A31"/>
    <w:rsid w:val="00397F32"/>
    <w:rsid w:val="003A02E6"/>
    <w:rsid w:val="003A0430"/>
    <w:rsid w:val="003A0450"/>
    <w:rsid w:val="003A0662"/>
    <w:rsid w:val="003A06E9"/>
    <w:rsid w:val="003A0AFB"/>
    <w:rsid w:val="003A0E5C"/>
    <w:rsid w:val="003A16E0"/>
    <w:rsid w:val="003A1856"/>
    <w:rsid w:val="003A190C"/>
    <w:rsid w:val="003A1C59"/>
    <w:rsid w:val="003A1F69"/>
    <w:rsid w:val="003A219B"/>
    <w:rsid w:val="003A245A"/>
    <w:rsid w:val="003A252C"/>
    <w:rsid w:val="003A2BAA"/>
    <w:rsid w:val="003A2C9A"/>
    <w:rsid w:val="003A2E9C"/>
    <w:rsid w:val="003A3355"/>
    <w:rsid w:val="003A336E"/>
    <w:rsid w:val="003A33D9"/>
    <w:rsid w:val="003A3682"/>
    <w:rsid w:val="003A3C37"/>
    <w:rsid w:val="003A3EE6"/>
    <w:rsid w:val="003A3F05"/>
    <w:rsid w:val="003A49FC"/>
    <w:rsid w:val="003A4CB8"/>
    <w:rsid w:val="003A4DA3"/>
    <w:rsid w:val="003A4ECC"/>
    <w:rsid w:val="003A517B"/>
    <w:rsid w:val="003A51B8"/>
    <w:rsid w:val="003A52DF"/>
    <w:rsid w:val="003A5542"/>
    <w:rsid w:val="003A5644"/>
    <w:rsid w:val="003A595F"/>
    <w:rsid w:val="003A5CC9"/>
    <w:rsid w:val="003A5CD5"/>
    <w:rsid w:val="003A5EE0"/>
    <w:rsid w:val="003A5FF7"/>
    <w:rsid w:val="003A60B2"/>
    <w:rsid w:val="003A610C"/>
    <w:rsid w:val="003A62D9"/>
    <w:rsid w:val="003A66C1"/>
    <w:rsid w:val="003A6AFF"/>
    <w:rsid w:val="003A6D0F"/>
    <w:rsid w:val="003A6D7E"/>
    <w:rsid w:val="003A71E7"/>
    <w:rsid w:val="003A74EF"/>
    <w:rsid w:val="003A7544"/>
    <w:rsid w:val="003A75C6"/>
    <w:rsid w:val="003A7770"/>
    <w:rsid w:val="003A7D1A"/>
    <w:rsid w:val="003A7D9F"/>
    <w:rsid w:val="003A7E0D"/>
    <w:rsid w:val="003B0118"/>
    <w:rsid w:val="003B017D"/>
    <w:rsid w:val="003B02B5"/>
    <w:rsid w:val="003B0527"/>
    <w:rsid w:val="003B052B"/>
    <w:rsid w:val="003B0568"/>
    <w:rsid w:val="003B06DC"/>
    <w:rsid w:val="003B093E"/>
    <w:rsid w:val="003B0B01"/>
    <w:rsid w:val="003B0B96"/>
    <w:rsid w:val="003B0BC6"/>
    <w:rsid w:val="003B0CFB"/>
    <w:rsid w:val="003B0D44"/>
    <w:rsid w:val="003B0DC3"/>
    <w:rsid w:val="003B0F52"/>
    <w:rsid w:val="003B1338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332E"/>
    <w:rsid w:val="003B336A"/>
    <w:rsid w:val="003B36A5"/>
    <w:rsid w:val="003B3808"/>
    <w:rsid w:val="003B3A45"/>
    <w:rsid w:val="003B3F91"/>
    <w:rsid w:val="003B427D"/>
    <w:rsid w:val="003B4663"/>
    <w:rsid w:val="003B47C3"/>
    <w:rsid w:val="003B494E"/>
    <w:rsid w:val="003B4AE7"/>
    <w:rsid w:val="003B4BAD"/>
    <w:rsid w:val="003B4D74"/>
    <w:rsid w:val="003B4D81"/>
    <w:rsid w:val="003B4DFA"/>
    <w:rsid w:val="003B4FB7"/>
    <w:rsid w:val="003B51E6"/>
    <w:rsid w:val="003B54C7"/>
    <w:rsid w:val="003B559C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354"/>
    <w:rsid w:val="003B67F7"/>
    <w:rsid w:val="003B697C"/>
    <w:rsid w:val="003B6CAF"/>
    <w:rsid w:val="003B6F8B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3D9"/>
    <w:rsid w:val="003C0492"/>
    <w:rsid w:val="003C0794"/>
    <w:rsid w:val="003C0A3B"/>
    <w:rsid w:val="003C0ADF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C6F"/>
    <w:rsid w:val="003C1F57"/>
    <w:rsid w:val="003C242A"/>
    <w:rsid w:val="003C245F"/>
    <w:rsid w:val="003C26BD"/>
    <w:rsid w:val="003C26F0"/>
    <w:rsid w:val="003C2BE8"/>
    <w:rsid w:val="003C2E2A"/>
    <w:rsid w:val="003C307C"/>
    <w:rsid w:val="003C3378"/>
    <w:rsid w:val="003C35F7"/>
    <w:rsid w:val="003C3827"/>
    <w:rsid w:val="003C3981"/>
    <w:rsid w:val="003C3B50"/>
    <w:rsid w:val="003C3C0C"/>
    <w:rsid w:val="003C45CB"/>
    <w:rsid w:val="003C482D"/>
    <w:rsid w:val="003C498E"/>
    <w:rsid w:val="003C49D6"/>
    <w:rsid w:val="003C4B79"/>
    <w:rsid w:val="003C5132"/>
    <w:rsid w:val="003C56DA"/>
    <w:rsid w:val="003C6178"/>
    <w:rsid w:val="003C630D"/>
    <w:rsid w:val="003C69E5"/>
    <w:rsid w:val="003C6DB5"/>
    <w:rsid w:val="003C7270"/>
    <w:rsid w:val="003C748E"/>
    <w:rsid w:val="003C74DA"/>
    <w:rsid w:val="003C7505"/>
    <w:rsid w:val="003C76F6"/>
    <w:rsid w:val="003C7F61"/>
    <w:rsid w:val="003D01F8"/>
    <w:rsid w:val="003D03EB"/>
    <w:rsid w:val="003D052D"/>
    <w:rsid w:val="003D05E3"/>
    <w:rsid w:val="003D0689"/>
    <w:rsid w:val="003D0737"/>
    <w:rsid w:val="003D0A1F"/>
    <w:rsid w:val="003D0A99"/>
    <w:rsid w:val="003D0FFE"/>
    <w:rsid w:val="003D1170"/>
    <w:rsid w:val="003D1333"/>
    <w:rsid w:val="003D1649"/>
    <w:rsid w:val="003D167C"/>
    <w:rsid w:val="003D17BA"/>
    <w:rsid w:val="003D19ED"/>
    <w:rsid w:val="003D1C50"/>
    <w:rsid w:val="003D21AD"/>
    <w:rsid w:val="003D229A"/>
    <w:rsid w:val="003D2F28"/>
    <w:rsid w:val="003D3150"/>
    <w:rsid w:val="003D31F4"/>
    <w:rsid w:val="003D3350"/>
    <w:rsid w:val="003D34E9"/>
    <w:rsid w:val="003D3782"/>
    <w:rsid w:val="003D41F9"/>
    <w:rsid w:val="003D48EC"/>
    <w:rsid w:val="003D4C82"/>
    <w:rsid w:val="003D4D1E"/>
    <w:rsid w:val="003D4E8C"/>
    <w:rsid w:val="003D5271"/>
    <w:rsid w:val="003D54FD"/>
    <w:rsid w:val="003D5972"/>
    <w:rsid w:val="003D5A65"/>
    <w:rsid w:val="003D5AE0"/>
    <w:rsid w:val="003D5B7B"/>
    <w:rsid w:val="003D5D3F"/>
    <w:rsid w:val="003D5FAE"/>
    <w:rsid w:val="003D6377"/>
    <w:rsid w:val="003D685D"/>
    <w:rsid w:val="003D6EF5"/>
    <w:rsid w:val="003D74A8"/>
    <w:rsid w:val="003D79FA"/>
    <w:rsid w:val="003D7BC9"/>
    <w:rsid w:val="003D7D18"/>
    <w:rsid w:val="003D7F6D"/>
    <w:rsid w:val="003E0335"/>
    <w:rsid w:val="003E04F3"/>
    <w:rsid w:val="003E07AF"/>
    <w:rsid w:val="003E09A1"/>
    <w:rsid w:val="003E1060"/>
    <w:rsid w:val="003E128F"/>
    <w:rsid w:val="003E1348"/>
    <w:rsid w:val="003E14C2"/>
    <w:rsid w:val="003E1A0B"/>
    <w:rsid w:val="003E1C4F"/>
    <w:rsid w:val="003E1EF8"/>
    <w:rsid w:val="003E2151"/>
    <w:rsid w:val="003E2153"/>
    <w:rsid w:val="003E217F"/>
    <w:rsid w:val="003E26E9"/>
    <w:rsid w:val="003E28A3"/>
    <w:rsid w:val="003E2964"/>
    <w:rsid w:val="003E2A2D"/>
    <w:rsid w:val="003E2ABA"/>
    <w:rsid w:val="003E2C27"/>
    <w:rsid w:val="003E2DE9"/>
    <w:rsid w:val="003E2E30"/>
    <w:rsid w:val="003E34CA"/>
    <w:rsid w:val="003E3521"/>
    <w:rsid w:val="003E3676"/>
    <w:rsid w:val="003E3A2A"/>
    <w:rsid w:val="003E3CAE"/>
    <w:rsid w:val="003E3FA6"/>
    <w:rsid w:val="003E41D2"/>
    <w:rsid w:val="003E42FF"/>
    <w:rsid w:val="003E43EF"/>
    <w:rsid w:val="003E44EA"/>
    <w:rsid w:val="003E45B9"/>
    <w:rsid w:val="003E4659"/>
    <w:rsid w:val="003E469F"/>
    <w:rsid w:val="003E46C5"/>
    <w:rsid w:val="003E4891"/>
    <w:rsid w:val="003E4BF0"/>
    <w:rsid w:val="003E50D8"/>
    <w:rsid w:val="003E5268"/>
    <w:rsid w:val="003E52EC"/>
    <w:rsid w:val="003E535E"/>
    <w:rsid w:val="003E53E0"/>
    <w:rsid w:val="003E55AC"/>
    <w:rsid w:val="003E56EC"/>
    <w:rsid w:val="003E589F"/>
    <w:rsid w:val="003E5A64"/>
    <w:rsid w:val="003E5B9C"/>
    <w:rsid w:val="003E5C0D"/>
    <w:rsid w:val="003E5CA8"/>
    <w:rsid w:val="003E5D58"/>
    <w:rsid w:val="003E627D"/>
    <w:rsid w:val="003E6417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11D"/>
    <w:rsid w:val="003F01C7"/>
    <w:rsid w:val="003F0288"/>
    <w:rsid w:val="003F04A9"/>
    <w:rsid w:val="003F055C"/>
    <w:rsid w:val="003F09EA"/>
    <w:rsid w:val="003F0A0E"/>
    <w:rsid w:val="003F0DBE"/>
    <w:rsid w:val="003F0ED6"/>
    <w:rsid w:val="003F1157"/>
    <w:rsid w:val="003F1319"/>
    <w:rsid w:val="003F133B"/>
    <w:rsid w:val="003F1647"/>
    <w:rsid w:val="003F1713"/>
    <w:rsid w:val="003F1F94"/>
    <w:rsid w:val="003F251A"/>
    <w:rsid w:val="003F29EB"/>
    <w:rsid w:val="003F2A86"/>
    <w:rsid w:val="003F2D94"/>
    <w:rsid w:val="003F3011"/>
    <w:rsid w:val="003F319D"/>
    <w:rsid w:val="003F3205"/>
    <w:rsid w:val="003F3404"/>
    <w:rsid w:val="003F3648"/>
    <w:rsid w:val="003F36EA"/>
    <w:rsid w:val="003F387B"/>
    <w:rsid w:val="003F38F7"/>
    <w:rsid w:val="003F3914"/>
    <w:rsid w:val="003F3997"/>
    <w:rsid w:val="003F3A2E"/>
    <w:rsid w:val="003F3DD2"/>
    <w:rsid w:val="003F3F22"/>
    <w:rsid w:val="003F40CC"/>
    <w:rsid w:val="003F457C"/>
    <w:rsid w:val="003F48DA"/>
    <w:rsid w:val="003F4D90"/>
    <w:rsid w:val="003F4E96"/>
    <w:rsid w:val="003F4EE6"/>
    <w:rsid w:val="003F4F48"/>
    <w:rsid w:val="003F5125"/>
    <w:rsid w:val="003F550F"/>
    <w:rsid w:val="003F5659"/>
    <w:rsid w:val="003F5708"/>
    <w:rsid w:val="003F5883"/>
    <w:rsid w:val="003F5960"/>
    <w:rsid w:val="003F5BA2"/>
    <w:rsid w:val="003F6372"/>
    <w:rsid w:val="003F65E8"/>
    <w:rsid w:val="003F6955"/>
    <w:rsid w:val="003F69E7"/>
    <w:rsid w:val="003F6B4C"/>
    <w:rsid w:val="003F6F81"/>
    <w:rsid w:val="003F7A19"/>
    <w:rsid w:val="003F7D2D"/>
    <w:rsid w:val="003F7F4B"/>
    <w:rsid w:val="0040071F"/>
    <w:rsid w:val="004008E7"/>
    <w:rsid w:val="00400AFE"/>
    <w:rsid w:val="0040128B"/>
    <w:rsid w:val="00401753"/>
    <w:rsid w:val="00401FE1"/>
    <w:rsid w:val="00402980"/>
    <w:rsid w:val="00402D07"/>
    <w:rsid w:val="00403158"/>
    <w:rsid w:val="00403186"/>
    <w:rsid w:val="00403465"/>
    <w:rsid w:val="00403839"/>
    <w:rsid w:val="0040397B"/>
    <w:rsid w:val="00403CD7"/>
    <w:rsid w:val="00403F83"/>
    <w:rsid w:val="004040B9"/>
    <w:rsid w:val="004040C9"/>
    <w:rsid w:val="00404167"/>
    <w:rsid w:val="00404177"/>
    <w:rsid w:val="0040486E"/>
    <w:rsid w:val="00404C43"/>
    <w:rsid w:val="00404D72"/>
    <w:rsid w:val="00405513"/>
    <w:rsid w:val="0040551F"/>
    <w:rsid w:val="004059B8"/>
    <w:rsid w:val="004059D4"/>
    <w:rsid w:val="004061DA"/>
    <w:rsid w:val="0040625B"/>
    <w:rsid w:val="004063A5"/>
    <w:rsid w:val="0040669B"/>
    <w:rsid w:val="0040671A"/>
    <w:rsid w:val="00406806"/>
    <w:rsid w:val="00406CC6"/>
    <w:rsid w:val="0040739A"/>
    <w:rsid w:val="00407513"/>
    <w:rsid w:val="00407600"/>
    <w:rsid w:val="00407850"/>
    <w:rsid w:val="00407C74"/>
    <w:rsid w:val="00407CD5"/>
    <w:rsid w:val="00407E56"/>
    <w:rsid w:val="004100B4"/>
    <w:rsid w:val="00410404"/>
    <w:rsid w:val="0041102D"/>
    <w:rsid w:val="00411661"/>
    <w:rsid w:val="00411ABA"/>
    <w:rsid w:val="00411B1D"/>
    <w:rsid w:val="00411C41"/>
    <w:rsid w:val="00411E0D"/>
    <w:rsid w:val="00412274"/>
    <w:rsid w:val="004124D5"/>
    <w:rsid w:val="00412826"/>
    <w:rsid w:val="00412B18"/>
    <w:rsid w:val="00412E6D"/>
    <w:rsid w:val="00413098"/>
    <w:rsid w:val="004135BD"/>
    <w:rsid w:val="00413A12"/>
    <w:rsid w:val="004140BE"/>
    <w:rsid w:val="0041425E"/>
    <w:rsid w:val="00414976"/>
    <w:rsid w:val="00414B00"/>
    <w:rsid w:val="00414F10"/>
    <w:rsid w:val="00415005"/>
    <w:rsid w:val="0041513D"/>
    <w:rsid w:val="0041526F"/>
    <w:rsid w:val="004152FA"/>
    <w:rsid w:val="00415356"/>
    <w:rsid w:val="00415817"/>
    <w:rsid w:val="0041593B"/>
    <w:rsid w:val="00415C81"/>
    <w:rsid w:val="00415CB6"/>
    <w:rsid w:val="00415D98"/>
    <w:rsid w:val="00415E85"/>
    <w:rsid w:val="0041626A"/>
    <w:rsid w:val="00416318"/>
    <w:rsid w:val="00416515"/>
    <w:rsid w:val="00416890"/>
    <w:rsid w:val="00416EF7"/>
    <w:rsid w:val="004170C0"/>
    <w:rsid w:val="004171F3"/>
    <w:rsid w:val="00417411"/>
    <w:rsid w:val="0041742F"/>
    <w:rsid w:val="00417B36"/>
    <w:rsid w:val="0042004D"/>
    <w:rsid w:val="004200A7"/>
    <w:rsid w:val="004203E4"/>
    <w:rsid w:val="00420939"/>
    <w:rsid w:val="0042124F"/>
    <w:rsid w:val="00421720"/>
    <w:rsid w:val="00421C12"/>
    <w:rsid w:val="00421C1F"/>
    <w:rsid w:val="00421DEC"/>
    <w:rsid w:val="00421E2B"/>
    <w:rsid w:val="00421E63"/>
    <w:rsid w:val="00421EE3"/>
    <w:rsid w:val="004224F6"/>
    <w:rsid w:val="004226D9"/>
    <w:rsid w:val="00422725"/>
    <w:rsid w:val="004227A6"/>
    <w:rsid w:val="004228B0"/>
    <w:rsid w:val="004229A8"/>
    <w:rsid w:val="00422C18"/>
    <w:rsid w:val="00422CB0"/>
    <w:rsid w:val="0042314B"/>
    <w:rsid w:val="00423278"/>
    <w:rsid w:val="0042379B"/>
    <w:rsid w:val="00423919"/>
    <w:rsid w:val="00423967"/>
    <w:rsid w:val="00423D93"/>
    <w:rsid w:val="00424207"/>
    <w:rsid w:val="004246E9"/>
    <w:rsid w:val="00424871"/>
    <w:rsid w:val="00424941"/>
    <w:rsid w:val="00424C79"/>
    <w:rsid w:val="00424EE6"/>
    <w:rsid w:val="00424F2F"/>
    <w:rsid w:val="00424F8D"/>
    <w:rsid w:val="00425549"/>
    <w:rsid w:val="00425A56"/>
    <w:rsid w:val="00425B5A"/>
    <w:rsid w:val="00425C53"/>
    <w:rsid w:val="00425D16"/>
    <w:rsid w:val="00426107"/>
    <w:rsid w:val="004261A6"/>
    <w:rsid w:val="00426414"/>
    <w:rsid w:val="00426468"/>
    <w:rsid w:val="004264EA"/>
    <w:rsid w:val="0042684A"/>
    <w:rsid w:val="00426929"/>
    <w:rsid w:val="0042699C"/>
    <w:rsid w:val="00426B90"/>
    <w:rsid w:val="00426CA0"/>
    <w:rsid w:val="00426CE9"/>
    <w:rsid w:val="00426D08"/>
    <w:rsid w:val="00426DD0"/>
    <w:rsid w:val="00426E0A"/>
    <w:rsid w:val="0042707C"/>
    <w:rsid w:val="004270F3"/>
    <w:rsid w:val="004273BB"/>
    <w:rsid w:val="00427806"/>
    <w:rsid w:val="004278B3"/>
    <w:rsid w:val="004278D2"/>
    <w:rsid w:val="004279FC"/>
    <w:rsid w:val="00427C10"/>
    <w:rsid w:val="00427F85"/>
    <w:rsid w:val="00427FA5"/>
    <w:rsid w:val="00430259"/>
    <w:rsid w:val="00430356"/>
    <w:rsid w:val="004303FB"/>
    <w:rsid w:val="0043055F"/>
    <w:rsid w:val="00430840"/>
    <w:rsid w:val="0043090E"/>
    <w:rsid w:val="004309A8"/>
    <w:rsid w:val="00430BD6"/>
    <w:rsid w:val="00430F5D"/>
    <w:rsid w:val="00431211"/>
    <w:rsid w:val="00431304"/>
    <w:rsid w:val="00431325"/>
    <w:rsid w:val="004318A2"/>
    <w:rsid w:val="0043197D"/>
    <w:rsid w:val="00431F4C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B01"/>
    <w:rsid w:val="00433E19"/>
    <w:rsid w:val="00433F85"/>
    <w:rsid w:val="00433FD5"/>
    <w:rsid w:val="004347E1"/>
    <w:rsid w:val="00434A38"/>
    <w:rsid w:val="00434B6C"/>
    <w:rsid w:val="00434B8A"/>
    <w:rsid w:val="00434D0C"/>
    <w:rsid w:val="00435103"/>
    <w:rsid w:val="0043549E"/>
    <w:rsid w:val="00435A08"/>
    <w:rsid w:val="00435DC9"/>
    <w:rsid w:val="00436E06"/>
    <w:rsid w:val="00436E82"/>
    <w:rsid w:val="00436F5B"/>
    <w:rsid w:val="0043709E"/>
    <w:rsid w:val="004370E4"/>
    <w:rsid w:val="004373D1"/>
    <w:rsid w:val="00437568"/>
    <w:rsid w:val="004376C4"/>
    <w:rsid w:val="004379E9"/>
    <w:rsid w:val="00437A1E"/>
    <w:rsid w:val="00437CA2"/>
    <w:rsid w:val="00437D3E"/>
    <w:rsid w:val="00440312"/>
    <w:rsid w:val="0044065B"/>
    <w:rsid w:val="00440864"/>
    <w:rsid w:val="004409CD"/>
    <w:rsid w:val="00440E8F"/>
    <w:rsid w:val="00441119"/>
    <w:rsid w:val="004411C4"/>
    <w:rsid w:val="00441265"/>
    <w:rsid w:val="004412D9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266"/>
    <w:rsid w:val="0044234D"/>
    <w:rsid w:val="00442AB6"/>
    <w:rsid w:val="00442D80"/>
    <w:rsid w:val="00443331"/>
    <w:rsid w:val="00443530"/>
    <w:rsid w:val="004436AB"/>
    <w:rsid w:val="00443884"/>
    <w:rsid w:val="00443BAE"/>
    <w:rsid w:val="00443BB5"/>
    <w:rsid w:val="00443C17"/>
    <w:rsid w:val="00444468"/>
    <w:rsid w:val="004446A6"/>
    <w:rsid w:val="004446A7"/>
    <w:rsid w:val="00444D6B"/>
    <w:rsid w:val="0044581A"/>
    <w:rsid w:val="00445A01"/>
    <w:rsid w:val="00445BF1"/>
    <w:rsid w:val="00445D0C"/>
    <w:rsid w:val="00445E7E"/>
    <w:rsid w:val="0044641B"/>
    <w:rsid w:val="0044665E"/>
    <w:rsid w:val="004467F1"/>
    <w:rsid w:val="00446E19"/>
    <w:rsid w:val="004470E2"/>
    <w:rsid w:val="0044730B"/>
    <w:rsid w:val="00447388"/>
    <w:rsid w:val="0044747B"/>
    <w:rsid w:val="00447568"/>
    <w:rsid w:val="00450261"/>
    <w:rsid w:val="0045042D"/>
    <w:rsid w:val="00450686"/>
    <w:rsid w:val="00450ED6"/>
    <w:rsid w:val="004512CC"/>
    <w:rsid w:val="004512CF"/>
    <w:rsid w:val="004514BE"/>
    <w:rsid w:val="00451582"/>
    <w:rsid w:val="004515CB"/>
    <w:rsid w:val="00451CEC"/>
    <w:rsid w:val="00451E8F"/>
    <w:rsid w:val="00452362"/>
    <w:rsid w:val="004526BF"/>
    <w:rsid w:val="004529F7"/>
    <w:rsid w:val="00452D15"/>
    <w:rsid w:val="00452E59"/>
    <w:rsid w:val="00452FB4"/>
    <w:rsid w:val="00453020"/>
    <w:rsid w:val="00453131"/>
    <w:rsid w:val="00453B04"/>
    <w:rsid w:val="00453F19"/>
    <w:rsid w:val="00453F89"/>
    <w:rsid w:val="00454107"/>
    <w:rsid w:val="00454300"/>
    <w:rsid w:val="00454847"/>
    <w:rsid w:val="00454A63"/>
    <w:rsid w:val="00454A74"/>
    <w:rsid w:val="004551DF"/>
    <w:rsid w:val="004557EA"/>
    <w:rsid w:val="004558CA"/>
    <w:rsid w:val="00455A40"/>
    <w:rsid w:val="004562A2"/>
    <w:rsid w:val="0045653F"/>
    <w:rsid w:val="00457586"/>
    <w:rsid w:val="004577CB"/>
    <w:rsid w:val="00457E1C"/>
    <w:rsid w:val="00457ECC"/>
    <w:rsid w:val="00460049"/>
    <w:rsid w:val="004604EC"/>
    <w:rsid w:val="0046054B"/>
    <w:rsid w:val="00460841"/>
    <w:rsid w:val="004608BD"/>
    <w:rsid w:val="004610A8"/>
    <w:rsid w:val="004614F1"/>
    <w:rsid w:val="00461743"/>
    <w:rsid w:val="00461CCB"/>
    <w:rsid w:val="00461D9B"/>
    <w:rsid w:val="00461F0B"/>
    <w:rsid w:val="00462650"/>
    <w:rsid w:val="00462F90"/>
    <w:rsid w:val="00463038"/>
    <w:rsid w:val="00463209"/>
    <w:rsid w:val="00463335"/>
    <w:rsid w:val="00463546"/>
    <w:rsid w:val="00463B22"/>
    <w:rsid w:val="00463DC0"/>
    <w:rsid w:val="0046409B"/>
    <w:rsid w:val="00464867"/>
    <w:rsid w:val="00464BF6"/>
    <w:rsid w:val="00464C36"/>
    <w:rsid w:val="00464EB4"/>
    <w:rsid w:val="00465440"/>
    <w:rsid w:val="0046553B"/>
    <w:rsid w:val="004658A0"/>
    <w:rsid w:val="004659A2"/>
    <w:rsid w:val="004659C9"/>
    <w:rsid w:val="00465A6E"/>
    <w:rsid w:val="00465F17"/>
    <w:rsid w:val="00466048"/>
    <w:rsid w:val="00466133"/>
    <w:rsid w:val="0046616A"/>
    <w:rsid w:val="004661E0"/>
    <w:rsid w:val="004662C0"/>
    <w:rsid w:val="004663C1"/>
    <w:rsid w:val="0046654A"/>
    <w:rsid w:val="004669D2"/>
    <w:rsid w:val="00466A29"/>
    <w:rsid w:val="00466D9D"/>
    <w:rsid w:val="0046700D"/>
    <w:rsid w:val="00467029"/>
    <w:rsid w:val="004673E6"/>
    <w:rsid w:val="004676A6"/>
    <w:rsid w:val="0046796A"/>
    <w:rsid w:val="00467AB7"/>
    <w:rsid w:val="00467F05"/>
    <w:rsid w:val="00467F63"/>
    <w:rsid w:val="004701A5"/>
    <w:rsid w:val="00470391"/>
    <w:rsid w:val="0047045E"/>
    <w:rsid w:val="00470585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7C6"/>
    <w:rsid w:val="00472808"/>
    <w:rsid w:val="0047309D"/>
    <w:rsid w:val="004730D4"/>
    <w:rsid w:val="004739BE"/>
    <w:rsid w:val="00474029"/>
    <w:rsid w:val="00474069"/>
    <w:rsid w:val="0047477B"/>
    <w:rsid w:val="00474881"/>
    <w:rsid w:val="00474A21"/>
    <w:rsid w:val="00474B89"/>
    <w:rsid w:val="00474D08"/>
    <w:rsid w:val="00474D9A"/>
    <w:rsid w:val="00474F67"/>
    <w:rsid w:val="004752A5"/>
    <w:rsid w:val="00475361"/>
    <w:rsid w:val="00475827"/>
    <w:rsid w:val="00475A4A"/>
    <w:rsid w:val="00475B27"/>
    <w:rsid w:val="00475DC4"/>
    <w:rsid w:val="00476029"/>
    <w:rsid w:val="004760D0"/>
    <w:rsid w:val="00476423"/>
    <w:rsid w:val="004769F7"/>
    <w:rsid w:val="00476A60"/>
    <w:rsid w:val="00476B33"/>
    <w:rsid w:val="00476D31"/>
    <w:rsid w:val="00476E1C"/>
    <w:rsid w:val="00476FE5"/>
    <w:rsid w:val="004779C1"/>
    <w:rsid w:val="00477C6E"/>
    <w:rsid w:val="00477DEA"/>
    <w:rsid w:val="0048047E"/>
    <w:rsid w:val="00480493"/>
    <w:rsid w:val="00480890"/>
    <w:rsid w:val="00480906"/>
    <w:rsid w:val="00480AE1"/>
    <w:rsid w:val="00480F3A"/>
    <w:rsid w:val="00480F7A"/>
    <w:rsid w:val="00481274"/>
    <w:rsid w:val="00481375"/>
    <w:rsid w:val="00481445"/>
    <w:rsid w:val="004819F3"/>
    <w:rsid w:val="00481A63"/>
    <w:rsid w:val="00481D22"/>
    <w:rsid w:val="00482580"/>
    <w:rsid w:val="004825C5"/>
    <w:rsid w:val="0048283A"/>
    <w:rsid w:val="00482B64"/>
    <w:rsid w:val="00482C0F"/>
    <w:rsid w:val="00482C7E"/>
    <w:rsid w:val="00482D18"/>
    <w:rsid w:val="00482F86"/>
    <w:rsid w:val="00483240"/>
    <w:rsid w:val="0048353F"/>
    <w:rsid w:val="00483644"/>
    <w:rsid w:val="00483917"/>
    <w:rsid w:val="00483B76"/>
    <w:rsid w:val="00483B9F"/>
    <w:rsid w:val="00483CCD"/>
    <w:rsid w:val="00483CEA"/>
    <w:rsid w:val="00483E46"/>
    <w:rsid w:val="00483F57"/>
    <w:rsid w:val="0048423E"/>
    <w:rsid w:val="00484316"/>
    <w:rsid w:val="00484411"/>
    <w:rsid w:val="0048470D"/>
    <w:rsid w:val="00484840"/>
    <w:rsid w:val="00484A02"/>
    <w:rsid w:val="00484BA0"/>
    <w:rsid w:val="00484BBF"/>
    <w:rsid w:val="00484E30"/>
    <w:rsid w:val="004855C9"/>
    <w:rsid w:val="0048568C"/>
    <w:rsid w:val="00485A83"/>
    <w:rsid w:val="0048610C"/>
    <w:rsid w:val="00486747"/>
    <w:rsid w:val="004870D9"/>
    <w:rsid w:val="0048747E"/>
    <w:rsid w:val="0048752D"/>
    <w:rsid w:val="00487556"/>
    <w:rsid w:val="0048779E"/>
    <w:rsid w:val="00487ABC"/>
    <w:rsid w:val="00487DB1"/>
    <w:rsid w:val="00487F3C"/>
    <w:rsid w:val="004900D0"/>
    <w:rsid w:val="004908C7"/>
    <w:rsid w:val="00491045"/>
    <w:rsid w:val="004913A4"/>
    <w:rsid w:val="004918A2"/>
    <w:rsid w:val="0049198A"/>
    <w:rsid w:val="00491B82"/>
    <w:rsid w:val="00491BE1"/>
    <w:rsid w:val="00491CEF"/>
    <w:rsid w:val="00491D1E"/>
    <w:rsid w:val="00492110"/>
    <w:rsid w:val="0049217A"/>
    <w:rsid w:val="004921F9"/>
    <w:rsid w:val="00492280"/>
    <w:rsid w:val="004923FD"/>
    <w:rsid w:val="004929AD"/>
    <w:rsid w:val="00492A88"/>
    <w:rsid w:val="00492C06"/>
    <w:rsid w:val="004932AC"/>
    <w:rsid w:val="004933CA"/>
    <w:rsid w:val="00493521"/>
    <w:rsid w:val="00493626"/>
    <w:rsid w:val="00493638"/>
    <w:rsid w:val="00493707"/>
    <w:rsid w:val="00493AA4"/>
    <w:rsid w:val="00493B4F"/>
    <w:rsid w:val="00493D22"/>
    <w:rsid w:val="00494059"/>
    <w:rsid w:val="0049411A"/>
    <w:rsid w:val="004942E7"/>
    <w:rsid w:val="00494505"/>
    <w:rsid w:val="00494C88"/>
    <w:rsid w:val="004951B6"/>
    <w:rsid w:val="00495460"/>
    <w:rsid w:val="00495625"/>
    <w:rsid w:val="00495D7E"/>
    <w:rsid w:val="00496068"/>
    <w:rsid w:val="0049629B"/>
    <w:rsid w:val="004963B9"/>
    <w:rsid w:val="00496433"/>
    <w:rsid w:val="004968A2"/>
    <w:rsid w:val="00496C7A"/>
    <w:rsid w:val="00496F4A"/>
    <w:rsid w:val="004973B7"/>
    <w:rsid w:val="004975F5"/>
    <w:rsid w:val="00497721"/>
    <w:rsid w:val="00497748"/>
    <w:rsid w:val="0049796A"/>
    <w:rsid w:val="00497A97"/>
    <w:rsid w:val="00497BD5"/>
    <w:rsid w:val="00497DA1"/>
    <w:rsid w:val="00497DF4"/>
    <w:rsid w:val="00497EF1"/>
    <w:rsid w:val="00497F23"/>
    <w:rsid w:val="004A0021"/>
    <w:rsid w:val="004A014D"/>
    <w:rsid w:val="004A01AE"/>
    <w:rsid w:val="004A0413"/>
    <w:rsid w:val="004A0419"/>
    <w:rsid w:val="004A04CA"/>
    <w:rsid w:val="004A0B26"/>
    <w:rsid w:val="004A0B5A"/>
    <w:rsid w:val="004A0EB9"/>
    <w:rsid w:val="004A1066"/>
    <w:rsid w:val="004A1333"/>
    <w:rsid w:val="004A139A"/>
    <w:rsid w:val="004A13CC"/>
    <w:rsid w:val="004A14A8"/>
    <w:rsid w:val="004A161F"/>
    <w:rsid w:val="004A1775"/>
    <w:rsid w:val="004A1A4B"/>
    <w:rsid w:val="004A1B60"/>
    <w:rsid w:val="004A1D53"/>
    <w:rsid w:val="004A1E30"/>
    <w:rsid w:val="004A1E7C"/>
    <w:rsid w:val="004A2069"/>
    <w:rsid w:val="004A247D"/>
    <w:rsid w:val="004A2819"/>
    <w:rsid w:val="004A2846"/>
    <w:rsid w:val="004A28E3"/>
    <w:rsid w:val="004A29DC"/>
    <w:rsid w:val="004A2F47"/>
    <w:rsid w:val="004A32B5"/>
    <w:rsid w:val="004A338D"/>
    <w:rsid w:val="004A3432"/>
    <w:rsid w:val="004A36D0"/>
    <w:rsid w:val="004A3895"/>
    <w:rsid w:val="004A3AEB"/>
    <w:rsid w:val="004A3AF3"/>
    <w:rsid w:val="004A4448"/>
    <w:rsid w:val="004A4549"/>
    <w:rsid w:val="004A46C1"/>
    <w:rsid w:val="004A4AB4"/>
    <w:rsid w:val="004A4D55"/>
    <w:rsid w:val="004A50B3"/>
    <w:rsid w:val="004A51B8"/>
    <w:rsid w:val="004A51E9"/>
    <w:rsid w:val="004A5220"/>
    <w:rsid w:val="004A5AE5"/>
    <w:rsid w:val="004A5DDE"/>
    <w:rsid w:val="004A6385"/>
    <w:rsid w:val="004A6A14"/>
    <w:rsid w:val="004A6D71"/>
    <w:rsid w:val="004A790F"/>
    <w:rsid w:val="004A7989"/>
    <w:rsid w:val="004A7A0B"/>
    <w:rsid w:val="004B02B5"/>
    <w:rsid w:val="004B0308"/>
    <w:rsid w:val="004B0459"/>
    <w:rsid w:val="004B06FF"/>
    <w:rsid w:val="004B0CEA"/>
    <w:rsid w:val="004B118E"/>
    <w:rsid w:val="004B1318"/>
    <w:rsid w:val="004B1356"/>
    <w:rsid w:val="004B17DE"/>
    <w:rsid w:val="004B1A3F"/>
    <w:rsid w:val="004B1B98"/>
    <w:rsid w:val="004B1F2E"/>
    <w:rsid w:val="004B217D"/>
    <w:rsid w:val="004B22B7"/>
    <w:rsid w:val="004B2310"/>
    <w:rsid w:val="004B2389"/>
    <w:rsid w:val="004B249B"/>
    <w:rsid w:val="004B25C6"/>
    <w:rsid w:val="004B28A0"/>
    <w:rsid w:val="004B2AC0"/>
    <w:rsid w:val="004B2C8C"/>
    <w:rsid w:val="004B3197"/>
    <w:rsid w:val="004B3403"/>
    <w:rsid w:val="004B34BB"/>
    <w:rsid w:val="004B38A5"/>
    <w:rsid w:val="004B3AA4"/>
    <w:rsid w:val="004B3D70"/>
    <w:rsid w:val="004B3E82"/>
    <w:rsid w:val="004B3F6F"/>
    <w:rsid w:val="004B4068"/>
    <w:rsid w:val="004B4892"/>
    <w:rsid w:val="004B4A96"/>
    <w:rsid w:val="004B4D23"/>
    <w:rsid w:val="004B4F5E"/>
    <w:rsid w:val="004B508F"/>
    <w:rsid w:val="004B56CC"/>
    <w:rsid w:val="004B57D2"/>
    <w:rsid w:val="004B58AE"/>
    <w:rsid w:val="004B5DF2"/>
    <w:rsid w:val="004B5F43"/>
    <w:rsid w:val="004B5F66"/>
    <w:rsid w:val="004B5F8F"/>
    <w:rsid w:val="004B6253"/>
    <w:rsid w:val="004B6414"/>
    <w:rsid w:val="004B64F9"/>
    <w:rsid w:val="004B66CF"/>
    <w:rsid w:val="004B6B20"/>
    <w:rsid w:val="004B6E79"/>
    <w:rsid w:val="004B7199"/>
    <w:rsid w:val="004B71C1"/>
    <w:rsid w:val="004B753A"/>
    <w:rsid w:val="004B7752"/>
    <w:rsid w:val="004B7B18"/>
    <w:rsid w:val="004B7B65"/>
    <w:rsid w:val="004B7BDE"/>
    <w:rsid w:val="004B7CA3"/>
    <w:rsid w:val="004B7CD0"/>
    <w:rsid w:val="004B7D85"/>
    <w:rsid w:val="004B7E9F"/>
    <w:rsid w:val="004C00F5"/>
    <w:rsid w:val="004C018A"/>
    <w:rsid w:val="004C0251"/>
    <w:rsid w:val="004C0990"/>
    <w:rsid w:val="004C0A6C"/>
    <w:rsid w:val="004C0CD8"/>
    <w:rsid w:val="004C1002"/>
    <w:rsid w:val="004C1089"/>
    <w:rsid w:val="004C12D2"/>
    <w:rsid w:val="004C13C1"/>
    <w:rsid w:val="004C1973"/>
    <w:rsid w:val="004C1AB7"/>
    <w:rsid w:val="004C1AC6"/>
    <w:rsid w:val="004C1AFF"/>
    <w:rsid w:val="004C1B21"/>
    <w:rsid w:val="004C1D9C"/>
    <w:rsid w:val="004C21A8"/>
    <w:rsid w:val="004C21F9"/>
    <w:rsid w:val="004C241E"/>
    <w:rsid w:val="004C2556"/>
    <w:rsid w:val="004C2C5E"/>
    <w:rsid w:val="004C2DEC"/>
    <w:rsid w:val="004C2E0D"/>
    <w:rsid w:val="004C2EDF"/>
    <w:rsid w:val="004C338B"/>
    <w:rsid w:val="004C3A24"/>
    <w:rsid w:val="004C3B2D"/>
    <w:rsid w:val="004C468E"/>
    <w:rsid w:val="004C46D9"/>
    <w:rsid w:val="004C4B1E"/>
    <w:rsid w:val="004C4B45"/>
    <w:rsid w:val="004C4C83"/>
    <w:rsid w:val="004C4E09"/>
    <w:rsid w:val="004C5017"/>
    <w:rsid w:val="004C5B54"/>
    <w:rsid w:val="004C670F"/>
    <w:rsid w:val="004C6742"/>
    <w:rsid w:val="004C674F"/>
    <w:rsid w:val="004C6755"/>
    <w:rsid w:val="004C6795"/>
    <w:rsid w:val="004C67B0"/>
    <w:rsid w:val="004C68B2"/>
    <w:rsid w:val="004C68C1"/>
    <w:rsid w:val="004C6CD4"/>
    <w:rsid w:val="004C6E78"/>
    <w:rsid w:val="004C747A"/>
    <w:rsid w:val="004C78D9"/>
    <w:rsid w:val="004C7AF2"/>
    <w:rsid w:val="004C7BD4"/>
    <w:rsid w:val="004C7C2C"/>
    <w:rsid w:val="004C7F99"/>
    <w:rsid w:val="004D008D"/>
    <w:rsid w:val="004D00C3"/>
    <w:rsid w:val="004D04D1"/>
    <w:rsid w:val="004D04F7"/>
    <w:rsid w:val="004D06AD"/>
    <w:rsid w:val="004D0A84"/>
    <w:rsid w:val="004D0BA0"/>
    <w:rsid w:val="004D0DA4"/>
    <w:rsid w:val="004D0EAD"/>
    <w:rsid w:val="004D0F18"/>
    <w:rsid w:val="004D1090"/>
    <w:rsid w:val="004D11E5"/>
    <w:rsid w:val="004D123D"/>
    <w:rsid w:val="004D12C8"/>
    <w:rsid w:val="004D14BA"/>
    <w:rsid w:val="004D1824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3DE"/>
    <w:rsid w:val="004D2582"/>
    <w:rsid w:val="004D28C9"/>
    <w:rsid w:val="004D2A6C"/>
    <w:rsid w:val="004D2AF5"/>
    <w:rsid w:val="004D2F91"/>
    <w:rsid w:val="004D32A7"/>
    <w:rsid w:val="004D336C"/>
    <w:rsid w:val="004D33BB"/>
    <w:rsid w:val="004D3B5B"/>
    <w:rsid w:val="004D3D15"/>
    <w:rsid w:val="004D4308"/>
    <w:rsid w:val="004D441F"/>
    <w:rsid w:val="004D44AC"/>
    <w:rsid w:val="004D4505"/>
    <w:rsid w:val="004D469A"/>
    <w:rsid w:val="004D4785"/>
    <w:rsid w:val="004D522E"/>
    <w:rsid w:val="004D57F4"/>
    <w:rsid w:val="004D5DC2"/>
    <w:rsid w:val="004D5FED"/>
    <w:rsid w:val="004D6869"/>
    <w:rsid w:val="004D68C3"/>
    <w:rsid w:val="004D6A6C"/>
    <w:rsid w:val="004D721D"/>
    <w:rsid w:val="004D7A53"/>
    <w:rsid w:val="004D7AAE"/>
    <w:rsid w:val="004D7C29"/>
    <w:rsid w:val="004D7EBF"/>
    <w:rsid w:val="004E0339"/>
    <w:rsid w:val="004E0A43"/>
    <w:rsid w:val="004E0B00"/>
    <w:rsid w:val="004E0FF8"/>
    <w:rsid w:val="004E110E"/>
    <w:rsid w:val="004E14A3"/>
    <w:rsid w:val="004E163A"/>
    <w:rsid w:val="004E19E3"/>
    <w:rsid w:val="004E1A3B"/>
    <w:rsid w:val="004E1C01"/>
    <w:rsid w:val="004E1FBE"/>
    <w:rsid w:val="004E20D0"/>
    <w:rsid w:val="004E22A7"/>
    <w:rsid w:val="004E2428"/>
    <w:rsid w:val="004E2513"/>
    <w:rsid w:val="004E2523"/>
    <w:rsid w:val="004E2558"/>
    <w:rsid w:val="004E27DE"/>
    <w:rsid w:val="004E2890"/>
    <w:rsid w:val="004E2941"/>
    <w:rsid w:val="004E2F90"/>
    <w:rsid w:val="004E3158"/>
    <w:rsid w:val="004E33D5"/>
    <w:rsid w:val="004E3580"/>
    <w:rsid w:val="004E362B"/>
    <w:rsid w:val="004E3983"/>
    <w:rsid w:val="004E3A91"/>
    <w:rsid w:val="004E3B3E"/>
    <w:rsid w:val="004E3F07"/>
    <w:rsid w:val="004E4257"/>
    <w:rsid w:val="004E468D"/>
    <w:rsid w:val="004E4726"/>
    <w:rsid w:val="004E499A"/>
    <w:rsid w:val="004E5250"/>
    <w:rsid w:val="004E55C1"/>
    <w:rsid w:val="004E55EE"/>
    <w:rsid w:val="004E58EE"/>
    <w:rsid w:val="004E59AE"/>
    <w:rsid w:val="004E5A7D"/>
    <w:rsid w:val="004E5D6A"/>
    <w:rsid w:val="004E5ECE"/>
    <w:rsid w:val="004E5FE8"/>
    <w:rsid w:val="004E608C"/>
    <w:rsid w:val="004E62C6"/>
    <w:rsid w:val="004E6386"/>
    <w:rsid w:val="004E6720"/>
    <w:rsid w:val="004E673A"/>
    <w:rsid w:val="004E6877"/>
    <w:rsid w:val="004E6C43"/>
    <w:rsid w:val="004E6E9D"/>
    <w:rsid w:val="004E722A"/>
    <w:rsid w:val="004E72D8"/>
    <w:rsid w:val="004E7505"/>
    <w:rsid w:val="004E7810"/>
    <w:rsid w:val="004E7BF4"/>
    <w:rsid w:val="004E7D9E"/>
    <w:rsid w:val="004E7E15"/>
    <w:rsid w:val="004F001A"/>
    <w:rsid w:val="004F039F"/>
    <w:rsid w:val="004F04BB"/>
    <w:rsid w:val="004F0AA2"/>
    <w:rsid w:val="004F0AD2"/>
    <w:rsid w:val="004F0E69"/>
    <w:rsid w:val="004F0F95"/>
    <w:rsid w:val="004F1090"/>
    <w:rsid w:val="004F12D6"/>
    <w:rsid w:val="004F162B"/>
    <w:rsid w:val="004F1846"/>
    <w:rsid w:val="004F1D64"/>
    <w:rsid w:val="004F1FC6"/>
    <w:rsid w:val="004F2186"/>
    <w:rsid w:val="004F21FC"/>
    <w:rsid w:val="004F2233"/>
    <w:rsid w:val="004F2264"/>
    <w:rsid w:val="004F23B0"/>
    <w:rsid w:val="004F2500"/>
    <w:rsid w:val="004F39A9"/>
    <w:rsid w:val="004F3A2A"/>
    <w:rsid w:val="004F3A54"/>
    <w:rsid w:val="004F3D00"/>
    <w:rsid w:val="004F44DC"/>
    <w:rsid w:val="004F4913"/>
    <w:rsid w:val="004F4B59"/>
    <w:rsid w:val="004F4BC6"/>
    <w:rsid w:val="004F4C65"/>
    <w:rsid w:val="004F4E82"/>
    <w:rsid w:val="004F4F83"/>
    <w:rsid w:val="004F5216"/>
    <w:rsid w:val="004F55E4"/>
    <w:rsid w:val="004F5709"/>
    <w:rsid w:val="004F5C4F"/>
    <w:rsid w:val="004F5CA4"/>
    <w:rsid w:val="004F5CEE"/>
    <w:rsid w:val="004F5DEE"/>
    <w:rsid w:val="004F65BE"/>
    <w:rsid w:val="004F6633"/>
    <w:rsid w:val="004F6646"/>
    <w:rsid w:val="004F6BFC"/>
    <w:rsid w:val="004F736C"/>
    <w:rsid w:val="004F756C"/>
    <w:rsid w:val="004F7928"/>
    <w:rsid w:val="004F79BA"/>
    <w:rsid w:val="004F7B5C"/>
    <w:rsid w:val="004F7C94"/>
    <w:rsid w:val="00500247"/>
    <w:rsid w:val="0050045D"/>
    <w:rsid w:val="00500755"/>
    <w:rsid w:val="005011E3"/>
    <w:rsid w:val="005018F6"/>
    <w:rsid w:val="00501D3A"/>
    <w:rsid w:val="00501E23"/>
    <w:rsid w:val="005024A5"/>
    <w:rsid w:val="00502BAC"/>
    <w:rsid w:val="00502CA0"/>
    <w:rsid w:val="00503645"/>
    <w:rsid w:val="0050367E"/>
    <w:rsid w:val="00503A2C"/>
    <w:rsid w:val="00503CA5"/>
    <w:rsid w:val="00503D30"/>
    <w:rsid w:val="00503DC9"/>
    <w:rsid w:val="00503F22"/>
    <w:rsid w:val="00504167"/>
    <w:rsid w:val="0050422F"/>
    <w:rsid w:val="005044E6"/>
    <w:rsid w:val="00504517"/>
    <w:rsid w:val="0050475B"/>
    <w:rsid w:val="0050490A"/>
    <w:rsid w:val="00505266"/>
    <w:rsid w:val="0050537B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6A6"/>
    <w:rsid w:val="005067CB"/>
    <w:rsid w:val="00506856"/>
    <w:rsid w:val="00506BB4"/>
    <w:rsid w:val="005071E6"/>
    <w:rsid w:val="00507385"/>
    <w:rsid w:val="005073E7"/>
    <w:rsid w:val="00507B39"/>
    <w:rsid w:val="00507BD9"/>
    <w:rsid w:val="00507D3E"/>
    <w:rsid w:val="005100EB"/>
    <w:rsid w:val="0051014C"/>
    <w:rsid w:val="00510326"/>
    <w:rsid w:val="005104B3"/>
    <w:rsid w:val="0051072B"/>
    <w:rsid w:val="00511561"/>
    <w:rsid w:val="0051163E"/>
    <w:rsid w:val="005116FF"/>
    <w:rsid w:val="00511846"/>
    <w:rsid w:val="00511CA1"/>
    <w:rsid w:val="00511CDF"/>
    <w:rsid w:val="00511D25"/>
    <w:rsid w:val="00511D76"/>
    <w:rsid w:val="00511E5C"/>
    <w:rsid w:val="005120BB"/>
    <w:rsid w:val="005121F0"/>
    <w:rsid w:val="00512D8D"/>
    <w:rsid w:val="00513228"/>
    <w:rsid w:val="00513A58"/>
    <w:rsid w:val="00513ADA"/>
    <w:rsid w:val="00513D9E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AFE"/>
    <w:rsid w:val="00515C5E"/>
    <w:rsid w:val="00515DA3"/>
    <w:rsid w:val="00515E21"/>
    <w:rsid w:val="00516112"/>
    <w:rsid w:val="005161D4"/>
    <w:rsid w:val="005168AA"/>
    <w:rsid w:val="00516AED"/>
    <w:rsid w:val="00516D4A"/>
    <w:rsid w:val="00516F1D"/>
    <w:rsid w:val="00516FD5"/>
    <w:rsid w:val="005171FC"/>
    <w:rsid w:val="005172F0"/>
    <w:rsid w:val="00517521"/>
    <w:rsid w:val="00517596"/>
    <w:rsid w:val="005175C9"/>
    <w:rsid w:val="005208F2"/>
    <w:rsid w:val="00520BB6"/>
    <w:rsid w:val="00520CF6"/>
    <w:rsid w:val="00520EA3"/>
    <w:rsid w:val="00520F92"/>
    <w:rsid w:val="005213E6"/>
    <w:rsid w:val="00521517"/>
    <w:rsid w:val="00521543"/>
    <w:rsid w:val="00521575"/>
    <w:rsid w:val="005222E9"/>
    <w:rsid w:val="005226F7"/>
    <w:rsid w:val="005226FB"/>
    <w:rsid w:val="00522A7C"/>
    <w:rsid w:val="00522F48"/>
    <w:rsid w:val="0052310C"/>
    <w:rsid w:val="0052324C"/>
    <w:rsid w:val="00523423"/>
    <w:rsid w:val="005235BC"/>
    <w:rsid w:val="00523B22"/>
    <w:rsid w:val="00523B2A"/>
    <w:rsid w:val="00523E22"/>
    <w:rsid w:val="00524043"/>
    <w:rsid w:val="00524200"/>
    <w:rsid w:val="0052440D"/>
    <w:rsid w:val="00524632"/>
    <w:rsid w:val="00524741"/>
    <w:rsid w:val="0052486E"/>
    <w:rsid w:val="00524BE0"/>
    <w:rsid w:val="00524CD7"/>
    <w:rsid w:val="00524D24"/>
    <w:rsid w:val="00524D8B"/>
    <w:rsid w:val="00525025"/>
    <w:rsid w:val="00525038"/>
    <w:rsid w:val="00525062"/>
    <w:rsid w:val="0052525F"/>
    <w:rsid w:val="00525405"/>
    <w:rsid w:val="00525780"/>
    <w:rsid w:val="0052590A"/>
    <w:rsid w:val="00525BAD"/>
    <w:rsid w:val="00525DE3"/>
    <w:rsid w:val="0052614B"/>
    <w:rsid w:val="005261B1"/>
    <w:rsid w:val="00526A71"/>
    <w:rsid w:val="00527422"/>
    <w:rsid w:val="00527D55"/>
    <w:rsid w:val="00530717"/>
    <w:rsid w:val="00530CF6"/>
    <w:rsid w:val="00530FB9"/>
    <w:rsid w:val="00531478"/>
    <w:rsid w:val="00531671"/>
    <w:rsid w:val="00531857"/>
    <w:rsid w:val="00531A00"/>
    <w:rsid w:val="00532276"/>
    <w:rsid w:val="00532448"/>
    <w:rsid w:val="005326F1"/>
    <w:rsid w:val="0053271F"/>
    <w:rsid w:val="00532872"/>
    <w:rsid w:val="00532B1F"/>
    <w:rsid w:val="005330E9"/>
    <w:rsid w:val="005332DD"/>
    <w:rsid w:val="005335B1"/>
    <w:rsid w:val="00533BC7"/>
    <w:rsid w:val="0053412E"/>
    <w:rsid w:val="00534299"/>
    <w:rsid w:val="0053469A"/>
    <w:rsid w:val="00534C52"/>
    <w:rsid w:val="00534C56"/>
    <w:rsid w:val="00534D4D"/>
    <w:rsid w:val="00534EC4"/>
    <w:rsid w:val="00535722"/>
    <w:rsid w:val="00535D94"/>
    <w:rsid w:val="00535FB1"/>
    <w:rsid w:val="0053612E"/>
    <w:rsid w:val="005363EA"/>
    <w:rsid w:val="005367F4"/>
    <w:rsid w:val="005369FF"/>
    <w:rsid w:val="00536A00"/>
    <w:rsid w:val="00536BAA"/>
    <w:rsid w:val="00536DDA"/>
    <w:rsid w:val="005370EA"/>
    <w:rsid w:val="00537199"/>
    <w:rsid w:val="005373EF"/>
    <w:rsid w:val="00537A01"/>
    <w:rsid w:val="00537A54"/>
    <w:rsid w:val="00537A63"/>
    <w:rsid w:val="005403B8"/>
    <w:rsid w:val="00540491"/>
    <w:rsid w:val="00540620"/>
    <w:rsid w:val="00540777"/>
    <w:rsid w:val="005408A0"/>
    <w:rsid w:val="005408F0"/>
    <w:rsid w:val="00540A7D"/>
    <w:rsid w:val="00540BE0"/>
    <w:rsid w:val="0054134C"/>
    <w:rsid w:val="005415A4"/>
    <w:rsid w:val="00541865"/>
    <w:rsid w:val="00541BB3"/>
    <w:rsid w:val="00541BE8"/>
    <w:rsid w:val="00541F96"/>
    <w:rsid w:val="00542221"/>
    <w:rsid w:val="005426B3"/>
    <w:rsid w:val="00542FF0"/>
    <w:rsid w:val="005431D9"/>
    <w:rsid w:val="00543450"/>
    <w:rsid w:val="0054347B"/>
    <w:rsid w:val="005435DE"/>
    <w:rsid w:val="00543B61"/>
    <w:rsid w:val="00543C6F"/>
    <w:rsid w:val="00543D82"/>
    <w:rsid w:val="00543E6A"/>
    <w:rsid w:val="00544178"/>
    <w:rsid w:val="00544228"/>
    <w:rsid w:val="005447F9"/>
    <w:rsid w:val="00544C06"/>
    <w:rsid w:val="00544C4E"/>
    <w:rsid w:val="00544E42"/>
    <w:rsid w:val="00544E72"/>
    <w:rsid w:val="00544FCA"/>
    <w:rsid w:val="0054517C"/>
    <w:rsid w:val="00545548"/>
    <w:rsid w:val="00545926"/>
    <w:rsid w:val="00545E8F"/>
    <w:rsid w:val="00545FA1"/>
    <w:rsid w:val="005460D9"/>
    <w:rsid w:val="00546A55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97E"/>
    <w:rsid w:val="0055119D"/>
    <w:rsid w:val="00551380"/>
    <w:rsid w:val="00551725"/>
    <w:rsid w:val="00551928"/>
    <w:rsid w:val="00551DA8"/>
    <w:rsid w:val="00551F1E"/>
    <w:rsid w:val="00551F35"/>
    <w:rsid w:val="0055286B"/>
    <w:rsid w:val="00552944"/>
    <w:rsid w:val="00552C5E"/>
    <w:rsid w:val="0055300C"/>
    <w:rsid w:val="00553019"/>
    <w:rsid w:val="005530BD"/>
    <w:rsid w:val="005530DF"/>
    <w:rsid w:val="00553424"/>
    <w:rsid w:val="005536D5"/>
    <w:rsid w:val="00553D84"/>
    <w:rsid w:val="00554ABA"/>
    <w:rsid w:val="00554B23"/>
    <w:rsid w:val="00554E30"/>
    <w:rsid w:val="00554EA8"/>
    <w:rsid w:val="00555065"/>
    <w:rsid w:val="005556AB"/>
    <w:rsid w:val="00555783"/>
    <w:rsid w:val="00555ACA"/>
    <w:rsid w:val="00555B9A"/>
    <w:rsid w:val="00555D17"/>
    <w:rsid w:val="00556281"/>
    <w:rsid w:val="0055665D"/>
    <w:rsid w:val="0055690E"/>
    <w:rsid w:val="005569D2"/>
    <w:rsid w:val="00556C2C"/>
    <w:rsid w:val="00556CBD"/>
    <w:rsid w:val="00556FDB"/>
    <w:rsid w:val="00557399"/>
    <w:rsid w:val="00557530"/>
    <w:rsid w:val="005576D4"/>
    <w:rsid w:val="0055784C"/>
    <w:rsid w:val="00557872"/>
    <w:rsid w:val="00557B04"/>
    <w:rsid w:val="00557F57"/>
    <w:rsid w:val="00557F65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928"/>
    <w:rsid w:val="00561B99"/>
    <w:rsid w:val="00561C3A"/>
    <w:rsid w:val="00561CC8"/>
    <w:rsid w:val="0056238E"/>
    <w:rsid w:val="005626E9"/>
    <w:rsid w:val="0056274E"/>
    <w:rsid w:val="005628EA"/>
    <w:rsid w:val="005628F0"/>
    <w:rsid w:val="00562CEB"/>
    <w:rsid w:val="005633C4"/>
    <w:rsid w:val="00563928"/>
    <w:rsid w:val="00563A39"/>
    <w:rsid w:val="0056427C"/>
    <w:rsid w:val="00564343"/>
    <w:rsid w:val="00564379"/>
    <w:rsid w:val="0056478B"/>
    <w:rsid w:val="00564D20"/>
    <w:rsid w:val="00564D34"/>
    <w:rsid w:val="00564EA8"/>
    <w:rsid w:val="00564F21"/>
    <w:rsid w:val="00565260"/>
    <w:rsid w:val="00565338"/>
    <w:rsid w:val="0056625C"/>
    <w:rsid w:val="00566525"/>
    <w:rsid w:val="0056659C"/>
    <w:rsid w:val="005669A3"/>
    <w:rsid w:val="00566BBE"/>
    <w:rsid w:val="00566DDE"/>
    <w:rsid w:val="00567703"/>
    <w:rsid w:val="00567F3C"/>
    <w:rsid w:val="005700CD"/>
    <w:rsid w:val="0057022E"/>
    <w:rsid w:val="005703A0"/>
    <w:rsid w:val="00570705"/>
    <w:rsid w:val="005708F5"/>
    <w:rsid w:val="0057116E"/>
    <w:rsid w:val="00571192"/>
    <w:rsid w:val="005714B6"/>
    <w:rsid w:val="005716D0"/>
    <w:rsid w:val="00571C7E"/>
    <w:rsid w:val="00571C95"/>
    <w:rsid w:val="00571CAD"/>
    <w:rsid w:val="005721DA"/>
    <w:rsid w:val="0057220A"/>
    <w:rsid w:val="00572998"/>
    <w:rsid w:val="00572C14"/>
    <w:rsid w:val="00572D6F"/>
    <w:rsid w:val="005730A6"/>
    <w:rsid w:val="005731FE"/>
    <w:rsid w:val="0057322B"/>
    <w:rsid w:val="005732E6"/>
    <w:rsid w:val="00573AAE"/>
    <w:rsid w:val="00573C97"/>
    <w:rsid w:val="00573E83"/>
    <w:rsid w:val="00574087"/>
    <w:rsid w:val="0057421A"/>
    <w:rsid w:val="00574282"/>
    <w:rsid w:val="005742FA"/>
    <w:rsid w:val="00574309"/>
    <w:rsid w:val="0057463F"/>
    <w:rsid w:val="005746E7"/>
    <w:rsid w:val="0057514B"/>
    <w:rsid w:val="0057520F"/>
    <w:rsid w:val="005752D8"/>
    <w:rsid w:val="0057536D"/>
    <w:rsid w:val="00575949"/>
    <w:rsid w:val="00575972"/>
    <w:rsid w:val="005759D9"/>
    <w:rsid w:val="00575F62"/>
    <w:rsid w:val="005761D8"/>
    <w:rsid w:val="00576578"/>
    <w:rsid w:val="005767C8"/>
    <w:rsid w:val="00576AE9"/>
    <w:rsid w:val="00576FF9"/>
    <w:rsid w:val="00577742"/>
    <w:rsid w:val="005777F5"/>
    <w:rsid w:val="00577866"/>
    <w:rsid w:val="005778C8"/>
    <w:rsid w:val="00577998"/>
    <w:rsid w:val="00577A05"/>
    <w:rsid w:val="00577FCD"/>
    <w:rsid w:val="00580177"/>
    <w:rsid w:val="00580366"/>
    <w:rsid w:val="00580AE7"/>
    <w:rsid w:val="005810D1"/>
    <w:rsid w:val="0058110F"/>
    <w:rsid w:val="005812AB"/>
    <w:rsid w:val="0058138A"/>
    <w:rsid w:val="0058156E"/>
    <w:rsid w:val="00581705"/>
    <w:rsid w:val="005817C6"/>
    <w:rsid w:val="00581CC5"/>
    <w:rsid w:val="00581D63"/>
    <w:rsid w:val="00581F88"/>
    <w:rsid w:val="0058219F"/>
    <w:rsid w:val="005821C7"/>
    <w:rsid w:val="00582A80"/>
    <w:rsid w:val="00582AFC"/>
    <w:rsid w:val="0058301D"/>
    <w:rsid w:val="005830D8"/>
    <w:rsid w:val="00583181"/>
    <w:rsid w:val="00583601"/>
    <w:rsid w:val="00583663"/>
    <w:rsid w:val="005836A7"/>
    <w:rsid w:val="005837AF"/>
    <w:rsid w:val="0058382E"/>
    <w:rsid w:val="00583D11"/>
    <w:rsid w:val="00583F19"/>
    <w:rsid w:val="005841B9"/>
    <w:rsid w:val="00584734"/>
    <w:rsid w:val="00584793"/>
    <w:rsid w:val="00584BBC"/>
    <w:rsid w:val="00584BD1"/>
    <w:rsid w:val="00584D23"/>
    <w:rsid w:val="00584FF8"/>
    <w:rsid w:val="0058506F"/>
    <w:rsid w:val="0058518B"/>
    <w:rsid w:val="0058554A"/>
    <w:rsid w:val="005857E0"/>
    <w:rsid w:val="0058580D"/>
    <w:rsid w:val="00585FED"/>
    <w:rsid w:val="005862BD"/>
    <w:rsid w:val="00586417"/>
    <w:rsid w:val="00587177"/>
    <w:rsid w:val="005871BE"/>
    <w:rsid w:val="0058753A"/>
    <w:rsid w:val="0058754A"/>
    <w:rsid w:val="00587A3C"/>
    <w:rsid w:val="005903FE"/>
    <w:rsid w:val="0059049C"/>
    <w:rsid w:val="00590A2B"/>
    <w:rsid w:val="00590CA1"/>
    <w:rsid w:val="005912B1"/>
    <w:rsid w:val="005915CB"/>
    <w:rsid w:val="005917B1"/>
    <w:rsid w:val="0059193F"/>
    <w:rsid w:val="00591F27"/>
    <w:rsid w:val="0059211D"/>
    <w:rsid w:val="0059269B"/>
    <w:rsid w:val="00592E0A"/>
    <w:rsid w:val="00592ED8"/>
    <w:rsid w:val="00592EEB"/>
    <w:rsid w:val="00592F09"/>
    <w:rsid w:val="005930D3"/>
    <w:rsid w:val="00593600"/>
    <w:rsid w:val="00593A29"/>
    <w:rsid w:val="00593CCC"/>
    <w:rsid w:val="00593CF2"/>
    <w:rsid w:val="00593F42"/>
    <w:rsid w:val="00593FC5"/>
    <w:rsid w:val="00594125"/>
    <w:rsid w:val="005942D9"/>
    <w:rsid w:val="005945A4"/>
    <w:rsid w:val="00594917"/>
    <w:rsid w:val="0059496C"/>
    <w:rsid w:val="00594A72"/>
    <w:rsid w:val="00594B7F"/>
    <w:rsid w:val="00594C3E"/>
    <w:rsid w:val="00594CC6"/>
    <w:rsid w:val="0059514E"/>
    <w:rsid w:val="005952B7"/>
    <w:rsid w:val="0059530E"/>
    <w:rsid w:val="00595313"/>
    <w:rsid w:val="00595703"/>
    <w:rsid w:val="005957D7"/>
    <w:rsid w:val="00595851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CC5"/>
    <w:rsid w:val="00596DBF"/>
    <w:rsid w:val="00596F39"/>
    <w:rsid w:val="00597010"/>
    <w:rsid w:val="00597032"/>
    <w:rsid w:val="005974B6"/>
    <w:rsid w:val="0059754B"/>
    <w:rsid w:val="00597798"/>
    <w:rsid w:val="005977AE"/>
    <w:rsid w:val="0059785D"/>
    <w:rsid w:val="00597959"/>
    <w:rsid w:val="00597DB5"/>
    <w:rsid w:val="00597FC5"/>
    <w:rsid w:val="005A0345"/>
    <w:rsid w:val="005A0ECB"/>
    <w:rsid w:val="005A0EDE"/>
    <w:rsid w:val="005A10D5"/>
    <w:rsid w:val="005A10ED"/>
    <w:rsid w:val="005A14B0"/>
    <w:rsid w:val="005A1848"/>
    <w:rsid w:val="005A1AF1"/>
    <w:rsid w:val="005A1F1D"/>
    <w:rsid w:val="005A292A"/>
    <w:rsid w:val="005A2C8F"/>
    <w:rsid w:val="005A2D55"/>
    <w:rsid w:val="005A2D6E"/>
    <w:rsid w:val="005A2E5A"/>
    <w:rsid w:val="005A3140"/>
    <w:rsid w:val="005A3363"/>
    <w:rsid w:val="005A368A"/>
    <w:rsid w:val="005A368C"/>
    <w:rsid w:val="005A3972"/>
    <w:rsid w:val="005A42E6"/>
    <w:rsid w:val="005A45CD"/>
    <w:rsid w:val="005A481E"/>
    <w:rsid w:val="005A4A68"/>
    <w:rsid w:val="005A4BE2"/>
    <w:rsid w:val="005A4D01"/>
    <w:rsid w:val="005A4D2C"/>
    <w:rsid w:val="005A50B9"/>
    <w:rsid w:val="005A50C8"/>
    <w:rsid w:val="005A50CB"/>
    <w:rsid w:val="005A50F8"/>
    <w:rsid w:val="005A54B2"/>
    <w:rsid w:val="005A54EA"/>
    <w:rsid w:val="005A5B5A"/>
    <w:rsid w:val="005A5DBC"/>
    <w:rsid w:val="005A5FCE"/>
    <w:rsid w:val="005A6203"/>
    <w:rsid w:val="005A6F16"/>
    <w:rsid w:val="005A6FA5"/>
    <w:rsid w:val="005A702A"/>
    <w:rsid w:val="005A7386"/>
    <w:rsid w:val="005A7593"/>
    <w:rsid w:val="005A7659"/>
    <w:rsid w:val="005A7B0F"/>
    <w:rsid w:val="005A7C76"/>
    <w:rsid w:val="005A7E83"/>
    <w:rsid w:val="005B03BD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CA4"/>
    <w:rsid w:val="005B1E21"/>
    <w:rsid w:val="005B25EA"/>
    <w:rsid w:val="005B27E6"/>
    <w:rsid w:val="005B2807"/>
    <w:rsid w:val="005B2A13"/>
    <w:rsid w:val="005B2BEE"/>
    <w:rsid w:val="005B2CE5"/>
    <w:rsid w:val="005B2D3D"/>
    <w:rsid w:val="005B2E3C"/>
    <w:rsid w:val="005B2EC1"/>
    <w:rsid w:val="005B2FE2"/>
    <w:rsid w:val="005B36A4"/>
    <w:rsid w:val="005B36E0"/>
    <w:rsid w:val="005B373D"/>
    <w:rsid w:val="005B3889"/>
    <w:rsid w:val="005B3BB0"/>
    <w:rsid w:val="005B3BBE"/>
    <w:rsid w:val="005B3C09"/>
    <w:rsid w:val="005B44B7"/>
    <w:rsid w:val="005B48AB"/>
    <w:rsid w:val="005B4A73"/>
    <w:rsid w:val="005B4ADC"/>
    <w:rsid w:val="005B4C9C"/>
    <w:rsid w:val="005B4FB5"/>
    <w:rsid w:val="005B5437"/>
    <w:rsid w:val="005B54C3"/>
    <w:rsid w:val="005B5EC8"/>
    <w:rsid w:val="005B6007"/>
    <w:rsid w:val="005B63A6"/>
    <w:rsid w:val="005B63DC"/>
    <w:rsid w:val="005B6464"/>
    <w:rsid w:val="005B649B"/>
    <w:rsid w:val="005B64CD"/>
    <w:rsid w:val="005B6AAB"/>
    <w:rsid w:val="005B722E"/>
    <w:rsid w:val="005B73F5"/>
    <w:rsid w:val="005B7AA0"/>
    <w:rsid w:val="005C012E"/>
    <w:rsid w:val="005C047C"/>
    <w:rsid w:val="005C0699"/>
    <w:rsid w:val="005C0A50"/>
    <w:rsid w:val="005C0A99"/>
    <w:rsid w:val="005C0B5D"/>
    <w:rsid w:val="005C18B3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870"/>
    <w:rsid w:val="005C44E2"/>
    <w:rsid w:val="005C4965"/>
    <w:rsid w:val="005C49EE"/>
    <w:rsid w:val="005C4A0C"/>
    <w:rsid w:val="005C4CCC"/>
    <w:rsid w:val="005C4D93"/>
    <w:rsid w:val="005C4DC5"/>
    <w:rsid w:val="005C529C"/>
    <w:rsid w:val="005C59AC"/>
    <w:rsid w:val="005C5DF6"/>
    <w:rsid w:val="005C5F22"/>
    <w:rsid w:val="005C5F52"/>
    <w:rsid w:val="005C649C"/>
    <w:rsid w:val="005C66A3"/>
    <w:rsid w:val="005C67EC"/>
    <w:rsid w:val="005C6EE1"/>
    <w:rsid w:val="005C73E0"/>
    <w:rsid w:val="005C7531"/>
    <w:rsid w:val="005D0196"/>
    <w:rsid w:val="005D0449"/>
    <w:rsid w:val="005D059E"/>
    <w:rsid w:val="005D0635"/>
    <w:rsid w:val="005D0A0B"/>
    <w:rsid w:val="005D0A7A"/>
    <w:rsid w:val="005D0F9A"/>
    <w:rsid w:val="005D1909"/>
    <w:rsid w:val="005D1AB0"/>
    <w:rsid w:val="005D1EA0"/>
    <w:rsid w:val="005D1ED8"/>
    <w:rsid w:val="005D218D"/>
    <w:rsid w:val="005D2806"/>
    <w:rsid w:val="005D2969"/>
    <w:rsid w:val="005D2D75"/>
    <w:rsid w:val="005D2F2A"/>
    <w:rsid w:val="005D3B48"/>
    <w:rsid w:val="005D4406"/>
    <w:rsid w:val="005D4661"/>
    <w:rsid w:val="005D5004"/>
    <w:rsid w:val="005D52B7"/>
    <w:rsid w:val="005D5779"/>
    <w:rsid w:val="005D5A05"/>
    <w:rsid w:val="005D5E83"/>
    <w:rsid w:val="005D5EC3"/>
    <w:rsid w:val="005D5F93"/>
    <w:rsid w:val="005D6138"/>
    <w:rsid w:val="005D61CA"/>
    <w:rsid w:val="005D6296"/>
    <w:rsid w:val="005D6317"/>
    <w:rsid w:val="005D63D6"/>
    <w:rsid w:val="005D6615"/>
    <w:rsid w:val="005D684E"/>
    <w:rsid w:val="005D6AA9"/>
    <w:rsid w:val="005D73FE"/>
    <w:rsid w:val="005D7912"/>
    <w:rsid w:val="005D7CD3"/>
    <w:rsid w:val="005E0080"/>
    <w:rsid w:val="005E0223"/>
    <w:rsid w:val="005E02AC"/>
    <w:rsid w:val="005E02C8"/>
    <w:rsid w:val="005E04C4"/>
    <w:rsid w:val="005E09C8"/>
    <w:rsid w:val="005E0A63"/>
    <w:rsid w:val="005E0E47"/>
    <w:rsid w:val="005E135F"/>
    <w:rsid w:val="005E1538"/>
    <w:rsid w:val="005E1770"/>
    <w:rsid w:val="005E18CA"/>
    <w:rsid w:val="005E1A44"/>
    <w:rsid w:val="005E1C36"/>
    <w:rsid w:val="005E1E2E"/>
    <w:rsid w:val="005E21C7"/>
    <w:rsid w:val="005E23B6"/>
    <w:rsid w:val="005E28D8"/>
    <w:rsid w:val="005E2B36"/>
    <w:rsid w:val="005E3309"/>
    <w:rsid w:val="005E39B2"/>
    <w:rsid w:val="005E3ECA"/>
    <w:rsid w:val="005E40DA"/>
    <w:rsid w:val="005E44E8"/>
    <w:rsid w:val="005E46AD"/>
    <w:rsid w:val="005E4943"/>
    <w:rsid w:val="005E4964"/>
    <w:rsid w:val="005E4A74"/>
    <w:rsid w:val="005E4B27"/>
    <w:rsid w:val="005E4EB4"/>
    <w:rsid w:val="005E4EC6"/>
    <w:rsid w:val="005E5282"/>
    <w:rsid w:val="005E582E"/>
    <w:rsid w:val="005E58E1"/>
    <w:rsid w:val="005E5981"/>
    <w:rsid w:val="005E5A53"/>
    <w:rsid w:val="005E5BB7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F02B0"/>
    <w:rsid w:val="005F0A60"/>
    <w:rsid w:val="005F0C22"/>
    <w:rsid w:val="005F0D48"/>
    <w:rsid w:val="005F0E05"/>
    <w:rsid w:val="005F0E51"/>
    <w:rsid w:val="005F0E92"/>
    <w:rsid w:val="005F128E"/>
    <w:rsid w:val="005F179D"/>
    <w:rsid w:val="005F1855"/>
    <w:rsid w:val="005F18A1"/>
    <w:rsid w:val="005F18A9"/>
    <w:rsid w:val="005F1C6A"/>
    <w:rsid w:val="005F1FB6"/>
    <w:rsid w:val="005F2104"/>
    <w:rsid w:val="005F2426"/>
    <w:rsid w:val="005F29D1"/>
    <w:rsid w:val="005F2EEF"/>
    <w:rsid w:val="005F30F9"/>
    <w:rsid w:val="005F3366"/>
    <w:rsid w:val="005F3BA7"/>
    <w:rsid w:val="005F4000"/>
    <w:rsid w:val="005F44FD"/>
    <w:rsid w:val="005F471D"/>
    <w:rsid w:val="005F4736"/>
    <w:rsid w:val="005F497A"/>
    <w:rsid w:val="005F4C57"/>
    <w:rsid w:val="005F4D03"/>
    <w:rsid w:val="005F52B8"/>
    <w:rsid w:val="005F5419"/>
    <w:rsid w:val="005F58FE"/>
    <w:rsid w:val="005F628D"/>
    <w:rsid w:val="005F642C"/>
    <w:rsid w:val="005F64F6"/>
    <w:rsid w:val="005F6911"/>
    <w:rsid w:val="005F6B47"/>
    <w:rsid w:val="005F6D3D"/>
    <w:rsid w:val="005F6F7E"/>
    <w:rsid w:val="005F718B"/>
    <w:rsid w:val="005F721E"/>
    <w:rsid w:val="005F79DA"/>
    <w:rsid w:val="005F7EFF"/>
    <w:rsid w:val="00600267"/>
    <w:rsid w:val="00600279"/>
    <w:rsid w:val="0060040D"/>
    <w:rsid w:val="00600E2C"/>
    <w:rsid w:val="00601086"/>
    <w:rsid w:val="006010B9"/>
    <w:rsid w:val="006013A4"/>
    <w:rsid w:val="0060171F"/>
    <w:rsid w:val="00601982"/>
    <w:rsid w:val="006019D1"/>
    <w:rsid w:val="00601B42"/>
    <w:rsid w:val="00601B6F"/>
    <w:rsid w:val="00601E2A"/>
    <w:rsid w:val="00601ED1"/>
    <w:rsid w:val="00602464"/>
    <w:rsid w:val="0060256F"/>
    <w:rsid w:val="00602D97"/>
    <w:rsid w:val="00602FC6"/>
    <w:rsid w:val="006035F2"/>
    <w:rsid w:val="006037C2"/>
    <w:rsid w:val="00603BEE"/>
    <w:rsid w:val="00603D5B"/>
    <w:rsid w:val="00603E38"/>
    <w:rsid w:val="006040B6"/>
    <w:rsid w:val="006041A7"/>
    <w:rsid w:val="006041B3"/>
    <w:rsid w:val="0060420B"/>
    <w:rsid w:val="006043AA"/>
    <w:rsid w:val="006043C2"/>
    <w:rsid w:val="00604837"/>
    <w:rsid w:val="00604C53"/>
    <w:rsid w:val="00604C5D"/>
    <w:rsid w:val="006050E5"/>
    <w:rsid w:val="0060520C"/>
    <w:rsid w:val="006052CF"/>
    <w:rsid w:val="006053A6"/>
    <w:rsid w:val="00605594"/>
    <w:rsid w:val="00605BC9"/>
    <w:rsid w:val="00605EF6"/>
    <w:rsid w:val="006060DF"/>
    <w:rsid w:val="00606182"/>
    <w:rsid w:val="0060662F"/>
    <w:rsid w:val="00606852"/>
    <w:rsid w:val="00606A39"/>
    <w:rsid w:val="00607107"/>
    <w:rsid w:val="0060712E"/>
    <w:rsid w:val="006073F1"/>
    <w:rsid w:val="00607699"/>
    <w:rsid w:val="006076BA"/>
    <w:rsid w:val="00607E1D"/>
    <w:rsid w:val="0061036D"/>
    <w:rsid w:val="00610609"/>
    <w:rsid w:val="0061077C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31D"/>
    <w:rsid w:val="00612587"/>
    <w:rsid w:val="0061264B"/>
    <w:rsid w:val="006126B3"/>
    <w:rsid w:val="00612B23"/>
    <w:rsid w:val="006133E1"/>
    <w:rsid w:val="0061341C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0A"/>
    <w:rsid w:val="00614080"/>
    <w:rsid w:val="006140FB"/>
    <w:rsid w:val="006142F1"/>
    <w:rsid w:val="00614C02"/>
    <w:rsid w:val="00614D10"/>
    <w:rsid w:val="0061500A"/>
    <w:rsid w:val="00615712"/>
    <w:rsid w:val="00615B0D"/>
    <w:rsid w:val="00615E48"/>
    <w:rsid w:val="00616303"/>
    <w:rsid w:val="006168C6"/>
    <w:rsid w:val="00616E53"/>
    <w:rsid w:val="006177E8"/>
    <w:rsid w:val="006179D4"/>
    <w:rsid w:val="006200DF"/>
    <w:rsid w:val="00620138"/>
    <w:rsid w:val="0062028A"/>
    <w:rsid w:val="00620332"/>
    <w:rsid w:val="00620463"/>
    <w:rsid w:val="00621038"/>
    <w:rsid w:val="00621446"/>
    <w:rsid w:val="00621AC3"/>
    <w:rsid w:val="00621BC9"/>
    <w:rsid w:val="00622339"/>
    <w:rsid w:val="0062236F"/>
    <w:rsid w:val="006226CE"/>
    <w:rsid w:val="00622A1F"/>
    <w:rsid w:val="00622B8B"/>
    <w:rsid w:val="00622C21"/>
    <w:rsid w:val="0062301A"/>
    <w:rsid w:val="0062314E"/>
    <w:rsid w:val="006235F0"/>
    <w:rsid w:val="00623FFA"/>
    <w:rsid w:val="006245CB"/>
    <w:rsid w:val="006246B3"/>
    <w:rsid w:val="00624932"/>
    <w:rsid w:val="00624CB1"/>
    <w:rsid w:val="00624F8E"/>
    <w:rsid w:val="00625032"/>
    <w:rsid w:val="006252B0"/>
    <w:rsid w:val="00625B5F"/>
    <w:rsid w:val="00625C6F"/>
    <w:rsid w:val="00625EB1"/>
    <w:rsid w:val="00625F95"/>
    <w:rsid w:val="00626088"/>
    <w:rsid w:val="00626164"/>
    <w:rsid w:val="0062626A"/>
    <w:rsid w:val="00626950"/>
    <w:rsid w:val="00626B35"/>
    <w:rsid w:val="00627019"/>
    <w:rsid w:val="00627184"/>
    <w:rsid w:val="006276B0"/>
    <w:rsid w:val="00627D64"/>
    <w:rsid w:val="00627D89"/>
    <w:rsid w:val="00627E16"/>
    <w:rsid w:val="00627FF7"/>
    <w:rsid w:val="00630010"/>
    <w:rsid w:val="006301EE"/>
    <w:rsid w:val="006306B4"/>
    <w:rsid w:val="006308A5"/>
    <w:rsid w:val="00630B33"/>
    <w:rsid w:val="00630DBC"/>
    <w:rsid w:val="00630ECC"/>
    <w:rsid w:val="006312FC"/>
    <w:rsid w:val="00631448"/>
    <w:rsid w:val="0063179C"/>
    <w:rsid w:val="00631861"/>
    <w:rsid w:val="00631ABE"/>
    <w:rsid w:val="006320AB"/>
    <w:rsid w:val="0063244F"/>
    <w:rsid w:val="00632645"/>
    <w:rsid w:val="00632818"/>
    <w:rsid w:val="00632D78"/>
    <w:rsid w:val="0063334F"/>
    <w:rsid w:val="006334E1"/>
    <w:rsid w:val="00633744"/>
    <w:rsid w:val="00633A5F"/>
    <w:rsid w:val="00633E3D"/>
    <w:rsid w:val="006343B8"/>
    <w:rsid w:val="00634A89"/>
    <w:rsid w:val="00634DB7"/>
    <w:rsid w:val="00634E48"/>
    <w:rsid w:val="00634FFE"/>
    <w:rsid w:val="0063509C"/>
    <w:rsid w:val="006350B8"/>
    <w:rsid w:val="00635531"/>
    <w:rsid w:val="00635923"/>
    <w:rsid w:val="00635958"/>
    <w:rsid w:val="00635CFC"/>
    <w:rsid w:val="00636511"/>
    <w:rsid w:val="006366BC"/>
    <w:rsid w:val="0063698E"/>
    <w:rsid w:val="00636BC1"/>
    <w:rsid w:val="00636E9A"/>
    <w:rsid w:val="00636F16"/>
    <w:rsid w:val="00637007"/>
    <w:rsid w:val="006374E8"/>
    <w:rsid w:val="00637780"/>
    <w:rsid w:val="0063789F"/>
    <w:rsid w:val="00637D19"/>
    <w:rsid w:val="00637EE6"/>
    <w:rsid w:val="00637FB0"/>
    <w:rsid w:val="006402CC"/>
    <w:rsid w:val="00640569"/>
    <w:rsid w:val="006407AC"/>
    <w:rsid w:val="00640C2C"/>
    <w:rsid w:val="00640E90"/>
    <w:rsid w:val="00640EBD"/>
    <w:rsid w:val="00641125"/>
    <w:rsid w:val="00641135"/>
    <w:rsid w:val="00641224"/>
    <w:rsid w:val="00641637"/>
    <w:rsid w:val="00641B94"/>
    <w:rsid w:val="00641ED2"/>
    <w:rsid w:val="00641EDE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F60"/>
    <w:rsid w:val="00644247"/>
    <w:rsid w:val="006443A2"/>
    <w:rsid w:val="006445FB"/>
    <w:rsid w:val="0064475F"/>
    <w:rsid w:val="006447BB"/>
    <w:rsid w:val="006447E1"/>
    <w:rsid w:val="00644A2D"/>
    <w:rsid w:val="00644BA2"/>
    <w:rsid w:val="00644C6E"/>
    <w:rsid w:val="00644C8B"/>
    <w:rsid w:val="00644ECD"/>
    <w:rsid w:val="00644F4E"/>
    <w:rsid w:val="006450A4"/>
    <w:rsid w:val="00645156"/>
    <w:rsid w:val="0064540A"/>
    <w:rsid w:val="006458E7"/>
    <w:rsid w:val="00645AA9"/>
    <w:rsid w:val="00645B28"/>
    <w:rsid w:val="006460AA"/>
    <w:rsid w:val="006464F7"/>
    <w:rsid w:val="00646CD0"/>
    <w:rsid w:val="00646EBA"/>
    <w:rsid w:val="00647ABA"/>
    <w:rsid w:val="00647B83"/>
    <w:rsid w:val="00647D84"/>
    <w:rsid w:val="00647FA7"/>
    <w:rsid w:val="0065077C"/>
    <w:rsid w:val="00650783"/>
    <w:rsid w:val="00650A9B"/>
    <w:rsid w:val="00650DA7"/>
    <w:rsid w:val="00650E47"/>
    <w:rsid w:val="00650E68"/>
    <w:rsid w:val="00650F2A"/>
    <w:rsid w:val="00650F80"/>
    <w:rsid w:val="0065122E"/>
    <w:rsid w:val="0065171D"/>
    <w:rsid w:val="0065175E"/>
    <w:rsid w:val="00651771"/>
    <w:rsid w:val="00651858"/>
    <w:rsid w:val="00651B25"/>
    <w:rsid w:val="00651D4A"/>
    <w:rsid w:val="006524DA"/>
    <w:rsid w:val="006528C9"/>
    <w:rsid w:val="00652A8F"/>
    <w:rsid w:val="00652C4F"/>
    <w:rsid w:val="00652D89"/>
    <w:rsid w:val="00652D9A"/>
    <w:rsid w:val="00652F93"/>
    <w:rsid w:val="0065394C"/>
    <w:rsid w:val="00653F5F"/>
    <w:rsid w:val="00653FD1"/>
    <w:rsid w:val="006543D0"/>
    <w:rsid w:val="006544A2"/>
    <w:rsid w:val="006544FD"/>
    <w:rsid w:val="006547F5"/>
    <w:rsid w:val="00655132"/>
    <w:rsid w:val="006552DD"/>
    <w:rsid w:val="00655A48"/>
    <w:rsid w:val="006560D9"/>
    <w:rsid w:val="00656154"/>
    <w:rsid w:val="0065645E"/>
    <w:rsid w:val="0065654F"/>
    <w:rsid w:val="006566D4"/>
    <w:rsid w:val="00656A36"/>
    <w:rsid w:val="00656AE1"/>
    <w:rsid w:val="00656D93"/>
    <w:rsid w:val="00656EC3"/>
    <w:rsid w:val="006571B4"/>
    <w:rsid w:val="00657336"/>
    <w:rsid w:val="006574AD"/>
    <w:rsid w:val="006579F7"/>
    <w:rsid w:val="00657B02"/>
    <w:rsid w:val="00657FC4"/>
    <w:rsid w:val="006601E3"/>
    <w:rsid w:val="00660472"/>
    <w:rsid w:val="00660684"/>
    <w:rsid w:val="0066069C"/>
    <w:rsid w:val="00660F81"/>
    <w:rsid w:val="00661034"/>
    <w:rsid w:val="006613CB"/>
    <w:rsid w:val="00661C31"/>
    <w:rsid w:val="00661E85"/>
    <w:rsid w:val="00661EF6"/>
    <w:rsid w:val="00662043"/>
    <w:rsid w:val="006620E8"/>
    <w:rsid w:val="006622AE"/>
    <w:rsid w:val="006623CC"/>
    <w:rsid w:val="00662423"/>
    <w:rsid w:val="0066267F"/>
    <w:rsid w:val="006626D2"/>
    <w:rsid w:val="00662774"/>
    <w:rsid w:val="00662839"/>
    <w:rsid w:val="00662C7C"/>
    <w:rsid w:val="006630BA"/>
    <w:rsid w:val="00663619"/>
    <w:rsid w:val="00663620"/>
    <w:rsid w:val="00663D69"/>
    <w:rsid w:val="00663F2C"/>
    <w:rsid w:val="006640F9"/>
    <w:rsid w:val="00664C2D"/>
    <w:rsid w:val="00664DCF"/>
    <w:rsid w:val="00664E8B"/>
    <w:rsid w:val="00664EB5"/>
    <w:rsid w:val="0066515A"/>
    <w:rsid w:val="006652D0"/>
    <w:rsid w:val="006655C0"/>
    <w:rsid w:val="00665817"/>
    <w:rsid w:val="006662FE"/>
    <w:rsid w:val="006664C5"/>
    <w:rsid w:val="00666578"/>
    <w:rsid w:val="006667F8"/>
    <w:rsid w:val="006669B4"/>
    <w:rsid w:val="00666A7A"/>
    <w:rsid w:val="00666A8E"/>
    <w:rsid w:val="00666CA7"/>
    <w:rsid w:val="00666E76"/>
    <w:rsid w:val="006675A3"/>
    <w:rsid w:val="006676BA"/>
    <w:rsid w:val="0066795D"/>
    <w:rsid w:val="00667B0D"/>
    <w:rsid w:val="00667BA7"/>
    <w:rsid w:val="006701A6"/>
    <w:rsid w:val="006704F8"/>
    <w:rsid w:val="00670665"/>
    <w:rsid w:val="0067084D"/>
    <w:rsid w:val="006709C7"/>
    <w:rsid w:val="006709CA"/>
    <w:rsid w:val="00670A9E"/>
    <w:rsid w:val="00670F4C"/>
    <w:rsid w:val="00670F8B"/>
    <w:rsid w:val="00671051"/>
    <w:rsid w:val="006711CA"/>
    <w:rsid w:val="006711EA"/>
    <w:rsid w:val="00671686"/>
    <w:rsid w:val="00671748"/>
    <w:rsid w:val="00671A79"/>
    <w:rsid w:val="00671B42"/>
    <w:rsid w:val="00671CD2"/>
    <w:rsid w:val="00671F87"/>
    <w:rsid w:val="00672420"/>
    <w:rsid w:val="0067251A"/>
    <w:rsid w:val="006726A6"/>
    <w:rsid w:val="006726E2"/>
    <w:rsid w:val="00672D3E"/>
    <w:rsid w:val="00673141"/>
    <w:rsid w:val="00673327"/>
    <w:rsid w:val="00673ADE"/>
    <w:rsid w:val="00673C50"/>
    <w:rsid w:val="00673F36"/>
    <w:rsid w:val="0067436E"/>
    <w:rsid w:val="00674A8D"/>
    <w:rsid w:val="00674D5B"/>
    <w:rsid w:val="00674E1B"/>
    <w:rsid w:val="00674F66"/>
    <w:rsid w:val="0067532C"/>
    <w:rsid w:val="006758B0"/>
    <w:rsid w:val="00675915"/>
    <w:rsid w:val="0067603B"/>
    <w:rsid w:val="006761F9"/>
    <w:rsid w:val="00676485"/>
    <w:rsid w:val="0067668F"/>
    <w:rsid w:val="006769A7"/>
    <w:rsid w:val="00676AED"/>
    <w:rsid w:val="00676BFE"/>
    <w:rsid w:val="00676E8F"/>
    <w:rsid w:val="00676EF6"/>
    <w:rsid w:val="00676FCF"/>
    <w:rsid w:val="00677046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AC5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392C"/>
    <w:rsid w:val="00684A96"/>
    <w:rsid w:val="00684AA5"/>
    <w:rsid w:val="00684D17"/>
    <w:rsid w:val="00685156"/>
    <w:rsid w:val="006851F8"/>
    <w:rsid w:val="0068526C"/>
    <w:rsid w:val="00685335"/>
    <w:rsid w:val="0068597E"/>
    <w:rsid w:val="00685AF0"/>
    <w:rsid w:val="00685B35"/>
    <w:rsid w:val="00686145"/>
    <w:rsid w:val="006864E6"/>
    <w:rsid w:val="006869BD"/>
    <w:rsid w:val="00686D1F"/>
    <w:rsid w:val="00686E91"/>
    <w:rsid w:val="00686EC5"/>
    <w:rsid w:val="0068705F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73C"/>
    <w:rsid w:val="00690C25"/>
    <w:rsid w:val="00690F33"/>
    <w:rsid w:val="006915F7"/>
    <w:rsid w:val="006919DB"/>
    <w:rsid w:val="00691C40"/>
    <w:rsid w:val="00692749"/>
    <w:rsid w:val="006929AA"/>
    <w:rsid w:val="00692A62"/>
    <w:rsid w:val="00692A8C"/>
    <w:rsid w:val="00693775"/>
    <w:rsid w:val="006938CC"/>
    <w:rsid w:val="006939A6"/>
    <w:rsid w:val="00693F9B"/>
    <w:rsid w:val="00694D40"/>
    <w:rsid w:val="0069627A"/>
    <w:rsid w:val="0069629C"/>
    <w:rsid w:val="006962AA"/>
    <w:rsid w:val="00696662"/>
    <w:rsid w:val="00696CBD"/>
    <w:rsid w:val="00697573"/>
    <w:rsid w:val="006976D5"/>
    <w:rsid w:val="006976DB"/>
    <w:rsid w:val="00697728"/>
    <w:rsid w:val="00697737"/>
    <w:rsid w:val="006977F4"/>
    <w:rsid w:val="00697DDC"/>
    <w:rsid w:val="006A00CC"/>
    <w:rsid w:val="006A0368"/>
    <w:rsid w:val="006A0AC4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D71"/>
    <w:rsid w:val="006A3F55"/>
    <w:rsid w:val="006A43AD"/>
    <w:rsid w:val="006A444D"/>
    <w:rsid w:val="006A4462"/>
    <w:rsid w:val="006A45E2"/>
    <w:rsid w:val="006A4763"/>
    <w:rsid w:val="006A48B7"/>
    <w:rsid w:val="006A4A5C"/>
    <w:rsid w:val="006A4C69"/>
    <w:rsid w:val="006A4E3E"/>
    <w:rsid w:val="006A503F"/>
    <w:rsid w:val="006A514F"/>
    <w:rsid w:val="006A5204"/>
    <w:rsid w:val="006A53DB"/>
    <w:rsid w:val="006A55C9"/>
    <w:rsid w:val="006A5667"/>
    <w:rsid w:val="006A5690"/>
    <w:rsid w:val="006A581E"/>
    <w:rsid w:val="006A58D5"/>
    <w:rsid w:val="006A5BC4"/>
    <w:rsid w:val="006A5D1F"/>
    <w:rsid w:val="006A62CE"/>
    <w:rsid w:val="006A68B3"/>
    <w:rsid w:val="006A68C5"/>
    <w:rsid w:val="006A6C4D"/>
    <w:rsid w:val="006A6E2B"/>
    <w:rsid w:val="006A71B1"/>
    <w:rsid w:val="006B011F"/>
    <w:rsid w:val="006B0150"/>
    <w:rsid w:val="006B0197"/>
    <w:rsid w:val="006B08B6"/>
    <w:rsid w:val="006B0E00"/>
    <w:rsid w:val="006B11BF"/>
    <w:rsid w:val="006B1323"/>
    <w:rsid w:val="006B1605"/>
    <w:rsid w:val="006B16ED"/>
    <w:rsid w:val="006B188D"/>
    <w:rsid w:val="006B1ACA"/>
    <w:rsid w:val="006B1D80"/>
    <w:rsid w:val="006B1F75"/>
    <w:rsid w:val="006B2258"/>
    <w:rsid w:val="006B2C1A"/>
    <w:rsid w:val="006B3101"/>
    <w:rsid w:val="006B3756"/>
    <w:rsid w:val="006B3978"/>
    <w:rsid w:val="006B3D30"/>
    <w:rsid w:val="006B3D46"/>
    <w:rsid w:val="006B3ED5"/>
    <w:rsid w:val="006B3FA5"/>
    <w:rsid w:val="006B40F4"/>
    <w:rsid w:val="006B43FF"/>
    <w:rsid w:val="006B475A"/>
    <w:rsid w:val="006B4A1F"/>
    <w:rsid w:val="006B4A74"/>
    <w:rsid w:val="006B4C99"/>
    <w:rsid w:val="006B4F00"/>
    <w:rsid w:val="006B5260"/>
    <w:rsid w:val="006B53DC"/>
    <w:rsid w:val="006B55A9"/>
    <w:rsid w:val="006B5720"/>
    <w:rsid w:val="006B5D15"/>
    <w:rsid w:val="006B5EBC"/>
    <w:rsid w:val="006B631F"/>
    <w:rsid w:val="006B635C"/>
    <w:rsid w:val="006B6605"/>
    <w:rsid w:val="006B6932"/>
    <w:rsid w:val="006B6D3D"/>
    <w:rsid w:val="006B6E0E"/>
    <w:rsid w:val="006B72A2"/>
    <w:rsid w:val="006B767B"/>
    <w:rsid w:val="006B7B1C"/>
    <w:rsid w:val="006B7F9D"/>
    <w:rsid w:val="006C0161"/>
    <w:rsid w:val="006C01C4"/>
    <w:rsid w:val="006C0294"/>
    <w:rsid w:val="006C04BD"/>
    <w:rsid w:val="006C0512"/>
    <w:rsid w:val="006C08E0"/>
    <w:rsid w:val="006C0A49"/>
    <w:rsid w:val="006C0C9B"/>
    <w:rsid w:val="006C0E6F"/>
    <w:rsid w:val="006C1A1E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43F0"/>
    <w:rsid w:val="006C4CF0"/>
    <w:rsid w:val="006C4EFB"/>
    <w:rsid w:val="006C4F52"/>
    <w:rsid w:val="006C5138"/>
    <w:rsid w:val="006C5E7A"/>
    <w:rsid w:val="006C6129"/>
    <w:rsid w:val="006C6386"/>
    <w:rsid w:val="006C6C44"/>
    <w:rsid w:val="006C6D8A"/>
    <w:rsid w:val="006C6E25"/>
    <w:rsid w:val="006C6E81"/>
    <w:rsid w:val="006C7089"/>
    <w:rsid w:val="006C70F3"/>
    <w:rsid w:val="006C7543"/>
    <w:rsid w:val="006C7833"/>
    <w:rsid w:val="006D06CB"/>
    <w:rsid w:val="006D07BD"/>
    <w:rsid w:val="006D0A1B"/>
    <w:rsid w:val="006D0AD3"/>
    <w:rsid w:val="006D0BB3"/>
    <w:rsid w:val="006D0DFA"/>
    <w:rsid w:val="006D0F29"/>
    <w:rsid w:val="006D114D"/>
    <w:rsid w:val="006D13B7"/>
    <w:rsid w:val="006D1843"/>
    <w:rsid w:val="006D1A7D"/>
    <w:rsid w:val="006D1D3A"/>
    <w:rsid w:val="006D1D6A"/>
    <w:rsid w:val="006D2164"/>
    <w:rsid w:val="006D2419"/>
    <w:rsid w:val="006D243D"/>
    <w:rsid w:val="006D258B"/>
    <w:rsid w:val="006D2718"/>
    <w:rsid w:val="006D2875"/>
    <w:rsid w:val="006D2973"/>
    <w:rsid w:val="006D3004"/>
    <w:rsid w:val="006D3007"/>
    <w:rsid w:val="006D323A"/>
    <w:rsid w:val="006D3399"/>
    <w:rsid w:val="006D33E6"/>
    <w:rsid w:val="006D3A13"/>
    <w:rsid w:val="006D3F26"/>
    <w:rsid w:val="006D4305"/>
    <w:rsid w:val="006D448B"/>
    <w:rsid w:val="006D44F2"/>
    <w:rsid w:val="006D4B53"/>
    <w:rsid w:val="006D4D96"/>
    <w:rsid w:val="006D4E4F"/>
    <w:rsid w:val="006D520A"/>
    <w:rsid w:val="006D534E"/>
    <w:rsid w:val="006D5623"/>
    <w:rsid w:val="006D6254"/>
    <w:rsid w:val="006D63A6"/>
    <w:rsid w:val="006D64C6"/>
    <w:rsid w:val="006D666E"/>
    <w:rsid w:val="006D6895"/>
    <w:rsid w:val="006D6A83"/>
    <w:rsid w:val="006D6ADC"/>
    <w:rsid w:val="006D6B86"/>
    <w:rsid w:val="006D6BD1"/>
    <w:rsid w:val="006D6C4A"/>
    <w:rsid w:val="006D70EE"/>
    <w:rsid w:val="006D73B4"/>
    <w:rsid w:val="006D7416"/>
    <w:rsid w:val="006D7733"/>
    <w:rsid w:val="006D775B"/>
    <w:rsid w:val="006D7CA0"/>
    <w:rsid w:val="006E0868"/>
    <w:rsid w:val="006E0933"/>
    <w:rsid w:val="006E098D"/>
    <w:rsid w:val="006E0D0D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EF3"/>
    <w:rsid w:val="006E302E"/>
    <w:rsid w:val="006E3178"/>
    <w:rsid w:val="006E3779"/>
    <w:rsid w:val="006E3899"/>
    <w:rsid w:val="006E3D50"/>
    <w:rsid w:val="006E3ECE"/>
    <w:rsid w:val="006E3F4A"/>
    <w:rsid w:val="006E4067"/>
    <w:rsid w:val="006E4157"/>
    <w:rsid w:val="006E466A"/>
    <w:rsid w:val="006E47D2"/>
    <w:rsid w:val="006E4AF6"/>
    <w:rsid w:val="006E50FE"/>
    <w:rsid w:val="006E567B"/>
    <w:rsid w:val="006E5F3A"/>
    <w:rsid w:val="006E6469"/>
    <w:rsid w:val="006E6522"/>
    <w:rsid w:val="006E6732"/>
    <w:rsid w:val="006E69EF"/>
    <w:rsid w:val="006E6AA7"/>
    <w:rsid w:val="006E6BAC"/>
    <w:rsid w:val="006E6BE4"/>
    <w:rsid w:val="006E6D56"/>
    <w:rsid w:val="006E740C"/>
    <w:rsid w:val="006E773E"/>
    <w:rsid w:val="006E77F6"/>
    <w:rsid w:val="006E7ADB"/>
    <w:rsid w:val="006E7ADF"/>
    <w:rsid w:val="006E7D42"/>
    <w:rsid w:val="006F0022"/>
    <w:rsid w:val="006F0149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72"/>
    <w:rsid w:val="006F1A29"/>
    <w:rsid w:val="006F1CE3"/>
    <w:rsid w:val="006F1EBC"/>
    <w:rsid w:val="006F221E"/>
    <w:rsid w:val="006F23C3"/>
    <w:rsid w:val="006F2958"/>
    <w:rsid w:val="006F2CCB"/>
    <w:rsid w:val="006F2CF8"/>
    <w:rsid w:val="006F2D7D"/>
    <w:rsid w:val="006F2E89"/>
    <w:rsid w:val="006F3119"/>
    <w:rsid w:val="006F321B"/>
    <w:rsid w:val="006F34BB"/>
    <w:rsid w:val="006F35CE"/>
    <w:rsid w:val="006F36E4"/>
    <w:rsid w:val="006F376B"/>
    <w:rsid w:val="006F4857"/>
    <w:rsid w:val="006F4885"/>
    <w:rsid w:val="006F4FEE"/>
    <w:rsid w:val="006F5040"/>
    <w:rsid w:val="006F5103"/>
    <w:rsid w:val="006F54D3"/>
    <w:rsid w:val="006F5688"/>
    <w:rsid w:val="006F5885"/>
    <w:rsid w:val="006F5A36"/>
    <w:rsid w:val="006F5E4A"/>
    <w:rsid w:val="006F6051"/>
    <w:rsid w:val="006F6100"/>
    <w:rsid w:val="006F613F"/>
    <w:rsid w:val="006F63D1"/>
    <w:rsid w:val="006F654E"/>
    <w:rsid w:val="006F66F5"/>
    <w:rsid w:val="006F682D"/>
    <w:rsid w:val="006F696B"/>
    <w:rsid w:val="006F69E9"/>
    <w:rsid w:val="006F6C8F"/>
    <w:rsid w:val="006F6F85"/>
    <w:rsid w:val="006F72F6"/>
    <w:rsid w:val="006F730C"/>
    <w:rsid w:val="006F74A0"/>
    <w:rsid w:val="006F7791"/>
    <w:rsid w:val="006F7996"/>
    <w:rsid w:val="006F7A0C"/>
    <w:rsid w:val="006F7A8C"/>
    <w:rsid w:val="006F7BC8"/>
    <w:rsid w:val="00700314"/>
    <w:rsid w:val="00700699"/>
    <w:rsid w:val="00700994"/>
    <w:rsid w:val="007009F4"/>
    <w:rsid w:val="00700D8C"/>
    <w:rsid w:val="00700F73"/>
    <w:rsid w:val="007013BF"/>
    <w:rsid w:val="0070195D"/>
    <w:rsid w:val="00702307"/>
    <w:rsid w:val="007023A8"/>
    <w:rsid w:val="00702865"/>
    <w:rsid w:val="00702EE1"/>
    <w:rsid w:val="00702F5E"/>
    <w:rsid w:val="00703342"/>
    <w:rsid w:val="0070343D"/>
    <w:rsid w:val="00703644"/>
    <w:rsid w:val="00703998"/>
    <w:rsid w:val="00703CD5"/>
    <w:rsid w:val="007041A9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4BD"/>
    <w:rsid w:val="00705CA8"/>
    <w:rsid w:val="00705D33"/>
    <w:rsid w:val="00705FA3"/>
    <w:rsid w:val="00705FC4"/>
    <w:rsid w:val="007060BF"/>
    <w:rsid w:val="00706374"/>
    <w:rsid w:val="00706462"/>
    <w:rsid w:val="0070668C"/>
    <w:rsid w:val="00706CF8"/>
    <w:rsid w:val="00706E2D"/>
    <w:rsid w:val="0070701A"/>
    <w:rsid w:val="00707205"/>
    <w:rsid w:val="007072F5"/>
    <w:rsid w:val="0070754B"/>
    <w:rsid w:val="007079C1"/>
    <w:rsid w:val="00707AAE"/>
    <w:rsid w:val="00707C19"/>
    <w:rsid w:val="00707E00"/>
    <w:rsid w:val="007100EF"/>
    <w:rsid w:val="007104D5"/>
    <w:rsid w:val="00710575"/>
    <w:rsid w:val="00710D18"/>
    <w:rsid w:val="00710DA3"/>
    <w:rsid w:val="00710DD0"/>
    <w:rsid w:val="00711023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D5D"/>
    <w:rsid w:val="00711FEF"/>
    <w:rsid w:val="0071206A"/>
    <w:rsid w:val="00712769"/>
    <w:rsid w:val="00712898"/>
    <w:rsid w:val="00712A0D"/>
    <w:rsid w:val="00712B70"/>
    <w:rsid w:val="00712E09"/>
    <w:rsid w:val="00712F76"/>
    <w:rsid w:val="0071316E"/>
    <w:rsid w:val="0071335A"/>
    <w:rsid w:val="007133AB"/>
    <w:rsid w:val="0071380B"/>
    <w:rsid w:val="00713931"/>
    <w:rsid w:val="00713D48"/>
    <w:rsid w:val="00713F2D"/>
    <w:rsid w:val="00713F67"/>
    <w:rsid w:val="00713F96"/>
    <w:rsid w:val="00713FB8"/>
    <w:rsid w:val="00714199"/>
    <w:rsid w:val="00714246"/>
    <w:rsid w:val="00714262"/>
    <w:rsid w:val="007146C1"/>
    <w:rsid w:val="0071495F"/>
    <w:rsid w:val="007149F7"/>
    <w:rsid w:val="00714A0E"/>
    <w:rsid w:val="00714AAF"/>
    <w:rsid w:val="0071528A"/>
    <w:rsid w:val="007153D8"/>
    <w:rsid w:val="00715677"/>
    <w:rsid w:val="00715843"/>
    <w:rsid w:val="007158E2"/>
    <w:rsid w:val="00715A82"/>
    <w:rsid w:val="00715D7F"/>
    <w:rsid w:val="00715F5F"/>
    <w:rsid w:val="007164CE"/>
    <w:rsid w:val="00717145"/>
    <w:rsid w:val="00717148"/>
    <w:rsid w:val="00717392"/>
    <w:rsid w:val="00717451"/>
    <w:rsid w:val="0071780B"/>
    <w:rsid w:val="00717E5D"/>
    <w:rsid w:val="007201EF"/>
    <w:rsid w:val="00720544"/>
    <w:rsid w:val="00720A77"/>
    <w:rsid w:val="00720C87"/>
    <w:rsid w:val="00720CA3"/>
    <w:rsid w:val="00720F55"/>
    <w:rsid w:val="0072104D"/>
    <w:rsid w:val="0072110D"/>
    <w:rsid w:val="007211CA"/>
    <w:rsid w:val="00721242"/>
    <w:rsid w:val="00721591"/>
    <w:rsid w:val="00721DAA"/>
    <w:rsid w:val="00721F19"/>
    <w:rsid w:val="00722011"/>
    <w:rsid w:val="00722091"/>
    <w:rsid w:val="007223AA"/>
    <w:rsid w:val="007224C8"/>
    <w:rsid w:val="007225C5"/>
    <w:rsid w:val="00722667"/>
    <w:rsid w:val="007227A0"/>
    <w:rsid w:val="00722814"/>
    <w:rsid w:val="00722A60"/>
    <w:rsid w:val="00722E04"/>
    <w:rsid w:val="00722F20"/>
    <w:rsid w:val="00723709"/>
    <w:rsid w:val="00723829"/>
    <w:rsid w:val="007239ED"/>
    <w:rsid w:val="00723D00"/>
    <w:rsid w:val="0072439A"/>
    <w:rsid w:val="0072448C"/>
    <w:rsid w:val="00724529"/>
    <w:rsid w:val="007245BD"/>
    <w:rsid w:val="00724672"/>
    <w:rsid w:val="007246C0"/>
    <w:rsid w:val="007248DD"/>
    <w:rsid w:val="00724C33"/>
    <w:rsid w:val="00724DC8"/>
    <w:rsid w:val="00724EC6"/>
    <w:rsid w:val="00725770"/>
    <w:rsid w:val="00725D7A"/>
    <w:rsid w:val="0072617E"/>
    <w:rsid w:val="00726222"/>
    <w:rsid w:val="00726580"/>
    <w:rsid w:val="0072665C"/>
    <w:rsid w:val="00726EE5"/>
    <w:rsid w:val="007273B1"/>
    <w:rsid w:val="007273B9"/>
    <w:rsid w:val="007279CD"/>
    <w:rsid w:val="00727D97"/>
    <w:rsid w:val="00727FAE"/>
    <w:rsid w:val="00727FC7"/>
    <w:rsid w:val="00730630"/>
    <w:rsid w:val="00730649"/>
    <w:rsid w:val="007306A2"/>
    <w:rsid w:val="00730FE2"/>
    <w:rsid w:val="00730FEB"/>
    <w:rsid w:val="0073111E"/>
    <w:rsid w:val="00731241"/>
    <w:rsid w:val="0073127E"/>
    <w:rsid w:val="0073188A"/>
    <w:rsid w:val="00731984"/>
    <w:rsid w:val="00731BEB"/>
    <w:rsid w:val="00731D61"/>
    <w:rsid w:val="007321BC"/>
    <w:rsid w:val="007323B9"/>
    <w:rsid w:val="007324B9"/>
    <w:rsid w:val="007325F8"/>
    <w:rsid w:val="00732C75"/>
    <w:rsid w:val="00733170"/>
    <w:rsid w:val="007331FD"/>
    <w:rsid w:val="00733535"/>
    <w:rsid w:val="0073369C"/>
    <w:rsid w:val="007337E9"/>
    <w:rsid w:val="00733BBF"/>
    <w:rsid w:val="00733C0B"/>
    <w:rsid w:val="007341E3"/>
    <w:rsid w:val="0073438F"/>
    <w:rsid w:val="0073444B"/>
    <w:rsid w:val="0073482A"/>
    <w:rsid w:val="007348D1"/>
    <w:rsid w:val="00734921"/>
    <w:rsid w:val="00734D37"/>
    <w:rsid w:val="00734DA8"/>
    <w:rsid w:val="00734EA9"/>
    <w:rsid w:val="00735007"/>
    <w:rsid w:val="00735083"/>
    <w:rsid w:val="00735B7C"/>
    <w:rsid w:val="00735EE9"/>
    <w:rsid w:val="00735F0C"/>
    <w:rsid w:val="00735FAF"/>
    <w:rsid w:val="007361AF"/>
    <w:rsid w:val="00736256"/>
    <w:rsid w:val="00736908"/>
    <w:rsid w:val="00736B7A"/>
    <w:rsid w:val="00736EF4"/>
    <w:rsid w:val="00737257"/>
    <w:rsid w:val="007373D1"/>
    <w:rsid w:val="00737708"/>
    <w:rsid w:val="00737866"/>
    <w:rsid w:val="00737978"/>
    <w:rsid w:val="00737EAF"/>
    <w:rsid w:val="00740136"/>
    <w:rsid w:val="00740169"/>
    <w:rsid w:val="00740538"/>
    <w:rsid w:val="00740541"/>
    <w:rsid w:val="007405B7"/>
    <w:rsid w:val="0074078E"/>
    <w:rsid w:val="007407F0"/>
    <w:rsid w:val="00740A27"/>
    <w:rsid w:val="0074103D"/>
    <w:rsid w:val="007412B0"/>
    <w:rsid w:val="00741526"/>
    <w:rsid w:val="00741763"/>
    <w:rsid w:val="0074176E"/>
    <w:rsid w:val="00741FFA"/>
    <w:rsid w:val="00742137"/>
    <w:rsid w:val="00742288"/>
    <w:rsid w:val="00742398"/>
    <w:rsid w:val="00742755"/>
    <w:rsid w:val="00742AAF"/>
    <w:rsid w:val="00742B75"/>
    <w:rsid w:val="00742E19"/>
    <w:rsid w:val="00742EC0"/>
    <w:rsid w:val="00742F0D"/>
    <w:rsid w:val="0074349D"/>
    <w:rsid w:val="00743573"/>
    <w:rsid w:val="007435C5"/>
    <w:rsid w:val="0074384A"/>
    <w:rsid w:val="0074389E"/>
    <w:rsid w:val="0074399A"/>
    <w:rsid w:val="007439F0"/>
    <w:rsid w:val="00744471"/>
    <w:rsid w:val="007449C7"/>
    <w:rsid w:val="00744A6C"/>
    <w:rsid w:val="0074543D"/>
    <w:rsid w:val="007456A9"/>
    <w:rsid w:val="007456ED"/>
    <w:rsid w:val="007457CF"/>
    <w:rsid w:val="0074584E"/>
    <w:rsid w:val="00745C01"/>
    <w:rsid w:val="007460B0"/>
    <w:rsid w:val="007460BE"/>
    <w:rsid w:val="007460D9"/>
    <w:rsid w:val="00746320"/>
    <w:rsid w:val="00746619"/>
    <w:rsid w:val="00746EAA"/>
    <w:rsid w:val="00746F44"/>
    <w:rsid w:val="00747180"/>
    <w:rsid w:val="007471BE"/>
    <w:rsid w:val="00747246"/>
    <w:rsid w:val="0074742A"/>
    <w:rsid w:val="0074789B"/>
    <w:rsid w:val="007478DB"/>
    <w:rsid w:val="00747950"/>
    <w:rsid w:val="00747AFE"/>
    <w:rsid w:val="00747C96"/>
    <w:rsid w:val="007501DD"/>
    <w:rsid w:val="00750818"/>
    <w:rsid w:val="007509B7"/>
    <w:rsid w:val="00750F2C"/>
    <w:rsid w:val="00751066"/>
    <w:rsid w:val="00751169"/>
    <w:rsid w:val="00751330"/>
    <w:rsid w:val="007513D9"/>
    <w:rsid w:val="007513EF"/>
    <w:rsid w:val="007516D9"/>
    <w:rsid w:val="00751805"/>
    <w:rsid w:val="00752591"/>
    <w:rsid w:val="0075261E"/>
    <w:rsid w:val="0075297A"/>
    <w:rsid w:val="00752A0F"/>
    <w:rsid w:val="00752A5A"/>
    <w:rsid w:val="00752B03"/>
    <w:rsid w:val="00752C57"/>
    <w:rsid w:val="00752C77"/>
    <w:rsid w:val="00752F4D"/>
    <w:rsid w:val="00752F60"/>
    <w:rsid w:val="00753312"/>
    <w:rsid w:val="0075342C"/>
    <w:rsid w:val="007534A1"/>
    <w:rsid w:val="00753626"/>
    <w:rsid w:val="007538D7"/>
    <w:rsid w:val="00753972"/>
    <w:rsid w:val="00753AE1"/>
    <w:rsid w:val="00753AE6"/>
    <w:rsid w:val="00754AC6"/>
    <w:rsid w:val="00754E04"/>
    <w:rsid w:val="00754EBA"/>
    <w:rsid w:val="00755271"/>
    <w:rsid w:val="007552D3"/>
    <w:rsid w:val="007553AA"/>
    <w:rsid w:val="00755577"/>
    <w:rsid w:val="00755742"/>
    <w:rsid w:val="007559B1"/>
    <w:rsid w:val="00755E61"/>
    <w:rsid w:val="007562C5"/>
    <w:rsid w:val="00756561"/>
    <w:rsid w:val="0075687F"/>
    <w:rsid w:val="00756A23"/>
    <w:rsid w:val="00756F57"/>
    <w:rsid w:val="007571C2"/>
    <w:rsid w:val="0075752B"/>
    <w:rsid w:val="007575BD"/>
    <w:rsid w:val="00757F5E"/>
    <w:rsid w:val="007602E8"/>
    <w:rsid w:val="0076036B"/>
    <w:rsid w:val="0076053F"/>
    <w:rsid w:val="007605FF"/>
    <w:rsid w:val="00760936"/>
    <w:rsid w:val="00760C52"/>
    <w:rsid w:val="00760CF8"/>
    <w:rsid w:val="00760E57"/>
    <w:rsid w:val="0076136F"/>
    <w:rsid w:val="007615C2"/>
    <w:rsid w:val="00761886"/>
    <w:rsid w:val="00761C0F"/>
    <w:rsid w:val="00761FE2"/>
    <w:rsid w:val="00761FEE"/>
    <w:rsid w:val="007620C3"/>
    <w:rsid w:val="00762238"/>
    <w:rsid w:val="00762792"/>
    <w:rsid w:val="007627E9"/>
    <w:rsid w:val="00762935"/>
    <w:rsid w:val="00762BBA"/>
    <w:rsid w:val="0076313B"/>
    <w:rsid w:val="007631D1"/>
    <w:rsid w:val="007637DF"/>
    <w:rsid w:val="007639D5"/>
    <w:rsid w:val="00763D54"/>
    <w:rsid w:val="00763D61"/>
    <w:rsid w:val="007641DE"/>
    <w:rsid w:val="007642FD"/>
    <w:rsid w:val="007643D0"/>
    <w:rsid w:val="00764552"/>
    <w:rsid w:val="00764559"/>
    <w:rsid w:val="007647A9"/>
    <w:rsid w:val="00764A26"/>
    <w:rsid w:val="00764C5E"/>
    <w:rsid w:val="00764D07"/>
    <w:rsid w:val="00764E20"/>
    <w:rsid w:val="00765433"/>
    <w:rsid w:val="007656BC"/>
    <w:rsid w:val="00765E5D"/>
    <w:rsid w:val="00765E84"/>
    <w:rsid w:val="00766A37"/>
    <w:rsid w:val="00766EF4"/>
    <w:rsid w:val="0076704B"/>
    <w:rsid w:val="0076718C"/>
    <w:rsid w:val="0076727A"/>
    <w:rsid w:val="0076753A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37F"/>
    <w:rsid w:val="0077060D"/>
    <w:rsid w:val="007707D2"/>
    <w:rsid w:val="007709C8"/>
    <w:rsid w:val="00770E05"/>
    <w:rsid w:val="007711E5"/>
    <w:rsid w:val="00771833"/>
    <w:rsid w:val="007718E5"/>
    <w:rsid w:val="007719B5"/>
    <w:rsid w:val="00771F65"/>
    <w:rsid w:val="00771F74"/>
    <w:rsid w:val="00772057"/>
    <w:rsid w:val="00772186"/>
    <w:rsid w:val="007721C8"/>
    <w:rsid w:val="007722E7"/>
    <w:rsid w:val="00772A6F"/>
    <w:rsid w:val="00772CBF"/>
    <w:rsid w:val="00772DFD"/>
    <w:rsid w:val="00772E7F"/>
    <w:rsid w:val="00773211"/>
    <w:rsid w:val="007733C3"/>
    <w:rsid w:val="007737C0"/>
    <w:rsid w:val="007738EF"/>
    <w:rsid w:val="00773D58"/>
    <w:rsid w:val="00773F74"/>
    <w:rsid w:val="00773F77"/>
    <w:rsid w:val="007741A5"/>
    <w:rsid w:val="007741EF"/>
    <w:rsid w:val="00774CD5"/>
    <w:rsid w:val="00774D80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8EE"/>
    <w:rsid w:val="0077692E"/>
    <w:rsid w:val="00776B23"/>
    <w:rsid w:val="00776B5B"/>
    <w:rsid w:val="00776CE6"/>
    <w:rsid w:val="00776D42"/>
    <w:rsid w:val="007770FC"/>
    <w:rsid w:val="007779F6"/>
    <w:rsid w:val="00777AA5"/>
    <w:rsid w:val="00777B9C"/>
    <w:rsid w:val="00777C57"/>
    <w:rsid w:val="00777CE2"/>
    <w:rsid w:val="00780720"/>
    <w:rsid w:val="00780764"/>
    <w:rsid w:val="00780870"/>
    <w:rsid w:val="00780A7E"/>
    <w:rsid w:val="00780C76"/>
    <w:rsid w:val="00781025"/>
    <w:rsid w:val="007811C0"/>
    <w:rsid w:val="00781A45"/>
    <w:rsid w:val="00781AD1"/>
    <w:rsid w:val="00781DE0"/>
    <w:rsid w:val="00781EE1"/>
    <w:rsid w:val="007820CC"/>
    <w:rsid w:val="007820D4"/>
    <w:rsid w:val="007823DF"/>
    <w:rsid w:val="00782696"/>
    <w:rsid w:val="007827C1"/>
    <w:rsid w:val="00782EF6"/>
    <w:rsid w:val="007831A9"/>
    <w:rsid w:val="007832D7"/>
    <w:rsid w:val="007832DF"/>
    <w:rsid w:val="007834D0"/>
    <w:rsid w:val="007837A9"/>
    <w:rsid w:val="0078395A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6D9"/>
    <w:rsid w:val="0078487E"/>
    <w:rsid w:val="00784981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29"/>
    <w:rsid w:val="00785CF2"/>
    <w:rsid w:val="00785E81"/>
    <w:rsid w:val="0078626A"/>
    <w:rsid w:val="0078695D"/>
    <w:rsid w:val="0078696A"/>
    <w:rsid w:val="00786BFE"/>
    <w:rsid w:val="00787085"/>
    <w:rsid w:val="00787173"/>
    <w:rsid w:val="0078729F"/>
    <w:rsid w:val="007873D9"/>
    <w:rsid w:val="00787580"/>
    <w:rsid w:val="007875A1"/>
    <w:rsid w:val="007876CC"/>
    <w:rsid w:val="007878BA"/>
    <w:rsid w:val="0078790A"/>
    <w:rsid w:val="00787F67"/>
    <w:rsid w:val="00790060"/>
    <w:rsid w:val="007905E7"/>
    <w:rsid w:val="00791634"/>
    <w:rsid w:val="007918AA"/>
    <w:rsid w:val="00791B9F"/>
    <w:rsid w:val="00792185"/>
    <w:rsid w:val="007921C1"/>
    <w:rsid w:val="007926CB"/>
    <w:rsid w:val="00792DCB"/>
    <w:rsid w:val="00792ECF"/>
    <w:rsid w:val="00792F41"/>
    <w:rsid w:val="007932C2"/>
    <w:rsid w:val="0079365A"/>
    <w:rsid w:val="007937AF"/>
    <w:rsid w:val="0079390D"/>
    <w:rsid w:val="00793B39"/>
    <w:rsid w:val="00793FA5"/>
    <w:rsid w:val="0079417F"/>
    <w:rsid w:val="00794636"/>
    <w:rsid w:val="007947C6"/>
    <w:rsid w:val="00794CCC"/>
    <w:rsid w:val="00795987"/>
    <w:rsid w:val="00795CBD"/>
    <w:rsid w:val="00795F80"/>
    <w:rsid w:val="0079601B"/>
    <w:rsid w:val="00796997"/>
    <w:rsid w:val="007969AD"/>
    <w:rsid w:val="00796AC2"/>
    <w:rsid w:val="00796CB0"/>
    <w:rsid w:val="00796CEF"/>
    <w:rsid w:val="00796F31"/>
    <w:rsid w:val="00797001"/>
    <w:rsid w:val="00797179"/>
    <w:rsid w:val="0079722F"/>
    <w:rsid w:val="0079728D"/>
    <w:rsid w:val="007974D1"/>
    <w:rsid w:val="00797EA2"/>
    <w:rsid w:val="00797EA5"/>
    <w:rsid w:val="00797F4B"/>
    <w:rsid w:val="007A0144"/>
    <w:rsid w:val="007A0884"/>
    <w:rsid w:val="007A10D7"/>
    <w:rsid w:val="007A1313"/>
    <w:rsid w:val="007A169D"/>
    <w:rsid w:val="007A1BF8"/>
    <w:rsid w:val="007A1C8F"/>
    <w:rsid w:val="007A1DA0"/>
    <w:rsid w:val="007A1E46"/>
    <w:rsid w:val="007A1F8B"/>
    <w:rsid w:val="007A2189"/>
    <w:rsid w:val="007A2286"/>
    <w:rsid w:val="007A2358"/>
    <w:rsid w:val="007A2485"/>
    <w:rsid w:val="007A24AC"/>
    <w:rsid w:val="007A24EC"/>
    <w:rsid w:val="007A26E5"/>
    <w:rsid w:val="007A2BDE"/>
    <w:rsid w:val="007A2D46"/>
    <w:rsid w:val="007A2E7E"/>
    <w:rsid w:val="007A2F07"/>
    <w:rsid w:val="007A31C7"/>
    <w:rsid w:val="007A3380"/>
    <w:rsid w:val="007A3410"/>
    <w:rsid w:val="007A385D"/>
    <w:rsid w:val="007A3950"/>
    <w:rsid w:val="007A3A03"/>
    <w:rsid w:val="007A3C76"/>
    <w:rsid w:val="007A3D24"/>
    <w:rsid w:val="007A41E5"/>
    <w:rsid w:val="007A4278"/>
    <w:rsid w:val="007A451E"/>
    <w:rsid w:val="007A4537"/>
    <w:rsid w:val="007A46AD"/>
    <w:rsid w:val="007A471D"/>
    <w:rsid w:val="007A497A"/>
    <w:rsid w:val="007A4EFF"/>
    <w:rsid w:val="007A51A7"/>
    <w:rsid w:val="007A51D6"/>
    <w:rsid w:val="007A541B"/>
    <w:rsid w:val="007A5442"/>
    <w:rsid w:val="007A5FAB"/>
    <w:rsid w:val="007A6229"/>
    <w:rsid w:val="007A628C"/>
    <w:rsid w:val="007A6419"/>
    <w:rsid w:val="007A64BE"/>
    <w:rsid w:val="007A687B"/>
    <w:rsid w:val="007A69F8"/>
    <w:rsid w:val="007A72A4"/>
    <w:rsid w:val="007A771F"/>
    <w:rsid w:val="007A789C"/>
    <w:rsid w:val="007A7955"/>
    <w:rsid w:val="007A7DB2"/>
    <w:rsid w:val="007A7EAC"/>
    <w:rsid w:val="007A7F0E"/>
    <w:rsid w:val="007A7F1E"/>
    <w:rsid w:val="007B0027"/>
    <w:rsid w:val="007B00D1"/>
    <w:rsid w:val="007B0118"/>
    <w:rsid w:val="007B0501"/>
    <w:rsid w:val="007B0626"/>
    <w:rsid w:val="007B0870"/>
    <w:rsid w:val="007B08E5"/>
    <w:rsid w:val="007B101A"/>
    <w:rsid w:val="007B1072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2E5"/>
    <w:rsid w:val="007B278D"/>
    <w:rsid w:val="007B2868"/>
    <w:rsid w:val="007B2B6F"/>
    <w:rsid w:val="007B30BA"/>
    <w:rsid w:val="007B3500"/>
    <w:rsid w:val="007B361A"/>
    <w:rsid w:val="007B36C1"/>
    <w:rsid w:val="007B3A62"/>
    <w:rsid w:val="007B3A81"/>
    <w:rsid w:val="007B3B0A"/>
    <w:rsid w:val="007B41EC"/>
    <w:rsid w:val="007B4358"/>
    <w:rsid w:val="007B45F2"/>
    <w:rsid w:val="007B460C"/>
    <w:rsid w:val="007B4691"/>
    <w:rsid w:val="007B4832"/>
    <w:rsid w:val="007B4953"/>
    <w:rsid w:val="007B4A08"/>
    <w:rsid w:val="007B4AB3"/>
    <w:rsid w:val="007B4B90"/>
    <w:rsid w:val="007B4B9E"/>
    <w:rsid w:val="007B4CB5"/>
    <w:rsid w:val="007B4EC6"/>
    <w:rsid w:val="007B5114"/>
    <w:rsid w:val="007B521B"/>
    <w:rsid w:val="007B5426"/>
    <w:rsid w:val="007B599A"/>
    <w:rsid w:val="007B5BDF"/>
    <w:rsid w:val="007B5D90"/>
    <w:rsid w:val="007B5DE8"/>
    <w:rsid w:val="007B5F44"/>
    <w:rsid w:val="007B6334"/>
    <w:rsid w:val="007B6478"/>
    <w:rsid w:val="007B67F6"/>
    <w:rsid w:val="007B6E5C"/>
    <w:rsid w:val="007B70D5"/>
    <w:rsid w:val="007B7192"/>
    <w:rsid w:val="007B772A"/>
    <w:rsid w:val="007B7BCA"/>
    <w:rsid w:val="007C0347"/>
    <w:rsid w:val="007C0952"/>
    <w:rsid w:val="007C0BB6"/>
    <w:rsid w:val="007C0BE9"/>
    <w:rsid w:val="007C0E68"/>
    <w:rsid w:val="007C0ED2"/>
    <w:rsid w:val="007C0EDD"/>
    <w:rsid w:val="007C0F48"/>
    <w:rsid w:val="007C1107"/>
    <w:rsid w:val="007C171B"/>
    <w:rsid w:val="007C17A9"/>
    <w:rsid w:val="007C1814"/>
    <w:rsid w:val="007C1A62"/>
    <w:rsid w:val="007C1A7E"/>
    <w:rsid w:val="007C1CA0"/>
    <w:rsid w:val="007C1D06"/>
    <w:rsid w:val="007C20A5"/>
    <w:rsid w:val="007C2147"/>
    <w:rsid w:val="007C222C"/>
    <w:rsid w:val="007C227F"/>
    <w:rsid w:val="007C29EA"/>
    <w:rsid w:val="007C2D59"/>
    <w:rsid w:val="007C3316"/>
    <w:rsid w:val="007C3677"/>
    <w:rsid w:val="007C39DB"/>
    <w:rsid w:val="007C3BF2"/>
    <w:rsid w:val="007C3C71"/>
    <w:rsid w:val="007C3EA8"/>
    <w:rsid w:val="007C3EFB"/>
    <w:rsid w:val="007C3F60"/>
    <w:rsid w:val="007C3FA7"/>
    <w:rsid w:val="007C41B7"/>
    <w:rsid w:val="007C43D9"/>
    <w:rsid w:val="007C445C"/>
    <w:rsid w:val="007C45A0"/>
    <w:rsid w:val="007C4679"/>
    <w:rsid w:val="007C4E28"/>
    <w:rsid w:val="007C53F8"/>
    <w:rsid w:val="007C586C"/>
    <w:rsid w:val="007C5B27"/>
    <w:rsid w:val="007C5B65"/>
    <w:rsid w:val="007C5E6D"/>
    <w:rsid w:val="007C6164"/>
    <w:rsid w:val="007C6748"/>
    <w:rsid w:val="007C67CE"/>
    <w:rsid w:val="007C6FA8"/>
    <w:rsid w:val="007C70DA"/>
    <w:rsid w:val="007C70F4"/>
    <w:rsid w:val="007C712F"/>
    <w:rsid w:val="007C7233"/>
    <w:rsid w:val="007C7304"/>
    <w:rsid w:val="007C7AD6"/>
    <w:rsid w:val="007C7CFF"/>
    <w:rsid w:val="007C7D9C"/>
    <w:rsid w:val="007C7E24"/>
    <w:rsid w:val="007D00AC"/>
    <w:rsid w:val="007D00BA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D4B"/>
    <w:rsid w:val="007D1DA3"/>
    <w:rsid w:val="007D1EE4"/>
    <w:rsid w:val="007D1FEB"/>
    <w:rsid w:val="007D2003"/>
    <w:rsid w:val="007D205C"/>
    <w:rsid w:val="007D22E1"/>
    <w:rsid w:val="007D2A6F"/>
    <w:rsid w:val="007D2AB8"/>
    <w:rsid w:val="007D3141"/>
    <w:rsid w:val="007D31D2"/>
    <w:rsid w:val="007D3313"/>
    <w:rsid w:val="007D3520"/>
    <w:rsid w:val="007D356D"/>
    <w:rsid w:val="007D35A6"/>
    <w:rsid w:val="007D35F4"/>
    <w:rsid w:val="007D3ADB"/>
    <w:rsid w:val="007D3BA1"/>
    <w:rsid w:val="007D3FED"/>
    <w:rsid w:val="007D474A"/>
    <w:rsid w:val="007D4E6C"/>
    <w:rsid w:val="007D5165"/>
    <w:rsid w:val="007D51D1"/>
    <w:rsid w:val="007D5DBF"/>
    <w:rsid w:val="007D5F4A"/>
    <w:rsid w:val="007D60F2"/>
    <w:rsid w:val="007D676B"/>
    <w:rsid w:val="007D6C0B"/>
    <w:rsid w:val="007D71F1"/>
    <w:rsid w:val="007D77C6"/>
    <w:rsid w:val="007D7D9A"/>
    <w:rsid w:val="007E06DD"/>
    <w:rsid w:val="007E080D"/>
    <w:rsid w:val="007E0A3E"/>
    <w:rsid w:val="007E0AF0"/>
    <w:rsid w:val="007E0F82"/>
    <w:rsid w:val="007E1660"/>
    <w:rsid w:val="007E1787"/>
    <w:rsid w:val="007E1AC5"/>
    <w:rsid w:val="007E1DD9"/>
    <w:rsid w:val="007E2578"/>
    <w:rsid w:val="007E25CD"/>
    <w:rsid w:val="007E29E1"/>
    <w:rsid w:val="007E2B1F"/>
    <w:rsid w:val="007E2CB6"/>
    <w:rsid w:val="007E2CFD"/>
    <w:rsid w:val="007E354E"/>
    <w:rsid w:val="007E38F4"/>
    <w:rsid w:val="007E397D"/>
    <w:rsid w:val="007E3BB3"/>
    <w:rsid w:val="007E466E"/>
    <w:rsid w:val="007E4771"/>
    <w:rsid w:val="007E4B8A"/>
    <w:rsid w:val="007E4C78"/>
    <w:rsid w:val="007E4CA8"/>
    <w:rsid w:val="007E4CC3"/>
    <w:rsid w:val="007E5591"/>
    <w:rsid w:val="007E5A5D"/>
    <w:rsid w:val="007E5C3C"/>
    <w:rsid w:val="007E5D7D"/>
    <w:rsid w:val="007E5EDA"/>
    <w:rsid w:val="007E5F6A"/>
    <w:rsid w:val="007E609A"/>
    <w:rsid w:val="007E6180"/>
    <w:rsid w:val="007E64B7"/>
    <w:rsid w:val="007E6B8B"/>
    <w:rsid w:val="007E6F4E"/>
    <w:rsid w:val="007E7294"/>
    <w:rsid w:val="007E734E"/>
    <w:rsid w:val="007E77C5"/>
    <w:rsid w:val="007E78BF"/>
    <w:rsid w:val="007E7B0B"/>
    <w:rsid w:val="007E7C43"/>
    <w:rsid w:val="007E7D21"/>
    <w:rsid w:val="007F010C"/>
    <w:rsid w:val="007F0530"/>
    <w:rsid w:val="007F084F"/>
    <w:rsid w:val="007F0874"/>
    <w:rsid w:val="007F1196"/>
    <w:rsid w:val="007F126F"/>
    <w:rsid w:val="007F12E9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B90"/>
    <w:rsid w:val="007F2F43"/>
    <w:rsid w:val="007F37C2"/>
    <w:rsid w:val="007F3CBB"/>
    <w:rsid w:val="007F3D6B"/>
    <w:rsid w:val="007F3EA0"/>
    <w:rsid w:val="007F4485"/>
    <w:rsid w:val="007F452B"/>
    <w:rsid w:val="007F4611"/>
    <w:rsid w:val="007F46BB"/>
    <w:rsid w:val="007F46FF"/>
    <w:rsid w:val="007F4A65"/>
    <w:rsid w:val="007F4C3A"/>
    <w:rsid w:val="007F4EA8"/>
    <w:rsid w:val="007F5271"/>
    <w:rsid w:val="007F55F0"/>
    <w:rsid w:val="007F5921"/>
    <w:rsid w:val="007F5A97"/>
    <w:rsid w:val="007F5CC4"/>
    <w:rsid w:val="007F5D2B"/>
    <w:rsid w:val="007F60F9"/>
    <w:rsid w:val="007F650D"/>
    <w:rsid w:val="007F7451"/>
    <w:rsid w:val="007F79EE"/>
    <w:rsid w:val="007F7FDA"/>
    <w:rsid w:val="0080014C"/>
    <w:rsid w:val="0080031A"/>
    <w:rsid w:val="00800482"/>
    <w:rsid w:val="00800A7C"/>
    <w:rsid w:val="00800FBD"/>
    <w:rsid w:val="0080117B"/>
    <w:rsid w:val="0080143C"/>
    <w:rsid w:val="00801808"/>
    <w:rsid w:val="00801BD0"/>
    <w:rsid w:val="008026A5"/>
    <w:rsid w:val="00802910"/>
    <w:rsid w:val="00802D1A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4F98"/>
    <w:rsid w:val="008059B7"/>
    <w:rsid w:val="00805B16"/>
    <w:rsid w:val="00805BD5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DAB"/>
    <w:rsid w:val="00810223"/>
    <w:rsid w:val="0081037F"/>
    <w:rsid w:val="008106E7"/>
    <w:rsid w:val="00810768"/>
    <w:rsid w:val="00810B10"/>
    <w:rsid w:val="00810BC5"/>
    <w:rsid w:val="00810C14"/>
    <w:rsid w:val="00810D5B"/>
    <w:rsid w:val="00811802"/>
    <w:rsid w:val="00811E56"/>
    <w:rsid w:val="008120C2"/>
    <w:rsid w:val="008121DE"/>
    <w:rsid w:val="008122F0"/>
    <w:rsid w:val="00812387"/>
    <w:rsid w:val="008127A3"/>
    <w:rsid w:val="00812A10"/>
    <w:rsid w:val="00812A32"/>
    <w:rsid w:val="008133AF"/>
    <w:rsid w:val="008133B1"/>
    <w:rsid w:val="008139DF"/>
    <w:rsid w:val="00813CDA"/>
    <w:rsid w:val="00813CF0"/>
    <w:rsid w:val="00813F8B"/>
    <w:rsid w:val="008140A5"/>
    <w:rsid w:val="00814470"/>
    <w:rsid w:val="00814879"/>
    <w:rsid w:val="00814E3F"/>
    <w:rsid w:val="00814E4A"/>
    <w:rsid w:val="00814EA5"/>
    <w:rsid w:val="00815150"/>
    <w:rsid w:val="00815938"/>
    <w:rsid w:val="0081599B"/>
    <w:rsid w:val="008159F2"/>
    <w:rsid w:val="00815A03"/>
    <w:rsid w:val="00815A5B"/>
    <w:rsid w:val="00815DF3"/>
    <w:rsid w:val="00816232"/>
    <w:rsid w:val="0081627A"/>
    <w:rsid w:val="00816401"/>
    <w:rsid w:val="008164EF"/>
    <w:rsid w:val="00816645"/>
    <w:rsid w:val="0081680F"/>
    <w:rsid w:val="008169B1"/>
    <w:rsid w:val="00816C62"/>
    <w:rsid w:val="00816CB7"/>
    <w:rsid w:val="0081701D"/>
    <w:rsid w:val="00817045"/>
    <w:rsid w:val="008170E2"/>
    <w:rsid w:val="00817156"/>
    <w:rsid w:val="0081721E"/>
    <w:rsid w:val="0081785A"/>
    <w:rsid w:val="00817C30"/>
    <w:rsid w:val="00817CBB"/>
    <w:rsid w:val="00817D85"/>
    <w:rsid w:val="0082005F"/>
    <w:rsid w:val="008201E8"/>
    <w:rsid w:val="00820904"/>
    <w:rsid w:val="00820A13"/>
    <w:rsid w:val="00820AEE"/>
    <w:rsid w:val="00820B8A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0D5"/>
    <w:rsid w:val="008221C6"/>
    <w:rsid w:val="00822264"/>
    <w:rsid w:val="00822631"/>
    <w:rsid w:val="0082281D"/>
    <w:rsid w:val="008229D6"/>
    <w:rsid w:val="00822B6A"/>
    <w:rsid w:val="00822DA1"/>
    <w:rsid w:val="00823080"/>
    <w:rsid w:val="00823128"/>
    <w:rsid w:val="00823485"/>
    <w:rsid w:val="00823937"/>
    <w:rsid w:val="008239B2"/>
    <w:rsid w:val="00823C3A"/>
    <w:rsid w:val="00823C84"/>
    <w:rsid w:val="00823CF6"/>
    <w:rsid w:val="00824184"/>
    <w:rsid w:val="00824390"/>
    <w:rsid w:val="008244FF"/>
    <w:rsid w:val="00824970"/>
    <w:rsid w:val="008249F0"/>
    <w:rsid w:val="00824A4F"/>
    <w:rsid w:val="00824E35"/>
    <w:rsid w:val="0082545B"/>
    <w:rsid w:val="0082565C"/>
    <w:rsid w:val="00825A31"/>
    <w:rsid w:val="00825D50"/>
    <w:rsid w:val="00825D63"/>
    <w:rsid w:val="00826038"/>
    <w:rsid w:val="008260E7"/>
    <w:rsid w:val="0082620B"/>
    <w:rsid w:val="0082665E"/>
    <w:rsid w:val="00826A99"/>
    <w:rsid w:val="00826ACB"/>
    <w:rsid w:val="00826BA8"/>
    <w:rsid w:val="00826C1C"/>
    <w:rsid w:val="0082714A"/>
    <w:rsid w:val="00827266"/>
    <w:rsid w:val="00827B7F"/>
    <w:rsid w:val="00827E1B"/>
    <w:rsid w:val="0083039F"/>
    <w:rsid w:val="00830AD7"/>
    <w:rsid w:val="00830BC6"/>
    <w:rsid w:val="008314ED"/>
    <w:rsid w:val="0083202D"/>
    <w:rsid w:val="008324B2"/>
    <w:rsid w:val="0083253F"/>
    <w:rsid w:val="008326B7"/>
    <w:rsid w:val="008329D1"/>
    <w:rsid w:val="00832C79"/>
    <w:rsid w:val="00832D3D"/>
    <w:rsid w:val="008331BF"/>
    <w:rsid w:val="008332DE"/>
    <w:rsid w:val="00833431"/>
    <w:rsid w:val="00833596"/>
    <w:rsid w:val="008338AE"/>
    <w:rsid w:val="00833C2E"/>
    <w:rsid w:val="00833DDA"/>
    <w:rsid w:val="008347D5"/>
    <w:rsid w:val="00834953"/>
    <w:rsid w:val="00834B9E"/>
    <w:rsid w:val="00834D52"/>
    <w:rsid w:val="00834E45"/>
    <w:rsid w:val="00835298"/>
    <w:rsid w:val="008352BD"/>
    <w:rsid w:val="008355AB"/>
    <w:rsid w:val="008355F0"/>
    <w:rsid w:val="008357A5"/>
    <w:rsid w:val="00835970"/>
    <w:rsid w:val="00835978"/>
    <w:rsid w:val="00835EC1"/>
    <w:rsid w:val="00836A66"/>
    <w:rsid w:val="00836ADE"/>
    <w:rsid w:val="00836DB0"/>
    <w:rsid w:val="00836F3E"/>
    <w:rsid w:val="00837741"/>
    <w:rsid w:val="0083788B"/>
    <w:rsid w:val="00837EA0"/>
    <w:rsid w:val="008402F7"/>
    <w:rsid w:val="008404DE"/>
    <w:rsid w:val="008407C8"/>
    <w:rsid w:val="008409CA"/>
    <w:rsid w:val="00840DBE"/>
    <w:rsid w:val="00840ED5"/>
    <w:rsid w:val="0084125B"/>
    <w:rsid w:val="00841A23"/>
    <w:rsid w:val="00841B39"/>
    <w:rsid w:val="00841B6E"/>
    <w:rsid w:val="00841BA7"/>
    <w:rsid w:val="00841BD4"/>
    <w:rsid w:val="00841D5D"/>
    <w:rsid w:val="00841D98"/>
    <w:rsid w:val="00842049"/>
    <w:rsid w:val="008420F3"/>
    <w:rsid w:val="008421D1"/>
    <w:rsid w:val="0084291A"/>
    <w:rsid w:val="00842DBA"/>
    <w:rsid w:val="00843775"/>
    <w:rsid w:val="00843814"/>
    <w:rsid w:val="0084381E"/>
    <w:rsid w:val="00843904"/>
    <w:rsid w:val="008439B8"/>
    <w:rsid w:val="00843F3F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B4D"/>
    <w:rsid w:val="00845B85"/>
    <w:rsid w:val="00845DED"/>
    <w:rsid w:val="00845E51"/>
    <w:rsid w:val="00846162"/>
    <w:rsid w:val="00846371"/>
    <w:rsid w:val="00846CAC"/>
    <w:rsid w:val="00847022"/>
    <w:rsid w:val="00847F16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3FE"/>
    <w:rsid w:val="008515B6"/>
    <w:rsid w:val="00851716"/>
    <w:rsid w:val="00851B8A"/>
    <w:rsid w:val="00851CA9"/>
    <w:rsid w:val="00851E76"/>
    <w:rsid w:val="00851E9D"/>
    <w:rsid w:val="00851EC0"/>
    <w:rsid w:val="0085210E"/>
    <w:rsid w:val="0085221C"/>
    <w:rsid w:val="008522D4"/>
    <w:rsid w:val="00852393"/>
    <w:rsid w:val="00852415"/>
    <w:rsid w:val="008524E2"/>
    <w:rsid w:val="008527E8"/>
    <w:rsid w:val="008528A6"/>
    <w:rsid w:val="008528CF"/>
    <w:rsid w:val="00852A21"/>
    <w:rsid w:val="00852B37"/>
    <w:rsid w:val="00852C05"/>
    <w:rsid w:val="00852E2A"/>
    <w:rsid w:val="00852E7E"/>
    <w:rsid w:val="00852EBE"/>
    <w:rsid w:val="008533C4"/>
    <w:rsid w:val="00853404"/>
    <w:rsid w:val="00853499"/>
    <w:rsid w:val="0085380D"/>
    <w:rsid w:val="00853D24"/>
    <w:rsid w:val="00853E60"/>
    <w:rsid w:val="00853FD9"/>
    <w:rsid w:val="008542F1"/>
    <w:rsid w:val="00854454"/>
    <w:rsid w:val="008547D2"/>
    <w:rsid w:val="00854895"/>
    <w:rsid w:val="00854AD5"/>
    <w:rsid w:val="00854BD2"/>
    <w:rsid w:val="00855764"/>
    <w:rsid w:val="00855B1C"/>
    <w:rsid w:val="00855B5D"/>
    <w:rsid w:val="00855C8E"/>
    <w:rsid w:val="00855D8D"/>
    <w:rsid w:val="00856851"/>
    <w:rsid w:val="00856BAD"/>
    <w:rsid w:val="00856D6F"/>
    <w:rsid w:val="00856F02"/>
    <w:rsid w:val="00856FB8"/>
    <w:rsid w:val="0085756A"/>
    <w:rsid w:val="00857AB1"/>
    <w:rsid w:val="00857D95"/>
    <w:rsid w:val="00857D99"/>
    <w:rsid w:val="00857F25"/>
    <w:rsid w:val="0086006C"/>
    <w:rsid w:val="0086021F"/>
    <w:rsid w:val="00860366"/>
    <w:rsid w:val="008605C0"/>
    <w:rsid w:val="00860813"/>
    <w:rsid w:val="00860D51"/>
    <w:rsid w:val="00860E24"/>
    <w:rsid w:val="008610D0"/>
    <w:rsid w:val="0086118B"/>
    <w:rsid w:val="00861277"/>
    <w:rsid w:val="00861345"/>
    <w:rsid w:val="00861482"/>
    <w:rsid w:val="0086158A"/>
    <w:rsid w:val="00861674"/>
    <w:rsid w:val="00861958"/>
    <w:rsid w:val="00861A4B"/>
    <w:rsid w:val="00861BE8"/>
    <w:rsid w:val="008621E2"/>
    <w:rsid w:val="008626A1"/>
    <w:rsid w:val="00862D6F"/>
    <w:rsid w:val="00863162"/>
    <w:rsid w:val="008631C0"/>
    <w:rsid w:val="008634AD"/>
    <w:rsid w:val="00863510"/>
    <w:rsid w:val="008635E8"/>
    <w:rsid w:val="00863C5B"/>
    <w:rsid w:val="00863C90"/>
    <w:rsid w:val="00863CAF"/>
    <w:rsid w:val="008643AB"/>
    <w:rsid w:val="008646A7"/>
    <w:rsid w:val="0086477A"/>
    <w:rsid w:val="0086490C"/>
    <w:rsid w:val="00864997"/>
    <w:rsid w:val="00864E6F"/>
    <w:rsid w:val="0086508E"/>
    <w:rsid w:val="0086537B"/>
    <w:rsid w:val="008653C3"/>
    <w:rsid w:val="0086553E"/>
    <w:rsid w:val="0086557D"/>
    <w:rsid w:val="00865DA3"/>
    <w:rsid w:val="008660A9"/>
    <w:rsid w:val="00866819"/>
    <w:rsid w:val="00866CC7"/>
    <w:rsid w:val="00866D1E"/>
    <w:rsid w:val="00866D4F"/>
    <w:rsid w:val="00866FC5"/>
    <w:rsid w:val="00867070"/>
    <w:rsid w:val="008672E3"/>
    <w:rsid w:val="008676DB"/>
    <w:rsid w:val="008676E7"/>
    <w:rsid w:val="0086775D"/>
    <w:rsid w:val="00867A9D"/>
    <w:rsid w:val="00867ABF"/>
    <w:rsid w:val="00867EF6"/>
    <w:rsid w:val="00870130"/>
    <w:rsid w:val="00870192"/>
    <w:rsid w:val="00870605"/>
    <w:rsid w:val="00870EC4"/>
    <w:rsid w:val="00870FDF"/>
    <w:rsid w:val="00871829"/>
    <w:rsid w:val="00871B37"/>
    <w:rsid w:val="00871C21"/>
    <w:rsid w:val="00871C32"/>
    <w:rsid w:val="00871EE3"/>
    <w:rsid w:val="0087207C"/>
    <w:rsid w:val="0087213D"/>
    <w:rsid w:val="008727E0"/>
    <w:rsid w:val="008728DA"/>
    <w:rsid w:val="00872ABC"/>
    <w:rsid w:val="00872B0A"/>
    <w:rsid w:val="008730A9"/>
    <w:rsid w:val="008732D1"/>
    <w:rsid w:val="00873735"/>
    <w:rsid w:val="00873743"/>
    <w:rsid w:val="008737D0"/>
    <w:rsid w:val="00873B28"/>
    <w:rsid w:val="00873F87"/>
    <w:rsid w:val="00873FFA"/>
    <w:rsid w:val="00874359"/>
    <w:rsid w:val="00874721"/>
    <w:rsid w:val="008747A6"/>
    <w:rsid w:val="008748B1"/>
    <w:rsid w:val="00874C8A"/>
    <w:rsid w:val="00875063"/>
    <w:rsid w:val="0087565E"/>
    <w:rsid w:val="00875959"/>
    <w:rsid w:val="00875A0C"/>
    <w:rsid w:val="00875C8D"/>
    <w:rsid w:val="00875DDB"/>
    <w:rsid w:val="00876147"/>
    <w:rsid w:val="00876634"/>
    <w:rsid w:val="008766C5"/>
    <w:rsid w:val="00876714"/>
    <w:rsid w:val="00876AB4"/>
    <w:rsid w:val="00876C25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80024"/>
    <w:rsid w:val="0088070B"/>
    <w:rsid w:val="00880E5D"/>
    <w:rsid w:val="00880ED5"/>
    <w:rsid w:val="0088114B"/>
    <w:rsid w:val="008815F0"/>
    <w:rsid w:val="008817E9"/>
    <w:rsid w:val="00881E2E"/>
    <w:rsid w:val="008821A2"/>
    <w:rsid w:val="00882B4A"/>
    <w:rsid w:val="00882B85"/>
    <w:rsid w:val="00882E2B"/>
    <w:rsid w:val="00882FAF"/>
    <w:rsid w:val="00883190"/>
    <w:rsid w:val="008836BB"/>
    <w:rsid w:val="0088379D"/>
    <w:rsid w:val="00883BEC"/>
    <w:rsid w:val="00883C0C"/>
    <w:rsid w:val="0088407C"/>
    <w:rsid w:val="00884102"/>
    <w:rsid w:val="00884601"/>
    <w:rsid w:val="00884763"/>
    <w:rsid w:val="008847E4"/>
    <w:rsid w:val="0088482C"/>
    <w:rsid w:val="00884A0C"/>
    <w:rsid w:val="0088544A"/>
    <w:rsid w:val="00885544"/>
    <w:rsid w:val="008855AB"/>
    <w:rsid w:val="00885908"/>
    <w:rsid w:val="00885AF5"/>
    <w:rsid w:val="00885F36"/>
    <w:rsid w:val="00886021"/>
    <w:rsid w:val="00886CE1"/>
    <w:rsid w:val="00886CFF"/>
    <w:rsid w:val="00886E19"/>
    <w:rsid w:val="00886EE0"/>
    <w:rsid w:val="00886F35"/>
    <w:rsid w:val="00887661"/>
    <w:rsid w:val="008876EC"/>
    <w:rsid w:val="00887867"/>
    <w:rsid w:val="00887DC6"/>
    <w:rsid w:val="0089004B"/>
    <w:rsid w:val="00890200"/>
    <w:rsid w:val="008902C8"/>
    <w:rsid w:val="00890591"/>
    <w:rsid w:val="008905CB"/>
    <w:rsid w:val="00890723"/>
    <w:rsid w:val="008908E2"/>
    <w:rsid w:val="00890F55"/>
    <w:rsid w:val="008913F0"/>
    <w:rsid w:val="00891782"/>
    <w:rsid w:val="00891835"/>
    <w:rsid w:val="00891AF0"/>
    <w:rsid w:val="00891CEC"/>
    <w:rsid w:val="00891DFA"/>
    <w:rsid w:val="00891E80"/>
    <w:rsid w:val="0089217E"/>
    <w:rsid w:val="0089249F"/>
    <w:rsid w:val="00892712"/>
    <w:rsid w:val="0089272F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40A0"/>
    <w:rsid w:val="008940F5"/>
    <w:rsid w:val="008941AB"/>
    <w:rsid w:val="00894696"/>
    <w:rsid w:val="008946C9"/>
    <w:rsid w:val="00894740"/>
    <w:rsid w:val="00894811"/>
    <w:rsid w:val="00894B4A"/>
    <w:rsid w:val="00895001"/>
    <w:rsid w:val="0089535E"/>
    <w:rsid w:val="008953FD"/>
    <w:rsid w:val="008955FC"/>
    <w:rsid w:val="00895F71"/>
    <w:rsid w:val="0089625C"/>
    <w:rsid w:val="00896309"/>
    <w:rsid w:val="00896385"/>
    <w:rsid w:val="008963A9"/>
    <w:rsid w:val="00896708"/>
    <w:rsid w:val="0089678A"/>
    <w:rsid w:val="00897972"/>
    <w:rsid w:val="00897980"/>
    <w:rsid w:val="00897ECF"/>
    <w:rsid w:val="008A09A8"/>
    <w:rsid w:val="008A0D81"/>
    <w:rsid w:val="008A104D"/>
    <w:rsid w:val="008A11B4"/>
    <w:rsid w:val="008A11C2"/>
    <w:rsid w:val="008A14AC"/>
    <w:rsid w:val="008A17F6"/>
    <w:rsid w:val="008A1DD6"/>
    <w:rsid w:val="008A1E3E"/>
    <w:rsid w:val="008A1F62"/>
    <w:rsid w:val="008A1F66"/>
    <w:rsid w:val="008A23D2"/>
    <w:rsid w:val="008A2515"/>
    <w:rsid w:val="008A2674"/>
    <w:rsid w:val="008A2735"/>
    <w:rsid w:val="008A2878"/>
    <w:rsid w:val="008A28A6"/>
    <w:rsid w:val="008A2971"/>
    <w:rsid w:val="008A2C9F"/>
    <w:rsid w:val="008A2DE6"/>
    <w:rsid w:val="008A327B"/>
    <w:rsid w:val="008A3926"/>
    <w:rsid w:val="008A3BA7"/>
    <w:rsid w:val="008A3DC1"/>
    <w:rsid w:val="008A3FC1"/>
    <w:rsid w:val="008A40BF"/>
    <w:rsid w:val="008A4119"/>
    <w:rsid w:val="008A422D"/>
    <w:rsid w:val="008A44C1"/>
    <w:rsid w:val="008A45FB"/>
    <w:rsid w:val="008A466B"/>
    <w:rsid w:val="008A4927"/>
    <w:rsid w:val="008A4B28"/>
    <w:rsid w:val="008A4D15"/>
    <w:rsid w:val="008A4D25"/>
    <w:rsid w:val="008A4D84"/>
    <w:rsid w:val="008A4E46"/>
    <w:rsid w:val="008A4FCA"/>
    <w:rsid w:val="008A5A37"/>
    <w:rsid w:val="008A5E0E"/>
    <w:rsid w:val="008A5E6B"/>
    <w:rsid w:val="008A5F4A"/>
    <w:rsid w:val="008A6264"/>
    <w:rsid w:val="008A652B"/>
    <w:rsid w:val="008A695F"/>
    <w:rsid w:val="008A6A93"/>
    <w:rsid w:val="008A6D55"/>
    <w:rsid w:val="008A6F39"/>
    <w:rsid w:val="008A6FA9"/>
    <w:rsid w:val="008A7009"/>
    <w:rsid w:val="008A749B"/>
    <w:rsid w:val="008A7782"/>
    <w:rsid w:val="008A784F"/>
    <w:rsid w:val="008A7E94"/>
    <w:rsid w:val="008B0342"/>
    <w:rsid w:val="008B048D"/>
    <w:rsid w:val="008B06F1"/>
    <w:rsid w:val="008B0C19"/>
    <w:rsid w:val="008B0C50"/>
    <w:rsid w:val="008B0D5B"/>
    <w:rsid w:val="008B0D6E"/>
    <w:rsid w:val="008B14B5"/>
    <w:rsid w:val="008B1631"/>
    <w:rsid w:val="008B1823"/>
    <w:rsid w:val="008B1E4C"/>
    <w:rsid w:val="008B1ED5"/>
    <w:rsid w:val="008B21CE"/>
    <w:rsid w:val="008B22AB"/>
    <w:rsid w:val="008B27F2"/>
    <w:rsid w:val="008B2968"/>
    <w:rsid w:val="008B2D51"/>
    <w:rsid w:val="008B31C0"/>
    <w:rsid w:val="008B3470"/>
    <w:rsid w:val="008B352F"/>
    <w:rsid w:val="008B35BC"/>
    <w:rsid w:val="008B371F"/>
    <w:rsid w:val="008B3960"/>
    <w:rsid w:val="008B3B5B"/>
    <w:rsid w:val="008B3F28"/>
    <w:rsid w:val="008B3F5F"/>
    <w:rsid w:val="008B421C"/>
    <w:rsid w:val="008B42D0"/>
    <w:rsid w:val="008B44E6"/>
    <w:rsid w:val="008B458B"/>
    <w:rsid w:val="008B4AB4"/>
    <w:rsid w:val="008B4B6C"/>
    <w:rsid w:val="008B502A"/>
    <w:rsid w:val="008B50A4"/>
    <w:rsid w:val="008B51A5"/>
    <w:rsid w:val="008B51D6"/>
    <w:rsid w:val="008B563A"/>
    <w:rsid w:val="008B59A7"/>
    <w:rsid w:val="008B5EA1"/>
    <w:rsid w:val="008B5FC7"/>
    <w:rsid w:val="008B628A"/>
    <w:rsid w:val="008B62AE"/>
    <w:rsid w:val="008B639A"/>
    <w:rsid w:val="008B6A93"/>
    <w:rsid w:val="008B6D0D"/>
    <w:rsid w:val="008B7106"/>
    <w:rsid w:val="008B71EF"/>
    <w:rsid w:val="008B7586"/>
    <w:rsid w:val="008B7809"/>
    <w:rsid w:val="008B79A7"/>
    <w:rsid w:val="008B7B2E"/>
    <w:rsid w:val="008B7B85"/>
    <w:rsid w:val="008B7F4B"/>
    <w:rsid w:val="008C0357"/>
    <w:rsid w:val="008C05D7"/>
    <w:rsid w:val="008C0CB9"/>
    <w:rsid w:val="008C0EDD"/>
    <w:rsid w:val="008C1484"/>
    <w:rsid w:val="008C15CF"/>
    <w:rsid w:val="008C191D"/>
    <w:rsid w:val="008C1E1B"/>
    <w:rsid w:val="008C23AD"/>
    <w:rsid w:val="008C2454"/>
    <w:rsid w:val="008C2B6A"/>
    <w:rsid w:val="008C2C4E"/>
    <w:rsid w:val="008C30AB"/>
    <w:rsid w:val="008C3257"/>
    <w:rsid w:val="008C3629"/>
    <w:rsid w:val="008C3AC7"/>
    <w:rsid w:val="008C3C1A"/>
    <w:rsid w:val="008C3D75"/>
    <w:rsid w:val="008C4714"/>
    <w:rsid w:val="008C4B1C"/>
    <w:rsid w:val="008C4B53"/>
    <w:rsid w:val="008C4B5E"/>
    <w:rsid w:val="008C4E31"/>
    <w:rsid w:val="008C4E8E"/>
    <w:rsid w:val="008C5871"/>
    <w:rsid w:val="008C5A2B"/>
    <w:rsid w:val="008C5A67"/>
    <w:rsid w:val="008C5C45"/>
    <w:rsid w:val="008C5F10"/>
    <w:rsid w:val="008C6104"/>
    <w:rsid w:val="008C6698"/>
    <w:rsid w:val="008C6B44"/>
    <w:rsid w:val="008C7013"/>
    <w:rsid w:val="008C7022"/>
    <w:rsid w:val="008C7418"/>
    <w:rsid w:val="008C75C4"/>
    <w:rsid w:val="008C7688"/>
    <w:rsid w:val="008C7B09"/>
    <w:rsid w:val="008C7CF1"/>
    <w:rsid w:val="008C7F9A"/>
    <w:rsid w:val="008D05E3"/>
    <w:rsid w:val="008D071D"/>
    <w:rsid w:val="008D0CE3"/>
    <w:rsid w:val="008D0D28"/>
    <w:rsid w:val="008D1001"/>
    <w:rsid w:val="008D10AE"/>
    <w:rsid w:val="008D148B"/>
    <w:rsid w:val="008D1577"/>
    <w:rsid w:val="008D1608"/>
    <w:rsid w:val="008D1AF2"/>
    <w:rsid w:val="008D1D5E"/>
    <w:rsid w:val="008D1E84"/>
    <w:rsid w:val="008D21D5"/>
    <w:rsid w:val="008D244F"/>
    <w:rsid w:val="008D2721"/>
    <w:rsid w:val="008D2BC6"/>
    <w:rsid w:val="008D2C62"/>
    <w:rsid w:val="008D3063"/>
    <w:rsid w:val="008D3561"/>
    <w:rsid w:val="008D393D"/>
    <w:rsid w:val="008D3CB4"/>
    <w:rsid w:val="008D41BA"/>
    <w:rsid w:val="008D42A4"/>
    <w:rsid w:val="008D43A7"/>
    <w:rsid w:val="008D4BA1"/>
    <w:rsid w:val="008D503B"/>
    <w:rsid w:val="008D52A3"/>
    <w:rsid w:val="008D532A"/>
    <w:rsid w:val="008D545E"/>
    <w:rsid w:val="008D5684"/>
    <w:rsid w:val="008D5A88"/>
    <w:rsid w:val="008D5C3A"/>
    <w:rsid w:val="008D6176"/>
    <w:rsid w:val="008D624B"/>
    <w:rsid w:val="008D677B"/>
    <w:rsid w:val="008D67AC"/>
    <w:rsid w:val="008D6923"/>
    <w:rsid w:val="008D69DB"/>
    <w:rsid w:val="008D6C22"/>
    <w:rsid w:val="008D6C38"/>
    <w:rsid w:val="008D6D28"/>
    <w:rsid w:val="008D6D83"/>
    <w:rsid w:val="008D78FE"/>
    <w:rsid w:val="008D7C5E"/>
    <w:rsid w:val="008E03A4"/>
    <w:rsid w:val="008E0521"/>
    <w:rsid w:val="008E0808"/>
    <w:rsid w:val="008E084C"/>
    <w:rsid w:val="008E0963"/>
    <w:rsid w:val="008E0D1D"/>
    <w:rsid w:val="008E0E6F"/>
    <w:rsid w:val="008E12CC"/>
    <w:rsid w:val="008E152C"/>
    <w:rsid w:val="008E15D4"/>
    <w:rsid w:val="008E16B8"/>
    <w:rsid w:val="008E1CF3"/>
    <w:rsid w:val="008E1E34"/>
    <w:rsid w:val="008E2021"/>
    <w:rsid w:val="008E20E1"/>
    <w:rsid w:val="008E2212"/>
    <w:rsid w:val="008E233A"/>
    <w:rsid w:val="008E243C"/>
    <w:rsid w:val="008E251A"/>
    <w:rsid w:val="008E276A"/>
    <w:rsid w:val="008E2977"/>
    <w:rsid w:val="008E2AD6"/>
    <w:rsid w:val="008E2C86"/>
    <w:rsid w:val="008E2EE4"/>
    <w:rsid w:val="008E3061"/>
    <w:rsid w:val="008E30F6"/>
    <w:rsid w:val="008E343A"/>
    <w:rsid w:val="008E3609"/>
    <w:rsid w:val="008E4286"/>
    <w:rsid w:val="008E4487"/>
    <w:rsid w:val="008E47C3"/>
    <w:rsid w:val="008E4D9B"/>
    <w:rsid w:val="008E4DF6"/>
    <w:rsid w:val="008E4EA8"/>
    <w:rsid w:val="008E4EE4"/>
    <w:rsid w:val="008E531E"/>
    <w:rsid w:val="008E53DC"/>
    <w:rsid w:val="008E5884"/>
    <w:rsid w:val="008E5D92"/>
    <w:rsid w:val="008E62F9"/>
    <w:rsid w:val="008E64D7"/>
    <w:rsid w:val="008E6A99"/>
    <w:rsid w:val="008E6AAA"/>
    <w:rsid w:val="008E7644"/>
    <w:rsid w:val="008E766D"/>
    <w:rsid w:val="008E7F56"/>
    <w:rsid w:val="008E7FED"/>
    <w:rsid w:val="008F00E5"/>
    <w:rsid w:val="008F05BA"/>
    <w:rsid w:val="008F0653"/>
    <w:rsid w:val="008F087C"/>
    <w:rsid w:val="008F08F7"/>
    <w:rsid w:val="008F0988"/>
    <w:rsid w:val="008F0A42"/>
    <w:rsid w:val="008F0CD3"/>
    <w:rsid w:val="008F0CE9"/>
    <w:rsid w:val="008F0D89"/>
    <w:rsid w:val="008F0E8E"/>
    <w:rsid w:val="008F0FF8"/>
    <w:rsid w:val="008F1099"/>
    <w:rsid w:val="008F10D0"/>
    <w:rsid w:val="008F11AB"/>
    <w:rsid w:val="008F13EE"/>
    <w:rsid w:val="008F17E8"/>
    <w:rsid w:val="008F1AB0"/>
    <w:rsid w:val="008F1B9F"/>
    <w:rsid w:val="008F1CA3"/>
    <w:rsid w:val="008F1E14"/>
    <w:rsid w:val="008F23C7"/>
    <w:rsid w:val="008F282B"/>
    <w:rsid w:val="008F2AC4"/>
    <w:rsid w:val="008F376B"/>
    <w:rsid w:val="008F3900"/>
    <w:rsid w:val="008F3EA7"/>
    <w:rsid w:val="008F41AB"/>
    <w:rsid w:val="008F445A"/>
    <w:rsid w:val="008F4516"/>
    <w:rsid w:val="008F4D7D"/>
    <w:rsid w:val="008F52E0"/>
    <w:rsid w:val="008F59AD"/>
    <w:rsid w:val="008F5AB5"/>
    <w:rsid w:val="008F5D4F"/>
    <w:rsid w:val="008F641D"/>
    <w:rsid w:val="008F661E"/>
    <w:rsid w:val="008F6758"/>
    <w:rsid w:val="008F675D"/>
    <w:rsid w:val="008F6778"/>
    <w:rsid w:val="008F737D"/>
    <w:rsid w:val="008F745C"/>
    <w:rsid w:val="008F75E7"/>
    <w:rsid w:val="008F7981"/>
    <w:rsid w:val="008F79CE"/>
    <w:rsid w:val="008F7A7A"/>
    <w:rsid w:val="008F7C90"/>
    <w:rsid w:val="008F7EAE"/>
    <w:rsid w:val="008F7FB8"/>
    <w:rsid w:val="00900405"/>
    <w:rsid w:val="00900551"/>
    <w:rsid w:val="00900740"/>
    <w:rsid w:val="00900B49"/>
    <w:rsid w:val="00900D70"/>
    <w:rsid w:val="00900EE2"/>
    <w:rsid w:val="00900F3A"/>
    <w:rsid w:val="00900FF7"/>
    <w:rsid w:val="00901347"/>
    <w:rsid w:val="00901F4C"/>
    <w:rsid w:val="00902594"/>
    <w:rsid w:val="0090287B"/>
    <w:rsid w:val="009029DC"/>
    <w:rsid w:val="00902A6D"/>
    <w:rsid w:val="00902D9C"/>
    <w:rsid w:val="0090341F"/>
    <w:rsid w:val="0090360E"/>
    <w:rsid w:val="00903883"/>
    <w:rsid w:val="00903A30"/>
    <w:rsid w:val="00903EB4"/>
    <w:rsid w:val="009042C4"/>
    <w:rsid w:val="00904374"/>
    <w:rsid w:val="0090472E"/>
    <w:rsid w:val="0090490C"/>
    <w:rsid w:val="00904D40"/>
    <w:rsid w:val="00905727"/>
    <w:rsid w:val="0090583E"/>
    <w:rsid w:val="009058EC"/>
    <w:rsid w:val="00905B1E"/>
    <w:rsid w:val="00905BA5"/>
    <w:rsid w:val="00905DE8"/>
    <w:rsid w:val="00906242"/>
    <w:rsid w:val="009064BE"/>
    <w:rsid w:val="00906690"/>
    <w:rsid w:val="0090712A"/>
    <w:rsid w:val="00907488"/>
    <w:rsid w:val="009074CA"/>
    <w:rsid w:val="009078C1"/>
    <w:rsid w:val="00907917"/>
    <w:rsid w:val="00907D40"/>
    <w:rsid w:val="009100E4"/>
    <w:rsid w:val="00910433"/>
    <w:rsid w:val="0091056C"/>
    <w:rsid w:val="00910616"/>
    <w:rsid w:val="009109A7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37B"/>
    <w:rsid w:val="00913400"/>
    <w:rsid w:val="0091343B"/>
    <w:rsid w:val="00913697"/>
    <w:rsid w:val="009137A5"/>
    <w:rsid w:val="009138B8"/>
    <w:rsid w:val="00913BBC"/>
    <w:rsid w:val="00913DA1"/>
    <w:rsid w:val="00913DB2"/>
    <w:rsid w:val="00913DD1"/>
    <w:rsid w:val="009143E4"/>
    <w:rsid w:val="0091448E"/>
    <w:rsid w:val="0091478A"/>
    <w:rsid w:val="00914CAC"/>
    <w:rsid w:val="009153BF"/>
    <w:rsid w:val="0091575F"/>
    <w:rsid w:val="009157DF"/>
    <w:rsid w:val="0091585E"/>
    <w:rsid w:val="00915880"/>
    <w:rsid w:val="009158DA"/>
    <w:rsid w:val="00915B06"/>
    <w:rsid w:val="00915DF4"/>
    <w:rsid w:val="00915E28"/>
    <w:rsid w:val="00915E57"/>
    <w:rsid w:val="0091601C"/>
    <w:rsid w:val="00916215"/>
    <w:rsid w:val="00916E74"/>
    <w:rsid w:val="00917431"/>
    <w:rsid w:val="0091769A"/>
    <w:rsid w:val="00917D61"/>
    <w:rsid w:val="00917D65"/>
    <w:rsid w:val="00917DA9"/>
    <w:rsid w:val="00920281"/>
    <w:rsid w:val="00920466"/>
    <w:rsid w:val="009205A0"/>
    <w:rsid w:val="00920624"/>
    <w:rsid w:val="0092086E"/>
    <w:rsid w:val="00920C30"/>
    <w:rsid w:val="00920C72"/>
    <w:rsid w:val="00920C73"/>
    <w:rsid w:val="0092117B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4F0"/>
    <w:rsid w:val="0092287D"/>
    <w:rsid w:val="00922A79"/>
    <w:rsid w:val="00922F3E"/>
    <w:rsid w:val="0092369A"/>
    <w:rsid w:val="00923A5E"/>
    <w:rsid w:val="00923AF5"/>
    <w:rsid w:val="009240ED"/>
    <w:rsid w:val="00924258"/>
    <w:rsid w:val="00924383"/>
    <w:rsid w:val="009247F6"/>
    <w:rsid w:val="00924C3C"/>
    <w:rsid w:val="00925378"/>
    <w:rsid w:val="0092575F"/>
    <w:rsid w:val="00925A68"/>
    <w:rsid w:val="00925EB0"/>
    <w:rsid w:val="00926141"/>
    <w:rsid w:val="00926401"/>
    <w:rsid w:val="00926643"/>
    <w:rsid w:val="0092667A"/>
    <w:rsid w:val="00926ADF"/>
    <w:rsid w:val="00926BEA"/>
    <w:rsid w:val="00926FD6"/>
    <w:rsid w:val="009278E1"/>
    <w:rsid w:val="00927D01"/>
    <w:rsid w:val="00927F84"/>
    <w:rsid w:val="00927FF1"/>
    <w:rsid w:val="00930505"/>
    <w:rsid w:val="0093094C"/>
    <w:rsid w:val="00930CEB"/>
    <w:rsid w:val="00930E09"/>
    <w:rsid w:val="00930FD4"/>
    <w:rsid w:val="00931266"/>
    <w:rsid w:val="009317F2"/>
    <w:rsid w:val="009326A2"/>
    <w:rsid w:val="009329DF"/>
    <w:rsid w:val="00932AC4"/>
    <w:rsid w:val="00932D34"/>
    <w:rsid w:val="00933407"/>
    <w:rsid w:val="009337F1"/>
    <w:rsid w:val="0093386E"/>
    <w:rsid w:val="00933871"/>
    <w:rsid w:val="00933E55"/>
    <w:rsid w:val="009343DB"/>
    <w:rsid w:val="009343F6"/>
    <w:rsid w:val="00934765"/>
    <w:rsid w:val="009347F2"/>
    <w:rsid w:val="00934AD6"/>
    <w:rsid w:val="00934C98"/>
    <w:rsid w:val="00934F78"/>
    <w:rsid w:val="009355AB"/>
    <w:rsid w:val="009367D2"/>
    <w:rsid w:val="00936A25"/>
    <w:rsid w:val="00936F43"/>
    <w:rsid w:val="00937059"/>
    <w:rsid w:val="0093705F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E9D"/>
    <w:rsid w:val="00937EE9"/>
    <w:rsid w:val="00937F20"/>
    <w:rsid w:val="009409A2"/>
    <w:rsid w:val="00940ABC"/>
    <w:rsid w:val="00940B62"/>
    <w:rsid w:val="00940DDE"/>
    <w:rsid w:val="0094100A"/>
    <w:rsid w:val="0094106D"/>
    <w:rsid w:val="00941092"/>
    <w:rsid w:val="009410B5"/>
    <w:rsid w:val="0094110A"/>
    <w:rsid w:val="00941293"/>
    <w:rsid w:val="009415A7"/>
    <w:rsid w:val="009415C8"/>
    <w:rsid w:val="00941819"/>
    <w:rsid w:val="00941A18"/>
    <w:rsid w:val="00941AA4"/>
    <w:rsid w:val="00941BF6"/>
    <w:rsid w:val="00941FAE"/>
    <w:rsid w:val="0094220B"/>
    <w:rsid w:val="0094221E"/>
    <w:rsid w:val="00942AF8"/>
    <w:rsid w:val="00942F36"/>
    <w:rsid w:val="00942FF5"/>
    <w:rsid w:val="00943065"/>
    <w:rsid w:val="00943DBE"/>
    <w:rsid w:val="00943FF6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FF8"/>
    <w:rsid w:val="0094522E"/>
    <w:rsid w:val="00945423"/>
    <w:rsid w:val="0094585F"/>
    <w:rsid w:val="00945AC5"/>
    <w:rsid w:val="00945C77"/>
    <w:rsid w:val="00945C84"/>
    <w:rsid w:val="00946DED"/>
    <w:rsid w:val="00947038"/>
    <w:rsid w:val="009472A8"/>
    <w:rsid w:val="009472F3"/>
    <w:rsid w:val="0094732C"/>
    <w:rsid w:val="00947AC1"/>
    <w:rsid w:val="00947C67"/>
    <w:rsid w:val="00947D1F"/>
    <w:rsid w:val="009504CE"/>
    <w:rsid w:val="0095058D"/>
    <w:rsid w:val="00950697"/>
    <w:rsid w:val="00950881"/>
    <w:rsid w:val="00950897"/>
    <w:rsid w:val="00950992"/>
    <w:rsid w:val="00950AA4"/>
    <w:rsid w:val="00950C92"/>
    <w:rsid w:val="00950E17"/>
    <w:rsid w:val="00950E62"/>
    <w:rsid w:val="009513BA"/>
    <w:rsid w:val="00951512"/>
    <w:rsid w:val="00951613"/>
    <w:rsid w:val="009516CC"/>
    <w:rsid w:val="00951BEA"/>
    <w:rsid w:val="00951E13"/>
    <w:rsid w:val="009521C1"/>
    <w:rsid w:val="00952292"/>
    <w:rsid w:val="00952674"/>
    <w:rsid w:val="009527E2"/>
    <w:rsid w:val="009527FB"/>
    <w:rsid w:val="00952BF5"/>
    <w:rsid w:val="009533D5"/>
    <w:rsid w:val="009536CC"/>
    <w:rsid w:val="0095375A"/>
    <w:rsid w:val="00953887"/>
    <w:rsid w:val="00953CC5"/>
    <w:rsid w:val="00953FC5"/>
    <w:rsid w:val="0095417A"/>
    <w:rsid w:val="009546A6"/>
    <w:rsid w:val="009548B6"/>
    <w:rsid w:val="0095495F"/>
    <w:rsid w:val="009549A5"/>
    <w:rsid w:val="00954E23"/>
    <w:rsid w:val="00954F09"/>
    <w:rsid w:val="00954F91"/>
    <w:rsid w:val="0095541C"/>
    <w:rsid w:val="0095591D"/>
    <w:rsid w:val="00955DD3"/>
    <w:rsid w:val="00955E61"/>
    <w:rsid w:val="00955F49"/>
    <w:rsid w:val="009565B3"/>
    <w:rsid w:val="00956944"/>
    <w:rsid w:val="00956E15"/>
    <w:rsid w:val="00957698"/>
    <w:rsid w:val="00957775"/>
    <w:rsid w:val="00957A6E"/>
    <w:rsid w:val="00957AF2"/>
    <w:rsid w:val="00957CAB"/>
    <w:rsid w:val="00957E6F"/>
    <w:rsid w:val="00960029"/>
    <w:rsid w:val="009600FD"/>
    <w:rsid w:val="00960319"/>
    <w:rsid w:val="0096031C"/>
    <w:rsid w:val="00960424"/>
    <w:rsid w:val="0096062A"/>
    <w:rsid w:val="00960810"/>
    <w:rsid w:val="00960826"/>
    <w:rsid w:val="00960D3B"/>
    <w:rsid w:val="00960F91"/>
    <w:rsid w:val="0096129D"/>
    <w:rsid w:val="009619A5"/>
    <w:rsid w:val="00961ABF"/>
    <w:rsid w:val="0096227A"/>
    <w:rsid w:val="00962314"/>
    <w:rsid w:val="00962351"/>
    <w:rsid w:val="009623D8"/>
    <w:rsid w:val="009624D5"/>
    <w:rsid w:val="009629BB"/>
    <w:rsid w:val="00963111"/>
    <w:rsid w:val="00963258"/>
    <w:rsid w:val="0096331A"/>
    <w:rsid w:val="009633A0"/>
    <w:rsid w:val="009637D6"/>
    <w:rsid w:val="00963975"/>
    <w:rsid w:val="00963C1E"/>
    <w:rsid w:val="00963C9F"/>
    <w:rsid w:val="00963F31"/>
    <w:rsid w:val="00964201"/>
    <w:rsid w:val="00964487"/>
    <w:rsid w:val="0096478A"/>
    <w:rsid w:val="00964A70"/>
    <w:rsid w:val="00964D72"/>
    <w:rsid w:val="009650C2"/>
    <w:rsid w:val="009650F1"/>
    <w:rsid w:val="00965166"/>
    <w:rsid w:val="0096550E"/>
    <w:rsid w:val="00965D88"/>
    <w:rsid w:val="009668A9"/>
    <w:rsid w:val="009668EE"/>
    <w:rsid w:val="00966E07"/>
    <w:rsid w:val="00966E45"/>
    <w:rsid w:val="00966F5B"/>
    <w:rsid w:val="00966FAD"/>
    <w:rsid w:val="0096701C"/>
    <w:rsid w:val="0096704C"/>
    <w:rsid w:val="009671DA"/>
    <w:rsid w:val="009675C2"/>
    <w:rsid w:val="0096799B"/>
    <w:rsid w:val="00967C1D"/>
    <w:rsid w:val="00967E50"/>
    <w:rsid w:val="009703C7"/>
    <w:rsid w:val="009704C4"/>
    <w:rsid w:val="00970599"/>
    <w:rsid w:val="009705B8"/>
    <w:rsid w:val="00970620"/>
    <w:rsid w:val="00970720"/>
    <w:rsid w:val="009707A2"/>
    <w:rsid w:val="009709ED"/>
    <w:rsid w:val="00970A33"/>
    <w:rsid w:val="00970AD4"/>
    <w:rsid w:val="00970BF6"/>
    <w:rsid w:val="00970EB3"/>
    <w:rsid w:val="00970F69"/>
    <w:rsid w:val="009710E2"/>
    <w:rsid w:val="009712DE"/>
    <w:rsid w:val="00971306"/>
    <w:rsid w:val="0097140C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A40"/>
    <w:rsid w:val="00973BC7"/>
    <w:rsid w:val="00973C25"/>
    <w:rsid w:val="00973D84"/>
    <w:rsid w:val="00973E43"/>
    <w:rsid w:val="00973F24"/>
    <w:rsid w:val="0097424F"/>
    <w:rsid w:val="00974270"/>
    <w:rsid w:val="00974721"/>
    <w:rsid w:val="00974C39"/>
    <w:rsid w:val="0097555D"/>
    <w:rsid w:val="00975660"/>
    <w:rsid w:val="009757D0"/>
    <w:rsid w:val="00975F0E"/>
    <w:rsid w:val="00975F21"/>
    <w:rsid w:val="00975F5A"/>
    <w:rsid w:val="009764B1"/>
    <w:rsid w:val="00976B96"/>
    <w:rsid w:val="00976D91"/>
    <w:rsid w:val="00976F3D"/>
    <w:rsid w:val="00977020"/>
    <w:rsid w:val="0097737A"/>
    <w:rsid w:val="00977BF7"/>
    <w:rsid w:val="00977EFA"/>
    <w:rsid w:val="00977FE7"/>
    <w:rsid w:val="009801A9"/>
    <w:rsid w:val="009805CF"/>
    <w:rsid w:val="00980708"/>
    <w:rsid w:val="00980A5A"/>
    <w:rsid w:val="00980C4A"/>
    <w:rsid w:val="00980D35"/>
    <w:rsid w:val="00980D9B"/>
    <w:rsid w:val="0098130D"/>
    <w:rsid w:val="009814AF"/>
    <w:rsid w:val="0098153B"/>
    <w:rsid w:val="00981827"/>
    <w:rsid w:val="009819CC"/>
    <w:rsid w:val="00981B08"/>
    <w:rsid w:val="00981CEF"/>
    <w:rsid w:val="00981D30"/>
    <w:rsid w:val="00981E58"/>
    <w:rsid w:val="00982452"/>
    <w:rsid w:val="0098274F"/>
    <w:rsid w:val="00982A8E"/>
    <w:rsid w:val="00982D44"/>
    <w:rsid w:val="00982FF8"/>
    <w:rsid w:val="0098362C"/>
    <w:rsid w:val="00983643"/>
    <w:rsid w:val="0098367F"/>
    <w:rsid w:val="009837B6"/>
    <w:rsid w:val="00983AC0"/>
    <w:rsid w:val="00983AE9"/>
    <w:rsid w:val="00983FA4"/>
    <w:rsid w:val="00984025"/>
    <w:rsid w:val="00984057"/>
    <w:rsid w:val="009846F4"/>
    <w:rsid w:val="00984841"/>
    <w:rsid w:val="00984B6E"/>
    <w:rsid w:val="00984E81"/>
    <w:rsid w:val="00985389"/>
    <w:rsid w:val="00985637"/>
    <w:rsid w:val="00985999"/>
    <w:rsid w:val="00985AF3"/>
    <w:rsid w:val="009860FA"/>
    <w:rsid w:val="009869AA"/>
    <w:rsid w:val="00986CC0"/>
    <w:rsid w:val="00986D83"/>
    <w:rsid w:val="00986E9A"/>
    <w:rsid w:val="00987002"/>
    <w:rsid w:val="009878C5"/>
    <w:rsid w:val="00990517"/>
    <w:rsid w:val="009909D8"/>
    <w:rsid w:val="00990A58"/>
    <w:rsid w:val="00990FA8"/>
    <w:rsid w:val="009916B9"/>
    <w:rsid w:val="009918D7"/>
    <w:rsid w:val="00991932"/>
    <w:rsid w:val="00991CE0"/>
    <w:rsid w:val="009927E6"/>
    <w:rsid w:val="0099293E"/>
    <w:rsid w:val="00992A47"/>
    <w:rsid w:val="00992A7C"/>
    <w:rsid w:val="00992A7D"/>
    <w:rsid w:val="00992FCE"/>
    <w:rsid w:val="009931FA"/>
    <w:rsid w:val="009932CA"/>
    <w:rsid w:val="00993A39"/>
    <w:rsid w:val="00993CFC"/>
    <w:rsid w:val="00993DA2"/>
    <w:rsid w:val="00993DD6"/>
    <w:rsid w:val="00994796"/>
    <w:rsid w:val="00994869"/>
    <w:rsid w:val="00994A51"/>
    <w:rsid w:val="00995217"/>
    <w:rsid w:val="00995335"/>
    <w:rsid w:val="00995519"/>
    <w:rsid w:val="009956A0"/>
    <w:rsid w:val="00995754"/>
    <w:rsid w:val="009957CE"/>
    <w:rsid w:val="009959E1"/>
    <w:rsid w:val="00995A46"/>
    <w:rsid w:val="00995E8F"/>
    <w:rsid w:val="00996244"/>
    <w:rsid w:val="00996302"/>
    <w:rsid w:val="00996337"/>
    <w:rsid w:val="00996394"/>
    <w:rsid w:val="00996BE2"/>
    <w:rsid w:val="009971CB"/>
    <w:rsid w:val="00997631"/>
    <w:rsid w:val="009979E2"/>
    <w:rsid w:val="00997B2C"/>
    <w:rsid w:val="00997C69"/>
    <w:rsid w:val="00997E15"/>
    <w:rsid w:val="009A0361"/>
    <w:rsid w:val="009A07D3"/>
    <w:rsid w:val="009A08B9"/>
    <w:rsid w:val="009A0CB2"/>
    <w:rsid w:val="009A0DD8"/>
    <w:rsid w:val="009A0F95"/>
    <w:rsid w:val="009A1293"/>
    <w:rsid w:val="009A12D1"/>
    <w:rsid w:val="009A1490"/>
    <w:rsid w:val="009A1572"/>
    <w:rsid w:val="009A162E"/>
    <w:rsid w:val="009A1942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5F3"/>
    <w:rsid w:val="009A3883"/>
    <w:rsid w:val="009A394C"/>
    <w:rsid w:val="009A3A50"/>
    <w:rsid w:val="009A3E9A"/>
    <w:rsid w:val="009A401C"/>
    <w:rsid w:val="009A5423"/>
    <w:rsid w:val="009A56CB"/>
    <w:rsid w:val="009A5D00"/>
    <w:rsid w:val="009A5EA1"/>
    <w:rsid w:val="009A5F91"/>
    <w:rsid w:val="009A63DA"/>
    <w:rsid w:val="009A68F0"/>
    <w:rsid w:val="009A691B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995"/>
    <w:rsid w:val="009B0C75"/>
    <w:rsid w:val="009B111A"/>
    <w:rsid w:val="009B116F"/>
    <w:rsid w:val="009B15D4"/>
    <w:rsid w:val="009B1899"/>
    <w:rsid w:val="009B1C5B"/>
    <w:rsid w:val="009B276C"/>
    <w:rsid w:val="009B27DD"/>
    <w:rsid w:val="009B2839"/>
    <w:rsid w:val="009B2876"/>
    <w:rsid w:val="009B2962"/>
    <w:rsid w:val="009B29D2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4ED9"/>
    <w:rsid w:val="009B5166"/>
    <w:rsid w:val="009B5ACE"/>
    <w:rsid w:val="009B5AE6"/>
    <w:rsid w:val="009B5CFD"/>
    <w:rsid w:val="009B62AB"/>
    <w:rsid w:val="009B6494"/>
    <w:rsid w:val="009B6676"/>
    <w:rsid w:val="009B6890"/>
    <w:rsid w:val="009B6B9B"/>
    <w:rsid w:val="009B6CE9"/>
    <w:rsid w:val="009B6F36"/>
    <w:rsid w:val="009B7042"/>
    <w:rsid w:val="009B71EE"/>
    <w:rsid w:val="009B72DA"/>
    <w:rsid w:val="009B7353"/>
    <w:rsid w:val="009B736C"/>
    <w:rsid w:val="009B7625"/>
    <w:rsid w:val="009B7A7C"/>
    <w:rsid w:val="009B7C10"/>
    <w:rsid w:val="009B7CDA"/>
    <w:rsid w:val="009B7E9C"/>
    <w:rsid w:val="009C03A2"/>
    <w:rsid w:val="009C0508"/>
    <w:rsid w:val="009C05F6"/>
    <w:rsid w:val="009C064B"/>
    <w:rsid w:val="009C0798"/>
    <w:rsid w:val="009C08F9"/>
    <w:rsid w:val="009C0A63"/>
    <w:rsid w:val="009C0C93"/>
    <w:rsid w:val="009C0F19"/>
    <w:rsid w:val="009C10A9"/>
    <w:rsid w:val="009C121D"/>
    <w:rsid w:val="009C1350"/>
    <w:rsid w:val="009C1862"/>
    <w:rsid w:val="009C1A88"/>
    <w:rsid w:val="009C1DB1"/>
    <w:rsid w:val="009C2249"/>
    <w:rsid w:val="009C237B"/>
    <w:rsid w:val="009C2396"/>
    <w:rsid w:val="009C2906"/>
    <w:rsid w:val="009C2D37"/>
    <w:rsid w:val="009C2D3D"/>
    <w:rsid w:val="009C2F53"/>
    <w:rsid w:val="009C31EF"/>
    <w:rsid w:val="009C337B"/>
    <w:rsid w:val="009C3592"/>
    <w:rsid w:val="009C39AB"/>
    <w:rsid w:val="009C3A82"/>
    <w:rsid w:val="009C3B11"/>
    <w:rsid w:val="009C3BE9"/>
    <w:rsid w:val="009C4059"/>
    <w:rsid w:val="009C42C0"/>
    <w:rsid w:val="009C43B6"/>
    <w:rsid w:val="009C4435"/>
    <w:rsid w:val="009C4AE8"/>
    <w:rsid w:val="009C4BF9"/>
    <w:rsid w:val="009C4D44"/>
    <w:rsid w:val="009C4E51"/>
    <w:rsid w:val="009C50DE"/>
    <w:rsid w:val="009C5A96"/>
    <w:rsid w:val="009C5AFF"/>
    <w:rsid w:val="009C62EE"/>
    <w:rsid w:val="009C6539"/>
    <w:rsid w:val="009C66A7"/>
    <w:rsid w:val="009C671E"/>
    <w:rsid w:val="009C6845"/>
    <w:rsid w:val="009C6A1C"/>
    <w:rsid w:val="009C6CD4"/>
    <w:rsid w:val="009C71E1"/>
    <w:rsid w:val="009C72B6"/>
    <w:rsid w:val="009C7399"/>
    <w:rsid w:val="009C756C"/>
    <w:rsid w:val="009C76FB"/>
    <w:rsid w:val="009C78B7"/>
    <w:rsid w:val="009C7C75"/>
    <w:rsid w:val="009C7D03"/>
    <w:rsid w:val="009C7F3B"/>
    <w:rsid w:val="009D016C"/>
    <w:rsid w:val="009D0461"/>
    <w:rsid w:val="009D05AD"/>
    <w:rsid w:val="009D0692"/>
    <w:rsid w:val="009D0BE3"/>
    <w:rsid w:val="009D1048"/>
    <w:rsid w:val="009D12CA"/>
    <w:rsid w:val="009D16C6"/>
    <w:rsid w:val="009D20D7"/>
    <w:rsid w:val="009D2311"/>
    <w:rsid w:val="009D2371"/>
    <w:rsid w:val="009D253C"/>
    <w:rsid w:val="009D25DE"/>
    <w:rsid w:val="009D26EF"/>
    <w:rsid w:val="009D290F"/>
    <w:rsid w:val="009D2CEF"/>
    <w:rsid w:val="009D2E30"/>
    <w:rsid w:val="009D33A0"/>
    <w:rsid w:val="009D34EF"/>
    <w:rsid w:val="009D35F0"/>
    <w:rsid w:val="009D3A9D"/>
    <w:rsid w:val="009D3B60"/>
    <w:rsid w:val="009D3F1B"/>
    <w:rsid w:val="009D40EB"/>
    <w:rsid w:val="009D413C"/>
    <w:rsid w:val="009D41B6"/>
    <w:rsid w:val="009D41D5"/>
    <w:rsid w:val="009D43A3"/>
    <w:rsid w:val="009D4991"/>
    <w:rsid w:val="009D499E"/>
    <w:rsid w:val="009D4A63"/>
    <w:rsid w:val="009D4D09"/>
    <w:rsid w:val="009D55A3"/>
    <w:rsid w:val="009D58BD"/>
    <w:rsid w:val="009D5AC6"/>
    <w:rsid w:val="009D64A7"/>
    <w:rsid w:val="009D662B"/>
    <w:rsid w:val="009D6810"/>
    <w:rsid w:val="009D6897"/>
    <w:rsid w:val="009D6923"/>
    <w:rsid w:val="009D69ED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315"/>
    <w:rsid w:val="009E178F"/>
    <w:rsid w:val="009E1AF0"/>
    <w:rsid w:val="009E1BCB"/>
    <w:rsid w:val="009E2576"/>
    <w:rsid w:val="009E25D4"/>
    <w:rsid w:val="009E269A"/>
    <w:rsid w:val="009E2E2E"/>
    <w:rsid w:val="009E2EFD"/>
    <w:rsid w:val="009E33AF"/>
    <w:rsid w:val="009E381B"/>
    <w:rsid w:val="009E394B"/>
    <w:rsid w:val="009E399C"/>
    <w:rsid w:val="009E3B83"/>
    <w:rsid w:val="009E3DA7"/>
    <w:rsid w:val="009E4098"/>
    <w:rsid w:val="009E4361"/>
    <w:rsid w:val="009E4483"/>
    <w:rsid w:val="009E44A2"/>
    <w:rsid w:val="009E4528"/>
    <w:rsid w:val="009E457D"/>
    <w:rsid w:val="009E49A5"/>
    <w:rsid w:val="009E4B27"/>
    <w:rsid w:val="009E4F6E"/>
    <w:rsid w:val="009E4FDC"/>
    <w:rsid w:val="009E52F3"/>
    <w:rsid w:val="009E5490"/>
    <w:rsid w:val="009E554D"/>
    <w:rsid w:val="009E5A01"/>
    <w:rsid w:val="009E5AD1"/>
    <w:rsid w:val="009E6293"/>
    <w:rsid w:val="009E6B41"/>
    <w:rsid w:val="009E6B61"/>
    <w:rsid w:val="009E6F3E"/>
    <w:rsid w:val="009E6FDF"/>
    <w:rsid w:val="009E713D"/>
    <w:rsid w:val="009E72B7"/>
    <w:rsid w:val="009E737A"/>
    <w:rsid w:val="009E74BA"/>
    <w:rsid w:val="009E7552"/>
    <w:rsid w:val="009E7AA1"/>
    <w:rsid w:val="009E7B81"/>
    <w:rsid w:val="009E7CBE"/>
    <w:rsid w:val="009E7CCB"/>
    <w:rsid w:val="009F00A7"/>
    <w:rsid w:val="009F00FD"/>
    <w:rsid w:val="009F03D8"/>
    <w:rsid w:val="009F0A48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B7"/>
    <w:rsid w:val="009F2DD0"/>
    <w:rsid w:val="009F3008"/>
    <w:rsid w:val="009F3609"/>
    <w:rsid w:val="009F3752"/>
    <w:rsid w:val="009F37EF"/>
    <w:rsid w:val="009F390C"/>
    <w:rsid w:val="009F3B1E"/>
    <w:rsid w:val="009F4250"/>
    <w:rsid w:val="009F43C4"/>
    <w:rsid w:val="009F43E4"/>
    <w:rsid w:val="009F46CD"/>
    <w:rsid w:val="009F4746"/>
    <w:rsid w:val="009F5620"/>
    <w:rsid w:val="009F5B7D"/>
    <w:rsid w:val="009F5D7F"/>
    <w:rsid w:val="009F5ECB"/>
    <w:rsid w:val="009F5EEA"/>
    <w:rsid w:val="009F6176"/>
    <w:rsid w:val="009F6381"/>
    <w:rsid w:val="009F63F1"/>
    <w:rsid w:val="009F67FC"/>
    <w:rsid w:val="009F6E42"/>
    <w:rsid w:val="009F6FB6"/>
    <w:rsid w:val="009F70E1"/>
    <w:rsid w:val="009F76FD"/>
    <w:rsid w:val="009F7799"/>
    <w:rsid w:val="009F793F"/>
    <w:rsid w:val="009F7DC4"/>
    <w:rsid w:val="00A00274"/>
    <w:rsid w:val="00A002FF"/>
    <w:rsid w:val="00A00590"/>
    <w:rsid w:val="00A005E5"/>
    <w:rsid w:val="00A00B17"/>
    <w:rsid w:val="00A00BA8"/>
    <w:rsid w:val="00A0109C"/>
    <w:rsid w:val="00A01103"/>
    <w:rsid w:val="00A01ECF"/>
    <w:rsid w:val="00A0201E"/>
    <w:rsid w:val="00A02059"/>
    <w:rsid w:val="00A0219D"/>
    <w:rsid w:val="00A0224F"/>
    <w:rsid w:val="00A022D1"/>
    <w:rsid w:val="00A025B7"/>
    <w:rsid w:val="00A03015"/>
    <w:rsid w:val="00A03377"/>
    <w:rsid w:val="00A03534"/>
    <w:rsid w:val="00A038AB"/>
    <w:rsid w:val="00A03C53"/>
    <w:rsid w:val="00A03D75"/>
    <w:rsid w:val="00A03EF7"/>
    <w:rsid w:val="00A041CE"/>
    <w:rsid w:val="00A0441E"/>
    <w:rsid w:val="00A049BB"/>
    <w:rsid w:val="00A054AD"/>
    <w:rsid w:val="00A0564C"/>
    <w:rsid w:val="00A05721"/>
    <w:rsid w:val="00A05871"/>
    <w:rsid w:val="00A05A96"/>
    <w:rsid w:val="00A05F45"/>
    <w:rsid w:val="00A060E2"/>
    <w:rsid w:val="00A067C3"/>
    <w:rsid w:val="00A06B98"/>
    <w:rsid w:val="00A06BF8"/>
    <w:rsid w:val="00A06C5A"/>
    <w:rsid w:val="00A070B5"/>
    <w:rsid w:val="00A07350"/>
    <w:rsid w:val="00A073CD"/>
    <w:rsid w:val="00A075B3"/>
    <w:rsid w:val="00A0786F"/>
    <w:rsid w:val="00A07A36"/>
    <w:rsid w:val="00A07BDB"/>
    <w:rsid w:val="00A07C30"/>
    <w:rsid w:val="00A1006A"/>
    <w:rsid w:val="00A10208"/>
    <w:rsid w:val="00A10229"/>
    <w:rsid w:val="00A1048C"/>
    <w:rsid w:val="00A1058E"/>
    <w:rsid w:val="00A1076F"/>
    <w:rsid w:val="00A1089D"/>
    <w:rsid w:val="00A108B1"/>
    <w:rsid w:val="00A10E7F"/>
    <w:rsid w:val="00A10EEF"/>
    <w:rsid w:val="00A111B0"/>
    <w:rsid w:val="00A112A6"/>
    <w:rsid w:val="00A1167F"/>
    <w:rsid w:val="00A1189D"/>
    <w:rsid w:val="00A119EB"/>
    <w:rsid w:val="00A11A56"/>
    <w:rsid w:val="00A11C0D"/>
    <w:rsid w:val="00A122BA"/>
    <w:rsid w:val="00A12374"/>
    <w:rsid w:val="00A1272A"/>
    <w:rsid w:val="00A12D56"/>
    <w:rsid w:val="00A13155"/>
    <w:rsid w:val="00A1341E"/>
    <w:rsid w:val="00A13785"/>
    <w:rsid w:val="00A13990"/>
    <w:rsid w:val="00A13AE5"/>
    <w:rsid w:val="00A15321"/>
    <w:rsid w:val="00A154DD"/>
    <w:rsid w:val="00A155DE"/>
    <w:rsid w:val="00A156DA"/>
    <w:rsid w:val="00A15A7F"/>
    <w:rsid w:val="00A15B59"/>
    <w:rsid w:val="00A15D3B"/>
    <w:rsid w:val="00A15E57"/>
    <w:rsid w:val="00A15F00"/>
    <w:rsid w:val="00A16356"/>
    <w:rsid w:val="00A1641C"/>
    <w:rsid w:val="00A16B50"/>
    <w:rsid w:val="00A16FC5"/>
    <w:rsid w:val="00A1721B"/>
    <w:rsid w:val="00A1727D"/>
    <w:rsid w:val="00A173C0"/>
    <w:rsid w:val="00A17A1C"/>
    <w:rsid w:val="00A17D24"/>
    <w:rsid w:val="00A20020"/>
    <w:rsid w:val="00A2029D"/>
    <w:rsid w:val="00A20564"/>
    <w:rsid w:val="00A205A6"/>
    <w:rsid w:val="00A207EE"/>
    <w:rsid w:val="00A20A14"/>
    <w:rsid w:val="00A20AE7"/>
    <w:rsid w:val="00A20C34"/>
    <w:rsid w:val="00A20DCC"/>
    <w:rsid w:val="00A21339"/>
    <w:rsid w:val="00A21515"/>
    <w:rsid w:val="00A21AB8"/>
    <w:rsid w:val="00A220AB"/>
    <w:rsid w:val="00A220EC"/>
    <w:rsid w:val="00A22546"/>
    <w:rsid w:val="00A22678"/>
    <w:rsid w:val="00A2275A"/>
    <w:rsid w:val="00A22C05"/>
    <w:rsid w:val="00A22C67"/>
    <w:rsid w:val="00A22DB2"/>
    <w:rsid w:val="00A2333F"/>
    <w:rsid w:val="00A23C66"/>
    <w:rsid w:val="00A23CA5"/>
    <w:rsid w:val="00A24288"/>
    <w:rsid w:val="00A24581"/>
    <w:rsid w:val="00A24BEC"/>
    <w:rsid w:val="00A24DD0"/>
    <w:rsid w:val="00A25804"/>
    <w:rsid w:val="00A2596B"/>
    <w:rsid w:val="00A25A6B"/>
    <w:rsid w:val="00A25B8B"/>
    <w:rsid w:val="00A26248"/>
    <w:rsid w:val="00A26E37"/>
    <w:rsid w:val="00A27117"/>
    <w:rsid w:val="00A271FD"/>
    <w:rsid w:val="00A27659"/>
    <w:rsid w:val="00A27ADF"/>
    <w:rsid w:val="00A27B00"/>
    <w:rsid w:val="00A3040C"/>
    <w:rsid w:val="00A30411"/>
    <w:rsid w:val="00A3041D"/>
    <w:rsid w:val="00A30703"/>
    <w:rsid w:val="00A3095D"/>
    <w:rsid w:val="00A30A57"/>
    <w:rsid w:val="00A30A89"/>
    <w:rsid w:val="00A30CE2"/>
    <w:rsid w:val="00A31341"/>
    <w:rsid w:val="00A3148C"/>
    <w:rsid w:val="00A3149C"/>
    <w:rsid w:val="00A314D2"/>
    <w:rsid w:val="00A315B2"/>
    <w:rsid w:val="00A31848"/>
    <w:rsid w:val="00A31A06"/>
    <w:rsid w:val="00A31EDE"/>
    <w:rsid w:val="00A31F57"/>
    <w:rsid w:val="00A32661"/>
    <w:rsid w:val="00A32916"/>
    <w:rsid w:val="00A32A0C"/>
    <w:rsid w:val="00A32F32"/>
    <w:rsid w:val="00A32F4C"/>
    <w:rsid w:val="00A32FF5"/>
    <w:rsid w:val="00A33171"/>
    <w:rsid w:val="00A336DF"/>
    <w:rsid w:val="00A3371B"/>
    <w:rsid w:val="00A3375F"/>
    <w:rsid w:val="00A3385B"/>
    <w:rsid w:val="00A33A0B"/>
    <w:rsid w:val="00A33B0F"/>
    <w:rsid w:val="00A33E81"/>
    <w:rsid w:val="00A33FEC"/>
    <w:rsid w:val="00A341F3"/>
    <w:rsid w:val="00A3482A"/>
    <w:rsid w:val="00A34864"/>
    <w:rsid w:val="00A34C8E"/>
    <w:rsid w:val="00A351A6"/>
    <w:rsid w:val="00A352DB"/>
    <w:rsid w:val="00A3537D"/>
    <w:rsid w:val="00A35EA4"/>
    <w:rsid w:val="00A35F12"/>
    <w:rsid w:val="00A368DF"/>
    <w:rsid w:val="00A36B58"/>
    <w:rsid w:val="00A37859"/>
    <w:rsid w:val="00A378C9"/>
    <w:rsid w:val="00A379AA"/>
    <w:rsid w:val="00A379D2"/>
    <w:rsid w:val="00A37C22"/>
    <w:rsid w:val="00A37D84"/>
    <w:rsid w:val="00A40A11"/>
    <w:rsid w:val="00A40B83"/>
    <w:rsid w:val="00A41115"/>
    <w:rsid w:val="00A4124D"/>
    <w:rsid w:val="00A414FC"/>
    <w:rsid w:val="00A41753"/>
    <w:rsid w:val="00A41DB6"/>
    <w:rsid w:val="00A420B0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2FFC"/>
    <w:rsid w:val="00A430A1"/>
    <w:rsid w:val="00A4335E"/>
    <w:rsid w:val="00A433C6"/>
    <w:rsid w:val="00A43B5F"/>
    <w:rsid w:val="00A44062"/>
    <w:rsid w:val="00A44105"/>
    <w:rsid w:val="00A444AD"/>
    <w:rsid w:val="00A446C0"/>
    <w:rsid w:val="00A44A3A"/>
    <w:rsid w:val="00A450DC"/>
    <w:rsid w:val="00A45471"/>
    <w:rsid w:val="00A45640"/>
    <w:rsid w:val="00A45AED"/>
    <w:rsid w:val="00A45B27"/>
    <w:rsid w:val="00A45B63"/>
    <w:rsid w:val="00A45DD6"/>
    <w:rsid w:val="00A45ECC"/>
    <w:rsid w:val="00A4610A"/>
    <w:rsid w:val="00A46119"/>
    <w:rsid w:val="00A46252"/>
    <w:rsid w:val="00A4628A"/>
    <w:rsid w:val="00A464D0"/>
    <w:rsid w:val="00A46572"/>
    <w:rsid w:val="00A469C8"/>
    <w:rsid w:val="00A47014"/>
    <w:rsid w:val="00A47641"/>
    <w:rsid w:val="00A47654"/>
    <w:rsid w:val="00A4766E"/>
    <w:rsid w:val="00A47704"/>
    <w:rsid w:val="00A47AE9"/>
    <w:rsid w:val="00A47EED"/>
    <w:rsid w:val="00A47EFD"/>
    <w:rsid w:val="00A5005C"/>
    <w:rsid w:val="00A5008D"/>
    <w:rsid w:val="00A50163"/>
    <w:rsid w:val="00A50219"/>
    <w:rsid w:val="00A50438"/>
    <w:rsid w:val="00A508AF"/>
    <w:rsid w:val="00A50BC5"/>
    <w:rsid w:val="00A50C3E"/>
    <w:rsid w:val="00A50E27"/>
    <w:rsid w:val="00A50EC5"/>
    <w:rsid w:val="00A51002"/>
    <w:rsid w:val="00A5131B"/>
    <w:rsid w:val="00A516AB"/>
    <w:rsid w:val="00A519A0"/>
    <w:rsid w:val="00A51D0A"/>
    <w:rsid w:val="00A5206C"/>
    <w:rsid w:val="00A524FB"/>
    <w:rsid w:val="00A527E9"/>
    <w:rsid w:val="00A52C19"/>
    <w:rsid w:val="00A52D6C"/>
    <w:rsid w:val="00A53158"/>
    <w:rsid w:val="00A53451"/>
    <w:rsid w:val="00A5441C"/>
    <w:rsid w:val="00A54768"/>
    <w:rsid w:val="00A549A9"/>
    <w:rsid w:val="00A54D60"/>
    <w:rsid w:val="00A54F07"/>
    <w:rsid w:val="00A54F2A"/>
    <w:rsid w:val="00A55182"/>
    <w:rsid w:val="00A55436"/>
    <w:rsid w:val="00A55632"/>
    <w:rsid w:val="00A55A3B"/>
    <w:rsid w:val="00A55B5E"/>
    <w:rsid w:val="00A55BD3"/>
    <w:rsid w:val="00A55C25"/>
    <w:rsid w:val="00A55C3A"/>
    <w:rsid w:val="00A56184"/>
    <w:rsid w:val="00A5647D"/>
    <w:rsid w:val="00A566D4"/>
    <w:rsid w:val="00A572C3"/>
    <w:rsid w:val="00A57635"/>
    <w:rsid w:val="00A57AF1"/>
    <w:rsid w:val="00A57CF9"/>
    <w:rsid w:val="00A605EE"/>
    <w:rsid w:val="00A608DC"/>
    <w:rsid w:val="00A60D62"/>
    <w:rsid w:val="00A60E3E"/>
    <w:rsid w:val="00A60E92"/>
    <w:rsid w:val="00A60F7B"/>
    <w:rsid w:val="00A60FD5"/>
    <w:rsid w:val="00A61222"/>
    <w:rsid w:val="00A6136D"/>
    <w:rsid w:val="00A6145E"/>
    <w:rsid w:val="00A614E2"/>
    <w:rsid w:val="00A6156C"/>
    <w:rsid w:val="00A615C9"/>
    <w:rsid w:val="00A61725"/>
    <w:rsid w:val="00A61775"/>
    <w:rsid w:val="00A61A8C"/>
    <w:rsid w:val="00A61BF1"/>
    <w:rsid w:val="00A61F8B"/>
    <w:rsid w:val="00A62307"/>
    <w:rsid w:val="00A623BC"/>
    <w:rsid w:val="00A628DC"/>
    <w:rsid w:val="00A6294B"/>
    <w:rsid w:val="00A62A0F"/>
    <w:rsid w:val="00A62BC2"/>
    <w:rsid w:val="00A62DFA"/>
    <w:rsid w:val="00A6312E"/>
    <w:rsid w:val="00A634A9"/>
    <w:rsid w:val="00A6386A"/>
    <w:rsid w:val="00A63C01"/>
    <w:rsid w:val="00A63CF0"/>
    <w:rsid w:val="00A63DF6"/>
    <w:rsid w:val="00A63E3F"/>
    <w:rsid w:val="00A63F03"/>
    <w:rsid w:val="00A64A7F"/>
    <w:rsid w:val="00A65116"/>
    <w:rsid w:val="00A65167"/>
    <w:rsid w:val="00A651E3"/>
    <w:rsid w:val="00A65381"/>
    <w:rsid w:val="00A653FF"/>
    <w:rsid w:val="00A65502"/>
    <w:rsid w:val="00A657E3"/>
    <w:rsid w:val="00A6583A"/>
    <w:rsid w:val="00A65857"/>
    <w:rsid w:val="00A65B6D"/>
    <w:rsid w:val="00A65CCB"/>
    <w:rsid w:val="00A65F21"/>
    <w:rsid w:val="00A66081"/>
    <w:rsid w:val="00A6623E"/>
    <w:rsid w:val="00A6628A"/>
    <w:rsid w:val="00A666EB"/>
    <w:rsid w:val="00A66797"/>
    <w:rsid w:val="00A66AF9"/>
    <w:rsid w:val="00A66C0A"/>
    <w:rsid w:val="00A6739C"/>
    <w:rsid w:val="00A674AA"/>
    <w:rsid w:val="00A674C3"/>
    <w:rsid w:val="00A674C9"/>
    <w:rsid w:val="00A6788E"/>
    <w:rsid w:val="00A67B1C"/>
    <w:rsid w:val="00A67D0D"/>
    <w:rsid w:val="00A67D52"/>
    <w:rsid w:val="00A704D2"/>
    <w:rsid w:val="00A704ED"/>
    <w:rsid w:val="00A7076B"/>
    <w:rsid w:val="00A70801"/>
    <w:rsid w:val="00A7082A"/>
    <w:rsid w:val="00A7086C"/>
    <w:rsid w:val="00A70BF5"/>
    <w:rsid w:val="00A70D5F"/>
    <w:rsid w:val="00A70D87"/>
    <w:rsid w:val="00A70DD1"/>
    <w:rsid w:val="00A70EB9"/>
    <w:rsid w:val="00A70EE9"/>
    <w:rsid w:val="00A70EF3"/>
    <w:rsid w:val="00A70FDE"/>
    <w:rsid w:val="00A70FEA"/>
    <w:rsid w:val="00A7109B"/>
    <w:rsid w:val="00A716D9"/>
    <w:rsid w:val="00A718D5"/>
    <w:rsid w:val="00A71AF4"/>
    <w:rsid w:val="00A71D82"/>
    <w:rsid w:val="00A72719"/>
    <w:rsid w:val="00A72800"/>
    <w:rsid w:val="00A728E0"/>
    <w:rsid w:val="00A72B10"/>
    <w:rsid w:val="00A73361"/>
    <w:rsid w:val="00A733B7"/>
    <w:rsid w:val="00A7376A"/>
    <w:rsid w:val="00A73917"/>
    <w:rsid w:val="00A73BBF"/>
    <w:rsid w:val="00A7417B"/>
    <w:rsid w:val="00A74551"/>
    <w:rsid w:val="00A7457C"/>
    <w:rsid w:val="00A7476B"/>
    <w:rsid w:val="00A74815"/>
    <w:rsid w:val="00A74A99"/>
    <w:rsid w:val="00A74AB2"/>
    <w:rsid w:val="00A74D11"/>
    <w:rsid w:val="00A74E62"/>
    <w:rsid w:val="00A75669"/>
    <w:rsid w:val="00A75825"/>
    <w:rsid w:val="00A758B0"/>
    <w:rsid w:val="00A75C6D"/>
    <w:rsid w:val="00A76048"/>
    <w:rsid w:val="00A761A9"/>
    <w:rsid w:val="00A76407"/>
    <w:rsid w:val="00A76456"/>
    <w:rsid w:val="00A764C0"/>
    <w:rsid w:val="00A765C1"/>
    <w:rsid w:val="00A765FC"/>
    <w:rsid w:val="00A76841"/>
    <w:rsid w:val="00A76D50"/>
    <w:rsid w:val="00A76E0F"/>
    <w:rsid w:val="00A775B3"/>
    <w:rsid w:val="00A77A28"/>
    <w:rsid w:val="00A77FA3"/>
    <w:rsid w:val="00A807BC"/>
    <w:rsid w:val="00A808EB"/>
    <w:rsid w:val="00A81510"/>
    <w:rsid w:val="00A81608"/>
    <w:rsid w:val="00A8164F"/>
    <w:rsid w:val="00A8176F"/>
    <w:rsid w:val="00A8185F"/>
    <w:rsid w:val="00A818A4"/>
    <w:rsid w:val="00A8196A"/>
    <w:rsid w:val="00A81CB8"/>
    <w:rsid w:val="00A82122"/>
    <w:rsid w:val="00A82594"/>
    <w:rsid w:val="00A82B93"/>
    <w:rsid w:val="00A82ECA"/>
    <w:rsid w:val="00A82F6D"/>
    <w:rsid w:val="00A83162"/>
    <w:rsid w:val="00A83291"/>
    <w:rsid w:val="00A83829"/>
    <w:rsid w:val="00A83B53"/>
    <w:rsid w:val="00A83D39"/>
    <w:rsid w:val="00A83D5A"/>
    <w:rsid w:val="00A83DC7"/>
    <w:rsid w:val="00A83E80"/>
    <w:rsid w:val="00A84340"/>
    <w:rsid w:val="00A8449E"/>
    <w:rsid w:val="00A84626"/>
    <w:rsid w:val="00A8475A"/>
    <w:rsid w:val="00A84872"/>
    <w:rsid w:val="00A84888"/>
    <w:rsid w:val="00A84A03"/>
    <w:rsid w:val="00A84BB3"/>
    <w:rsid w:val="00A84C20"/>
    <w:rsid w:val="00A85263"/>
    <w:rsid w:val="00A853D9"/>
    <w:rsid w:val="00A8590E"/>
    <w:rsid w:val="00A85BA5"/>
    <w:rsid w:val="00A85DF0"/>
    <w:rsid w:val="00A85E64"/>
    <w:rsid w:val="00A86214"/>
    <w:rsid w:val="00A86221"/>
    <w:rsid w:val="00A8630E"/>
    <w:rsid w:val="00A8648A"/>
    <w:rsid w:val="00A86C6F"/>
    <w:rsid w:val="00A86C90"/>
    <w:rsid w:val="00A86CE1"/>
    <w:rsid w:val="00A86DCB"/>
    <w:rsid w:val="00A87690"/>
    <w:rsid w:val="00A87B03"/>
    <w:rsid w:val="00A87BC7"/>
    <w:rsid w:val="00A87C4F"/>
    <w:rsid w:val="00A87ED2"/>
    <w:rsid w:val="00A90449"/>
    <w:rsid w:val="00A907FE"/>
    <w:rsid w:val="00A90AE7"/>
    <w:rsid w:val="00A90AFC"/>
    <w:rsid w:val="00A90CD8"/>
    <w:rsid w:val="00A90F68"/>
    <w:rsid w:val="00A9166C"/>
    <w:rsid w:val="00A91794"/>
    <w:rsid w:val="00A91CEE"/>
    <w:rsid w:val="00A91F6D"/>
    <w:rsid w:val="00A92436"/>
    <w:rsid w:val="00A92456"/>
    <w:rsid w:val="00A9283C"/>
    <w:rsid w:val="00A92C8F"/>
    <w:rsid w:val="00A92D97"/>
    <w:rsid w:val="00A9381A"/>
    <w:rsid w:val="00A938C7"/>
    <w:rsid w:val="00A93BCB"/>
    <w:rsid w:val="00A93C0C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4EB2"/>
    <w:rsid w:val="00A9515F"/>
    <w:rsid w:val="00A95283"/>
    <w:rsid w:val="00A953E4"/>
    <w:rsid w:val="00A956A6"/>
    <w:rsid w:val="00A95992"/>
    <w:rsid w:val="00A95A3D"/>
    <w:rsid w:val="00A95BB1"/>
    <w:rsid w:val="00A95D34"/>
    <w:rsid w:val="00A95FF1"/>
    <w:rsid w:val="00A9670A"/>
    <w:rsid w:val="00A967C0"/>
    <w:rsid w:val="00A96AD1"/>
    <w:rsid w:val="00A96B95"/>
    <w:rsid w:val="00A96C11"/>
    <w:rsid w:val="00A96D8D"/>
    <w:rsid w:val="00A96FE7"/>
    <w:rsid w:val="00A97217"/>
    <w:rsid w:val="00A97803"/>
    <w:rsid w:val="00A97902"/>
    <w:rsid w:val="00A97B44"/>
    <w:rsid w:val="00AA01A6"/>
    <w:rsid w:val="00AA0718"/>
    <w:rsid w:val="00AA0799"/>
    <w:rsid w:val="00AA08B7"/>
    <w:rsid w:val="00AA0A9A"/>
    <w:rsid w:val="00AA0BF4"/>
    <w:rsid w:val="00AA0C63"/>
    <w:rsid w:val="00AA11E1"/>
    <w:rsid w:val="00AA1254"/>
    <w:rsid w:val="00AA1576"/>
    <w:rsid w:val="00AA159C"/>
    <w:rsid w:val="00AA1615"/>
    <w:rsid w:val="00AA1807"/>
    <w:rsid w:val="00AA19EC"/>
    <w:rsid w:val="00AA1DD0"/>
    <w:rsid w:val="00AA21E4"/>
    <w:rsid w:val="00AA22DB"/>
    <w:rsid w:val="00AA281C"/>
    <w:rsid w:val="00AA285F"/>
    <w:rsid w:val="00AA31A5"/>
    <w:rsid w:val="00AA32EC"/>
    <w:rsid w:val="00AA360F"/>
    <w:rsid w:val="00AA3884"/>
    <w:rsid w:val="00AA3918"/>
    <w:rsid w:val="00AA3953"/>
    <w:rsid w:val="00AA3A7F"/>
    <w:rsid w:val="00AA3ADB"/>
    <w:rsid w:val="00AA3C3E"/>
    <w:rsid w:val="00AA3E54"/>
    <w:rsid w:val="00AA42A3"/>
    <w:rsid w:val="00AA486C"/>
    <w:rsid w:val="00AA4E31"/>
    <w:rsid w:val="00AA4F29"/>
    <w:rsid w:val="00AA4F93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855"/>
    <w:rsid w:val="00AA6AA4"/>
    <w:rsid w:val="00AA6AF1"/>
    <w:rsid w:val="00AA7047"/>
    <w:rsid w:val="00AA735A"/>
    <w:rsid w:val="00AA76F8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0E5"/>
    <w:rsid w:val="00AB111E"/>
    <w:rsid w:val="00AB1127"/>
    <w:rsid w:val="00AB1175"/>
    <w:rsid w:val="00AB13D6"/>
    <w:rsid w:val="00AB159C"/>
    <w:rsid w:val="00AB1813"/>
    <w:rsid w:val="00AB1A71"/>
    <w:rsid w:val="00AB1D3A"/>
    <w:rsid w:val="00AB2D74"/>
    <w:rsid w:val="00AB325F"/>
    <w:rsid w:val="00AB356B"/>
    <w:rsid w:val="00AB358D"/>
    <w:rsid w:val="00AB369D"/>
    <w:rsid w:val="00AB3798"/>
    <w:rsid w:val="00AB3ADA"/>
    <w:rsid w:val="00AB4304"/>
    <w:rsid w:val="00AB49A9"/>
    <w:rsid w:val="00AB4A28"/>
    <w:rsid w:val="00AB4F1A"/>
    <w:rsid w:val="00AB5104"/>
    <w:rsid w:val="00AB51BA"/>
    <w:rsid w:val="00AB52A5"/>
    <w:rsid w:val="00AB5409"/>
    <w:rsid w:val="00AB567E"/>
    <w:rsid w:val="00AB58B7"/>
    <w:rsid w:val="00AB5B66"/>
    <w:rsid w:val="00AB60FF"/>
    <w:rsid w:val="00AB62F6"/>
    <w:rsid w:val="00AB6562"/>
    <w:rsid w:val="00AB6782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C03CD"/>
    <w:rsid w:val="00AC04FE"/>
    <w:rsid w:val="00AC05F0"/>
    <w:rsid w:val="00AC066F"/>
    <w:rsid w:val="00AC06A0"/>
    <w:rsid w:val="00AC08A8"/>
    <w:rsid w:val="00AC0AC7"/>
    <w:rsid w:val="00AC0F54"/>
    <w:rsid w:val="00AC16A8"/>
    <w:rsid w:val="00AC202E"/>
    <w:rsid w:val="00AC215E"/>
    <w:rsid w:val="00AC2532"/>
    <w:rsid w:val="00AC26F2"/>
    <w:rsid w:val="00AC2933"/>
    <w:rsid w:val="00AC2CF4"/>
    <w:rsid w:val="00AC2D28"/>
    <w:rsid w:val="00AC2ECB"/>
    <w:rsid w:val="00AC300D"/>
    <w:rsid w:val="00AC312D"/>
    <w:rsid w:val="00AC31C1"/>
    <w:rsid w:val="00AC3369"/>
    <w:rsid w:val="00AC35F2"/>
    <w:rsid w:val="00AC3616"/>
    <w:rsid w:val="00AC367D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F"/>
    <w:rsid w:val="00AC561A"/>
    <w:rsid w:val="00AC5639"/>
    <w:rsid w:val="00AC5684"/>
    <w:rsid w:val="00AC575E"/>
    <w:rsid w:val="00AC5AE0"/>
    <w:rsid w:val="00AC5BD7"/>
    <w:rsid w:val="00AC5C07"/>
    <w:rsid w:val="00AC5CB7"/>
    <w:rsid w:val="00AC5D2E"/>
    <w:rsid w:val="00AC5FCA"/>
    <w:rsid w:val="00AC5FEE"/>
    <w:rsid w:val="00AC61C0"/>
    <w:rsid w:val="00AC6384"/>
    <w:rsid w:val="00AC64A6"/>
    <w:rsid w:val="00AC660C"/>
    <w:rsid w:val="00AC6B63"/>
    <w:rsid w:val="00AC6C90"/>
    <w:rsid w:val="00AC6CE5"/>
    <w:rsid w:val="00AC6D6E"/>
    <w:rsid w:val="00AC6F43"/>
    <w:rsid w:val="00AC6F68"/>
    <w:rsid w:val="00AC6F99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C96"/>
    <w:rsid w:val="00AD10E0"/>
    <w:rsid w:val="00AD120A"/>
    <w:rsid w:val="00AD1479"/>
    <w:rsid w:val="00AD1A49"/>
    <w:rsid w:val="00AD1F9A"/>
    <w:rsid w:val="00AD1FAC"/>
    <w:rsid w:val="00AD235D"/>
    <w:rsid w:val="00AD2378"/>
    <w:rsid w:val="00AD283E"/>
    <w:rsid w:val="00AD2DCF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447"/>
    <w:rsid w:val="00AD54C9"/>
    <w:rsid w:val="00AD5693"/>
    <w:rsid w:val="00AD5963"/>
    <w:rsid w:val="00AD5965"/>
    <w:rsid w:val="00AD5E92"/>
    <w:rsid w:val="00AD5F49"/>
    <w:rsid w:val="00AD6201"/>
    <w:rsid w:val="00AD62A5"/>
    <w:rsid w:val="00AD64D4"/>
    <w:rsid w:val="00AD6677"/>
    <w:rsid w:val="00AD687D"/>
    <w:rsid w:val="00AD6884"/>
    <w:rsid w:val="00AD6903"/>
    <w:rsid w:val="00AD6A0A"/>
    <w:rsid w:val="00AD6D2E"/>
    <w:rsid w:val="00AD6D8F"/>
    <w:rsid w:val="00AD71B8"/>
    <w:rsid w:val="00AD72A3"/>
    <w:rsid w:val="00AD74CC"/>
    <w:rsid w:val="00AD7531"/>
    <w:rsid w:val="00AD77E0"/>
    <w:rsid w:val="00AD79A1"/>
    <w:rsid w:val="00AD7AB6"/>
    <w:rsid w:val="00AD7D57"/>
    <w:rsid w:val="00AD7E8F"/>
    <w:rsid w:val="00AE0294"/>
    <w:rsid w:val="00AE0331"/>
    <w:rsid w:val="00AE065E"/>
    <w:rsid w:val="00AE077C"/>
    <w:rsid w:val="00AE095D"/>
    <w:rsid w:val="00AE0B0E"/>
    <w:rsid w:val="00AE0D60"/>
    <w:rsid w:val="00AE11FE"/>
    <w:rsid w:val="00AE1310"/>
    <w:rsid w:val="00AE139C"/>
    <w:rsid w:val="00AE1497"/>
    <w:rsid w:val="00AE1641"/>
    <w:rsid w:val="00AE1729"/>
    <w:rsid w:val="00AE1C68"/>
    <w:rsid w:val="00AE23E7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44"/>
    <w:rsid w:val="00AE32FC"/>
    <w:rsid w:val="00AE3709"/>
    <w:rsid w:val="00AE371B"/>
    <w:rsid w:val="00AE3B2F"/>
    <w:rsid w:val="00AE3E6F"/>
    <w:rsid w:val="00AE3EF9"/>
    <w:rsid w:val="00AE40E3"/>
    <w:rsid w:val="00AE4103"/>
    <w:rsid w:val="00AE42DF"/>
    <w:rsid w:val="00AE4559"/>
    <w:rsid w:val="00AE496B"/>
    <w:rsid w:val="00AE4B88"/>
    <w:rsid w:val="00AE4C2D"/>
    <w:rsid w:val="00AE4EA6"/>
    <w:rsid w:val="00AE5071"/>
    <w:rsid w:val="00AE59C4"/>
    <w:rsid w:val="00AE5A6E"/>
    <w:rsid w:val="00AE5B39"/>
    <w:rsid w:val="00AE5E28"/>
    <w:rsid w:val="00AE5FA4"/>
    <w:rsid w:val="00AE60F4"/>
    <w:rsid w:val="00AE6157"/>
    <w:rsid w:val="00AE615B"/>
    <w:rsid w:val="00AE6537"/>
    <w:rsid w:val="00AE68B8"/>
    <w:rsid w:val="00AE737F"/>
    <w:rsid w:val="00AE781B"/>
    <w:rsid w:val="00AF06B7"/>
    <w:rsid w:val="00AF06EB"/>
    <w:rsid w:val="00AF0C89"/>
    <w:rsid w:val="00AF1073"/>
    <w:rsid w:val="00AF11F7"/>
    <w:rsid w:val="00AF1709"/>
    <w:rsid w:val="00AF2553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FC6"/>
    <w:rsid w:val="00AF45DE"/>
    <w:rsid w:val="00AF4A0F"/>
    <w:rsid w:val="00AF4E4D"/>
    <w:rsid w:val="00AF5395"/>
    <w:rsid w:val="00AF55E7"/>
    <w:rsid w:val="00AF5877"/>
    <w:rsid w:val="00AF5B7E"/>
    <w:rsid w:val="00AF5BDC"/>
    <w:rsid w:val="00AF6463"/>
    <w:rsid w:val="00AF690B"/>
    <w:rsid w:val="00AF6F0E"/>
    <w:rsid w:val="00AF703D"/>
    <w:rsid w:val="00AF7331"/>
    <w:rsid w:val="00AF7455"/>
    <w:rsid w:val="00AF7C55"/>
    <w:rsid w:val="00AF7ED0"/>
    <w:rsid w:val="00B001A6"/>
    <w:rsid w:val="00B00D49"/>
    <w:rsid w:val="00B00DBD"/>
    <w:rsid w:val="00B00F22"/>
    <w:rsid w:val="00B0107C"/>
    <w:rsid w:val="00B01191"/>
    <w:rsid w:val="00B01389"/>
    <w:rsid w:val="00B0143F"/>
    <w:rsid w:val="00B01590"/>
    <w:rsid w:val="00B01620"/>
    <w:rsid w:val="00B0227B"/>
    <w:rsid w:val="00B0233E"/>
    <w:rsid w:val="00B0259C"/>
    <w:rsid w:val="00B027CF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65"/>
    <w:rsid w:val="00B032B1"/>
    <w:rsid w:val="00B032F4"/>
    <w:rsid w:val="00B03614"/>
    <w:rsid w:val="00B0386A"/>
    <w:rsid w:val="00B03997"/>
    <w:rsid w:val="00B039D2"/>
    <w:rsid w:val="00B03C81"/>
    <w:rsid w:val="00B03C8D"/>
    <w:rsid w:val="00B040A7"/>
    <w:rsid w:val="00B0410A"/>
    <w:rsid w:val="00B04F53"/>
    <w:rsid w:val="00B052CD"/>
    <w:rsid w:val="00B0534D"/>
    <w:rsid w:val="00B05553"/>
    <w:rsid w:val="00B05594"/>
    <w:rsid w:val="00B05831"/>
    <w:rsid w:val="00B063C7"/>
    <w:rsid w:val="00B06551"/>
    <w:rsid w:val="00B065B3"/>
    <w:rsid w:val="00B066C6"/>
    <w:rsid w:val="00B067C5"/>
    <w:rsid w:val="00B07056"/>
    <w:rsid w:val="00B072D6"/>
    <w:rsid w:val="00B0782B"/>
    <w:rsid w:val="00B07925"/>
    <w:rsid w:val="00B07B82"/>
    <w:rsid w:val="00B07C2D"/>
    <w:rsid w:val="00B07E4F"/>
    <w:rsid w:val="00B07EE9"/>
    <w:rsid w:val="00B10096"/>
    <w:rsid w:val="00B10129"/>
    <w:rsid w:val="00B10174"/>
    <w:rsid w:val="00B104F0"/>
    <w:rsid w:val="00B106E6"/>
    <w:rsid w:val="00B1071F"/>
    <w:rsid w:val="00B1074C"/>
    <w:rsid w:val="00B10A7D"/>
    <w:rsid w:val="00B10ADF"/>
    <w:rsid w:val="00B10C7C"/>
    <w:rsid w:val="00B10C8C"/>
    <w:rsid w:val="00B10CB6"/>
    <w:rsid w:val="00B10DCE"/>
    <w:rsid w:val="00B10EA8"/>
    <w:rsid w:val="00B11368"/>
    <w:rsid w:val="00B11385"/>
    <w:rsid w:val="00B11457"/>
    <w:rsid w:val="00B115F8"/>
    <w:rsid w:val="00B11881"/>
    <w:rsid w:val="00B11E17"/>
    <w:rsid w:val="00B120EB"/>
    <w:rsid w:val="00B121EB"/>
    <w:rsid w:val="00B12278"/>
    <w:rsid w:val="00B12511"/>
    <w:rsid w:val="00B125C2"/>
    <w:rsid w:val="00B125FE"/>
    <w:rsid w:val="00B12C6E"/>
    <w:rsid w:val="00B12F60"/>
    <w:rsid w:val="00B131C0"/>
    <w:rsid w:val="00B132CC"/>
    <w:rsid w:val="00B133AD"/>
    <w:rsid w:val="00B1385B"/>
    <w:rsid w:val="00B13C28"/>
    <w:rsid w:val="00B13E6C"/>
    <w:rsid w:val="00B14161"/>
    <w:rsid w:val="00B144AE"/>
    <w:rsid w:val="00B144D0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B72"/>
    <w:rsid w:val="00B1605A"/>
    <w:rsid w:val="00B16165"/>
    <w:rsid w:val="00B16453"/>
    <w:rsid w:val="00B16E51"/>
    <w:rsid w:val="00B16EB0"/>
    <w:rsid w:val="00B16FA7"/>
    <w:rsid w:val="00B170E3"/>
    <w:rsid w:val="00B17463"/>
    <w:rsid w:val="00B17767"/>
    <w:rsid w:val="00B178C9"/>
    <w:rsid w:val="00B17971"/>
    <w:rsid w:val="00B17C12"/>
    <w:rsid w:val="00B2010D"/>
    <w:rsid w:val="00B20255"/>
    <w:rsid w:val="00B20514"/>
    <w:rsid w:val="00B20829"/>
    <w:rsid w:val="00B2098B"/>
    <w:rsid w:val="00B2099B"/>
    <w:rsid w:val="00B20D3F"/>
    <w:rsid w:val="00B211D9"/>
    <w:rsid w:val="00B214D6"/>
    <w:rsid w:val="00B217AD"/>
    <w:rsid w:val="00B21A46"/>
    <w:rsid w:val="00B21C7B"/>
    <w:rsid w:val="00B22162"/>
    <w:rsid w:val="00B223AB"/>
    <w:rsid w:val="00B22A4E"/>
    <w:rsid w:val="00B22BD7"/>
    <w:rsid w:val="00B22F1A"/>
    <w:rsid w:val="00B22F66"/>
    <w:rsid w:val="00B23543"/>
    <w:rsid w:val="00B237B9"/>
    <w:rsid w:val="00B239FF"/>
    <w:rsid w:val="00B23B38"/>
    <w:rsid w:val="00B23D45"/>
    <w:rsid w:val="00B23E4C"/>
    <w:rsid w:val="00B240A6"/>
    <w:rsid w:val="00B2434F"/>
    <w:rsid w:val="00B24997"/>
    <w:rsid w:val="00B24BCE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E3D"/>
    <w:rsid w:val="00B26F08"/>
    <w:rsid w:val="00B27252"/>
    <w:rsid w:val="00B278A1"/>
    <w:rsid w:val="00B27A5A"/>
    <w:rsid w:val="00B27BB3"/>
    <w:rsid w:val="00B27C62"/>
    <w:rsid w:val="00B27DF1"/>
    <w:rsid w:val="00B27F63"/>
    <w:rsid w:val="00B27FE5"/>
    <w:rsid w:val="00B301FC"/>
    <w:rsid w:val="00B30904"/>
    <w:rsid w:val="00B30C31"/>
    <w:rsid w:val="00B30F10"/>
    <w:rsid w:val="00B31296"/>
    <w:rsid w:val="00B312EC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0FA"/>
    <w:rsid w:val="00B328FE"/>
    <w:rsid w:val="00B32EDE"/>
    <w:rsid w:val="00B3304B"/>
    <w:rsid w:val="00B33193"/>
    <w:rsid w:val="00B3322D"/>
    <w:rsid w:val="00B33373"/>
    <w:rsid w:val="00B33BFF"/>
    <w:rsid w:val="00B33C2B"/>
    <w:rsid w:val="00B33F0B"/>
    <w:rsid w:val="00B340CF"/>
    <w:rsid w:val="00B3417E"/>
    <w:rsid w:val="00B3423B"/>
    <w:rsid w:val="00B344E4"/>
    <w:rsid w:val="00B3489B"/>
    <w:rsid w:val="00B34A29"/>
    <w:rsid w:val="00B34EBA"/>
    <w:rsid w:val="00B35557"/>
    <w:rsid w:val="00B35756"/>
    <w:rsid w:val="00B35C09"/>
    <w:rsid w:val="00B35D2A"/>
    <w:rsid w:val="00B35E71"/>
    <w:rsid w:val="00B36BC4"/>
    <w:rsid w:val="00B36EF5"/>
    <w:rsid w:val="00B37183"/>
    <w:rsid w:val="00B37554"/>
    <w:rsid w:val="00B37862"/>
    <w:rsid w:val="00B378C2"/>
    <w:rsid w:val="00B3791E"/>
    <w:rsid w:val="00B37B7C"/>
    <w:rsid w:val="00B37C2E"/>
    <w:rsid w:val="00B4062D"/>
    <w:rsid w:val="00B406BB"/>
    <w:rsid w:val="00B409D9"/>
    <w:rsid w:val="00B40F2E"/>
    <w:rsid w:val="00B411AC"/>
    <w:rsid w:val="00B4149F"/>
    <w:rsid w:val="00B4164E"/>
    <w:rsid w:val="00B41A7C"/>
    <w:rsid w:val="00B41B83"/>
    <w:rsid w:val="00B41B9E"/>
    <w:rsid w:val="00B41F0F"/>
    <w:rsid w:val="00B41F92"/>
    <w:rsid w:val="00B42265"/>
    <w:rsid w:val="00B426C4"/>
    <w:rsid w:val="00B429F8"/>
    <w:rsid w:val="00B42A85"/>
    <w:rsid w:val="00B42B32"/>
    <w:rsid w:val="00B42C74"/>
    <w:rsid w:val="00B42D76"/>
    <w:rsid w:val="00B42E36"/>
    <w:rsid w:val="00B430F6"/>
    <w:rsid w:val="00B4354E"/>
    <w:rsid w:val="00B43A0B"/>
    <w:rsid w:val="00B43BFF"/>
    <w:rsid w:val="00B43CB5"/>
    <w:rsid w:val="00B43CDF"/>
    <w:rsid w:val="00B43F27"/>
    <w:rsid w:val="00B44151"/>
    <w:rsid w:val="00B441C7"/>
    <w:rsid w:val="00B4421F"/>
    <w:rsid w:val="00B44268"/>
    <w:rsid w:val="00B448A4"/>
    <w:rsid w:val="00B4493C"/>
    <w:rsid w:val="00B44A7E"/>
    <w:rsid w:val="00B44CD2"/>
    <w:rsid w:val="00B44E86"/>
    <w:rsid w:val="00B4537C"/>
    <w:rsid w:val="00B45434"/>
    <w:rsid w:val="00B454C6"/>
    <w:rsid w:val="00B454EC"/>
    <w:rsid w:val="00B456C6"/>
    <w:rsid w:val="00B45C8F"/>
    <w:rsid w:val="00B4614B"/>
    <w:rsid w:val="00B46494"/>
    <w:rsid w:val="00B467D7"/>
    <w:rsid w:val="00B46834"/>
    <w:rsid w:val="00B4689A"/>
    <w:rsid w:val="00B46991"/>
    <w:rsid w:val="00B46ECA"/>
    <w:rsid w:val="00B471A3"/>
    <w:rsid w:val="00B47424"/>
    <w:rsid w:val="00B474D1"/>
    <w:rsid w:val="00B502E1"/>
    <w:rsid w:val="00B50413"/>
    <w:rsid w:val="00B5054D"/>
    <w:rsid w:val="00B50982"/>
    <w:rsid w:val="00B50BBF"/>
    <w:rsid w:val="00B50DAB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7A3"/>
    <w:rsid w:val="00B52838"/>
    <w:rsid w:val="00B528C5"/>
    <w:rsid w:val="00B5290B"/>
    <w:rsid w:val="00B529A1"/>
    <w:rsid w:val="00B52F64"/>
    <w:rsid w:val="00B52FB1"/>
    <w:rsid w:val="00B53000"/>
    <w:rsid w:val="00B5328B"/>
    <w:rsid w:val="00B533A6"/>
    <w:rsid w:val="00B53405"/>
    <w:rsid w:val="00B53644"/>
    <w:rsid w:val="00B536B4"/>
    <w:rsid w:val="00B53D60"/>
    <w:rsid w:val="00B540ED"/>
    <w:rsid w:val="00B54127"/>
    <w:rsid w:val="00B5422C"/>
    <w:rsid w:val="00B54360"/>
    <w:rsid w:val="00B545C0"/>
    <w:rsid w:val="00B54630"/>
    <w:rsid w:val="00B54916"/>
    <w:rsid w:val="00B54BB7"/>
    <w:rsid w:val="00B54CFE"/>
    <w:rsid w:val="00B54F95"/>
    <w:rsid w:val="00B5523C"/>
    <w:rsid w:val="00B552E9"/>
    <w:rsid w:val="00B5547E"/>
    <w:rsid w:val="00B55523"/>
    <w:rsid w:val="00B55763"/>
    <w:rsid w:val="00B559BA"/>
    <w:rsid w:val="00B55B67"/>
    <w:rsid w:val="00B55B76"/>
    <w:rsid w:val="00B55F01"/>
    <w:rsid w:val="00B55F80"/>
    <w:rsid w:val="00B55F82"/>
    <w:rsid w:val="00B561ED"/>
    <w:rsid w:val="00B5664A"/>
    <w:rsid w:val="00B566FC"/>
    <w:rsid w:val="00B56A44"/>
    <w:rsid w:val="00B56B40"/>
    <w:rsid w:val="00B5719F"/>
    <w:rsid w:val="00B572F3"/>
    <w:rsid w:val="00B5791F"/>
    <w:rsid w:val="00B57968"/>
    <w:rsid w:val="00B57B4C"/>
    <w:rsid w:val="00B57D22"/>
    <w:rsid w:val="00B57D41"/>
    <w:rsid w:val="00B600E1"/>
    <w:rsid w:val="00B6028E"/>
    <w:rsid w:val="00B6058E"/>
    <w:rsid w:val="00B605EA"/>
    <w:rsid w:val="00B60D97"/>
    <w:rsid w:val="00B60DD2"/>
    <w:rsid w:val="00B61079"/>
    <w:rsid w:val="00B612BC"/>
    <w:rsid w:val="00B612BF"/>
    <w:rsid w:val="00B615BD"/>
    <w:rsid w:val="00B616ED"/>
    <w:rsid w:val="00B61EAE"/>
    <w:rsid w:val="00B61ED9"/>
    <w:rsid w:val="00B61FFC"/>
    <w:rsid w:val="00B62023"/>
    <w:rsid w:val="00B624DC"/>
    <w:rsid w:val="00B6262A"/>
    <w:rsid w:val="00B628BB"/>
    <w:rsid w:val="00B62B7C"/>
    <w:rsid w:val="00B62DB5"/>
    <w:rsid w:val="00B63094"/>
    <w:rsid w:val="00B63420"/>
    <w:rsid w:val="00B63837"/>
    <w:rsid w:val="00B639F7"/>
    <w:rsid w:val="00B63BC3"/>
    <w:rsid w:val="00B63C5C"/>
    <w:rsid w:val="00B63EA7"/>
    <w:rsid w:val="00B63EC0"/>
    <w:rsid w:val="00B63F2B"/>
    <w:rsid w:val="00B64238"/>
    <w:rsid w:val="00B64769"/>
    <w:rsid w:val="00B64A76"/>
    <w:rsid w:val="00B64AD3"/>
    <w:rsid w:val="00B64AF1"/>
    <w:rsid w:val="00B64B13"/>
    <w:rsid w:val="00B64C26"/>
    <w:rsid w:val="00B64DCC"/>
    <w:rsid w:val="00B65130"/>
    <w:rsid w:val="00B65997"/>
    <w:rsid w:val="00B65A1D"/>
    <w:rsid w:val="00B65ECC"/>
    <w:rsid w:val="00B65F5A"/>
    <w:rsid w:val="00B660A6"/>
    <w:rsid w:val="00B661B0"/>
    <w:rsid w:val="00B66659"/>
    <w:rsid w:val="00B66D30"/>
    <w:rsid w:val="00B66F85"/>
    <w:rsid w:val="00B66FEA"/>
    <w:rsid w:val="00B67386"/>
    <w:rsid w:val="00B6746C"/>
    <w:rsid w:val="00B6786A"/>
    <w:rsid w:val="00B67988"/>
    <w:rsid w:val="00B67BF4"/>
    <w:rsid w:val="00B67C82"/>
    <w:rsid w:val="00B67D86"/>
    <w:rsid w:val="00B7034D"/>
    <w:rsid w:val="00B70368"/>
    <w:rsid w:val="00B70C9C"/>
    <w:rsid w:val="00B7112C"/>
    <w:rsid w:val="00B711D2"/>
    <w:rsid w:val="00B71549"/>
    <w:rsid w:val="00B7154D"/>
    <w:rsid w:val="00B715A6"/>
    <w:rsid w:val="00B7178C"/>
    <w:rsid w:val="00B71883"/>
    <w:rsid w:val="00B71B5A"/>
    <w:rsid w:val="00B71D14"/>
    <w:rsid w:val="00B71EFE"/>
    <w:rsid w:val="00B723AB"/>
    <w:rsid w:val="00B723AD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8EE"/>
    <w:rsid w:val="00B73A6C"/>
    <w:rsid w:val="00B73D85"/>
    <w:rsid w:val="00B73F30"/>
    <w:rsid w:val="00B73F79"/>
    <w:rsid w:val="00B7409A"/>
    <w:rsid w:val="00B7474C"/>
    <w:rsid w:val="00B74809"/>
    <w:rsid w:val="00B74A3A"/>
    <w:rsid w:val="00B74B7A"/>
    <w:rsid w:val="00B7515C"/>
    <w:rsid w:val="00B75306"/>
    <w:rsid w:val="00B753D2"/>
    <w:rsid w:val="00B760BA"/>
    <w:rsid w:val="00B761CA"/>
    <w:rsid w:val="00B7646A"/>
    <w:rsid w:val="00B764F7"/>
    <w:rsid w:val="00B767ED"/>
    <w:rsid w:val="00B7682A"/>
    <w:rsid w:val="00B76941"/>
    <w:rsid w:val="00B7716F"/>
    <w:rsid w:val="00B774CF"/>
    <w:rsid w:val="00B777A4"/>
    <w:rsid w:val="00B77825"/>
    <w:rsid w:val="00B806EA"/>
    <w:rsid w:val="00B80C4E"/>
    <w:rsid w:val="00B81147"/>
    <w:rsid w:val="00B81618"/>
    <w:rsid w:val="00B81708"/>
    <w:rsid w:val="00B81915"/>
    <w:rsid w:val="00B81BC9"/>
    <w:rsid w:val="00B81F8A"/>
    <w:rsid w:val="00B825FE"/>
    <w:rsid w:val="00B8279D"/>
    <w:rsid w:val="00B8294F"/>
    <w:rsid w:val="00B82DAD"/>
    <w:rsid w:val="00B82F2B"/>
    <w:rsid w:val="00B82F9C"/>
    <w:rsid w:val="00B831A3"/>
    <w:rsid w:val="00B834CC"/>
    <w:rsid w:val="00B837B0"/>
    <w:rsid w:val="00B837D5"/>
    <w:rsid w:val="00B838BF"/>
    <w:rsid w:val="00B83AD6"/>
    <w:rsid w:val="00B83C54"/>
    <w:rsid w:val="00B83D69"/>
    <w:rsid w:val="00B84059"/>
    <w:rsid w:val="00B84094"/>
    <w:rsid w:val="00B84381"/>
    <w:rsid w:val="00B84895"/>
    <w:rsid w:val="00B84A69"/>
    <w:rsid w:val="00B84CBC"/>
    <w:rsid w:val="00B84E62"/>
    <w:rsid w:val="00B851C4"/>
    <w:rsid w:val="00B852C6"/>
    <w:rsid w:val="00B854E3"/>
    <w:rsid w:val="00B85565"/>
    <w:rsid w:val="00B856C7"/>
    <w:rsid w:val="00B8570C"/>
    <w:rsid w:val="00B8580B"/>
    <w:rsid w:val="00B86304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79"/>
    <w:rsid w:val="00B872F3"/>
    <w:rsid w:val="00B87747"/>
    <w:rsid w:val="00B878FB"/>
    <w:rsid w:val="00B87A51"/>
    <w:rsid w:val="00B87A63"/>
    <w:rsid w:val="00B87C3E"/>
    <w:rsid w:val="00B87E4C"/>
    <w:rsid w:val="00B906A4"/>
    <w:rsid w:val="00B90756"/>
    <w:rsid w:val="00B9080A"/>
    <w:rsid w:val="00B90853"/>
    <w:rsid w:val="00B90D4D"/>
    <w:rsid w:val="00B9146A"/>
    <w:rsid w:val="00B9156D"/>
    <w:rsid w:val="00B916C5"/>
    <w:rsid w:val="00B9171D"/>
    <w:rsid w:val="00B91871"/>
    <w:rsid w:val="00B9196A"/>
    <w:rsid w:val="00B91CA5"/>
    <w:rsid w:val="00B91CAD"/>
    <w:rsid w:val="00B923FA"/>
    <w:rsid w:val="00B9244D"/>
    <w:rsid w:val="00B92625"/>
    <w:rsid w:val="00B927E7"/>
    <w:rsid w:val="00B928CE"/>
    <w:rsid w:val="00B92A7A"/>
    <w:rsid w:val="00B92B2F"/>
    <w:rsid w:val="00B92D6B"/>
    <w:rsid w:val="00B92EB8"/>
    <w:rsid w:val="00B93200"/>
    <w:rsid w:val="00B93530"/>
    <w:rsid w:val="00B935CF"/>
    <w:rsid w:val="00B93624"/>
    <w:rsid w:val="00B93BD7"/>
    <w:rsid w:val="00B93D07"/>
    <w:rsid w:val="00B93EBD"/>
    <w:rsid w:val="00B94229"/>
    <w:rsid w:val="00B94289"/>
    <w:rsid w:val="00B945C3"/>
    <w:rsid w:val="00B948E7"/>
    <w:rsid w:val="00B949F1"/>
    <w:rsid w:val="00B94B2A"/>
    <w:rsid w:val="00B94B48"/>
    <w:rsid w:val="00B94CCF"/>
    <w:rsid w:val="00B94CF9"/>
    <w:rsid w:val="00B953CE"/>
    <w:rsid w:val="00B95775"/>
    <w:rsid w:val="00B95912"/>
    <w:rsid w:val="00B9593D"/>
    <w:rsid w:val="00B95AD4"/>
    <w:rsid w:val="00B95E03"/>
    <w:rsid w:val="00B9626B"/>
    <w:rsid w:val="00B9631D"/>
    <w:rsid w:val="00B96B58"/>
    <w:rsid w:val="00B96C03"/>
    <w:rsid w:val="00B96F09"/>
    <w:rsid w:val="00B975F0"/>
    <w:rsid w:val="00B97B26"/>
    <w:rsid w:val="00B97D90"/>
    <w:rsid w:val="00B97E54"/>
    <w:rsid w:val="00BA0405"/>
    <w:rsid w:val="00BA080E"/>
    <w:rsid w:val="00BA0A17"/>
    <w:rsid w:val="00BA0BFB"/>
    <w:rsid w:val="00BA0EFA"/>
    <w:rsid w:val="00BA0F21"/>
    <w:rsid w:val="00BA13E8"/>
    <w:rsid w:val="00BA14A0"/>
    <w:rsid w:val="00BA1516"/>
    <w:rsid w:val="00BA1571"/>
    <w:rsid w:val="00BA1809"/>
    <w:rsid w:val="00BA1854"/>
    <w:rsid w:val="00BA189C"/>
    <w:rsid w:val="00BA1D0B"/>
    <w:rsid w:val="00BA1E67"/>
    <w:rsid w:val="00BA2257"/>
    <w:rsid w:val="00BA22AC"/>
    <w:rsid w:val="00BA26B8"/>
    <w:rsid w:val="00BA28F1"/>
    <w:rsid w:val="00BA2B42"/>
    <w:rsid w:val="00BA3304"/>
    <w:rsid w:val="00BA339D"/>
    <w:rsid w:val="00BA37EA"/>
    <w:rsid w:val="00BA4226"/>
    <w:rsid w:val="00BA457D"/>
    <w:rsid w:val="00BA48DF"/>
    <w:rsid w:val="00BA4E44"/>
    <w:rsid w:val="00BA5242"/>
    <w:rsid w:val="00BA52AD"/>
    <w:rsid w:val="00BA5450"/>
    <w:rsid w:val="00BA5498"/>
    <w:rsid w:val="00BA54CF"/>
    <w:rsid w:val="00BA5504"/>
    <w:rsid w:val="00BA586C"/>
    <w:rsid w:val="00BA5998"/>
    <w:rsid w:val="00BA59F1"/>
    <w:rsid w:val="00BA5B05"/>
    <w:rsid w:val="00BA5D0A"/>
    <w:rsid w:val="00BA5E33"/>
    <w:rsid w:val="00BA6318"/>
    <w:rsid w:val="00BA63B4"/>
    <w:rsid w:val="00BA6604"/>
    <w:rsid w:val="00BA67B2"/>
    <w:rsid w:val="00BA6C47"/>
    <w:rsid w:val="00BA6D38"/>
    <w:rsid w:val="00BA6DC2"/>
    <w:rsid w:val="00BA6EA1"/>
    <w:rsid w:val="00BA6F69"/>
    <w:rsid w:val="00BA71CD"/>
    <w:rsid w:val="00BA7702"/>
    <w:rsid w:val="00BA788B"/>
    <w:rsid w:val="00BA7A3C"/>
    <w:rsid w:val="00BB04A1"/>
    <w:rsid w:val="00BB053C"/>
    <w:rsid w:val="00BB0699"/>
    <w:rsid w:val="00BB0E69"/>
    <w:rsid w:val="00BB0EDE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344"/>
    <w:rsid w:val="00BB275A"/>
    <w:rsid w:val="00BB2BE6"/>
    <w:rsid w:val="00BB2EA9"/>
    <w:rsid w:val="00BB315C"/>
    <w:rsid w:val="00BB3272"/>
    <w:rsid w:val="00BB3516"/>
    <w:rsid w:val="00BB354D"/>
    <w:rsid w:val="00BB3934"/>
    <w:rsid w:val="00BB3944"/>
    <w:rsid w:val="00BB3A7F"/>
    <w:rsid w:val="00BB3DB7"/>
    <w:rsid w:val="00BB4080"/>
    <w:rsid w:val="00BB49BF"/>
    <w:rsid w:val="00BB4B07"/>
    <w:rsid w:val="00BB4E06"/>
    <w:rsid w:val="00BB51E1"/>
    <w:rsid w:val="00BB52F0"/>
    <w:rsid w:val="00BB5300"/>
    <w:rsid w:val="00BB58CC"/>
    <w:rsid w:val="00BB5A42"/>
    <w:rsid w:val="00BB5C4F"/>
    <w:rsid w:val="00BB5C5D"/>
    <w:rsid w:val="00BB5C69"/>
    <w:rsid w:val="00BB5D41"/>
    <w:rsid w:val="00BB5D45"/>
    <w:rsid w:val="00BB5D58"/>
    <w:rsid w:val="00BB5E42"/>
    <w:rsid w:val="00BB5F1C"/>
    <w:rsid w:val="00BB60FF"/>
    <w:rsid w:val="00BB6147"/>
    <w:rsid w:val="00BB63AE"/>
    <w:rsid w:val="00BB66FF"/>
    <w:rsid w:val="00BB7050"/>
    <w:rsid w:val="00BB7210"/>
    <w:rsid w:val="00BB74C1"/>
    <w:rsid w:val="00BB75C8"/>
    <w:rsid w:val="00BB763C"/>
    <w:rsid w:val="00BB79C3"/>
    <w:rsid w:val="00BB7C62"/>
    <w:rsid w:val="00BC0045"/>
    <w:rsid w:val="00BC00DE"/>
    <w:rsid w:val="00BC0167"/>
    <w:rsid w:val="00BC0596"/>
    <w:rsid w:val="00BC05AE"/>
    <w:rsid w:val="00BC06E7"/>
    <w:rsid w:val="00BC0CD3"/>
    <w:rsid w:val="00BC0D00"/>
    <w:rsid w:val="00BC11F9"/>
    <w:rsid w:val="00BC1623"/>
    <w:rsid w:val="00BC16FD"/>
    <w:rsid w:val="00BC181D"/>
    <w:rsid w:val="00BC18FA"/>
    <w:rsid w:val="00BC1CF5"/>
    <w:rsid w:val="00BC2081"/>
    <w:rsid w:val="00BC239C"/>
    <w:rsid w:val="00BC262B"/>
    <w:rsid w:val="00BC27BA"/>
    <w:rsid w:val="00BC29F2"/>
    <w:rsid w:val="00BC2C3A"/>
    <w:rsid w:val="00BC2EED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CB2"/>
    <w:rsid w:val="00BC54C1"/>
    <w:rsid w:val="00BC5CA7"/>
    <w:rsid w:val="00BC5DCB"/>
    <w:rsid w:val="00BC5DDB"/>
    <w:rsid w:val="00BC5E71"/>
    <w:rsid w:val="00BC61B7"/>
    <w:rsid w:val="00BC69A2"/>
    <w:rsid w:val="00BC6B2A"/>
    <w:rsid w:val="00BC6D56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C7D02"/>
    <w:rsid w:val="00BD043F"/>
    <w:rsid w:val="00BD0CFF"/>
    <w:rsid w:val="00BD0F5D"/>
    <w:rsid w:val="00BD10E7"/>
    <w:rsid w:val="00BD11D4"/>
    <w:rsid w:val="00BD1298"/>
    <w:rsid w:val="00BD12D5"/>
    <w:rsid w:val="00BD137F"/>
    <w:rsid w:val="00BD16C2"/>
    <w:rsid w:val="00BD1AD6"/>
    <w:rsid w:val="00BD1C26"/>
    <w:rsid w:val="00BD1E2E"/>
    <w:rsid w:val="00BD1EC5"/>
    <w:rsid w:val="00BD1F3E"/>
    <w:rsid w:val="00BD1F8D"/>
    <w:rsid w:val="00BD200E"/>
    <w:rsid w:val="00BD2301"/>
    <w:rsid w:val="00BD24E0"/>
    <w:rsid w:val="00BD2921"/>
    <w:rsid w:val="00BD2B43"/>
    <w:rsid w:val="00BD2C42"/>
    <w:rsid w:val="00BD31D4"/>
    <w:rsid w:val="00BD354D"/>
    <w:rsid w:val="00BD3771"/>
    <w:rsid w:val="00BD3C60"/>
    <w:rsid w:val="00BD3E84"/>
    <w:rsid w:val="00BD424C"/>
    <w:rsid w:val="00BD4654"/>
    <w:rsid w:val="00BD4B2D"/>
    <w:rsid w:val="00BD4CDE"/>
    <w:rsid w:val="00BD4E82"/>
    <w:rsid w:val="00BD5048"/>
    <w:rsid w:val="00BD5130"/>
    <w:rsid w:val="00BD5501"/>
    <w:rsid w:val="00BD599D"/>
    <w:rsid w:val="00BD5B4A"/>
    <w:rsid w:val="00BD61C1"/>
    <w:rsid w:val="00BD65BA"/>
    <w:rsid w:val="00BD6BA0"/>
    <w:rsid w:val="00BD6F6B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CA7"/>
    <w:rsid w:val="00BE0F89"/>
    <w:rsid w:val="00BE10D4"/>
    <w:rsid w:val="00BE1131"/>
    <w:rsid w:val="00BE12E3"/>
    <w:rsid w:val="00BE1581"/>
    <w:rsid w:val="00BE1738"/>
    <w:rsid w:val="00BE1864"/>
    <w:rsid w:val="00BE1888"/>
    <w:rsid w:val="00BE194C"/>
    <w:rsid w:val="00BE1AD9"/>
    <w:rsid w:val="00BE2075"/>
    <w:rsid w:val="00BE22ED"/>
    <w:rsid w:val="00BE23A3"/>
    <w:rsid w:val="00BE2579"/>
    <w:rsid w:val="00BE27FA"/>
    <w:rsid w:val="00BE27FC"/>
    <w:rsid w:val="00BE2BF7"/>
    <w:rsid w:val="00BE2C94"/>
    <w:rsid w:val="00BE2FAF"/>
    <w:rsid w:val="00BE313F"/>
    <w:rsid w:val="00BE32AA"/>
    <w:rsid w:val="00BE33E8"/>
    <w:rsid w:val="00BE34AB"/>
    <w:rsid w:val="00BE3621"/>
    <w:rsid w:val="00BE3646"/>
    <w:rsid w:val="00BE36DC"/>
    <w:rsid w:val="00BE3CA3"/>
    <w:rsid w:val="00BE3DC8"/>
    <w:rsid w:val="00BE416D"/>
    <w:rsid w:val="00BE4446"/>
    <w:rsid w:val="00BE4588"/>
    <w:rsid w:val="00BE45C9"/>
    <w:rsid w:val="00BE46A3"/>
    <w:rsid w:val="00BE4A7B"/>
    <w:rsid w:val="00BE4B4E"/>
    <w:rsid w:val="00BE4B62"/>
    <w:rsid w:val="00BE4CA2"/>
    <w:rsid w:val="00BE4D30"/>
    <w:rsid w:val="00BE4DB1"/>
    <w:rsid w:val="00BE4E6D"/>
    <w:rsid w:val="00BE4F83"/>
    <w:rsid w:val="00BE4FC3"/>
    <w:rsid w:val="00BE504B"/>
    <w:rsid w:val="00BE58C4"/>
    <w:rsid w:val="00BE5B26"/>
    <w:rsid w:val="00BE5B5B"/>
    <w:rsid w:val="00BE6165"/>
    <w:rsid w:val="00BE62F2"/>
    <w:rsid w:val="00BE6579"/>
    <w:rsid w:val="00BE6590"/>
    <w:rsid w:val="00BE65E4"/>
    <w:rsid w:val="00BE66FA"/>
    <w:rsid w:val="00BE6A2B"/>
    <w:rsid w:val="00BE6AB3"/>
    <w:rsid w:val="00BE6CAB"/>
    <w:rsid w:val="00BE74B7"/>
    <w:rsid w:val="00BE76B2"/>
    <w:rsid w:val="00BE78DB"/>
    <w:rsid w:val="00BE7A27"/>
    <w:rsid w:val="00BE7A42"/>
    <w:rsid w:val="00BE7D54"/>
    <w:rsid w:val="00BE7DBC"/>
    <w:rsid w:val="00BE7F78"/>
    <w:rsid w:val="00BF0044"/>
    <w:rsid w:val="00BF057B"/>
    <w:rsid w:val="00BF0919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418"/>
    <w:rsid w:val="00BF350C"/>
    <w:rsid w:val="00BF3613"/>
    <w:rsid w:val="00BF3AD1"/>
    <w:rsid w:val="00BF3E1D"/>
    <w:rsid w:val="00BF408E"/>
    <w:rsid w:val="00BF41B4"/>
    <w:rsid w:val="00BF429E"/>
    <w:rsid w:val="00BF45C6"/>
    <w:rsid w:val="00BF45D3"/>
    <w:rsid w:val="00BF4675"/>
    <w:rsid w:val="00BF4C26"/>
    <w:rsid w:val="00BF4E50"/>
    <w:rsid w:val="00BF507B"/>
    <w:rsid w:val="00BF507D"/>
    <w:rsid w:val="00BF534F"/>
    <w:rsid w:val="00BF543E"/>
    <w:rsid w:val="00BF5850"/>
    <w:rsid w:val="00BF599C"/>
    <w:rsid w:val="00BF59C5"/>
    <w:rsid w:val="00BF59ED"/>
    <w:rsid w:val="00BF5ECB"/>
    <w:rsid w:val="00BF5F3E"/>
    <w:rsid w:val="00BF6287"/>
    <w:rsid w:val="00BF6702"/>
    <w:rsid w:val="00BF6843"/>
    <w:rsid w:val="00BF7022"/>
    <w:rsid w:val="00BF7843"/>
    <w:rsid w:val="00BF7945"/>
    <w:rsid w:val="00BF79CB"/>
    <w:rsid w:val="00BF7C5C"/>
    <w:rsid w:val="00BF7F6D"/>
    <w:rsid w:val="00C0003D"/>
    <w:rsid w:val="00C00390"/>
    <w:rsid w:val="00C00425"/>
    <w:rsid w:val="00C005F8"/>
    <w:rsid w:val="00C00A43"/>
    <w:rsid w:val="00C00B59"/>
    <w:rsid w:val="00C00DD3"/>
    <w:rsid w:val="00C00F5A"/>
    <w:rsid w:val="00C0146C"/>
    <w:rsid w:val="00C0154A"/>
    <w:rsid w:val="00C017D8"/>
    <w:rsid w:val="00C017EF"/>
    <w:rsid w:val="00C01945"/>
    <w:rsid w:val="00C01C9D"/>
    <w:rsid w:val="00C01D7A"/>
    <w:rsid w:val="00C0201D"/>
    <w:rsid w:val="00C020F2"/>
    <w:rsid w:val="00C02136"/>
    <w:rsid w:val="00C02401"/>
    <w:rsid w:val="00C02481"/>
    <w:rsid w:val="00C025D0"/>
    <w:rsid w:val="00C0273A"/>
    <w:rsid w:val="00C02BA1"/>
    <w:rsid w:val="00C03143"/>
    <w:rsid w:val="00C031C6"/>
    <w:rsid w:val="00C03487"/>
    <w:rsid w:val="00C03A86"/>
    <w:rsid w:val="00C03A8B"/>
    <w:rsid w:val="00C03ABB"/>
    <w:rsid w:val="00C03B3A"/>
    <w:rsid w:val="00C03E3B"/>
    <w:rsid w:val="00C04444"/>
    <w:rsid w:val="00C04B1C"/>
    <w:rsid w:val="00C04BEF"/>
    <w:rsid w:val="00C04C50"/>
    <w:rsid w:val="00C04F22"/>
    <w:rsid w:val="00C04F5D"/>
    <w:rsid w:val="00C0550D"/>
    <w:rsid w:val="00C0591A"/>
    <w:rsid w:val="00C05F3C"/>
    <w:rsid w:val="00C0632D"/>
    <w:rsid w:val="00C06580"/>
    <w:rsid w:val="00C06708"/>
    <w:rsid w:val="00C06734"/>
    <w:rsid w:val="00C06781"/>
    <w:rsid w:val="00C06879"/>
    <w:rsid w:val="00C06C48"/>
    <w:rsid w:val="00C0706E"/>
    <w:rsid w:val="00C07542"/>
    <w:rsid w:val="00C07587"/>
    <w:rsid w:val="00C07805"/>
    <w:rsid w:val="00C07FBD"/>
    <w:rsid w:val="00C07FFE"/>
    <w:rsid w:val="00C104BB"/>
    <w:rsid w:val="00C10C7A"/>
    <w:rsid w:val="00C10DE0"/>
    <w:rsid w:val="00C10E25"/>
    <w:rsid w:val="00C10EE4"/>
    <w:rsid w:val="00C10FB5"/>
    <w:rsid w:val="00C110C3"/>
    <w:rsid w:val="00C111C9"/>
    <w:rsid w:val="00C112E0"/>
    <w:rsid w:val="00C1173C"/>
    <w:rsid w:val="00C1185F"/>
    <w:rsid w:val="00C11BFB"/>
    <w:rsid w:val="00C11E0B"/>
    <w:rsid w:val="00C11FED"/>
    <w:rsid w:val="00C1208C"/>
    <w:rsid w:val="00C121D7"/>
    <w:rsid w:val="00C12409"/>
    <w:rsid w:val="00C12871"/>
    <w:rsid w:val="00C12A67"/>
    <w:rsid w:val="00C1308D"/>
    <w:rsid w:val="00C133D9"/>
    <w:rsid w:val="00C13B5C"/>
    <w:rsid w:val="00C13BA2"/>
    <w:rsid w:val="00C13D41"/>
    <w:rsid w:val="00C1434E"/>
    <w:rsid w:val="00C14783"/>
    <w:rsid w:val="00C1488F"/>
    <w:rsid w:val="00C149B7"/>
    <w:rsid w:val="00C14C62"/>
    <w:rsid w:val="00C14FB7"/>
    <w:rsid w:val="00C150DE"/>
    <w:rsid w:val="00C15115"/>
    <w:rsid w:val="00C152C8"/>
    <w:rsid w:val="00C154BD"/>
    <w:rsid w:val="00C15CFD"/>
    <w:rsid w:val="00C16066"/>
    <w:rsid w:val="00C16748"/>
    <w:rsid w:val="00C167A7"/>
    <w:rsid w:val="00C16827"/>
    <w:rsid w:val="00C1686A"/>
    <w:rsid w:val="00C16C47"/>
    <w:rsid w:val="00C171F7"/>
    <w:rsid w:val="00C17286"/>
    <w:rsid w:val="00C179B9"/>
    <w:rsid w:val="00C17DBC"/>
    <w:rsid w:val="00C17F8E"/>
    <w:rsid w:val="00C200FE"/>
    <w:rsid w:val="00C201C1"/>
    <w:rsid w:val="00C203D4"/>
    <w:rsid w:val="00C2044D"/>
    <w:rsid w:val="00C2066C"/>
    <w:rsid w:val="00C20685"/>
    <w:rsid w:val="00C209E0"/>
    <w:rsid w:val="00C20A8D"/>
    <w:rsid w:val="00C20AD4"/>
    <w:rsid w:val="00C20AE4"/>
    <w:rsid w:val="00C20D1A"/>
    <w:rsid w:val="00C20DC8"/>
    <w:rsid w:val="00C20E6D"/>
    <w:rsid w:val="00C2111B"/>
    <w:rsid w:val="00C21271"/>
    <w:rsid w:val="00C21299"/>
    <w:rsid w:val="00C21344"/>
    <w:rsid w:val="00C21590"/>
    <w:rsid w:val="00C21EDF"/>
    <w:rsid w:val="00C22004"/>
    <w:rsid w:val="00C225E0"/>
    <w:rsid w:val="00C22CC1"/>
    <w:rsid w:val="00C22ED2"/>
    <w:rsid w:val="00C236D7"/>
    <w:rsid w:val="00C239DE"/>
    <w:rsid w:val="00C23B4A"/>
    <w:rsid w:val="00C23D79"/>
    <w:rsid w:val="00C23DF6"/>
    <w:rsid w:val="00C24847"/>
    <w:rsid w:val="00C249FC"/>
    <w:rsid w:val="00C24A5F"/>
    <w:rsid w:val="00C24B02"/>
    <w:rsid w:val="00C24BDE"/>
    <w:rsid w:val="00C24C50"/>
    <w:rsid w:val="00C24D19"/>
    <w:rsid w:val="00C24F40"/>
    <w:rsid w:val="00C25117"/>
    <w:rsid w:val="00C25299"/>
    <w:rsid w:val="00C25526"/>
    <w:rsid w:val="00C25632"/>
    <w:rsid w:val="00C2573D"/>
    <w:rsid w:val="00C257EB"/>
    <w:rsid w:val="00C25A33"/>
    <w:rsid w:val="00C25A47"/>
    <w:rsid w:val="00C25FC9"/>
    <w:rsid w:val="00C26308"/>
    <w:rsid w:val="00C2660B"/>
    <w:rsid w:val="00C2673C"/>
    <w:rsid w:val="00C2689D"/>
    <w:rsid w:val="00C26BF6"/>
    <w:rsid w:val="00C26C78"/>
    <w:rsid w:val="00C2730E"/>
    <w:rsid w:val="00C275C8"/>
    <w:rsid w:val="00C3059D"/>
    <w:rsid w:val="00C3080D"/>
    <w:rsid w:val="00C31B60"/>
    <w:rsid w:val="00C31EC8"/>
    <w:rsid w:val="00C31F82"/>
    <w:rsid w:val="00C32F54"/>
    <w:rsid w:val="00C33168"/>
    <w:rsid w:val="00C3338B"/>
    <w:rsid w:val="00C3352D"/>
    <w:rsid w:val="00C340A2"/>
    <w:rsid w:val="00C342D8"/>
    <w:rsid w:val="00C34654"/>
    <w:rsid w:val="00C34742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9E"/>
    <w:rsid w:val="00C35F43"/>
    <w:rsid w:val="00C36022"/>
    <w:rsid w:val="00C3613A"/>
    <w:rsid w:val="00C363DD"/>
    <w:rsid w:val="00C3669E"/>
    <w:rsid w:val="00C367CD"/>
    <w:rsid w:val="00C36EA7"/>
    <w:rsid w:val="00C370A4"/>
    <w:rsid w:val="00C37582"/>
    <w:rsid w:val="00C3780C"/>
    <w:rsid w:val="00C3791C"/>
    <w:rsid w:val="00C37DCA"/>
    <w:rsid w:val="00C37FE6"/>
    <w:rsid w:val="00C40047"/>
    <w:rsid w:val="00C408EE"/>
    <w:rsid w:val="00C40921"/>
    <w:rsid w:val="00C409CA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7E5"/>
    <w:rsid w:val="00C42B78"/>
    <w:rsid w:val="00C43339"/>
    <w:rsid w:val="00C43357"/>
    <w:rsid w:val="00C44692"/>
    <w:rsid w:val="00C4470D"/>
    <w:rsid w:val="00C44753"/>
    <w:rsid w:val="00C44772"/>
    <w:rsid w:val="00C44D37"/>
    <w:rsid w:val="00C4559B"/>
    <w:rsid w:val="00C456B4"/>
    <w:rsid w:val="00C459A6"/>
    <w:rsid w:val="00C45BC8"/>
    <w:rsid w:val="00C4601B"/>
    <w:rsid w:val="00C4606C"/>
    <w:rsid w:val="00C461CA"/>
    <w:rsid w:val="00C46653"/>
    <w:rsid w:val="00C46894"/>
    <w:rsid w:val="00C46952"/>
    <w:rsid w:val="00C46DED"/>
    <w:rsid w:val="00C47108"/>
    <w:rsid w:val="00C4747C"/>
    <w:rsid w:val="00C4790A"/>
    <w:rsid w:val="00C47EC3"/>
    <w:rsid w:val="00C47EF2"/>
    <w:rsid w:val="00C501A9"/>
    <w:rsid w:val="00C503F6"/>
    <w:rsid w:val="00C5048F"/>
    <w:rsid w:val="00C50AEA"/>
    <w:rsid w:val="00C51287"/>
    <w:rsid w:val="00C51580"/>
    <w:rsid w:val="00C5175C"/>
    <w:rsid w:val="00C519E7"/>
    <w:rsid w:val="00C51A17"/>
    <w:rsid w:val="00C526BD"/>
    <w:rsid w:val="00C52BE8"/>
    <w:rsid w:val="00C52DD8"/>
    <w:rsid w:val="00C53276"/>
    <w:rsid w:val="00C536DE"/>
    <w:rsid w:val="00C5378A"/>
    <w:rsid w:val="00C537A2"/>
    <w:rsid w:val="00C54040"/>
    <w:rsid w:val="00C5450A"/>
    <w:rsid w:val="00C54CCB"/>
    <w:rsid w:val="00C55233"/>
    <w:rsid w:val="00C5537D"/>
    <w:rsid w:val="00C5582A"/>
    <w:rsid w:val="00C55C0E"/>
    <w:rsid w:val="00C55E65"/>
    <w:rsid w:val="00C56259"/>
    <w:rsid w:val="00C562FA"/>
    <w:rsid w:val="00C563C1"/>
    <w:rsid w:val="00C56628"/>
    <w:rsid w:val="00C56F59"/>
    <w:rsid w:val="00C572AE"/>
    <w:rsid w:val="00C5734E"/>
    <w:rsid w:val="00C57AC9"/>
    <w:rsid w:val="00C57B0B"/>
    <w:rsid w:val="00C57C9B"/>
    <w:rsid w:val="00C60183"/>
    <w:rsid w:val="00C602C3"/>
    <w:rsid w:val="00C6036F"/>
    <w:rsid w:val="00C607A3"/>
    <w:rsid w:val="00C609F5"/>
    <w:rsid w:val="00C60DFC"/>
    <w:rsid w:val="00C60FBF"/>
    <w:rsid w:val="00C618AD"/>
    <w:rsid w:val="00C618DD"/>
    <w:rsid w:val="00C61F77"/>
    <w:rsid w:val="00C62229"/>
    <w:rsid w:val="00C62477"/>
    <w:rsid w:val="00C625AD"/>
    <w:rsid w:val="00C625B2"/>
    <w:rsid w:val="00C626CA"/>
    <w:rsid w:val="00C6283F"/>
    <w:rsid w:val="00C62B88"/>
    <w:rsid w:val="00C62CE8"/>
    <w:rsid w:val="00C62D62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9F"/>
    <w:rsid w:val="00C65017"/>
    <w:rsid w:val="00C6530B"/>
    <w:rsid w:val="00C659DD"/>
    <w:rsid w:val="00C65A48"/>
    <w:rsid w:val="00C65A74"/>
    <w:rsid w:val="00C65A9D"/>
    <w:rsid w:val="00C65DD7"/>
    <w:rsid w:val="00C65F3B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56F"/>
    <w:rsid w:val="00C67885"/>
    <w:rsid w:val="00C67963"/>
    <w:rsid w:val="00C6798F"/>
    <w:rsid w:val="00C67A19"/>
    <w:rsid w:val="00C67B8C"/>
    <w:rsid w:val="00C67D0A"/>
    <w:rsid w:val="00C67E06"/>
    <w:rsid w:val="00C67E0B"/>
    <w:rsid w:val="00C704CD"/>
    <w:rsid w:val="00C707F3"/>
    <w:rsid w:val="00C70AC5"/>
    <w:rsid w:val="00C71599"/>
    <w:rsid w:val="00C71650"/>
    <w:rsid w:val="00C71699"/>
    <w:rsid w:val="00C718BB"/>
    <w:rsid w:val="00C71C5A"/>
    <w:rsid w:val="00C720F0"/>
    <w:rsid w:val="00C72100"/>
    <w:rsid w:val="00C7249F"/>
    <w:rsid w:val="00C7267D"/>
    <w:rsid w:val="00C72976"/>
    <w:rsid w:val="00C72D42"/>
    <w:rsid w:val="00C72E99"/>
    <w:rsid w:val="00C72F75"/>
    <w:rsid w:val="00C73037"/>
    <w:rsid w:val="00C730B8"/>
    <w:rsid w:val="00C731A6"/>
    <w:rsid w:val="00C7350F"/>
    <w:rsid w:val="00C7362A"/>
    <w:rsid w:val="00C73640"/>
    <w:rsid w:val="00C73648"/>
    <w:rsid w:val="00C7383F"/>
    <w:rsid w:val="00C73E7F"/>
    <w:rsid w:val="00C741BC"/>
    <w:rsid w:val="00C74338"/>
    <w:rsid w:val="00C746A1"/>
    <w:rsid w:val="00C747E7"/>
    <w:rsid w:val="00C74A0D"/>
    <w:rsid w:val="00C74B68"/>
    <w:rsid w:val="00C75070"/>
    <w:rsid w:val="00C750DC"/>
    <w:rsid w:val="00C755CE"/>
    <w:rsid w:val="00C7572F"/>
    <w:rsid w:val="00C75A4D"/>
    <w:rsid w:val="00C75A6B"/>
    <w:rsid w:val="00C75AB8"/>
    <w:rsid w:val="00C761C9"/>
    <w:rsid w:val="00C7633A"/>
    <w:rsid w:val="00C7638B"/>
    <w:rsid w:val="00C767DB"/>
    <w:rsid w:val="00C767F3"/>
    <w:rsid w:val="00C7695D"/>
    <w:rsid w:val="00C76FE3"/>
    <w:rsid w:val="00C77072"/>
    <w:rsid w:val="00C7731B"/>
    <w:rsid w:val="00C77370"/>
    <w:rsid w:val="00C7737C"/>
    <w:rsid w:val="00C77BDA"/>
    <w:rsid w:val="00C77DEF"/>
    <w:rsid w:val="00C801C2"/>
    <w:rsid w:val="00C80574"/>
    <w:rsid w:val="00C806A1"/>
    <w:rsid w:val="00C812CE"/>
    <w:rsid w:val="00C81315"/>
    <w:rsid w:val="00C815D0"/>
    <w:rsid w:val="00C81A7D"/>
    <w:rsid w:val="00C81B08"/>
    <w:rsid w:val="00C81B53"/>
    <w:rsid w:val="00C81D78"/>
    <w:rsid w:val="00C81F84"/>
    <w:rsid w:val="00C82427"/>
    <w:rsid w:val="00C8242A"/>
    <w:rsid w:val="00C8254C"/>
    <w:rsid w:val="00C825B8"/>
    <w:rsid w:val="00C826A0"/>
    <w:rsid w:val="00C829A3"/>
    <w:rsid w:val="00C82B70"/>
    <w:rsid w:val="00C834BD"/>
    <w:rsid w:val="00C835FE"/>
    <w:rsid w:val="00C836D3"/>
    <w:rsid w:val="00C84135"/>
    <w:rsid w:val="00C84150"/>
    <w:rsid w:val="00C84646"/>
    <w:rsid w:val="00C84DE0"/>
    <w:rsid w:val="00C850FD"/>
    <w:rsid w:val="00C85260"/>
    <w:rsid w:val="00C8547E"/>
    <w:rsid w:val="00C868E5"/>
    <w:rsid w:val="00C86A72"/>
    <w:rsid w:val="00C86B24"/>
    <w:rsid w:val="00C86B39"/>
    <w:rsid w:val="00C86D1D"/>
    <w:rsid w:val="00C87449"/>
    <w:rsid w:val="00C87481"/>
    <w:rsid w:val="00C874D8"/>
    <w:rsid w:val="00C87569"/>
    <w:rsid w:val="00C8790C"/>
    <w:rsid w:val="00C87959"/>
    <w:rsid w:val="00C87AA7"/>
    <w:rsid w:val="00C9024A"/>
    <w:rsid w:val="00C90590"/>
    <w:rsid w:val="00C907E9"/>
    <w:rsid w:val="00C908CE"/>
    <w:rsid w:val="00C90C1E"/>
    <w:rsid w:val="00C91189"/>
    <w:rsid w:val="00C914D1"/>
    <w:rsid w:val="00C916A5"/>
    <w:rsid w:val="00C9176F"/>
    <w:rsid w:val="00C9177D"/>
    <w:rsid w:val="00C91B02"/>
    <w:rsid w:val="00C91CDC"/>
    <w:rsid w:val="00C920E8"/>
    <w:rsid w:val="00C9221E"/>
    <w:rsid w:val="00C92432"/>
    <w:rsid w:val="00C92746"/>
    <w:rsid w:val="00C928E6"/>
    <w:rsid w:val="00C929C7"/>
    <w:rsid w:val="00C93594"/>
    <w:rsid w:val="00C936EB"/>
    <w:rsid w:val="00C93A18"/>
    <w:rsid w:val="00C93D92"/>
    <w:rsid w:val="00C93EEB"/>
    <w:rsid w:val="00C9424F"/>
    <w:rsid w:val="00C946B3"/>
    <w:rsid w:val="00C94793"/>
    <w:rsid w:val="00C948A2"/>
    <w:rsid w:val="00C948F6"/>
    <w:rsid w:val="00C94A8A"/>
    <w:rsid w:val="00C951BA"/>
    <w:rsid w:val="00C951FB"/>
    <w:rsid w:val="00C953BB"/>
    <w:rsid w:val="00C9541F"/>
    <w:rsid w:val="00C9575D"/>
    <w:rsid w:val="00C95925"/>
    <w:rsid w:val="00C95B13"/>
    <w:rsid w:val="00C95EF1"/>
    <w:rsid w:val="00C96716"/>
    <w:rsid w:val="00C96FCA"/>
    <w:rsid w:val="00C971A5"/>
    <w:rsid w:val="00C97494"/>
    <w:rsid w:val="00C9770A"/>
    <w:rsid w:val="00C97BF8"/>
    <w:rsid w:val="00C97CA8"/>
    <w:rsid w:val="00C97DE0"/>
    <w:rsid w:val="00CA00D6"/>
    <w:rsid w:val="00CA0332"/>
    <w:rsid w:val="00CA0388"/>
    <w:rsid w:val="00CA03A6"/>
    <w:rsid w:val="00CA0758"/>
    <w:rsid w:val="00CA07B1"/>
    <w:rsid w:val="00CA087A"/>
    <w:rsid w:val="00CA107E"/>
    <w:rsid w:val="00CA1993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2B"/>
    <w:rsid w:val="00CA3768"/>
    <w:rsid w:val="00CA3D86"/>
    <w:rsid w:val="00CA3F9E"/>
    <w:rsid w:val="00CA42CF"/>
    <w:rsid w:val="00CA4321"/>
    <w:rsid w:val="00CA4853"/>
    <w:rsid w:val="00CA49C9"/>
    <w:rsid w:val="00CA4B12"/>
    <w:rsid w:val="00CA522D"/>
    <w:rsid w:val="00CA54E5"/>
    <w:rsid w:val="00CA55C4"/>
    <w:rsid w:val="00CA5874"/>
    <w:rsid w:val="00CA59F7"/>
    <w:rsid w:val="00CA5F77"/>
    <w:rsid w:val="00CA617B"/>
    <w:rsid w:val="00CA62A1"/>
    <w:rsid w:val="00CA6439"/>
    <w:rsid w:val="00CA6BC8"/>
    <w:rsid w:val="00CA6C2A"/>
    <w:rsid w:val="00CA6F27"/>
    <w:rsid w:val="00CA7094"/>
    <w:rsid w:val="00CA70C5"/>
    <w:rsid w:val="00CA741C"/>
    <w:rsid w:val="00CA76C3"/>
    <w:rsid w:val="00CA7A1D"/>
    <w:rsid w:val="00CA7B57"/>
    <w:rsid w:val="00CA7D2F"/>
    <w:rsid w:val="00CA7FDE"/>
    <w:rsid w:val="00CB07C9"/>
    <w:rsid w:val="00CB09BD"/>
    <w:rsid w:val="00CB0B02"/>
    <w:rsid w:val="00CB0CDD"/>
    <w:rsid w:val="00CB14FB"/>
    <w:rsid w:val="00CB15B0"/>
    <w:rsid w:val="00CB17E1"/>
    <w:rsid w:val="00CB1FD6"/>
    <w:rsid w:val="00CB23F0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57E"/>
    <w:rsid w:val="00CB460E"/>
    <w:rsid w:val="00CB4EE4"/>
    <w:rsid w:val="00CB4F15"/>
    <w:rsid w:val="00CB5977"/>
    <w:rsid w:val="00CB5DAD"/>
    <w:rsid w:val="00CB608C"/>
    <w:rsid w:val="00CB6334"/>
    <w:rsid w:val="00CB6362"/>
    <w:rsid w:val="00CB6374"/>
    <w:rsid w:val="00CB64A1"/>
    <w:rsid w:val="00CB66A5"/>
    <w:rsid w:val="00CB6729"/>
    <w:rsid w:val="00CB6ABA"/>
    <w:rsid w:val="00CB6BF5"/>
    <w:rsid w:val="00CB6EED"/>
    <w:rsid w:val="00CB75E4"/>
    <w:rsid w:val="00CB7910"/>
    <w:rsid w:val="00CB7A65"/>
    <w:rsid w:val="00CB7ABA"/>
    <w:rsid w:val="00CB7B02"/>
    <w:rsid w:val="00CC0103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52F"/>
    <w:rsid w:val="00CC1601"/>
    <w:rsid w:val="00CC1660"/>
    <w:rsid w:val="00CC1794"/>
    <w:rsid w:val="00CC17FB"/>
    <w:rsid w:val="00CC2177"/>
    <w:rsid w:val="00CC2A28"/>
    <w:rsid w:val="00CC2C34"/>
    <w:rsid w:val="00CC2FE1"/>
    <w:rsid w:val="00CC3100"/>
    <w:rsid w:val="00CC3636"/>
    <w:rsid w:val="00CC37EC"/>
    <w:rsid w:val="00CC3A54"/>
    <w:rsid w:val="00CC3ACD"/>
    <w:rsid w:val="00CC4583"/>
    <w:rsid w:val="00CC4770"/>
    <w:rsid w:val="00CC480B"/>
    <w:rsid w:val="00CC4D1C"/>
    <w:rsid w:val="00CC501F"/>
    <w:rsid w:val="00CC5040"/>
    <w:rsid w:val="00CC5258"/>
    <w:rsid w:val="00CC52F1"/>
    <w:rsid w:val="00CC5587"/>
    <w:rsid w:val="00CC56DD"/>
    <w:rsid w:val="00CC59DE"/>
    <w:rsid w:val="00CC5A9C"/>
    <w:rsid w:val="00CC5D17"/>
    <w:rsid w:val="00CC61DC"/>
    <w:rsid w:val="00CC643D"/>
    <w:rsid w:val="00CC657B"/>
    <w:rsid w:val="00CC6984"/>
    <w:rsid w:val="00CC6A18"/>
    <w:rsid w:val="00CC6A47"/>
    <w:rsid w:val="00CC6AAC"/>
    <w:rsid w:val="00CC6C9A"/>
    <w:rsid w:val="00CC6CFF"/>
    <w:rsid w:val="00CC6E72"/>
    <w:rsid w:val="00CC7636"/>
    <w:rsid w:val="00CC772A"/>
    <w:rsid w:val="00CD003B"/>
    <w:rsid w:val="00CD0228"/>
    <w:rsid w:val="00CD02AA"/>
    <w:rsid w:val="00CD02D7"/>
    <w:rsid w:val="00CD0580"/>
    <w:rsid w:val="00CD0ACD"/>
    <w:rsid w:val="00CD0BC6"/>
    <w:rsid w:val="00CD0CE9"/>
    <w:rsid w:val="00CD14C1"/>
    <w:rsid w:val="00CD1B5E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B51"/>
    <w:rsid w:val="00CD39A7"/>
    <w:rsid w:val="00CD4214"/>
    <w:rsid w:val="00CD42E7"/>
    <w:rsid w:val="00CD4305"/>
    <w:rsid w:val="00CD454F"/>
    <w:rsid w:val="00CD4755"/>
    <w:rsid w:val="00CD4ADF"/>
    <w:rsid w:val="00CD5212"/>
    <w:rsid w:val="00CD5421"/>
    <w:rsid w:val="00CD54C1"/>
    <w:rsid w:val="00CD551C"/>
    <w:rsid w:val="00CD5A63"/>
    <w:rsid w:val="00CD60D8"/>
    <w:rsid w:val="00CD6254"/>
    <w:rsid w:val="00CD6460"/>
    <w:rsid w:val="00CD6586"/>
    <w:rsid w:val="00CD6B1B"/>
    <w:rsid w:val="00CD6D3E"/>
    <w:rsid w:val="00CD710A"/>
    <w:rsid w:val="00CD74AA"/>
    <w:rsid w:val="00CD7918"/>
    <w:rsid w:val="00CD79CE"/>
    <w:rsid w:val="00CD7A29"/>
    <w:rsid w:val="00CD7C7A"/>
    <w:rsid w:val="00CD7D6D"/>
    <w:rsid w:val="00CE00C0"/>
    <w:rsid w:val="00CE0213"/>
    <w:rsid w:val="00CE0498"/>
    <w:rsid w:val="00CE0718"/>
    <w:rsid w:val="00CE0842"/>
    <w:rsid w:val="00CE0A13"/>
    <w:rsid w:val="00CE1286"/>
    <w:rsid w:val="00CE159F"/>
    <w:rsid w:val="00CE16E3"/>
    <w:rsid w:val="00CE183C"/>
    <w:rsid w:val="00CE1BFA"/>
    <w:rsid w:val="00CE25F7"/>
    <w:rsid w:val="00CE2706"/>
    <w:rsid w:val="00CE2835"/>
    <w:rsid w:val="00CE29C8"/>
    <w:rsid w:val="00CE2D00"/>
    <w:rsid w:val="00CE3007"/>
    <w:rsid w:val="00CE365D"/>
    <w:rsid w:val="00CE36AE"/>
    <w:rsid w:val="00CE36C8"/>
    <w:rsid w:val="00CE392D"/>
    <w:rsid w:val="00CE3AAA"/>
    <w:rsid w:val="00CE3BAE"/>
    <w:rsid w:val="00CE3C66"/>
    <w:rsid w:val="00CE420F"/>
    <w:rsid w:val="00CE45B0"/>
    <w:rsid w:val="00CE4645"/>
    <w:rsid w:val="00CE4F45"/>
    <w:rsid w:val="00CE4FD3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7967"/>
    <w:rsid w:val="00CE7BC6"/>
    <w:rsid w:val="00CE7E01"/>
    <w:rsid w:val="00CE7FDE"/>
    <w:rsid w:val="00CF0381"/>
    <w:rsid w:val="00CF08DC"/>
    <w:rsid w:val="00CF0C6E"/>
    <w:rsid w:val="00CF0D69"/>
    <w:rsid w:val="00CF0D6C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3359"/>
    <w:rsid w:val="00CF3377"/>
    <w:rsid w:val="00CF385B"/>
    <w:rsid w:val="00CF3FE8"/>
    <w:rsid w:val="00CF40BE"/>
    <w:rsid w:val="00CF4506"/>
    <w:rsid w:val="00CF4B04"/>
    <w:rsid w:val="00CF4B32"/>
    <w:rsid w:val="00CF4D86"/>
    <w:rsid w:val="00CF4FDC"/>
    <w:rsid w:val="00CF508C"/>
    <w:rsid w:val="00CF5193"/>
    <w:rsid w:val="00CF535B"/>
    <w:rsid w:val="00CF68F6"/>
    <w:rsid w:val="00CF6CA2"/>
    <w:rsid w:val="00CF6E44"/>
    <w:rsid w:val="00CF6FD5"/>
    <w:rsid w:val="00CF789A"/>
    <w:rsid w:val="00CF78B3"/>
    <w:rsid w:val="00CF7B87"/>
    <w:rsid w:val="00D006A4"/>
    <w:rsid w:val="00D009BB"/>
    <w:rsid w:val="00D00A8A"/>
    <w:rsid w:val="00D00AFB"/>
    <w:rsid w:val="00D00C94"/>
    <w:rsid w:val="00D00F1B"/>
    <w:rsid w:val="00D00F5C"/>
    <w:rsid w:val="00D01021"/>
    <w:rsid w:val="00D01187"/>
    <w:rsid w:val="00D017A0"/>
    <w:rsid w:val="00D0198A"/>
    <w:rsid w:val="00D019A3"/>
    <w:rsid w:val="00D02242"/>
    <w:rsid w:val="00D024B7"/>
    <w:rsid w:val="00D025CB"/>
    <w:rsid w:val="00D02755"/>
    <w:rsid w:val="00D029D1"/>
    <w:rsid w:val="00D02AA3"/>
    <w:rsid w:val="00D02AE8"/>
    <w:rsid w:val="00D02B59"/>
    <w:rsid w:val="00D02C4A"/>
    <w:rsid w:val="00D02CAE"/>
    <w:rsid w:val="00D02EC1"/>
    <w:rsid w:val="00D02F37"/>
    <w:rsid w:val="00D02F54"/>
    <w:rsid w:val="00D03044"/>
    <w:rsid w:val="00D03625"/>
    <w:rsid w:val="00D03998"/>
    <w:rsid w:val="00D03A27"/>
    <w:rsid w:val="00D03C6B"/>
    <w:rsid w:val="00D040E1"/>
    <w:rsid w:val="00D0476A"/>
    <w:rsid w:val="00D048EF"/>
    <w:rsid w:val="00D049DE"/>
    <w:rsid w:val="00D04D3B"/>
    <w:rsid w:val="00D05908"/>
    <w:rsid w:val="00D059E6"/>
    <w:rsid w:val="00D05E7C"/>
    <w:rsid w:val="00D05F3F"/>
    <w:rsid w:val="00D06489"/>
    <w:rsid w:val="00D0668E"/>
    <w:rsid w:val="00D06827"/>
    <w:rsid w:val="00D06A07"/>
    <w:rsid w:val="00D06A35"/>
    <w:rsid w:val="00D06AF7"/>
    <w:rsid w:val="00D06FA2"/>
    <w:rsid w:val="00D07369"/>
    <w:rsid w:val="00D075D3"/>
    <w:rsid w:val="00D07629"/>
    <w:rsid w:val="00D078CC"/>
    <w:rsid w:val="00D07BC2"/>
    <w:rsid w:val="00D07EB0"/>
    <w:rsid w:val="00D102F9"/>
    <w:rsid w:val="00D10508"/>
    <w:rsid w:val="00D10731"/>
    <w:rsid w:val="00D10927"/>
    <w:rsid w:val="00D10A55"/>
    <w:rsid w:val="00D10B9B"/>
    <w:rsid w:val="00D1110C"/>
    <w:rsid w:val="00D11266"/>
    <w:rsid w:val="00D11B3F"/>
    <w:rsid w:val="00D11ED6"/>
    <w:rsid w:val="00D11F7E"/>
    <w:rsid w:val="00D121A1"/>
    <w:rsid w:val="00D1226F"/>
    <w:rsid w:val="00D12AC1"/>
    <w:rsid w:val="00D12B44"/>
    <w:rsid w:val="00D12DF5"/>
    <w:rsid w:val="00D13118"/>
    <w:rsid w:val="00D1372E"/>
    <w:rsid w:val="00D13A64"/>
    <w:rsid w:val="00D13B96"/>
    <w:rsid w:val="00D13C6E"/>
    <w:rsid w:val="00D142BF"/>
    <w:rsid w:val="00D14530"/>
    <w:rsid w:val="00D147C7"/>
    <w:rsid w:val="00D14CCD"/>
    <w:rsid w:val="00D14DC5"/>
    <w:rsid w:val="00D15177"/>
    <w:rsid w:val="00D1524D"/>
    <w:rsid w:val="00D1531D"/>
    <w:rsid w:val="00D15370"/>
    <w:rsid w:val="00D155C7"/>
    <w:rsid w:val="00D1581C"/>
    <w:rsid w:val="00D15B45"/>
    <w:rsid w:val="00D16779"/>
    <w:rsid w:val="00D16C4A"/>
    <w:rsid w:val="00D1726C"/>
    <w:rsid w:val="00D17BCB"/>
    <w:rsid w:val="00D17C49"/>
    <w:rsid w:val="00D17F45"/>
    <w:rsid w:val="00D20214"/>
    <w:rsid w:val="00D206C6"/>
    <w:rsid w:val="00D20AA1"/>
    <w:rsid w:val="00D20BFB"/>
    <w:rsid w:val="00D20F91"/>
    <w:rsid w:val="00D21216"/>
    <w:rsid w:val="00D2138B"/>
    <w:rsid w:val="00D213EE"/>
    <w:rsid w:val="00D21CAF"/>
    <w:rsid w:val="00D21D65"/>
    <w:rsid w:val="00D21F1F"/>
    <w:rsid w:val="00D2209D"/>
    <w:rsid w:val="00D2212F"/>
    <w:rsid w:val="00D2254A"/>
    <w:rsid w:val="00D22840"/>
    <w:rsid w:val="00D22B3D"/>
    <w:rsid w:val="00D22F30"/>
    <w:rsid w:val="00D23240"/>
    <w:rsid w:val="00D2359B"/>
    <w:rsid w:val="00D23610"/>
    <w:rsid w:val="00D23842"/>
    <w:rsid w:val="00D23AC8"/>
    <w:rsid w:val="00D23D10"/>
    <w:rsid w:val="00D24034"/>
    <w:rsid w:val="00D242BB"/>
    <w:rsid w:val="00D242D0"/>
    <w:rsid w:val="00D2431F"/>
    <w:rsid w:val="00D245F1"/>
    <w:rsid w:val="00D246E6"/>
    <w:rsid w:val="00D24810"/>
    <w:rsid w:val="00D24CD4"/>
    <w:rsid w:val="00D24D18"/>
    <w:rsid w:val="00D2500E"/>
    <w:rsid w:val="00D25231"/>
    <w:rsid w:val="00D25358"/>
    <w:rsid w:val="00D255C0"/>
    <w:rsid w:val="00D25A51"/>
    <w:rsid w:val="00D25BD0"/>
    <w:rsid w:val="00D26A20"/>
    <w:rsid w:val="00D26AA5"/>
    <w:rsid w:val="00D26D39"/>
    <w:rsid w:val="00D27294"/>
    <w:rsid w:val="00D272FA"/>
    <w:rsid w:val="00D276FF"/>
    <w:rsid w:val="00D278C6"/>
    <w:rsid w:val="00D27E4E"/>
    <w:rsid w:val="00D301C2"/>
    <w:rsid w:val="00D305BA"/>
    <w:rsid w:val="00D306FF"/>
    <w:rsid w:val="00D30F78"/>
    <w:rsid w:val="00D31426"/>
    <w:rsid w:val="00D314DC"/>
    <w:rsid w:val="00D31659"/>
    <w:rsid w:val="00D316B5"/>
    <w:rsid w:val="00D31767"/>
    <w:rsid w:val="00D3187E"/>
    <w:rsid w:val="00D31C75"/>
    <w:rsid w:val="00D31CE2"/>
    <w:rsid w:val="00D31F15"/>
    <w:rsid w:val="00D31F1F"/>
    <w:rsid w:val="00D321E6"/>
    <w:rsid w:val="00D32DF6"/>
    <w:rsid w:val="00D3353A"/>
    <w:rsid w:val="00D3360C"/>
    <w:rsid w:val="00D3386D"/>
    <w:rsid w:val="00D3396F"/>
    <w:rsid w:val="00D33C7D"/>
    <w:rsid w:val="00D33F94"/>
    <w:rsid w:val="00D33FB1"/>
    <w:rsid w:val="00D3434F"/>
    <w:rsid w:val="00D344D3"/>
    <w:rsid w:val="00D3491F"/>
    <w:rsid w:val="00D34C22"/>
    <w:rsid w:val="00D34ECB"/>
    <w:rsid w:val="00D35021"/>
    <w:rsid w:val="00D35178"/>
    <w:rsid w:val="00D354B8"/>
    <w:rsid w:val="00D358B2"/>
    <w:rsid w:val="00D35AE5"/>
    <w:rsid w:val="00D35B52"/>
    <w:rsid w:val="00D35D8B"/>
    <w:rsid w:val="00D35DDF"/>
    <w:rsid w:val="00D35F62"/>
    <w:rsid w:val="00D36059"/>
    <w:rsid w:val="00D360A6"/>
    <w:rsid w:val="00D360F3"/>
    <w:rsid w:val="00D3632D"/>
    <w:rsid w:val="00D36744"/>
    <w:rsid w:val="00D36867"/>
    <w:rsid w:val="00D36CD9"/>
    <w:rsid w:val="00D37616"/>
    <w:rsid w:val="00D376DE"/>
    <w:rsid w:val="00D37B78"/>
    <w:rsid w:val="00D37CE3"/>
    <w:rsid w:val="00D4001E"/>
    <w:rsid w:val="00D40539"/>
    <w:rsid w:val="00D406E2"/>
    <w:rsid w:val="00D40D9E"/>
    <w:rsid w:val="00D414AB"/>
    <w:rsid w:val="00D4170D"/>
    <w:rsid w:val="00D41767"/>
    <w:rsid w:val="00D417A5"/>
    <w:rsid w:val="00D41CF1"/>
    <w:rsid w:val="00D41F86"/>
    <w:rsid w:val="00D42088"/>
    <w:rsid w:val="00D4258B"/>
    <w:rsid w:val="00D42CC1"/>
    <w:rsid w:val="00D432A6"/>
    <w:rsid w:val="00D432B4"/>
    <w:rsid w:val="00D43667"/>
    <w:rsid w:val="00D43986"/>
    <w:rsid w:val="00D43C5A"/>
    <w:rsid w:val="00D43CA2"/>
    <w:rsid w:val="00D43F3D"/>
    <w:rsid w:val="00D44050"/>
    <w:rsid w:val="00D44386"/>
    <w:rsid w:val="00D446B7"/>
    <w:rsid w:val="00D44805"/>
    <w:rsid w:val="00D448C1"/>
    <w:rsid w:val="00D4491B"/>
    <w:rsid w:val="00D44DE0"/>
    <w:rsid w:val="00D45B54"/>
    <w:rsid w:val="00D45D7A"/>
    <w:rsid w:val="00D45E62"/>
    <w:rsid w:val="00D45FDC"/>
    <w:rsid w:val="00D46057"/>
    <w:rsid w:val="00D46156"/>
    <w:rsid w:val="00D4644B"/>
    <w:rsid w:val="00D46709"/>
    <w:rsid w:val="00D4764F"/>
    <w:rsid w:val="00D47678"/>
    <w:rsid w:val="00D47DDB"/>
    <w:rsid w:val="00D501A6"/>
    <w:rsid w:val="00D501C0"/>
    <w:rsid w:val="00D506DA"/>
    <w:rsid w:val="00D50B1B"/>
    <w:rsid w:val="00D50B97"/>
    <w:rsid w:val="00D50DC8"/>
    <w:rsid w:val="00D50E30"/>
    <w:rsid w:val="00D513D2"/>
    <w:rsid w:val="00D515F1"/>
    <w:rsid w:val="00D51ECF"/>
    <w:rsid w:val="00D51FA4"/>
    <w:rsid w:val="00D52580"/>
    <w:rsid w:val="00D52C01"/>
    <w:rsid w:val="00D52D81"/>
    <w:rsid w:val="00D52E85"/>
    <w:rsid w:val="00D53096"/>
    <w:rsid w:val="00D5324A"/>
    <w:rsid w:val="00D532D5"/>
    <w:rsid w:val="00D53487"/>
    <w:rsid w:val="00D53D31"/>
    <w:rsid w:val="00D53EBA"/>
    <w:rsid w:val="00D54094"/>
    <w:rsid w:val="00D54231"/>
    <w:rsid w:val="00D54347"/>
    <w:rsid w:val="00D544B3"/>
    <w:rsid w:val="00D544DD"/>
    <w:rsid w:val="00D54614"/>
    <w:rsid w:val="00D54A03"/>
    <w:rsid w:val="00D54BC6"/>
    <w:rsid w:val="00D54F5A"/>
    <w:rsid w:val="00D551B6"/>
    <w:rsid w:val="00D55271"/>
    <w:rsid w:val="00D55C56"/>
    <w:rsid w:val="00D55E1E"/>
    <w:rsid w:val="00D56160"/>
    <w:rsid w:val="00D5618B"/>
    <w:rsid w:val="00D56258"/>
    <w:rsid w:val="00D56288"/>
    <w:rsid w:val="00D56389"/>
    <w:rsid w:val="00D56584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C8"/>
    <w:rsid w:val="00D57E40"/>
    <w:rsid w:val="00D57E49"/>
    <w:rsid w:val="00D57F29"/>
    <w:rsid w:val="00D60132"/>
    <w:rsid w:val="00D60258"/>
    <w:rsid w:val="00D605C6"/>
    <w:rsid w:val="00D606C2"/>
    <w:rsid w:val="00D60A14"/>
    <w:rsid w:val="00D60CC6"/>
    <w:rsid w:val="00D60CD3"/>
    <w:rsid w:val="00D60FAD"/>
    <w:rsid w:val="00D6139E"/>
    <w:rsid w:val="00D615DD"/>
    <w:rsid w:val="00D61653"/>
    <w:rsid w:val="00D616CC"/>
    <w:rsid w:val="00D61913"/>
    <w:rsid w:val="00D61CB0"/>
    <w:rsid w:val="00D6211C"/>
    <w:rsid w:val="00D62126"/>
    <w:rsid w:val="00D624B3"/>
    <w:rsid w:val="00D6272B"/>
    <w:rsid w:val="00D627A1"/>
    <w:rsid w:val="00D6299D"/>
    <w:rsid w:val="00D62B16"/>
    <w:rsid w:val="00D62BD1"/>
    <w:rsid w:val="00D62C45"/>
    <w:rsid w:val="00D62C81"/>
    <w:rsid w:val="00D62CBE"/>
    <w:rsid w:val="00D632BE"/>
    <w:rsid w:val="00D632E3"/>
    <w:rsid w:val="00D63A0A"/>
    <w:rsid w:val="00D63A1A"/>
    <w:rsid w:val="00D63D30"/>
    <w:rsid w:val="00D642A5"/>
    <w:rsid w:val="00D6462E"/>
    <w:rsid w:val="00D64B2D"/>
    <w:rsid w:val="00D6517C"/>
    <w:rsid w:val="00D6530E"/>
    <w:rsid w:val="00D65656"/>
    <w:rsid w:val="00D65DBE"/>
    <w:rsid w:val="00D65E22"/>
    <w:rsid w:val="00D662C1"/>
    <w:rsid w:val="00D66818"/>
    <w:rsid w:val="00D66C46"/>
    <w:rsid w:val="00D672E4"/>
    <w:rsid w:val="00D67573"/>
    <w:rsid w:val="00D67C6A"/>
    <w:rsid w:val="00D67CEA"/>
    <w:rsid w:val="00D67DC0"/>
    <w:rsid w:val="00D67F06"/>
    <w:rsid w:val="00D70071"/>
    <w:rsid w:val="00D70122"/>
    <w:rsid w:val="00D70A09"/>
    <w:rsid w:val="00D70FDA"/>
    <w:rsid w:val="00D7153C"/>
    <w:rsid w:val="00D718A3"/>
    <w:rsid w:val="00D71B89"/>
    <w:rsid w:val="00D71C8F"/>
    <w:rsid w:val="00D71D53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8CE"/>
    <w:rsid w:val="00D739E9"/>
    <w:rsid w:val="00D739F4"/>
    <w:rsid w:val="00D73AD4"/>
    <w:rsid w:val="00D73DBD"/>
    <w:rsid w:val="00D74101"/>
    <w:rsid w:val="00D748D6"/>
    <w:rsid w:val="00D748F2"/>
    <w:rsid w:val="00D749AA"/>
    <w:rsid w:val="00D74A98"/>
    <w:rsid w:val="00D74E51"/>
    <w:rsid w:val="00D74F7D"/>
    <w:rsid w:val="00D75057"/>
    <w:rsid w:val="00D754B9"/>
    <w:rsid w:val="00D768FE"/>
    <w:rsid w:val="00D76B59"/>
    <w:rsid w:val="00D76D5C"/>
    <w:rsid w:val="00D7750F"/>
    <w:rsid w:val="00D7754D"/>
    <w:rsid w:val="00D776B6"/>
    <w:rsid w:val="00D7787E"/>
    <w:rsid w:val="00D778CB"/>
    <w:rsid w:val="00D77A57"/>
    <w:rsid w:val="00D77E7B"/>
    <w:rsid w:val="00D77ECC"/>
    <w:rsid w:val="00D802D3"/>
    <w:rsid w:val="00D805CB"/>
    <w:rsid w:val="00D80E89"/>
    <w:rsid w:val="00D81562"/>
    <w:rsid w:val="00D81567"/>
    <w:rsid w:val="00D817D5"/>
    <w:rsid w:val="00D81838"/>
    <w:rsid w:val="00D81959"/>
    <w:rsid w:val="00D81AF9"/>
    <w:rsid w:val="00D81EBA"/>
    <w:rsid w:val="00D82026"/>
    <w:rsid w:val="00D8206E"/>
    <w:rsid w:val="00D821B3"/>
    <w:rsid w:val="00D823E4"/>
    <w:rsid w:val="00D8247D"/>
    <w:rsid w:val="00D8253D"/>
    <w:rsid w:val="00D829AE"/>
    <w:rsid w:val="00D82C66"/>
    <w:rsid w:val="00D830D3"/>
    <w:rsid w:val="00D835F5"/>
    <w:rsid w:val="00D83927"/>
    <w:rsid w:val="00D839A8"/>
    <w:rsid w:val="00D83B34"/>
    <w:rsid w:val="00D83B7C"/>
    <w:rsid w:val="00D83C03"/>
    <w:rsid w:val="00D842BB"/>
    <w:rsid w:val="00D842DE"/>
    <w:rsid w:val="00D843E2"/>
    <w:rsid w:val="00D847F4"/>
    <w:rsid w:val="00D84E02"/>
    <w:rsid w:val="00D84ED9"/>
    <w:rsid w:val="00D85150"/>
    <w:rsid w:val="00D852F2"/>
    <w:rsid w:val="00D85511"/>
    <w:rsid w:val="00D856C0"/>
    <w:rsid w:val="00D857B3"/>
    <w:rsid w:val="00D85E17"/>
    <w:rsid w:val="00D861DB"/>
    <w:rsid w:val="00D864AE"/>
    <w:rsid w:val="00D865E3"/>
    <w:rsid w:val="00D86605"/>
    <w:rsid w:val="00D86730"/>
    <w:rsid w:val="00D867FA"/>
    <w:rsid w:val="00D86C06"/>
    <w:rsid w:val="00D86C2B"/>
    <w:rsid w:val="00D86D67"/>
    <w:rsid w:val="00D86FEC"/>
    <w:rsid w:val="00D87010"/>
    <w:rsid w:val="00D8714F"/>
    <w:rsid w:val="00D8726C"/>
    <w:rsid w:val="00D87692"/>
    <w:rsid w:val="00D87DD2"/>
    <w:rsid w:val="00D907CD"/>
    <w:rsid w:val="00D90E25"/>
    <w:rsid w:val="00D90F7F"/>
    <w:rsid w:val="00D91370"/>
    <w:rsid w:val="00D91676"/>
    <w:rsid w:val="00D91D52"/>
    <w:rsid w:val="00D91D93"/>
    <w:rsid w:val="00D921CA"/>
    <w:rsid w:val="00D92C6F"/>
    <w:rsid w:val="00D92C92"/>
    <w:rsid w:val="00D92D78"/>
    <w:rsid w:val="00D93044"/>
    <w:rsid w:val="00D9317E"/>
    <w:rsid w:val="00D931F2"/>
    <w:rsid w:val="00D936AE"/>
    <w:rsid w:val="00D936B3"/>
    <w:rsid w:val="00D937B5"/>
    <w:rsid w:val="00D937C7"/>
    <w:rsid w:val="00D937E0"/>
    <w:rsid w:val="00D93A2B"/>
    <w:rsid w:val="00D93A76"/>
    <w:rsid w:val="00D93CA8"/>
    <w:rsid w:val="00D93CDC"/>
    <w:rsid w:val="00D93D2D"/>
    <w:rsid w:val="00D940C0"/>
    <w:rsid w:val="00D9412B"/>
    <w:rsid w:val="00D944CE"/>
    <w:rsid w:val="00D94569"/>
    <w:rsid w:val="00D94E3C"/>
    <w:rsid w:val="00D95473"/>
    <w:rsid w:val="00D95719"/>
    <w:rsid w:val="00D95A38"/>
    <w:rsid w:val="00D95E2C"/>
    <w:rsid w:val="00D95F00"/>
    <w:rsid w:val="00D95F82"/>
    <w:rsid w:val="00D96709"/>
    <w:rsid w:val="00D967AF"/>
    <w:rsid w:val="00D9689E"/>
    <w:rsid w:val="00D96C78"/>
    <w:rsid w:val="00D972B0"/>
    <w:rsid w:val="00D97700"/>
    <w:rsid w:val="00D979B6"/>
    <w:rsid w:val="00D97AE5"/>
    <w:rsid w:val="00D97CA7"/>
    <w:rsid w:val="00D97EF0"/>
    <w:rsid w:val="00DA00E8"/>
    <w:rsid w:val="00DA0B38"/>
    <w:rsid w:val="00DA0CBD"/>
    <w:rsid w:val="00DA1198"/>
    <w:rsid w:val="00DA11ED"/>
    <w:rsid w:val="00DA1379"/>
    <w:rsid w:val="00DA14A4"/>
    <w:rsid w:val="00DA18E9"/>
    <w:rsid w:val="00DA19B5"/>
    <w:rsid w:val="00DA1BDC"/>
    <w:rsid w:val="00DA1C56"/>
    <w:rsid w:val="00DA209D"/>
    <w:rsid w:val="00DA212A"/>
    <w:rsid w:val="00DA2222"/>
    <w:rsid w:val="00DA240A"/>
    <w:rsid w:val="00DA2642"/>
    <w:rsid w:val="00DA2BC1"/>
    <w:rsid w:val="00DA2CB0"/>
    <w:rsid w:val="00DA2DC1"/>
    <w:rsid w:val="00DA2F16"/>
    <w:rsid w:val="00DA311C"/>
    <w:rsid w:val="00DA3505"/>
    <w:rsid w:val="00DA363E"/>
    <w:rsid w:val="00DA375F"/>
    <w:rsid w:val="00DA3CE4"/>
    <w:rsid w:val="00DA3E32"/>
    <w:rsid w:val="00DA42EF"/>
    <w:rsid w:val="00DA43F8"/>
    <w:rsid w:val="00DA444F"/>
    <w:rsid w:val="00DA44BA"/>
    <w:rsid w:val="00DA4610"/>
    <w:rsid w:val="00DA4836"/>
    <w:rsid w:val="00DA4857"/>
    <w:rsid w:val="00DA4CB2"/>
    <w:rsid w:val="00DA5007"/>
    <w:rsid w:val="00DA5357"/>
    <w:rsid w:val="00DA53B1"/>
    <w:rsid w:val="00DA5A68"/>
    <w:rsid w:val="00DA5A82"/>
    <w:rsid w:val="00DA5DDA"/>
    <w:rsid w:val="00DA5E74"/>
    <w:rsid w:val="00DA6263"/>
    <w:rsid w:val="00DA68EC"/>
    <w:rsid w:val="00DA6BE0"/>
    <w:rsid w:val="00DA6C54"/>
    <w:rsid w:val="00DA7C8F"/>
    <w:rsid w:val="00DB0035"/>
    <w:rsid w:val="00DB050B"/>
    <w:rsid w:val="00DB06D1"/>
    <w:rsid w:val="00DB07AB"/>
    <w:rsid w:val="00DB086D"/>
    <w:rsid w:val="00DB0981"/>
    <w:rsid w:val="00DB0A10"/>
    <w:rsid w:val="00DB0B17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9F9"/>
    <w:rsid w:val="00DB1BC4"/>
    <w:rsid w:val="00DB1CA7"/>
    <w:rsid w:val="00DB1F1B"/>
    <w:rsid w:val="00DB225F"/>
    <w:rsid w:val="00DB276C"/>
    <w:rsid w:val="00DB2AD7"/>
    <w:rsid w:val="00DB3353"/>
    <w:rsid w:val="00DB3C1C"/>
    <w:rsid w:val="00DB3E72"/>
    <w:rsid w:val="00DB42B9"/>
    <w:rsid w:val="00DB43EA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3BA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5FB"/>
    <w:rsid w:val="00DB788F"/>
    <w:rsid w:val="00DB7EE9"/>
    <w:rsid w:val="00DC051B"/>
    <w:rsid w:val="00DC073C"/>
    <w:rsid w:val="00DC0D8C"/>
    <w:rsid w:val="00DC0FD2"/>
    <w:rsid w:val="00DC0FE2"/>
    <w:rsid w:val="00DC12D5"/>
    <w:rsid w:val="00DC150B"/>
    <w:rsid w:val="00DC15CA"/>
    <w:rsid w:val="00DC1CE9"/>
    <w:rsid w:val="00DC1D23"/>
    <w:rsid w:val="00DC26FF"/>
    <w:rsid w:val="00DC2708"/>
    <w:rsid w:val="00DC2CD2"/>
    <w:rsid w:val="00DC2F74"/>
    <w:rsid w:val="00DC3289"/>
    <w:rsid w:val="00DC355F"/>
    <w:rsid w:val="00DC3B8A"/>
    <w:rsid w:val="00DC4149"/>
    <w:rsid w:val="00DC43D5"/>
    <w:rsid w:val="00DC440A"/>
    <w:rsid w:val="00DC470A"/>
    <w:rsid w:val="00DC4C89"/>
    <w:rsid w:val="00DC4FD3"/>
    <w:rsid w:val="00DC53F2"/>
    <w:rsid w:val="00DC5408"/>
    <w:rsid w:val="00DC5492"/>
    <w:rsid w:val="00DC560F"/>
    <w:rsid w:val="00DC5A59"/>
    <w:rsid w:val="00DC6316"/>
    <w:rsid w:val="00DC65F7"/>
    <w:rsid w:val="00DC668D"/>
    <w:rsid w:val="00DC6828"/>
    <w:rsid w:val="00DC6A4E"/>
    <w:rsid w:val="00DC6E86"/>
    <w:rsid w:val="00DC6F5A"/>
    <w:rsid w:val="00DC7E3F"/>
    <w:rsid w:val="00DC7F7D"/>
    <w:rsid w:val="00DD0053"/>
    <w:rsid w:val="00DD028C"/>
    <w:rsid w:val="00DD02CF"/>
    <w:rsid w:val="00DD06F9"/>
    <w:rsid w:val="00DD072E"/>
    <w:rsid w:val="00DD07E1"/>
    <w:rsid w:val="00DD0D61"/>
    <w:rsid w:val="00DD0F40"/>
    <w:rsid w:val="00DD0FBA"/>
    <w:rsid w:val="00DD1038"/>
    <w:rsid w:val="00DD10AA"/>
    <w:rsid w:val="00DD10E4"/>
    <w:rsid w:val="00DD162D"/>
    <w:rsid w:val="00DD16E7"/>
    <w:rsid w:val="00DD182D"/>
    <w:rsid w:val="00DD1870"/>
    <w:rsid w:val="00DD220A"/>
    <w:rsid w:val="00DD2251"/>
    <w:rsid w:val="00DD275C"/>
    <w:rsid w:val="00DD27AD"/>
    <w:rsid w:val="00DD294E"/>
    <w:rsid w:val="00DD2C98"/>
    <w:rsid w:val="00DD2CC2"/>
    <w:rsid w:val="00DD2DA0"/>
    <w:rsid w:val="00DD2E3A"/>
    <w:rsid w:val="00DD3056"/>
    <w:rsid w:val="00DD306C"/>
    <w:rsid w:val="00DD32ED"/>
    <w:rsid w:val="00DD3CDB"/>
    <w:rsid w:val="00DD3CE2"/>
    <w:rsid w:val="00DD3F37"/>
    <w:rsid w:val="00DD4867"/>
    <w:rsid w:val="00DD4B0B"/>
    <w:rsid w:val="00DD4C42"/>
    <w:rsid w:val="00DD4F1E"/>
    <w:rsid w:val="00DD5085"/>
    <w:rsid w:val="00DD5131"/>
    <w:rsid w:val="00DD5434"/>
    <w:rsid w:val="00DD5468"/>
    <w:rsid w:val="00DD5486"/>
    <w:rsid w:val="00DD588F"/>
    <w:rsid w:val="00DD5A18"/>
    <w:rsid w:val="00DD5FBF"/>
    <w:rsid w:val="00DD6160"/>
    <w:rsid w:val="00DD6274"/>
    <w:rsid w:val="00DD62D1"/>
    <w:rsid w:val="00DD648B"/>
    <w:rsid w:val="00DD650F"/>
    <w:rsid w:val="00DD696F"/>
    <w:rsid w:val="00DD6C25"/>
    <w:rsid w:val="00DD72BC"/>
    <w:rsid w:val="00DD7509"/>
    <w:rsid w:val="00DD75A1"/>
    <w:rsid w:val="00DD7B2A"/>
    <w:rsid w:val="00DD7E3A"/>
    <w:rsid w:val="00DE045D"/>
    <w:rsid w:val="00DE047C"/>
    <w:rsid w:val="00DE099C"/>
    <w:rsid w:val="00DE0A1B"/>
    <w:rsid w:val="00DE0D85"/>
    <w:rsid w:val="00DE0E61"/>
    <w:rsid w:val="00DE0F82"/>
    <w:rsid w:val="00DE12AA"/>
    <w:rsid w:val="00DE1498"/>
    <w:rsid w:val="00DE1DB1"/>
    <w:rsid w:val="00DE24AD"/>
    <w:rsid w:val="00DE28AA"/>
    <w:rsid w:val="00DE2901"/>
    <w:rsid w:val="00DE2D74"/>
    <w:rsid w:val="00DE3069"/>
    <w:rsid w:val="00DE3233"/>
    <w:rsid w:val="00DE3241"/>
    <w:rsid w:val="00DE3378"/>
    <w:rsid w:val="00DE3380"/>
    <w:rsid w:val="00DE3638"/>
    <w:rsid w:val="00DE3645"/>
    <w:rsid w:val="00DE377B"/>
    <w:rsid w:val="00DE3A51"/>
    <w:rsid w:val="00DE3CE7"/>
    <w:rsid w:val="00DE4062"/>
    <w:rsid w:val="00DE411A"/>
    <w:rsid w:val="00DE4166"/>
    <w:rsid w:val="00DE4290"/>
    <w:rsid w:val="00DE4660"/>
    <w:rsid w:val="00DE49B5"/>
    <w:rsid w:val="00DE4A94"/>
    <w:rsid w:val="00DE534F"/>
    <w:rsid w:val="00DE553D"/>
    <w:rsid w:val="00DE55A7"/>
    <w:rsid w:val="00DE5C92"/>
    <w:rsid w:val="00DE5CAF"/>
    <w:rsid w:val="00DE5F72"/>
    <w:rsid w:val="00DE6024"/>
    <w:rsid w:val="00DE6167"/>
    <w:rsid w:val="00DE653D"/>
    <w:rsid w:val="00DE6833"/>
    <w:rsid w:val="00DE68D9"/>
    <w:rsid w:val="00DE69C1"/>
    <w:rsid w:val="00DE6CF8"/>
    <w:rsid w:val="00DE6F47"/>
    <w:rsid w:val="00DE73F0"/>
    <w:rsid w:val="00DE7800"/>
    <w:rsid w:val="00DE7937"/>
    <w:rsid w:val="00DE7940"/>
    <w:rsid w:val="00DE7A3A"/>
    <w:rsid w:val="00DE7AD2"/>
    <w:rsid w:val="00DE7EE5"/>
    <w:rsid w:val="00DF00F6"/>
    <w:rsid w:val="00DF0635"/>
    <w:rsid w:val="00DF07CF"/>
    <w:rsid w:val="00DF0A93"/>
    <w:rsid w:val="00DF0A97"/>
    <w:rsid w:val="00DF11BC"/>
    <w:rsid w:val="00DF1298"/>
    <w:rsid w:val="00DF1477"/>
    <w:rsid w:val="00DF188F"/>
    <w:rsid w:val="00DF19FE"/>
    <w:rsid w:val="00DF1ED0"/>
    <w:rsid w:val="00DF237E"/>
    <w:rsid w:val="00DF24CD"/>
    <w:rsid w:val="00DF24DE"/>
    <w:rsid w:val="00DF29E8"/>
    <w:rsid w:val="00DF2BCA"/>
    <w:rsid w:val="00DF2C0D"/>
    <w:rsid w:val="00DF2CA2"/>
    <w:rsid w:val="00DF2EFA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2BE"/>
    <w:rsid w:val="00DF45DD"/>
    <w:rsid w:val="00DF4A1C"/>
    <w:rsid w:val="00DF4AE4"/>
    <w:rsid w:val="00DF4B08"/>
    <w:rsid w:val="00DF512E"/>
    <w:rsid w:val="00DF527D"/>
    <w:rsid w:val="00DF59EE"/>
    <w:rsid w:val="00DF5A6D"/>
    <w:rsid w:val="00DF5B6B"/>
    <w:rsid w:val="00DF6441"/>
    <w:rsid w:val="00DF64A3"/>
    <w:rsid w:val="00DF6CB1"/>
    <w:rsid w:val="00DF6EF5"/>
    <w:rsid w:val="00DF7037"/>
    <w:rsid w:val="00DF72C9"/>
    <w:rsid w:val="00DF73C8"/>
    <w:rsid w:val="00DF7456"/>
    <w:rsid w:val="00DF77B0"/>
    <w:rsid w:val="00DF7B34"/>
    <w:rsid w:val="00DF7DF2"/>
    <w:rsid w:val="00DF7F26"/>
    <w:rsid w:val="00E001C2"/>
    <w:rsid w:val="00E005CC"/>
    <w:rsid w:val="00E00606"/>
    <w:rsid w:val="00E0060E"/>
    <w:rsid w:val="00E00B76"/>
    <w:rsid w:val="00E00C9D"/>
    <w:rsid w:val="00E00D72"/>
    <w:rsid w:val="00E00FD3"/>
    <w:rsid w:val="00E01211"/>
    <w:rsid w:val="00E019C2"/>
    <w:rsid w:val="00E01D73"/>
    <w:rsid w:val="00E020FD"/>
    <w:rsid w:val="00E0213F"/>
    <w:rsid w:val="00E0239E"/>
    <w:rsid w:val="00E0243C"/>
    <w:rsid w:val="00E02666"/>
    <w:rsid w:val="00E027F8"/>
    <w:rsid w:val="00E02AA4"/>
    <w:rsid w:val="00E02F58"/>
    <w:rsid w:val="00E031C1"/>
    <w:rsid w:val="00E03A14"/>
    <w:rsid w:val="00E03BF8"/>
    <w:rsid w:val="00E0400C"/>
    <w:rsid w:val="00E041C0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17C"/>
    <w:rsid w:val="00E06313"/>
    <w:rsid w:val="00E06648"/>
    <w:rsid w:val="00E067A5"/>
    <w:rsid w:val="00E06F3C"/>
    <w:rsid w:val="00E071D6"/>
    <w:rsid w:val="00E073A2"/>
    <w:rsid w:val="00E07679"/>
    <w:rsid w:val="00E078F5"/>
    <w:rsid w:val="00E079D9"/>
    <w:rsid w:val="00E07B48"/>
    <w:rsid w:val="00E07EA6"/>
    <w:rsid w:val="00E07EC8"/>
    <w:rsid w:val="00E10A2B"/>
    <w:rsid w:val="00E11285"/>
    <w:rsid w:val="00E11353"/>
    <w:rsid w:val="00E1145E"/>
    <w:rsid w:val="00E11C48"/>
    <w:rsid w:val="00E11C9D"/>
    <w:rsid w:val="00E11E98"/>
    <w:rsid w:val="00E122AC"/>
    <w:rsid w:val="00E123FF"/>
    <w:rsid w:val="00E12476"/>
    <w:rsid w:val="00E124AD"/>
    <w:rsid w:val="00E12572"/>
    <w:rsid w:val="00E12624"/>
    <w:rsid w:val="00E1263B"/>
    <w:rsid w:val="00E12BDD"/>
    <w:rsid w:val="00E12C9D"/>
    <w:rsid w:val="00E12D35"/>
    <w:rsid w:val="00E133E0"/>
    <w:rsid w:val="00E135EF"/>
    <w:rsid w:val="00E138E5"/>
    <w:rsid w:val="00E13911"/>
    <w:rsid w:val="00E13915"/>
    <w:rsid w:val="00E1406E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9E3"/>
    <w:rsid w:val="00E16143"/>
    <w:rsid w:val="00E16420"/>
    <w:rsid w:val="00E169F9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203B9"/>
    <w:rsid w:val="00E204AE"/>
    <w:rsid w:val="00E204D5"/>
    <w:rsid w:val="00E20822"/>
    <w:rsid w:val="00E20A64"/>
    <w:rsid w:val="00E20B8B"/>
    <w:rsid w:val="00E20C9C"/>
    <w:rsid w:val="00E20CA4"/>
    <w:rsid w:val="00E2125F"/>
    <w:rsid w:val="00E21452"/>
    <w:rsid w:val="00E218FA"/>
    <w:rsid w:val="00E21C30"/>
    <w:rsid w:val="00E21F02"/>
    <w:rsid w:val="00E221F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3E0"/>
    <w:rsid w:val="00E23772"/>
    <w:rsid w:val="00E23A1B"/>
    <w:rsid w:val="00E23BD8"/>
    <w:rsid w:val="00E23C1C"/>
    <w:rsid w:val="00E23CE8"/>
    <w:rsid w:val="00E23E8D"/>
    <w:rsid w:val="00E2400B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39E"/>
    <w:rsid w:val="00E264FF"/>
    <w:rsid w:val="00E265D7"/>
    <w:rsid w:val="00E2678B"/>
    <w:rsid w:val="00E26955"/>
    <w:rsid w:val="00E26B72"/>
    <w:rsid w:val="00E26C00"/>
    <w:rsid w:val="00E275B3"/>
    <w:rsid w:val="00E27847"/>
    <w:rsid w:val="00E27ACA"/>
    <w:rsid w:val="00E27B40"/>
    <w:rsid w:val="00E27F25"/>
    <w:rsid w:val="00E306AA"/>
    <w:rsid w:val="00E30858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E79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B9E"/>
    <w:rsid w:val="00E32C56"/>
    <w:rsid w:val="00E32CA5"/>
    <w:rsid w:val="00E32CD8"/>
    <w:rsid w:val="00E33147"/>
    <w:rsid w:val="00E33151"/>
    <w:rsid w:val="00E336C6"/>
    <w:rsid w:val="00E337A5"/>
    <w:rsid w:val="00E33FA1"/>
    <w:rsid w:val="00E34240"/>
    <w:rsid w:val="00E34901"/>
    <w:rsid w:val="00E349D5"/>
    <w:rsid w:val="00E35005"/>
    <w:rsid w:val="00E350FE"/>
    <w:rsid w:val="00E3597A"/>
    <w:rsid w:val="00E35990"/>
    <w:rsid w:val="00E35B45"/>
    <w:rsid w:val="00E36302"/>
    <w:rsid w:val="00E364F3"/>
    <w:rsid w:val="00E3681B"/>
    <w:rsid w:val="00E36F74"/>
    <w:rsid w:val="00E36FEC"/>
    <w:rsid w:val="00E37708"/>
    <w:rsid w:val="00E377B3"/>
    <w:rsid w:val="00E37820"/>
    <w:rsid w:val="00E37A2A"/>
    <w:rsid w:val="00E37B43"/>
    <w:rsid w:val="00E37BE1"/>
    <w:rsid w:val="00E37D4B"/>
    <w:rsid w:val="00E37ECE"/>
    <w:rsid w:val="00E37FAA"/>
    <w:rsid w:val="00E40293"/>
    <w:rsid w:val="00E403F9"/>
    <w:rsid w:val="00E4076B"/>
    <w:rsid w:val="00E408FC"/>
    <w:rsid w:val="00E40A49"/>
    <w:rsid w:val="00E40D3B"/>
    <w:rsid w:val="00E40FDB"/>
    <w:rsid w:val="00E4123F"/>
    <w:rsid w:val="00E41251"/>
    <w:rsid w:val="00E41875"/>
    <w:rsid w:val="00E418FA"/>
    <w:rsid w:val="00E41C38"/>
    <w:rsid w:val="00E41E77"/>
    <w:rsid w:val="00E41E7B"/>
    <w:rsid w:val="00E42972"/>
    <w:rsid w:val="00E42EC3"/>
    <w:rsid w:val="00E43006"/>
    <w:rsid w:val="00E43079"/>
    <w:rsid w:val="00E43136"/>
    <w:rsid w:val="00E43150"/>
    <w:rsid w:val="00E43332"/>
    <w:rsid w:val="00E4357D"/>
    <w:rsid w:val="00E438AB"/>
    <w:rsid w:val="00E43BF7"/>
    <w:rsid w:val="00E43D98"/>
    <w:rsid w:val="00E43ED6"/>
    <w:rsid w:val="00E4403D"/>
    <w:rsid w:val="00E44215"/>
    <w:rsid w:val="00E444D3"/>
    <w:rsid w:val="00E44502"/>
    <w:rsid w:val="00E44DFA"/>
    <w:rsid w:val="00E450F0"/>
    <w:rsid w:val="00E45155"/>
    <w:rsid w:val="00E4517D"/>
    <w:rsid w:val="00E453DE"/>
    <w:rsid w:val="00E4541D"/>
    <w:rsid w:val="00E45492"/>
    <w:rsid w:val="00E45714"/>
    <w:rsid w:val="00E457D7"/>
    <w:rsid w:val="00E457ED"/>
    <w:rsid w:val="00E45839"/>
    <w:rsid w:val="00E45965"/>
    <w:rsid w:val="00E45C8E"/>
    <w:rsid w:val="00E45D07"/>
    <w:rsid w:val="00E45DF1"/>
    <w:rsid w:val="00E46159"/>
    <w:rsid w:val="00E462AC"/>
    <w:rsid w:val="00E467BF"/>
    <w:rsid w:val="00E46996"/>
    <w:rsid w:val="00E46E18"/>
    <w:rsid w:val="00E46E8E"/>
    <w:rsid w:val="00E470DE"/>
    <w:rsid w:val="00E471F8"/>
    <w:rsid w:val="00E47542"/>
    <w:rsid w:val="00E47A36"/>
    <w:rsid w:val="00E5070B"/>
    <w:rsid w:val="00E50BBC"/>
    <w:rsid w:val="00E51138"/>
    <w:rsid w:val="00E5118C"/>
    <w:rsid w:val="00E512F7"/>
    <w:rsid w:val="00E5135D"/>
    <w:rsid w:val="00E51BBC"/>
    <w:rsid w:val="00E51C16"/>
    <w:rsid w:val="00E52120"/>
    <w:rsid w:val="00E522A6"/>
    <w:rsid w:val="00E52554"/>
    <w:rsid w:val="00E5275B"/>
    <w:rsid w:val="00E52875"/>
    <w:rsid w:val="00E5288B"/>
    <w:rsid w:val="00E52A05"/>
    <w:rsid w:val="00E52B23"/>
    <w:rsid w:val="00E52BF4"/>
    <w:rsid w:val="00E52F40"/>
    <w:rsid w:val="00E52FCD"/>
    <w:rsid w:val="00E53095"/>
    <w:rsid w:val="00E532D2"/>
    <w:rsid w:val="00E5347D"/>
    <w:rsid w:val="00E5359F"/>
    <w:rsid w:val="00E53801"/>
    <w:rsid w:val="00E538BB"/>
    <w:rsid w:val="00E53976"/>
    <w:rsid w:val="00E54AFE"/>
    <w:rsid w:val="00E54F6D"/>
    <w:rsid w:val="00E5503D"/>
    <w:rsid w:val="00E55097"/>
    <w:rsid w:val="00E5523F"/>
    <w:rsid w:val="00E55596"/>
    <w:rsid w:val="00E5594F"/>
    <w:rsid w:val="00E55B8E"/>
    <w:rsid w:val="00E5611F"/>
    <w:rsid w:val="00E563FB"/>
    <w:rsid w:val="00E56C1D"/>
    <w:rsid w:val="00E56D62"/>
    <w:rsid w:val="00E56E02"/>
    <w:rsid w:val="00E56FFC"/>
    <w:rsid w:val="00E574E9"/>
    <w:rsid w:val="00E57531"/>
    <w:rsid w:val="00E579F0"/>
    <w:rsid w:val="00E57E77"/>
    <w:rsid w:val="00E60389"/>
    <w:rsid w:val="00E60A88"/>
    <w:rsid w:val="00E61084"/>
    <w:rsid w:val="00E61417"/>
    <w:rsid w:val="00E614C6"/>
    <w:rsid w:val="00E61E94"/>
    <w:rsid w:val="00E61ED4"/>
    <w:rsid w:val="00E61F77"/>
    <w:rsid w:val="00E61FFB"/>
    <w:rsid w:val="00E62123"/>
    <w:rsid w:val="00E62129"/>
    <w:rsid w:val="00E62170"/>
    <w:rsid w:val="00E62609"/>
    <w:rsid w:val="00E6265C"/>
    <w:rsid w:val="00E62AA3"/>
    <w:rsid w:val="00E62AEE"/>
    <w:rsid w:val="00E62B54"/>
    <w:rsid w:val="00E62CDC"/>
    <w:rsid w:val="00E62DD9"/>
    <w:rsid w:val="00E62E94"/>
    <w:rsid w:val="00E62F98"/>
    <w:rsid w:val="00E634DD"/>
    <w:rsid w:val="00E634E5"/>
    <w:rsid w:val="00E6390F"/>
    <w:rsid w:val="00E63948"/>
    <w:rsid w:val="00E63CCD"/>
    <w:rsid w:val="00E640BC"/>
    <w:rsid w:val="00E642D5"/>
    <w:rsid w:val="00E6431C"/>
    <w:rsid w:val="00E64408"/>
    <w:rsid w:val="00E644FD"/>
    <w:rsid w:val="00E64618"/>
    <w:rsid w:val="00E6512D"/>
    <w:rsid w:val="00E651D0"/>
    <w:rsid w:val="00E6535A"/>
    <w:rsid w:val="00E65D6D"/>
    <w:rsid w:val="00E66330"/>
    <w:rsid w:val="00E66778"/>
    <w:rsid w:val="00E66A86"/>
    <w:rsid w:val="00E66BFD"/>
    <w:rsid w:val="00E66EC4"/>
    <w:rsid w:val="00E66F92"/>
    <w:rsid w:val="00E67136"/>
    <w:rsid w:val="00E673AE"/>
    <w:rsid w:val="00E6757D"/>
    <w:rsid w:val="00E676ED"/>
    <w:rsid w:val="00E67710"/>
    <w:rsid w:val="00E679FE"/>
    <w:rsid w:val="00E67A51"/>
    <w:rsid w:val="00E67D50"/>
    <w:rsid w:val="00E7024D"/>
    <w:rsid w:val="00E70314"/>
    <w:rsid w:val="00E70667"/>
    <w:rsid w:val="00E70F43"/>
    <w:rsid w:val="00E70F58"/>
    <w:rsid w:val="00E7107D"/>
    <w:rsid w:val="00E71293"/>
    <w:rsid w:val="00E71441"/>
    <w:rsid w:val="00E7188C"/>
    <w:rsid w:val="00E71977"/>
    <w:rsid w:val="00E71DC8"/>
    <w:rsid w:val="00E71E22"/>
    <w:rsid w:val="00E727F5"/>
    <w:rsid w:val="00E72A86"/>
    <w:rsid w:val="00E72BEE"/>
    <w:rsid w:val="00E73172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273"/>
    <w:rsid w:val="00E746FA"/>
    <w:rsid w:val="00E749DD"/>
    <w:rsid w:val="00E74A76"/>
    <w:rsid w:val="00E74BDC"/>
    <w:rsid w:val="00E74D69"/>
    <w:rsid w:val="00E74DC6"/>
    <w:rsid w:val="00E74EE2"/>
    <w:rsid w:val="00E74EFE"/>
    <w:rsid w:val="00E74F5C"/>
    <w:rsid w:val="00E75A0F"/>
    <w:rsid w:val="00E75AD8"/>
    <w:rsid w:val="00E75B16"/>
    <w:rsid w:val="00E75C37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732"/>
    <w:rsid w:val="00E81277"/>
    <w:rsid w:val="00E819DE"/>
    <w:rsid w:val="00E81B90"/>
    <w:rsid w:val="00E81DC7"/>
    <w:rsid w:val="00E81E02"/>
    <w:rsid w:val="00E82C19"/>
    <w:rsid w:val="00E83308"/>
    <w:rsid w:val="00E83700"/>
    <w:rsid w:val="00E8386D"/>
    <w:rsid w:val="00E83B29"/>
    <w:rsid w:val="00E8407E"/>
    <w:rsid w:val="00E84226"/>
    <w:rsid w:val="00E84C2A"/>
    <w:rsid w:val="00E84C86"/>
    <w:rsid w:val="00E84CDD"/>
    <w:rsid w:val="00E84E1E"/>
    <w:rsid w:val="00E85095"/>
    <w:rsid w:val="00E85169"/>
    <w:rsid w:val="00E859F2"/>
    <w:rsid w:val="00E85B2D"/>
    <w:rsid w:val="00E85B73"/>
    <w:rsid w:val="00E85C5F"/>
    <w:rsid w:val="00E85D3A"/>
    <w:rsid w:val="00E85EE6"/>
    <w:rsid w:val="00E8612B"/>
    <w:rsid w:val="00E86530"/>
    <w:rsid w:val="00E869F3"/>
    <w:rsid w:val="00E86A88"/>
    <w:rsid w:val="00E8707E"/>
    <w:rsid w:val="00E8718E"/>
    <w:rsid w:val="00E877E0"/>
    <w:rsid w:val="00E87AE9"/>
    <w:rsid w:val="00E87F94"/>
    <w:rsid w:val="00E900E4"/>
    <w:rsid w:val="00E90998"/>
    <w:rsid w:val="00E90A02"/>
    <w:rsid w:val="00E9115A"/>
    <w:rsid w:val="00E9173A"/>
    <w:rsid w:val="00E91C5F"/>
    <w:rsid w:val="00E91D94"/>
    <w:rsid w:val="00E91E5E"/>
    <w:rsid w:val="00E92433"/>
    <w:rsid w:val="00E92536"/>
    <w:rsid w:val="00E92A5B"/>
    <w:rsid w:val="00E92A98"/>
    <w:rsid w:val="00E92ADB"/>
    <w:rsid w:val="00E9309B"/>
    <w:rsid w:val="00E932DA"/>
    <w:rsid w:val="00E9377D"/>
    <w:rsid w:val="00E93B8D"/>
    <w:rsid w:val="00E94294"/>
    <w:rsid w:val="00E9441F"/>
    <w:rsid w:val="00E9466B"/>
    <w:rsid w:val="00E947B4"/>
    <w:rsid w:val="00E947E3"/>
    <w:rsid w:val="00E94AEB"/>
    <w:rsid w:val="00E95053"/>
    <w:rsid w:val="00E95161"/>
    <w:rsid w:val="00E9541B"/>
    <w:rsid w:val="00E954FE"/>
    <w:rsid w:val="00E9557F"/>
    <w:rsid w:val="00E95648"/>
    <w:rsid w:val="00E95928"/>
    <w:rsid w:val="00E9594E"/>
    <w:rsid w:val="00E9598E"/>
    <w:rsid w:val="00E95AB9"/>
    <w:rsid w:val="00E95C45"/>
    <w:rsid w:val="00E967C4"/>
    <w:rsid w:val="00E96A0E"/>
    <w:rsid w:val="00E96A3F"/>
    <w:rsid w:val="00E96AEB"/>
    <w:rsid w:val="00E972BB"/>
    <w:rsid w:val="00E97362"/>
    <w:rsid w:val="00E97AC6"/>
    <w:rsid w:val="00E97C1E"/>
    <w:rsid w:val="00E97C87"/>
    <w:rsid w:val="00EA01A4"/>
    <w:rsid w:val="00EA05E6"/>
    <w:rsid w:val="00EA05ED"/>
    <w:rsid w:val="00EA087B"/>
    <w:rsid w:val="00EA0A78"/>
    <w:rsid w:val="00EA0C5E"/>
    <w:rsid w:val="00EA0CC2"/>
    <w:rsid w:val="00EA0F7B"/>
    <w:rsid w:val="00EA13EF"/>
    <w:rsid w:val="00EA1507"/>
    <w:rsid w:val="00EA185E"/>
    <w:rsid w:val="00EA1B19"/>
    <w:rsid w:val="00EA1C85"/>
    <w:rsid w:val="00EA2541"/>
    <w:rsid w:val="00EA2574"/>
    <w:rsid w:val="00EA269D"/>
    <w:rsid w:val="00EA2A8A"/>
    <w:rsid w:val="00EA2DD7"/>
    <w:rsid w:val="00EA2E61"/>
    <w:rsid w:val="00EA32F6"/>
    <w:rsid w:val="00EA347D"/>
    <w:rsid w:val="00EA38A3"/>
    <w:rsid w:val="00EA3D45"/>
    <w:rsid w:val="00EA3E37"/>
    <w:rsid w:val="00EA4095"/>
    <w:rsid w:val="00EA40D2"/>
    <w:rsid w:val="00EA42BA"/>
    <w:rsid w:val="00EA433D"/>
    <w:rsid w:val="00EA4541"/>
    <w:rsid w:val="00EA4612"/>
    <w:rsid w:val="00EA4AA9"/>
    <w:rsid w:val="00EA4D24"/>
    <w:rsid w:val="00EA4E50"/>
    <w:rsid w:val="00EA5032"/>
    <w:rsid w:val="00EA5141"/>
    <w:rsid w:val="00EA5352"/>
    <w:rsid w:val="00EA53AE"/>
    <w:rsid w:val="00EA54B6"/>
    <w:rsid w:val="00EA568F"/>
    <w:rsid w:val="00EA56D3"/>
    <w:rsid w:val="00EA5954"/>
    <w:rsid w:val="00EA5BC8"/>
    <w:rsid w:val="00EA5E83"/>
    <w:rsid w:val="00EA6304"/>
    <w:rsid w:val="00EA6540"/>
    <w:rsid w:val="00EA6B7C"/>
    <w:rsid w:val="00EA6C88"/>
    <w:rsid w:val="00EA7022"/>
    <w:rsid w:val="00EA7102"/>
    <w:rsid w:val="00EA72C5"/>
    <w:rsid w:val="00EA7354"/>
    <w:rsid w:val="00EA782B"/>
    <w:rsid w:val="00EA7900"/>
    <w:rsid w:val="00EA7A35"/>
    <w:rsid w:val="00EA7B0F"/>
    <w:rsid w:val="00EA7B8D"/>
    <w:rsid w:val="00EA7BBA"/>
    <w:rsid w:val="00EA7C84"/>
    <w:rsid w:val="00EB0416"/>
    <w:rsid w:val="00EB0496"/>
    <w:rsid w:val="00EB0500"/>
    <w:rsid w:val="00EB0F97"/>
    <w:rsid w:val="00EB1168"/>
    <w:rsid w:val="00EB14E7"/>
    <w:rsid w:val="00EB17EB"/>
    <w:rsid w:val="00EB1AED"/>
    <w:rsid w:val="00EB1D23"/>
    <w:rsid w:val="00EB1EE2"/>
    <w:rsid w:val="00EB1F50"/>
    <w:rsid w:val="00EB1F80"/>
    <w:rsid w:val="00EB21CD"/>
    <w:rsid w:val="00EB241A"/>
    <w:rsid w:val="00EB2675"/>
    <w:rsid w:val="00EB2A15"/>
    <w:rsid w:val="00EB2B29"/>
    <w:rsid w:val="00EB2D6B"/>
    <w:rsid w:val="00EB2FBF"/>
    <w:rsid w:val="00EB30EF"/>
    <w:rsid w:val="00EB31E9"/>
    <w:rsid w:val="00EB3546"/>
    <w:rsid w:val="00EB3691"/>
    <w:rsid w:val="00EB36A7"/>
    <w:rsid w:val="00EB3845"/>
    <w:rsid w:val="00EB3D06"/>
    <w:rsid w:val="00EB3EEC"/>
    <w:rsid w:val="00EB44F2"/>
    <w:rsid w:val="00EB46F3"/>
    <w:rsid w:val="00EB492C"/>
    <w:rsid w:val="00EB4DED"/>
    <w:rsid w:val="00EB4E3D"/>
    <w:rsid w:val="00EB52B9"/>
    <w:rsid w:val="00EB535A"/>
    <w:rsid w:val="00EB5424"/>
    <w:rsid w:val="00EB5851"/>
    <w:rsid w:val="00EB58F0"/>
    <w:rsid w:val="00EB59F7"/>
    <w:rsid w:val="00EB5C9B"/>
    <w:rsid w:val="00EB637B"/>
    <w:rsid w:val="00EB648E"/>
    <w:rsid w:val="00EB6825"/>
    <w:rsid w:val="00EB689E"/>
    <w:rsid w:val="00EB697A"/>
    <w:rsid w:val="00EB6F3B"/>
    <w:rsid w:val="00EB6FF2"/>
    <w:rsid w:val="00EB704D"/>
    <w:rsid w:val="00EB7483"/>
    <w:rsid w:val="00EB76A1"/>
    <w:rsid w:val="00EB77F0"/>
    <w:rsid w:val="00EB7C34"/>
    <w:rsid w:val="00EB7ED0"/>
    <w:rsid w:val="00EC027C"/>
    <w:rsid w:val="00EC03EB"/>
    <w:rsid w:val="00EC0627"/>
    <w:rsid w:val="00EC0696"/>
    <w:rsid w:val="00EC07E9"/>
    <w:rsid w:val="00EC0B1D"/>
    <w:rsid w:val="00EC0F6F"/>
    <w:rsid w:val="00EC1184"/>
    <w:rsid w:val="00EC1A70"/>
    <w:rsid w:val="00EC2041"/>
    <w:rsid w:val="00EC2058"/>
    <w:rsid w:val="00EC222F"/>
    <w:rsid w:val="00EC2400"/>
    <w:rsid w:val="00EC247B"/>
    <w:rsid w:val="00EC31B5"/>
    <w:rsid w:val="00EC328C"/>
    <w:rsid w:val="00EC32BC"/>
    <w:rsid w:val="00EC334F"/>
    <w:rsid w:val="00EC396F"/>
    <w:rsid w:val="00EC3991"/>
    <w:rsid w:val="00EC3B2D"/>
    <w:rsid w:val="00EC40CF"/>
    <w:rsid w:val="00EC445F"/>
    <w:rsid w:val="00EC4511"/>
    <w:rsid w:val="00EC45B7"/>
    <w:rsid w:val="00EC466D"/>
    <w:rsid w:val="00EC48DC"/>
    <w:rsid w:val="00EC4CF4"/>
    <w:rsid w:val="00EC4E23"/>
    <w:rsid w:val="00EC4F93"/>
    <w:rsid w:val="00EC548E"/>
    <w:rsid w:val="00EC561C"/>
    <w:rsid w:val="00EC5970"/>
    <w:rsid w:val="00EC59DB"/>
    <w:rsid w:val="00EC5CFF"/>
    <w:rsid w:val="00EC5E80"/>
    <w:rsid w:val="00EC6761"/>
    <w:rsid w:val="00EC685B"/>
    <w:rsid w:val="00EC7143"/>
    <w:rsid w:val="00EC7217"/>
    <w:rsid w:val="00EC7752"/>
    <w:rsid w:val="00EC7CCE"/>
    <w:rsid w:val="00EC7FB1"/>
    <w:rsid w:val="00ED010C"/>
    <w:rsid w:val="00ED0C07"/>
    <w:rsid w:val="00ED0E7F"/>
    <w:rsid w:val="00ED1112"/>
    <w:rsid w:val="00ED18BF"/>
    <w:rsid w:val="00ED1BAA"/>
    <w:rsid w:val="00ED201C"/>
    <w:rsid w:val="00ED249F"/>
    <w:rsid w:val="00ED2BB7"/>
    <w:rsid w:val="00ED2DA7"/>
    <w:rsid w:val="00ED3117"/>
    <w:rsid w:val="00ED32E3"/>
    <w:rsid w:val="00ED3427"/>
    <w:rsid w:val="00ED383A"/>
    <w:rsid w:val="00ED3B42"/>
    <w:rsid w:val="00ED4146"/>
    <w:rsid w:val="00ED4325"/>
    <w:rsid w:val="00ED47D0"/>
    <w:rsid w:val="00ED48FE"/>
    <w:rsid w:val="00ED4BD5"/>
    <w:rsid w:val="00ED4C9A"/>
    <w:rsid w:val="00ED4DE9"/>
    <w:rsid w:val="00ED562C"/>
    <w:rsid w:val="00ED56B2"/>
    <w:rsid w:val="00ED56CA"/>
    <w:rsid w:val="00ED5743"/>
    <w:rsid w:val="00ED592C"/>
    <w:rsid w:val="00ED5D29"/>
    <w:rsid w:val="00ED5E3B"/>
    <w:rsid w:val="00ED5F6E"/>
    <w:rsid w:val="00ED6557"/>
    <w:rsid w:val="00ED6785"/>
    <w:rsid w:val="00ED7667"/>
    <w:rsid w:val="00ED781C"/>
    <w:rsid w:val="00EE0078"/>
    <w:rsid w:val="00EE044E"/>
    <w:rsid w:val="00EE04F0"/>
    <w:rsid w:val="00EE0A56"/>
    <w:rsid w:val="00EE0A98"/>
    <w:rsid w:val="00EE0AE4"/>
    <w:rsid w:val="00EE0B84"/>
    <w:rsid w:val="00EE0C95"/>
    <w:rsid w:val="00EE10DF"/>
    <w:rsid w:val="00EE12A3"/>
    <w:rsid w:val="00EE15B2"/>
    <w:rsid w:val="00EE170D"/>
    <w:rsid w:val="00EE1837"/>
    <w:rsid w:val="00EE19B0"/>
    <w:rsid w:val="00EE1E45"/>
    <w:rsid w:val="00EE1E48"/>
    <w:rsid w:val="00EE1EA7"/>
    <w:rsid w:val="00EE1FAF"/>
    <w:rsid w:val="00EE20B9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4331"/>
    <w:rsid w:val="00EE4A32"/>
    <w:rsid w:val="00EE4AA2"/>
    <w:rsid w:val="00EE4BCE"/>
    <w:rsid w:val="00EE4ED7"/>
    <w:rsid w:val="00EE51A8"/>
    <w:rsid w:val="00EE544D"/>
    <w:rsid w:val="00EE57C6"/>
    <w:rsid w:val="00EE5939"/>
    <w:rsid w:val="00EE5CD5"/>
    <w:rsid w:val="00EE5EF8"/>
    <w:rsid w:val="00EE60A8"/>
    <w:rsid w:val="00EE621B"/>
    <w:rsid w:val="00EE65C0"/>
    <w:rsid w:val="00EE68A0"/>
    <w:rsid w:val="00EE68AA"/>
    <w:rsid w:val="00EE6E56"/>
    <w:rsid w:val="00EE734C"/>
    <w:rsid w:val="00EE73F9"/>
    <w:rsid w:val="00EE7C38"/>
    <w:rsid w:val="00EF002A"/>
    <w:rsid w:val="00EF0033"/>
    <w:rsid w:val="00EF0050"/>
    <w:rsid w:val="00EF02CF"/>
    <w:rsid w:val="00EF0780"/>
    <w:rsid w:val="00EF08B1"/>
    <w:rsid w:val="00EF094E"/>
    <w:rsid w:val="00EF0B8F"/>
    <w:rsid w:val="00EF0D72"/>
    <w:rsid w:val="00EF1751"/>
    <w:rsid w:val="00EF1A02"/>
    <w:rsid w:val="00EF1D38"/>
    <w:rsid w:val="00EF1F5F"/>
    <w:rsid w:val="00EF234F"/>
    <w:rsid w:val="00EF2486"/>
    <w:rsid w:val="00EF270D"/>
    <w:rsid w:val="00EF2A2F"/>
    <w:rsid w:val="00EF2AA0"/>
    <w:rsid w:val="00EF2B43"/>
    <w:rsid w:val="00EF2FA1"/>
    <w:rsid w:val="00EF3367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51AD"/>
    <w:rsid w:val="00EF5C09"/>
    <w:rsid w:val="00EF6200"/>
    <w:rsid w:val="00EF6A6A"/>
    <w:rsid w:val="00EF6BA4"/>
    <w:rsid w:val="00EF6F64"/>
    <w:rsid w:val="00EF70C8"/>
    <w:rsid w:val="00EF716D"/>
    <w:rsid w:val="00EF71AC"/>
    <w:rsid w:val="00EF728C"/>
    <w:rsid w:val="00EF750A"/>
    <w:rsid w:val="00EF7611"/>
    <w:rsid w:val="00EF7630"/>
    <w:rsid w:val="00EF7857"/>
    <w:rsid w:val="00EF7B73"/>
    <w:rsid w:val="00EF7D98"/>
    <w:rsid w:val="00EF7FDB"/>
    <w:rsid w:val="00F00072"/>
    <w:rsid w:val="00F000AB"/>
    <w:rsid w:val="00F003C4"/>
    <w:rsid w:val="00F00875"/>
    <w:rsid w:val="00F008BB"/>
    <w:rsid w:val="00F009B9"/>
    <w:rsid w:val="00F00E2A"/>
    <w:rsid w:val="00F01581"/>
    <w:rsid w:val="00F01824"/>
    <w:rsid w:val="00F01C77"/>
    <w:rsid w:val="00F024EF"/>
    <w:rsid w:val="00F02591"/>
    <w:rsid w:val="00F025F9"/>
    <w:rsid w:val="00F02B0B"/>
    <w:rsid w:val="00F02BCC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397"/>
    <w:rsid w:val="00F044C7"/>
    <w:rsid w:val="00F044EA"/>
    <w:rsid w:val="00F045B8"/>
    <w:rsid w:val="00F04CA4"/>
    <w:rsid w:val="00F04EFF"/>
    <w:rsid w:val="00F04F6C"/>
    <w:rsid w:val="00F05B4A"/>
    <w:rsid w:val="00F05C49"/>
    <w:rsid w:val="00F05FC7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89A"/>
    <w:rsid w:val="00F078FB"/>
    <w:rsid w:val="00F07A98"/>
    <w:rsid w:val="00F07CD7"/>
    <w:rsid w:val="00F07E99"/>
    <w:rsid w:val="00F105A0"/>
    <w:rsid w:val="00F10978"/>
    <w:rsid w:val="00F10CD1"/>
    <w:rsid w:val="00F10EC9"/>
    <w:rsid w:val="00F1122B"/>
    <w:rsid w:val="00F112BA"/>
    <w:rsid w:val="00F11532"/>
    <w:rsid w:val="00F119F2"/>
    <w:rsid w:val="00F11A9C"/>
    <w:rsid w:val="00F12273"/>
    <w:rsid w:val="00F125E9"/>
    <w:rsid w:val="00F126CA"/>
    <w:rsid w:val="00F127BC"/>
    <w:rsid w:val="00F12DA0"/>
    <w:rsid w:val="00F1303A"/>
    <w:rsid w:val="00F13068"/>
    <w:rsid w:val="00F1355B"/>
    <w:rsid w:val="00F1372B"/>
    <w:rsid w:val="00F13741"/>
    <w:rsid w:val="00F13C72"/>
    <w:rsid w:val="00F13D2E"/>
    <w:rsid w:val="00F13E68"/>
    <w:rsid w:val="00F13FBE"/>
    <w:rsid w:val="00F14070"/>
    <w:rsid w:val="00F1460A"/>
    <w:rsid w:val="00F146DB"/>
    <w:rsid w:val="00F14FB2"/>
    <w:rsid w:val="00F15194"/>
    <w:rsid w:val="00F151D2"/>
    <w:rsid w:val="00F1567B"/>
    <w:rsid w:val="00F1572E"/>
    <w:rsid w:val="00F158F0"/>
    <w:rsid w:val="00F15AB5"/>
    <w:rsid w:val="00F15DAD"/>
    <w:rsid w:val="00F15E87"/>
    <w:rsid w:val="00F161E8"/>
    <w:rsid w:val="00F1641D"/>
    <w:rsid w:val="00F168A7"/>
    <w:rsid w:val="00F16DAC"/>
    <w:rsid w:val="00F1702B"/>
    <w:rsid w:val="00F1721F"/>
    <w:rsid w:val="00F17279"/>
    <w:rsid w:val="00F173D5"/>
    <w:rsid w:val="00F174BD"/>
    <w:rsid w:val="00F175E6"/>
    <w:rsid w:val="00F17FF5"/>
    <w:rsid w:val="00F2011A"/>
    <w:rsid w:val="00F201F0"/>
    <w:rsid w:val="00F205D3"/>
    <w:rsid w:val="00F20B91"/>
    <w:rsid w:val="00F20C95"/>
    <w:rsid w:val="00F20E43"/>
    <w:rsid w:val="00F210DD"/>
    <w:rsid w:val="00F212CE"/>
    <w:rsid w:val="00F2159E"/>
    <w:rsid w:val="00F216DD"/>
    <w:rsid w:val="00F216FE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6D"/>
    <w:rsid w:val="00F236A4"/>
    <w:rsid w:val="00F2372D"/>
    <w:rsid w:val="00F237C3"/>
    <w:rsid w:val="00F23950"/>
    <w:rsid w:val="00F23A9D"/>
    <w:rsid w:val="00F23C2B"/>
    <w:rsid w:val="00F242E0"/>
    <w:rsid w:val="00F247AF"/>
    <w:rsid w:val="00F24D29"/>
    <w:rsid w:val="00F24FBE"/>
    <w:rsid w:val="00F250F7"/>
    <w:rsid w:val="00F2521D"/>
    <w:rsid w:val="00F25BFB"/>
    <w:rsid w:val="00F25C7B"/>
    <w:rsid w:val="00F25F61"/>
    <w:rsid w:val="00F268B8"/>
    <w:rsid w:val="00F26AA8"/>
    <w:rsid w:val="00F27092"/>
    <w:rsid w:val="00F270D0"/>
    <w:rsid w:val="00F27107"/>
    <w:rsid w:val="00F2727B"/>
    <w:rsid w:val="00F2742B"/>
    <w:rsid w:val="00F274FB"/>
    <w:rsid w:val="00F275AE"/>
    <w:rsid w:val="00F277AD"/>
    <w:rsid w:val="00F27B69"/>
    <w:rsid w:val="00F305D1"/>
    <w:rsid w:val="00F30962"/>
    <w:rsid w:val="00F30D31"/>
    <w:rsid w:val="00F31428"/>
    <w:rsid w:val="00F3198E"/>
    <w:rsid w:val="00F31D82"/>
    <w:rsid w:val="00F31EE4"/>
    <w:rsid w:val="00F32195"/>
    <w:rsid w:val="00F32913"/>
    <w:rsid w:val="00F33087"/>
    <w:rsid w:val="00F3308F"/>
    <w:rsid w:val="00F331A6"/>
    <w:rsid w:val="00F33299"/>
    <w:rsid w:val="00F335B5"/>
    <w:rsid w:val="00F33621"/>
    <w:rsid w:val="00F3369E"/>
    <w:rsid w:val="00F336A0"/>
    <w:rsid w:val="00F3380A"/>
    <w:rsid w:val="00F33BAB"/>
    <w:rsid w:val="00F3450E"/>
    <w:rsid w:val="00F347BA"/>
    <w:rsid w:val="00F3485C"/>
    <w:rsid w:val="00F348C7"/>
    <w:rsid w:val="00F34FE2"/>
    <w:rsid w:val="00F356A6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6B56"/>
    <w:rsid w:val="00F3730E"/>
    <w:rsid w:val="00F3794F"/>
    <w:rsid w:val="00F379BB"/>
    <w:rsid w:val="00F37BE2"/>
    <w:rsid w:val="00F37BEE"/>
    <w:rsid w:val="00F37EF6"/>
    <w:rsid w:val="00F402B6"/>
    <w:rsid w:val="00F40A06"/>
    <w:rsid w:val="00F40B51"/>
    <w:rsid w:val="00F40D4F"/>
    <w:rsid w:val="00F40DA0"/>
    <w:rsid w:val="00F40EF4"/>
    <w:rsid w:val="00F4102C"/>
    <w:rsid w:val="00F41128"/>
    <w:rsid w:val="00F41317"/>
    <w:rsid w:val="00F41401"/>
    <w:rsid w:val="00F41532"/>
    <w:rsid w:val="00F415E4"/>
    <w:rsid w:val="00F418CF"/>
    <w:rsid w:val="00F41C35"/>
    <w:rsid w:val="00F41DCB"/>
    <w:rsid w:val="00F42576"/>
    <w:rsid w:val="00F42626"/>
    <w:rsid w:val="00F4263D"/>
    <w:rsid w:val="00F428FA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8C9"/>
    <w:rsid w:val="00F44B82"/>
    <w:rsid w:val="00F45161"/>
    <w:rsid w:val="00F45570"/>
    <w:rsid w:val="00F458AF"/>
    <w:rsid w:val="00F458F5"/>
    <w:rsid w:val="00F46058"/>
    <w:rsid w:val="00F46709"/>
    <w:rsid w:val="00F467A0"/>
    <w:rsid w:val="00F46C54"/>
    <w:rsid w:val="00F46F4D"/>
    <w:rsid w:val="00F471B3"/>
    <w:rsid w:val="00F477C4"/>
    <w:rsid w:val="00F479B3"/>
    <w:rsid w:val="00F47BC1"/>
    <w:rsid w:val="00F47E24"/>
    <w:rsid w:val="00F506E8"/>
    <w:rsid w:val="00F5072D"/>
    <w:rsid w:val="00F5095D"/>
    <w:rsid w:val="00F50EC6"/>
    <w:rsid w:val="00F50F8B"/>
    <w:rsid w:val="00F5154A"/>
    <w:rsid w:val="00F5165A"/>
    <w:rsid w:val="00F5178A"/>
    <w:rsid w:val="00F51842"/>
    <w:rsid w:val="00F51CFE"/>
    <w:rsid w:val="00F520A0"/>
    <w:rsid w:val="00F5210A"/>
    <w:rsid w:val="00F524DA"/>
    <w:rsid w:val="00F52911"/>
    <w:rsid w:val="00F52914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2A4"/>
    <w:rsid w:val="00F54523"/>
    <w:rsid w:val="00F54614"/>
    <w:rsid w:val="00F547FC"/>
    <w:rsid w:val="00F54A2B"/>
    <w:rsid w:val="00F54D9E"/>
    <w:rsid w:val="00F54ED6"/>
    <w:rsid w:val="00F54F56"/>
    <w:rsid w:val="00F5508D"/>
    <w:rsid w:val="00F550DC"/>
    <w:rsid w:val="00F55352"/>
    <w:rsid w:val="00F55642"/>
    <w:rsid w:val="00F5578C"/>
    <w:rsid w:val="00F558C4"/>
    <w:rsid w:val="00F5595A"/>
    <w:rsid w:val="00F559AE"/>
    <w:rsid w:val="00F55B3A"/>
    <w:rsid w:val="00F55B4A"/>
    <w:rsid w:val="00F55C74"/>
    <w:rsid w:val="00F55E5C"/>
    <w:rsid w:val="00F56078"/>
    <w:rsid w:val="00F5623A"/>
    <w:rsid w:val="00F56436"/>
    <w:rsid w:val="00F564C2"/>
    <w:rsid w:val="00F566C9"/>
    <w:rsid w:val="00F566FB"/>
    <w:rsid w:val="00F56959"/>
    <w:rsid w:val="00F56C78"/>
    <w:rsid w:val="00F56FC6"/>
    <w:rsid w:val="00F57BAC"/>
    <w:rsid w:val="00F600AE"/>
    <w:rsid w:val="00F603D2"/>
    <w:rsid w:val="00F6058D"/>
    <w:rsid w:val="00F607AF"/>
    <w:rsid w:val="00F60977"/>
    <w:rsid w:val="00F60A8C"/>
    <w:rsid w:val="00F6108B"/>
    <w:rsid w:val="00F6136A"/>
    <w:rsid w:val="00F6155A"/>
    <w:rsid w:val="00F618AD"/>
    <w:rsid w:val="00F61A28"/>
    <w:rsid w:val="00F61ABF"/>
    <w:rsid w:val="00F61B39"/>
    <w:rsid w:val="00F61BDB"/>
    <w:rsid w:val="00F6209B"/>
    <w:rsid w:val="00F6230E"/>
    <w:rsid w:val="00F62622"/>
    <w:rsid w:val="00F629B9"/>
    <w:rsid w:val="00F62B86"/>
    <w:rsid w:val="00F62C26"/>
    <w:rsid w:val="00F62C47"/>
    <w:rsid w:val="00F62C52"/>
    <w:rsid w:val="00F62F21"/>
    <w:rsid w:val="00F6356E"/>
    <w:rsid w:val="00F63A67"/>
    <w:rsid w:val="00F63A7A"/>
    <w:rsid w:val="00F63AAF"/>
    <w:rsid w:val="00F63AE4"/>
    <w:rsid w:val="00F63C49"/>
    <w:rsid w:val="00F640E1"/>
    <w:rsid w:val="00F6411A"/>
    <w:rsid w:val="00F646BC"/>
    <w:rsid w:val="00F646DD"/>
    <w:rsid w:val="00F64CA8"/>
    <w:rsid w:val="00F65040"/>
    <w:rsid w:val="00F650BF"/>
    <w:rsid w:val="00F6588B"/>
    <w:rsid w:val="00F658B3"/>
    <w:rsid w:val="00F65D95"/>
    <w:rsid w:val="00F65EB5"/>
    <w:rsid w:val="00F66081"/>
    <w:rsid w:val="00F66417"/>
    <w:rsid w:val="00F66420"/>
    <w:rsid w:val="00F66465"/>
    <w:rsid w:val="00F66C79"/>
    <w:rsid w:val="00F66F70"/>
    <w:rsid w:val="00F67072"/>
    <w:rsid w:val="00F67353"/>
    <w:rsid w:val="00F673AA"/>
    <w:rsid w:val="00F674FA"/>
    <w:rsid w:val="00F6785B"/>
    <w:rsid w:val="00F7031F"/>
    <w:rsid w:val="00F704FC"/>
    <w:rsid w:val="00F705A9"/>
    <w:rsid w:val="00F705FD"/>
    <w:rsid w:val="00F70861"/>
    <w:rsid w:val="00F70BB3"/>
    <w:rsid w:val="00F70D00"/>
    <w:rsid w:val="00F716AE"/>
    <w:rsid w:val="00F71A67"/>
    <w:rsid w:val="00F71FF7"/>
    <w:rsid w:val="00F720D9"/>
    <w:rsid w:val="00F7214D"/>
    <w:rsid w:val="00F723C6"/>
    <w:rsid w:val="00F72665"/>
    <w:rsid w:val="00F72FA0"/>
    <w:rsid w:val="00F73220"/>
    <w:rsid w:val="00F73515"/>
    <w:rsid w:val="00F73988"/>
    <w:rsid w:val="00F739E8"/>
    <w:rsid w:val="00F73F2D"/>
    <w:rsid w:val="00F74356"/>
    <w:rsid w:val="00F74477"/>
    <w:rsid w:val="00F74FDB"/>
    <w:rsid w:val="00F753B9"/>
    <w:rsid w:val="00F75A7A"/>
    <w:rsid w:val="00F75D7A"/>
    <w:rsid w:val="00F76356"/>
    <w:rsid w:val="00F76488"/>
    <w:rsid w:val="00F765A1"/>
    <w:rsid w:val="00F769EA"/>
    <w:rsid w:val="00F76AC3"/>
    <w:rsid w:val="00F76D53"/>
    <w:rsid w:val="00F76E8E"/>
    <w:rsid w:val="00F772E7"/>
    <w:rsid w:val="00F774EC"/>
    <w:rsid w:val="00F77604"/>
    <w:rsid w:val="00F777A7"/>
    <w:rsid w:val="00F77D8E"/>
    <w:rsid w:val="00F77D96"/>
    <w:rsid w:val="00F77EE3"/>
    <w:rsid w:val="00F80043"/>
    <w:rsid w:val="00F8009B"/>
    <w:rsid w:val="00F802C9"/>
    <w:rsid w:val="00F80357"/>
    <w:rsid w:val="00F803F1"/>
    <w:rsid w:val="00F80428"/>
    <w:rsid w:val="00F80462"/>
    <w:rsid w:val="00F807D6"/>
    <w:rsid w:val="00F80817"/>
    <w:rsid w:val="00F80F23"/>
    <w:rsid w:val="00F80F2E"/>
    <w:rsid w:val="00F80F50"/>
    <w:rsid w:val="00F8100E"/>
    <w:rsid w:val="00F81141"/>
    <w:rsid w:val="00F8133B"/>
    <w:rsid w:val="00F8141B"/>
    <w:rsid w:val="00F815BD"/>
    <w:rsid w:val="00F815CF"/>
    <w:rsid w:val="00F8161A"/>
    <w:rsid w:val="00F827ED"/>
    <w:rsid w:val="00F82849"/>
    <w:rsid w:val="00F82C9F"/>
    <w:rsid w:val="00F82D94"/>
    <w:rsid w:val="00F83017"/>
    <w:rsid w:val="00F8306D"/>
    <w:rsid w:val="00F83075"/>
    <w:rsid w:val="00F83137"/>
    <w:rsid w:val="00F832C4"/>
    <w:rsid w:val="00F832EF"/>
    <w:rsid w:val="00F836B2"/>
    <w:rsid w:val="00F83C6D"/>
    <w:rsid w:val="00F841F3"/>
    <w:rsid w:val="00F84CCE"/>
    <w:rsid w:val="00F8505B"/>
    <w:rsid w:val="00F850DE"/>
    <w:rsid w:val="00F85225"/>
    <w:rsid w:val="00F85458"/>
    <w:rsid w:val="00F85475"/>
    <w:rsid w:val="00F855B6"/>
    <w:rsid w:val="00F8561F"/>
    <w:rsid w:val="00F857B2"/>
    <w:rsid w:val="00F85BC5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352"/>
    <w:rsid w:val="00F8760D"/>
    <w:rsid w:val="00F8762F"/>
    <w:rsid w:val="00F87D03"/>
    <w:rsid w:val="00F87F38"/>
    <w:rsid w:val="00F900B3"/>
    <w:rsid w:val="00F90692"/>
    <w:rsid w:val="00F909C2"/>
    <w:rsid w:val="00F9108D"/>
    <w:rsid w:val="00F915EA"/>
    <w:rsid w:val="00F91BC2"/>
    <w:rsid w:val="00F91BE8"/>
    <w:rsid w:val="00F92164"/>
    <w:rsid w:val="00F92182"/>
    <w:rsid w:val="00F92234"/>
    <w:rsid w:val="00F9237E"/>
    <w:rsid w:val="00F925AC"/>
    <w:rsid w:val="00F92A49"/>
    <w:rsid w:val="00F92B39"/>
    <w:rsid w:val="00F92B97"/>
    <w:rsid w:val="00F92D18"/>
    <w:rsid w:val="00F92F24"/>
    <w:rsid w:val="00F93122"/>
    <w:rsid w:val="00F937DC"/>
    <w:rsid w:val="00F93AD5"/>
    <w:rsid w:val="00F94000"/>
    <w:rsid w:val="00F940B5"/>
    <w:rsid w:val="00F9418A"/>
    <w:rsid w:val="00F941F9"/>
    <w:rsid w:val="00F94284"/>
    <w:rsid w:val="00F94B32"/>
    <w:rsid w:val="00F94DC3"/>
    <w:rsid w:val="00F950F3"/>
    <w:rsid w:val="00F9591A"/>
    <w:rsid w:val="00F95BE6"/>
    <w:rsid w:val="00F95C1A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E57"/>
    <w:rsid w:val="00FA0033"/>
    <w:rsid w:val="00FA0132"/>
    <w:rsid w:val="00FA0463"/>
    <w:rsid w:val="00FA05E2"/>
    <w:rsid w:val="00FA0746"/>
    <w:rsid w:val="00FA0D7D"/>
    <w:rsid w:val="00FA0F17"/>
    <w:rsid w:val="00FA1049"/>
    <w:rsid w:val="00FA1087"/>
    <w:rsid w:val="00FA1598"/>
    <w:rsid w:val="00FA1623"/>
    <w:rsid w:val="00FA19DD"/>
    <w:rsid w:val="00FA2034"/>
    <w:rsid w:val="00FA205A"/>
    <w:rsid w:val="00FA2080"/>
    <w:rsid w:val="00FA2226"/>
    <w:rsid w:val="00FA239E"/>
    <w:rsid w:val="00FA2584"/>
    <w:rsid w:val="00FA280A"/>
    <w:rsid w:val="00FA28DD"/>
    <w:rsid w:val="00FA2939"/>
    <w:rsid w:val="00FA2ABA"/>
    <w:rsid w:val="00FA2E01"/>
    <w:rsid w:val="00FA2EE7"/>
    <w:rsid w:val="00FA2FEA"/>
    <w:rsid w:val="00FA3077"/>
    <w:rsid w:val="00FA32A1"/>
    <w:rsid w:val="00FA32EC"/>
    <w:rsid w:val="00FA3A52"/>
    <w:rsid w:val="00FA3CF4"/>
    <w:rsid w:val="00FA3E32"/>
    <w:rsid w:val="00FA4300"/>
    <w:rsid w:val="00FA4452"/>
    <w:rsid w:val="00FA465A"/>
    <w:rsid w:val="00FA4B52"/>
    <w:rsid w:val="00FA4C5F"/>
    <w:rsid w:val="00FA4C6A"/>
    <w:rsid w:val="00FA4CB3"/>
    <w:rsid w:val="00FA4FCC"/>
    <w:rsid w:val="00FA502B"/>
    <w:rsid w:val="00FA532E"/>
    <w:rsid w:val="00FA5335"/>
    <w:rsid w:val="00FA5485"/>
    <w:rsid w:val="00FA558B"/>
    <w:rsid w:val="00FA59E7"/>
    <w:rsid w:val="00FA5DF4"/>
    <w:rsid w:val="00FA5E65"/>
    <w:rsid w:val="00FA5FBF"/>
    <w:rsid w:val="00FA65F3"/>
    <w:rsid w:val="00FA666D"/>
    <w:rsid w:val="00FA66D6"/>
    <w:rsid w:val="00FA68DC"/>
    <w:rsid w:val="00FA6C55"/>
    <w:rsid w:val="00FA6E67"/>
    <w:rsid w:val="00FA736E"/>
    <w:rsid w:val="00FA771C"/>
    <w:rsid w:val="00FA775E"/>
    <w:rsid w:val="00FA77BF"/>
    <w:rsid w:val="00FA7AB2"/>
    <w:rsid w:val="00FA7F25"/>
    <w:rsid w:val="00FA7F57"/>
    <w:rsid w:val="00FA7F99"/>
    <w:rsid w:val="00FB0009"/>
    <w:rsid w:val="00FB07C6"/>
    <w:rsid w:val="00FB0D21"/>
    <w:rsid w:val="00FB10F3"/>
    <w:rsid w:val="00FB123A"/>
    <w:rsid w:val="00FB12AE"/>
    <w:rsid w:val="00FB162F"/>
    <w:rsid w:val="00FB1AA3"/>
    <w:rsid w:val="00FB1E62"/>
    <w:rsid w:val="00FB2060"/>
    <w:rsid w:val="00FB21C1"/>
    <w:rsid w:val="00FB232E"/>
    <w:rsid w:val="00FB284E"/>
    <w:rsid w:val="00FB2B5E"/>
    <w:rsid w:val="00FB2B7F"/>
    <w:rsid w:val="00FB2D3E"/>
    <w:rsid w:val="00FB2D75"/>
    <w:rsid w:val="00FB3420"/>
    <w:rsid w:val="00FB3575"/>
    <w:rsid w:val="00FB3BE8"/>
    <w:rsid w:val="00FB3C27"/>
    <w:rsid w:val="00FB4546"/>
    <w:rsid w:val="00FB46BF"/>
    <w:rsid w:val="00FB4734"/>
    <w:rsid w:val="00FB4940"/>
    <w:rsid w:val="00FB49B1"/>
    <w:rsid w:val="00FB4A35"/>
    <w:rsid w:val="00FB4CA9"/>
    <w:rsid w:val="00FB4FB8"/>
    <w:rsid w:val="00FB5002"/>
    <w:rsid w:val="00FB5096"/>
    <w:rsid w:val="00FB50B3"/>
    <w:rsid w:val="00FB51DF"/>
    <w:rsid w:val="00FB5C74"/>
    <w:rsid w:val="00FB5DF7"/>
    <w:rsid w:val="00FB5F2F"/>
    <w:rsid w:val="00FB60F6"/>
    <w:rsid w:val="00FB6A75"/>
    <w:rsid w:val="00FB6BFC"/>
    <w:rsid w:val="00FB704A"/>
    <w:rsid w:val="00FB7329"/>
    <w:rsid w:val="00FB7537"/>
    <w:rsid w:val="00FB787C"/>
    <w:rsid w:val="00FB78FF"/>
    <w:rsid w:val="00FB7964"/>
    <w:rsid w:val="00FB7F32"/>
    <w:rsid w:val="00FB7F63"/>
    <w:rsid w:val="00FC0199"/>
    <w:rsid w:val="00FC04E1"/>
    <w:rsid w:val="00FC054D"/>
    <w:rsid w:val="00FC058F"/>
    <w:rsid w:val="00FC078D"/>
    <w:rsid w:val="00FC0A07"/>
    <w:rsid w:val="00FC0A46"/>
    <w:rsid w:val="00FC0C5B"/>
    <w:rsid w:val="00FC0C87"/>
    <w:rsid w:val="00FC113F"/>
    <w:rsid w:val="00FC17F8"/>
    <w:rsid w:val="00FC18AF"/>
    <w:rsid w:val="00FC1E79"/>
    <w:rsid w:val="00FC23B1"/>
    <w:rsid w:val="00FC27CC"/>
    <w:rsid w:val="00FC28B1"/>
    <w:rsid w:val="00FC2FE5"/>
    <w:rsid w:val="00FC3578"/>
    <w:rsid w:val="00FC35BE"/>
    <w:rsid w:val="00FC366A"/>
    <w:rsid w:val="00FC388F"/>
    <w:rsid w:val="00FC3AA6"/>
    <w:rsid w:val="00FC3ADC"/>
    <w:rsid w:val="00FC40C3"/>
    <w:rsid w:val="00FC504E"/>
    <w:rsid w:val="00FC50B8"/>
    <w:rsid w:val="00FC5EF5"/>
    <w:rsid w:val="00FC5FB2"/>
    <w:rsid w:val="00FC60DF"/>
    <w:rsid w:val="00FC64B0"/>
    <w:rsid w:val="00FC68B2"/>
    <w:rsid w:val="00FC6A20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342"/>
    <w:rsid w:val="00FD0A70"/>
    <w:rsid w:val="00FD0BCC"/>
    <w:rsid w:val="00FD0C23"/>
    <w:rsid w:val="00FD0C33"/>
    <w:rsid w:val="00FD127B"/>
    <w:rsid w:val="00FD1A53"/>
    <w:rsid w:val="00FD1BAF"/>
    <w:rsid w:val="00FD1BD7"/>
    <w:rsid w:val="00FD1BF5"/>
    <w:rsid w:val="00FD1C72"/>
    <w:rsid w:val="00FD1FB2"/>
    <w:rsid w:val="00FD2181"/>
    <w:rsid w:val="00FD2245"/>
    <w:rsid w:val="00FD27DD"/>
    <w:rsid w:val="00FD2854"/>
    <w:rsid w:val="00FD2B5B"/>
    <w:rsid w:val="00FD2DF4"/>
    <w:rsid w:val="00FD36C7"/>
    <w:rsid w:val="00FD3840"/>
    <w:rsid w:val="00FD404A"/>
    <w:rsid w:val="00FD4145"/>
    <w:rsid w:val="00FD45B4"/>
    <w:rsid w:val="00FD4AD5"/>
    <w:rsid w:val="00FD4F29"/>
    <w:rsid w:val="00FD5099"/>
    <w:rsid w:val="00FD5414"/>
    <w:rsid w:val="00FD54C8"/>
    <w:rsid w:val="00FD559E"/>
    <w:rsid w:val="00FD5787"/>
    <w:rsid w:val="00FD5999"/>
    <w:rsid w:val="00FD5B95"/>
    <w:rsid w:val="00FD5CA2"/>
    <w:rsid w:val="00FD5E06"/>
    <w:rsid w:val="00FD638E"/>
    <w:rsid w:val="00FD6617"/>
    <w:rsid w:val="00FD6896"/>
    <w:rsid w:val="00FD6A71"/>
    <w:rsid w:val="00FD6C8F"/>
    <w:rsid w:val="00FD6CBF"/>
    <w:rsid w:val="00FD7427"/>
    <w:rsid w:val="00FD7652"/>
    <w:rsid w:val="00FD77B6"/>
    <w:rsid w:val="00FD788F"/>
    <w:rsid w:val="00FD7CAD"/>
    <w:rsid w:val="00FE0526"/>
    <w:rsid w:val="00FE070F"/>
    <w:rsid w:val="00FE0A66"/>
    <w:rsid w:val="00FE0D1D"/>
    <w:rsid w:val="00FE1154"/>
    <w:rsid w:val="00FE11DA"/>
    <w:rsid w:val="00FE13E6"/>
    <w:rsid w:val="00FE176E"/>
    <w:rsid w:val="00FE1B8F"/>
    <w:rsid w:val="00FE1B9E"/>
    <w:rsid w:val="00FE1EC4"/>
    <w:rsid w:val="00FE2A07"/>
    <w:rsid w:val="00FE2BA7"/>
    <w:rsid w:val="00FE2FB2"/>
    <w:rsid w:val="00FE33E6"/>
    <w:rsid w:val="00FE34FB"/>
    <w:rsid w:val="00FE35BE"/>
    <w:rsid w:val="00FE3768"/>
    <w:rsid w:val="00FE3D6C"/>
    <w:rsid w:val="00FE3DD4"/>
    <w:rsid w:val="00FE44C0"/>
    <w:rsid w:val="00FE4906"/>
    <w:rsid w:val="00FE4991"/>
    <w:rsid w:val="00FE4CC8"/>
    <w:rsid w:val="00FE50F9"/>
    <w:rsid w:val="00FE57C3"/>
    <w:rsid w:val="00FE5F2B"/>
    <w:rsid w:val="00FE6345"/>
    <w:rsid w:val="00FE680D"/>
    <w:rsid w:val="00FE6D5C"/>
    <w:rsid w:val="00FE6F49"/>
    <w:rsid w:val="00FE70B8"/>
    <w:rsid w:val="00FE70F5"/>
    <w:rsid w:val="00FE71E0"/>
    <w:rsid w:val="00FE7503"/>
    <w:rsid w:val="00FE760E"/>
    <w:rsid w:val="00FE767F"/>
    <w:rsid w:val="00FE7777"/>
    <w:rsid w:val="00FE79AC"/>
    <w:rsid w:val="00FE7B7D"/>
    <w:rsid w:val="00FF044D"/>
    <w:rsid w:val="00FF074A"/>
    <w:rsid w:val="00FF07BA"/>
    <w:rsid w:val="00FF0B4D"/>
    <w:rsid w:val="00FF0FE2"/>
    <w:rsid w:val="00FF13CE"/>
    <w:rsid w:val="00FF1578"/>
    <w:rsid w:val="00FF163B"/>
    <w:rsid w:val="00FF1828"/>
    <w:rsid w:val="00FF1956"/>
    <w:rsid w:val="00FF1BAB"/>
    <w:rsid w:val="00FF1E38"/>
    <w:rsid w:val="00FF1F68"/>
    <w:rsid w:val="00FF2007"/>
    <w:rsid w:val="00FF21E9"/>
    <w:rsid w:val="00FF2312"/>
    <w:rsid w:val="00FF2317"/>
    <w:rsid w:val="00FF2326"/>
    <w:rsid w:val="00FF243B"/>
    <w:rsid w:val="00FF2483"/>
    <w:rsid w:val="00FF24F2"/>
    <w:rsid w:val="00FF251F"/>
    <w:rsid w:val="00FF26B6"/>
    <w:rsid w:val="00FF2763"/>
    <w:rsid w:val="00FF2E1F"/>
    <w:rsid w:val="00FF3317"/>
    <w:rsid w:val="00FF3427"/>
    <w:rsid w:val="00FF3452"/>
    <w:rsid w:val="00FF34E3"/>
    <w:rsid w:val="00FF377B"/>
    <w:rsid w:val="00FF3862"/>
    <w:rsid w:val="00FF39F1"/>
    <w:rsid w:val="00FF3CF4"/>
    <w:rsid w:val="00FF46BF"/>
    <w:rsid w:val="00FF487C"/>
    <w:rsid w:val="00FF4B5A"/>
    <w:rsid w:val="00FF4EAC"/>
    <w:rsid w:val="00FF5630"/>
    <w:rsid w:val="00FF5789"/>
    <w:rsid w:val="00FF5898"/>
    <w:rsid w:val="00FF589C"/>
    <w:rsid w:val="00FF58AE"/>
    <w:rsid w:val="00FF5C45"/>
    <w:rsid w:val="00FF5C87"/>
    <w:rsid w:val="00FF5D50"/>
    <w:rsid w:val="00FF5E85"/>
    <w:rsid w:val="00FF5F05"/>
    <w:rsid w:val="00FF5FAE"/>
    <w:rsid w:val="00FF6868"/>
    <w:rsid w:val="00FF69F9"/>
    <w:rsid w:val="00FF6CE5"/>
    <w:rsid w:val="00FF6D42"/>
    <w:rsid w:val="00FF6E0E"/>
    <w:rsid w:val="00FF7371"/>
    <w:rsid w:val="00FF7440"/>
    <w:rsid w:val="00FF7455"/>
    <w:rsid w:val="00FF760B"/>
    <w:rsid w:val="00FF7A72"/>
    <w:rsid w:val="00FF7B60"/>
    <w:rsid w:val="00FF7DA9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BA6BD9E"/>
  <w15:chartTrackingRefBased/>
  <w15:docId w15:val="{5D8A559E-73B2-4C25-8190-9C48B0960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</w:rPr>
  </w:style>
  <w:style w:type="character" w:styleId="FootnoteReference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semiHidden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8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C562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Emphasis">
    <w:name w:val="Emphasis"/>
    <w:basedOn w:val="DefaultParagraphFont"/>
    <w:qFormat/>
    <w:rsid w:val="00A10E7F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3D79F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79FA"/>
    <w:rPr>
      <w:rFonts w:ascii="Univers 45 Light" w:eastAsia="MS Mincho" w:hAnsi="Univers 45 Light" w:cs="Univers 45 Light"/>
      <w:color w:val="00000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2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header" Target="header12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eader" Target="header4.xml"/><Relationship Id="rId25" Type="http://schemas.openxmlformats.org/officeDocument/2006/relationships/header" Target="header11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header" Target="header7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9.xml"/><Relationship Id="rId28" Type="http://schemas.openxmlformats.org/officeDocument/2006/relationships/header" Target="header13.xml"/><Relationship Id="rId10" Type="http://schemas.openxmlformats.org/officeDocument/2006/relationships/footer" Target="footer3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Relationship Id="rId22" Type="http://schemas.openxmlformats.org/officeDocument/2006/relationships/footer" Target="footer7.xml"/><Relationship Id="rId27" Type="http://schemas.openxmlformats.org/officeDocument/2006/relationships/footer" Target="footer8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5F508-433A-40C1-B0D7-04F63B97F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111</TotalTime>
  <Pages>45</Pages>
  <Words>7291</Words>
  <Characters>41564</Characters>
  <Application>Microsoft Office Word</Application>
  <DocSecurity>0</DocSecurity>
  <Lines>346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48758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Vasida, Ruttanavijit</dc:creator>
  <cp:keywords/>
  <cp:lastModifiedBy>Vasida, Ruttanavijit</cp:lastModifiedBy>
  <cp:revision>35</cp:revision>
  <cp:lastPrinted>2020-11-09T10:39:00Z</cp:lastPrinted>
  <dcterms:created xsi:type="dcterms:W3CDTF">2020-11-06T12:12:00Z</dcterms:created>
  <dcterms:modified xsi:type="dcterms:W3CDTF">2020-11-11T03:53:00Z</dcterms:modified>
</cp:coreProperties>
</file>