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DC11FC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A5B71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7B360B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="00CA5B7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A5B71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DC11FC" w:rsidRPr="00951509" w:rsidRDefault="00DC11FC" w:rsidP="00D3076E">
      <w:pPr>
        <w:numPr>
          <w:ilvl w:val="0"/>
          <w:numId w:val="1"/>
        </w:numPr>
        <w:spacing w:after="120" w:line="276" w:lineRule="auto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57"/>
        <w:gridCol w:w="6563"/>
      </w:tblGrid>
      <w:tr w:rsidR="00951509" w:rsidRPr="007E5AF8" w:rsidTr="00ED6780">
        <w:trPr>
          <w:trHeight w:val="715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509" w:rsidRPr="007E5AF8" w:rsidRDefault="00951509" w:rsidP="007E5AF8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5D27" w:rsidRDefault="00CB39D2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เป็นนิติบุคคลจัดตั้งขี้น</w:t>
            </w:r>
            <w:r w:rsidR="00951509"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ตามกฎหมายไทย</w:t>
            </w:r>
          </w:p>
          <w:p w:rsidR="00951509" w:rsidRPr="007E5AF8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:rsidTr="00ED6780">
        <w:trPr>
          <w:trHeight w:val="436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vAlign w:val="center"/>
          </w:tcPr>
          <w:p w:rsidR="00951509" w:rsidRDefault="00951509" w:rsidP="00155D27">
            <w:pPr>
              <w:spacing w:line="276" w:lineRule="auto"/>
              <w:ind w:left="162" w:right="29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:rsidR="00BA681E" w:rsidRPr="007E5AF8" w:rsidRDefault="00BA681E" w:rsidP="00BA681E">
            <w:pPr>
              <w:spacing w:line="276" w:lineRule="auto"/>
              <w:ind w:left="162" w:right="29" w:firstLine="3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6563" w:type="dxa"/>
            <w:tcBorders>
              <w:top w:val="single" w:sz="4" w:space="0" w:color="auto"/>
              <w:bottom w:val="nil"/>
            </w:tcBorders>
          </w:tcPr>
          <w:p w:rsidR="00951509" w:rsidRPr="007E5AF8" w:rsidRDefault="00951509" w:rsidP="000552F4">
            <w:pPr>
              <w:pStyle w:val="af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198 หมู่ที่ 13 ต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ำบล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ดงขี้เหล็ก อ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เมืองปราจีนบุรี จ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ปราจีนบุรี ประเทศไทย</w:t>
            </w:r>
          </w:p>
        </w:tc>
      </w:tr>
      <w:tr w:rsidR="00951509" w:rsidRPr="007E5AF8" w:rsidTr="00ED6780">
        <w:trPr>
          <w:trHeight w:val="436"/>
        </w:trPr>
        <w:tc>
          <w:tcPr>
            <w:tcW w:w="2257" w:type="dxa"/>
            <w:tcBorders>
              <w:top w:val="nil"/>
              <w:bottom w:val="nil"/>
            </w:tcBorders>
          </w:tcPr>
          <w:p w:rsidR="00951509" w:rsidRPr="007E5AF8" w:rsidRDefault="00951509" w:rsidP="007E5AF8">
            <w:pPr>
              <w:tabs>
                <w:tab w:val="left" w:pos="387"/>
              </w:tabs>
              <w:spacing w:line="276" w:lineRule="auto"/>
              <w:ind w:right="2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63" w:type="dxa"/>
            <w:tcBorders>
              <w:top w:val="nil"/>
              <w:bottom w:val="nil"/>
            </w:tcBorders>
            <w:vAlign w:val="center"/>
          </w:tcPr>
          <w:p w:rsidR="00951509" w:rsidRPr="007E5AF8" w:rsidRDefault="00CB39D2" w:rsidP="000552F4">
            <w:pPr>
              <w:pStyle w:val="af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152/8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152/9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152/15 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หมู่ที่ 3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  <w:r w:rsidR="000552F4">
              <w:rPr>
                <w:rFonts w:ascii="Angsana New" w:hAnsi="Angsana New"/>
                <w:sz w:val="32"/>
                <w:szCs w:val="32"/>
                <w:cs/>
                <w:lang w:eastAsia="zh-CN"/>
              </w:rPr>
              <w:br/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:rsidTr="00ED6780">
        <w:tc>
          <w:tcPr>
            <w:tcW w:w="2257" w:type="dxa"/>
            <w:tcBorders>
              <w:bottom w:val="nil"/>
            </w:tcBorders>
            <w:vAlign w:val="center"/>
          </w:tcPr>
          <w:p w:rsidR="00951509" w:rsidRPr="007E5AF8" w:rsidRDefault="00951509" w:rsidP="00155D27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563" w:type="dxa"/>
            <w:tcBorders>
              <w:bottom w:val="nil"/>
            </w:tcBorders>
            <w:vAlign w:val="center"/>
          </w:tcPr>
          <w:p w:rsidR="00951509" w:rsidRPr="007E5AF8" w:rsidRDefault="00C1153E" w:rsidP="007E5AF8">
            <w:pPr>
              <w:pStyle w:val="af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ผลิตและประกอบแผงวงจรไฟฟ้าอิเล็กทรอนิก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:rsidTr="00ED6780">
        <w:trPr>
          <w:trHeight w:val="519"/>
        </w:trPr>
        <w:tc>
          <w:tcPr>
            <w:tcW w:w="2257" w:type="dxa"/>
            <w:tcBorders>
              <w:top w:val="nil"/>
              <w:bottom w:val="single" w:sz="4" w:space="0" w:color="auto"/>
            </w:tcBorders>
          </w:tcPr>
          <w:p w:rsidR="00951509" w:rsidRPr="007E5AF8" w:rsidRDefault="00155D27" w:rsidP="007E5AF8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563" w:type="dxa"/>
            <w:tcBorders>
              <w:top w:val="nil"/>
              <w:bottom w:val="single" w:sz="4" w:space="0" w:color="auto"/>
            </w:tcBorders>
            <w:vAlign w:val="center"/>
          </w:tcPr>
          <w:p w:rsidR="00951509" w:rsidRPr="007E5AF8" w:rsidRDefault="00951509" w:rsidP="007E5AF8">
            <w:pPr>
              <w:pStyle w:val="af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ลงทุนในบริษัทร่วม และบริษัทย่อยซึ่งประกอบธุรกิจ ตามหมายเหตุประกอบ</w:t>
            </w:r>
            <w:r w:rsidRPr="00D95FA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งบการเงินข้อ </w:t>
            </w:r>
            <w:r w:rsidR="00746B9D" w:rsidRPr="00D95FA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9</w:t>
            </w:r>
            <w:r w:rsidR="00E04147" w:rsidRPr="00D95FA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และ </w:t>
            </w:r>
            <w:r w:rsidR="00E3209F" w:rsidRPr="00D95FA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</w:t>
            </w:r>
            <w:r w:rsidR="00746B9D" w:rsidRPr="00D95FA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0</w:t>
            </w:r>
          </w:p>
        </w:tc>
      </w:tr>
    </w:tbl>
    <w:p w:rsidR="00951509" w:rsidRPr="00084BBD" w:rsidRDefault="00951509" w:rsidP="00951509">
      <w:pPr>
        <w:spacing w:after="120" w:line="276" w:lineRule="auto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:rsidR="001045FE" w:rsidRDefault="001045FE" w:rsidP="00D70A30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  <w:r w:rsidRPr="00D70A3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ระหว่างกาล</w:t>
      </w:r>
    </w:p>
    <w:p w:rsidR="007E5AF8" w:rsidRPr="00D43867" w:rsidRDefault="00A714BD" w:rsidP="00D4386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</w:t>
      </w:r>
      <w:r w:rsidR="004E356C" w:rsidRPr="00834D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E356C"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 w:rsidR="00E0414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E5AF8"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="00D4386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="007E5AF8"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7E5AF8" w:rsidRPr="00D43867">
        <w:rPr>
          <w:rFonts w:ascii="Angsana New" w:hAnsi="Angsana New" w:cs="Angsana New"/>
          <w:spacing w:val="-6"/>
          <w:sz w:val="32"/>
          <w:szCs w:val="32"/>
          <w:cs/>
        </w:rPr>
        <w:t>31 ธันวาคม 25</w:t>
      </w:r>
      <w:r w:rsidR="007E5AF8" w:rsidRPr="00D43867">
        <w:rPr>
          <w:rFonts w:ascii="Angsana New" w:hAnsi="Angsana New" w:cs="Angsana New"/>
          <w:spacing w:val="-6"/>
          <w:sz w:val="32"/>
          <w:szCs w:val="32"/>
        </w:rPr>
        <w:t>6</w:t>
      </w:r>
      <w:r w:rsidR="00EE731F">
        <w:rPr>
          <w:rFonts w:ascii="Angsana New" w:hAnsi="Angsana New" w:cs="Angsana New"/>
          <w:spacing w:val="-6"/>
          <w:sz w:val="32"/>
          <w:szCs w:val="32"/>
        </w:rPr>
        <w:t>2</w:t>
      </w:r>
    </w:p>
    <w:p w:rsidR="007E5AF8" w:rsidRPr="00542F1B" w:rsidRDefault="007E5AF8" w:rsidP="007E5AF8">
      <w:pPr>
        <w:ind w:left="1440"/>
        <w:jc w:val="thaiDistribute"/>
        <w:rPr>
          <w:rFonts w:ascii="Angsana New" w:hAnsi="Angsana New" w:cs="Angsana New"/>
          <w:b/>
          <w:bCs/>
          <w:spacing w:val="-6"/>
        </w:rPr>
      </w:pPr>
    </w:p>
    <w:p w:rsidR="00A714BD" w:rsidRPr="00D70A30" w:rsidRDefault="00A714BD" w:rsidP="00834DF9">
      <w:pPr>
        <w:numPr>
          <w:ilvl w:val="1"/>
          <w:numId w:val="1"/>
        </w:numPr>
        <w:ind w:right="576" w:hanging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มาตรฐานการบัญชีใหม่ที่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เริ่มมีผล</w:t>
      </w: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บังคับใช้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ในงวดบัญชีปัจจุบัน</w:t>
      </w:r>
    </w:p>
    <w:p w:rsidR="00A714BD" w:rsidRPr="00BA27C6" w:rsidRDefault="00A714BD" w:rsidP="00C3335A">
      <w:pPr>
        <w:ind w:left="1440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084BBD">
        <w:rPr>
          <w:rFonts w:ascii="Angsana New" w:hAnsi="Angsana New" w:cs="Angsana New"/>
          <w:spacing w:val="-2"/>
          <w:sz w:val="32"/>
          <w:szCs w:val="32"/>
        </w:rPr>
        <w:t>256</w:t>
      </w:r>
      <w:r w:rsidR="00EE731F">
        <w:rPr>
          <w:rFonts w:ascii="Angsana New" w:hAnsi="Angsana New" w:cs="Angsana New"/>
          <w:spacing w:val="-2"/>
          <w:sz w:val="32"/>
          <w:szCs w:val="32"/>
        </w:rPr>
        <w:t>3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A495F">
        <w:rPr>
          <w:rFonts w:ascii="Angsana New" w:hAnsi="Angsana New" w:cs="Angsana New"/>
          <w:spacing w:val="-2"/>
          <w:sz w:val="32"/>
          <w:szCs w:val="32"/>
        </w:rPr>
        <w:t>25</w:t>
      </w:r>
      <w:r w:rsidR="00EE731F">
        <w:rPr>
          <w:rFonts w:ascii="Angsana New" w:hAnsi="Angsana New" w:cs="Angsana New"/>
          <w:spacing w:val="-2"/>
          <w:sz w:val="32"/>
          <w:szCs w:val="32"/>
        </w:rPr>
        <w:t>62</w:t>
      </w:r>
    </w:p>
    <w:p w:rsidR="00A714BD" w:rsidRDefault="00A714BD" w:rsidP="00C3335A">
      <w:pPr>
        <w:spacing w:before="120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2662C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</w:t>
      </w:r>
      <w:r w:rsidR="000112BB">
        <w:rPr>
          <w:rFonts w:ascii="Angsana New" w:hAnsi="Angsana New" w:cs="Angsana New"/>
          <w:spacing w:val="-2"/>
          <w:sz w:val="32"/>
          <w:szCs w:val="32"/>
          <w:cs/>
        </w:rPr>
        <w:t>่าวไม่มีผลกระทบอย่างมีสาระสำคัญ</w:t>
      </w:r>
      <w:r w:rsidR="000112BB">
        <w:rPr>
          <w:rFonts w:ascii="Angsana New" w:hAnsi="Angsana New" w:cs="Angsana New" w:hint="cs"/>
          <w:spacing w:val="-2"/>
          <w:sz w:val="32"/>
          <w:szCs w:val="32"/>
          <w:cs/>
        </w:rPr>
        <w:t>ต่องบการเงินของกลุ่มบริษัท</w:t>
      </w:r>
      <w:r w:rsidR="00BA681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D47C17">
        <w:rPr>
          <w:rFonts w:ascii="Angsana New" w:hAnsi="Angsana New" w:cs="Angsana New" w:hint="cs"/>
          <w:spacing w:val="-2"/>
          <w:sz w:val="32"/>
          <w:szCs w:val="32"/>
          <w:cs/>
        </w:rPr>
        <w:t>ยกเว้นมาตรฐานการรายงานทางการเงินฉบับใหม่ ซึ่งได้มีการเปลี่ยนแปลงหลักการสำคัญ สามารถสรุปได้ดังนี้</w:t>
      </w:r>
      <w:r w:rsidR="007E5AF8" w:rsidRPr="007E5AF8">
        <w:rPr>
          <w:rFonts w:ascii="Angsana New" w:hAnsi="Angsana New" w:cs="Angsana New"/>
          <w:sz w:val="32"/>
          <w:szCs w:val="32"/>
          <w:cs/>
        </w:rPr>
        <w:br w:type="page"/>
      </w:r>
    </w:p>
    <w:p w:rsidR="00D47C17" w:rsidRPr="00907FF8" w:rsidRDefault="00D47C17" w:rsidP="00666141">
      <w:pPr>
        <w:pStyle w:val="af"/>
        <w:numPr>
          <w:ilvl w:val="0"/>
          <w:numId w:val="24"/>
        </w:numPr>
        <w:spacing w:before="120" w:line="230" w:lineRule="auto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907FF8">
        <w:rPr>
          <w:rFonts w:ascii="Angsana New" w:hAnsi="Angsana New" w:hint="cs"/>
          <w:b/>
          <w:bCs/>
          <w:spacing w:val="-2"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D47C17" w:rsidRPr="00134AA9" w:rsidRDefault="009678FC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134AA9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มาตรฐานการรายงานทางการเงินกลุ่มดังกล่าว</w:t>
      </w:r>
      <w:r w:rsidR="006538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34AA9">
        <w:rPr>
          <w:rFonts w:ascii="Angsana New" w:hAnsi="Angsana New" w:hint="cs"/>
          <w:spacing w:val="-2"/>
          <w:sz w:val="32"/>
          <w:szCs w:val="32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34AA9">
        <w:rPr>
          <w:rFonts w:ascii="Angsana New" w:hAnsi="Angsana New"/>
          <w:spacing w:val="-2"/>
          <w:sz w:val="32"/>
          <w:szCs w:val="32"/>
        </w:rPr>
        <w:t>Business Model</w:t>
      </w:r>
      <w:r w:rsidRPr="00134AA9">
        <w:rPr>
          <w:rFonts w:ascii="Angsana New" w:hAnsi="Angsana New" w:hint="cs"/>
          <w:spacing w:val="-2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</w:t>
      </w:r>
      <w:r w:rsidR="006538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34AA9">
        <w:rPr>
          <w:rFonts w:ascii="Angsana New" w:hAnsi="Angsana New" w:hint="cs"/>
          <w:spacing w:val="-2"/>
          <w:sz w:val="32"/>
          <w:szCs w:val="32"/>
          <w:cs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9678FC" w:rsidRPr="00666141" w:rsidRDefault="009678FC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pacing w:val="-2"/>
          <w:sz w:val="16"/>
          <w:szCs w:val="16"/>
          <w:highlight w:val="yellow"/>
          <w:cs/>
        </w:rPr>
      </w:pPr>
    </w:p>
    <w:p w:rsidR="0029205E" w:rsidRPr="00907FF8" w:rsidRDefault="0029205E" w:rsidP="00666141">
      <w:pPr>
        <w:pStyle w:val="af"/>
        <w:numPr>
          <w:ilvl w:val="0"/>
          <w:numId w:val="24"/>
        </w:numPr>
        <w:spacing w:before="120" w:line="230" w:lineRule="auto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907FF8">
        <w:rPr>
          <w:rFonts w:ascii="Angsana New" w:hAnsi="Angsana New" w:hint="cs"/>
          <w:b/>
          <w:bCs/>
          <w:spacing w:val="-2"/>
          <w:sz w:val="32"/>
          <w:szCs w:val="32"/>
          <w:cs/>
        </w:rPr>
        <w:t>มาตรฐานการรายงานทางการเงิน ฉบับที่ 16 เรื่อง สัญญาเช่า</w:t>
      </w:r>
    </w:p>
    <w:p w:rsidR="0029205E" w:rsidRPr="00134AA9" w:rsidRDefault="0029205E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134AA9">
        <w:rPr>
          <w:rFonts w:ascii="Angsana New" w:hAnsi="Angsana New" w:hint="cs"/>
          <w:spacing w:val="-2"/>
          <w:sz w:val="32"/>
          <w:szCs w:val="32"/>
          <w:cs/>
        </w:rPr>
        <w:t>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</w:t>
      </w:r>
      <w:r w:rsidR="007023AE" w:rsidRPr="00134AA9">
        <w:rPr>
          <w:rFonts w:ascii="Angsana New" w:hAnsi="Angsana New" w:hint="cs"/>
          <w:spacing w:val="-2"/>
          <w:sz w:val="32"/>
          <w:szCs w:val="32"/>
          <w:cs/>
        </w:rPr>
        <w:t xml:space="preserve">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</w:t>
      </w:r>
    </w:p>
    <w:p w:rsidR="007023AE" w:rsidRPr="00DF6D24" w:rsidRDefault="007023AE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z w:val="32"/>
          <w:szCs w:val="32"/>
          <w:cs/>
        </w:rPr>
      </w:pPr>
      <w:r w:rsidRPr="00134AA9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907FF8">
        <w:rPr>
          <w:rFonts w:ascii="Angsana New" w:hAnsi="Angsana New" w:hint="cs"/>
          <w:spacing w:val="-2"/>
          <w:sz w:val="32"/>
          <w:szCs w:val="32"/>
          <w:cs/>
        </w:rPr>
        <w:t>นำมาตรฐานการรายงานทางการเงินฉบับนี้มาถือปฏิบัติ</w:t>
      </w:r>
      <w:r w:rsidR="006538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07FF8">
        <w:rPr>
          <w:rFonts w:ascii="Angsana New" w:hAnsi="Angsana New" w:hint="cs"/>
          <w:spacing w:val="-2"/>
          <w:sz w:val="32"/>
          <w:szCs w:val="32"/>
          <w:cs/>
        </w:rPr>
        <w:t>โดยรับรู้ผลกระทบ</w:t>
      </w:r>
      <w:r w:rsidR="00907FF8" w:rsidRPr="00DF6D24">
        <w:rPr>
          <w:rFonts w:ascii="Angsana New" w:hAnsi="Angsana New" w:hint="cs"/>
          <w:sz w:val="32"/>
          <w:szCs w:val="32"/>
          <w:cs/>
        </w:rPr>
        <w:t>สะสมของการนำมาตรฐานการรายงานทางการเงินฉบับนี้มาถือปฏิบัติครั้งแรกโดยปรับปรุงยอดยกมา ณ วันที่นำมาปฏิบัติใช้ครั้งแรก ไม่ปรับย้อนหลังงบการเงินปีก่อนที่แสดงเปรียบเทียบ ซึ่งกลุ่มบริษัทจะรับรู้หนี้สินตามสัญญาเช่าสำหรับสัญญาเช่าที่เคยจัดประเภทเป็นสัญญาเช่าดำเนินงาน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907FF8" w:rsidRPr="00DF6D24">
        <w:rPr>
          <w:rFonts w:ascii="Angsana New" w:hAnsi="Angsana New" w:hint="cs"/>
          <w:sz w:val="32"/>
          <w:szCs w:val="32"/>
          <w:cs/>
        </w:rPr>
        <w:t>ด้วยมูลค่าปัจจุบันของเงินจ่ายชำระตามสัญญา</w:t>
      </w:r>
      <w:r w:rsidR="005E5CF1" w:rsidRPr="00DF6D24">
        <w:rPr>
          <w:rFonts w:ascii="Angsana New" w:hAnsi="Angsana New" w:hint="cs"/>
          <w:sz w:val="32"/>
          <w:szCs w:val="32"/>
          <w:cs/>
        </w:rPr>
        <w:t>เช่า</w:t>
      </w:r>
      <w:r w:rsidR="00907FF8" w:rsidRPr="00DF6D24">
        <w:rPr>
          <w:rFonts w:ascii="Angsana New" w:hAnsi="Angsana New" w:hint="cs"/>
          <w:sz w:val="32"/>
          <w:szCs w:val="32"/>
          <w:cs/>
        </w:rPr>
        <w:t>ที่เหลืออยู่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907FF8" w:rsidRPr="00DF6D24">
        <w:rPr>
          <w:rFonts w:ascii="Angsana New" w:hAnsi="Angsana New" w:hint="cs"/>
          <w:sz w:val="32"/>
          <w:szCs w:val="32"/>
          <w:cs/>
        </w:rPr>
        <w:t xml:space="preserve">คิดลดด้วยอัตราดอกเบี้ยเงินกู้ยืมส่วนเพิ่มของกลุ่มบริษัท ณ วันที่ </w:t>
      </w:r>
      <w:r w:rsidR="00907FF8" w:rsidRPr="00DF6D24">
        <w:rPr>
          <w:rFonts w:ascii="Angsana New" w:hAnsi="Angsana New"/>
          <w:sz w:val="32"/>
          <w:szCs w:val="32"/>
        </w:rPr>
        <w:t xml:space="preserve">1 </w:t>
      </w:r>
      <w:r w:rsidR="00907FF8" w:rsidRPr="00DF6D24">
        <w:rPr>
          <w:rFonts w:ascii="Angsana New" w:hAnsi="Angsana New" w:hint="cs"/>
          <w:sz w:val="32"/>
          <w:szCs w:val="32"/>
          <w:cs/>
        </w:rPr>
        <w:t>มกราคม 2563 และรับรู้สินทรัพย์เท่ากับหนี้สินตามสัญญาเช่า ปรับปรุงด้วยจำนวนเงินของการจ่ายชำระ</w:t>
      </w:r>
      <w:r w:rsidR="008D1A77" w:rsidRPr="00DF6D24">
        <w:rPr>
          <w:rFonts w:ascii="Angsana New" w:hAnsi="Angsana New" w:hint="cs"/>
          <w:sz w:val="32"/>
          <w:szCs w:val="32"/>
          <w:cs/>
        </w:rPr>
        <w:t>ตามสัญญาเช่าที่จ่ายล่วงหน้าหรือค้างจ่าย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8D1A77" w:rsidRPr="00DF6D24">
        <w:rPr>
          <w:rFonts w:ascii="Angsana New" w:hAnsi="Angsana New" w:hint="cs"/>
          <w:sz w:val="32"/>
          <w:szCs w:val="32"/>
          <w:cs/>
        </w:rPr>
        <w:t>ซึ่งเกี่ยวข้องกับสัญญาเช่าที่รับรู้ในงบแสดงฐานะการเงินก่อนวันที่นำมาปฏิบัติใช้ครั้งแรก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3E08C7" w:rsidRPr="00DF6D24">
        <w:rPr>
          <w:rFonts w:ascii="Angsana New" w:hAnsi="Angsana New" w:hint="cs"/>
          <w:sz w:val="32"/>
          <w:szCs w:val="32"/>
          <w:cs/>
        </w:rPr>
        <w:t>และสำหรับสัญญาเช่าที่เคยจัดประเภทเป็นสัญญาเช่าการเงิน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3E08C7" w:rsidRPr="00DF6D24">
        <w:rPr>
          <w:rFonts w:ascii="Angsana New" w:hAnsi="Angsana New" w:hint="cs"/>
          <w:sz w:val="32"/>
          <w:szCs w:val="32"/>
          <w:cs/>
        </w:rPr>
        <w:t>รับรู้มูลค่าตามบัญชีของสินทรัพย์และหนี้สินตามสัญญาเช่า</w:t>
      </w:r>
      <w:r w:rsidR="006759F9" w:rsidRPr="00DF6D24">
        <w:rPr>
          <w:rFonts w:ascii="Angsana New" w:hAnsi="Angsana New" w:hint="cs"/>
          <w:sz w:val="32"/>
          <w:szCs w:val="32"/>
          <w:cs/>
        </w:rPr>
        <w:t>ด้วย</w:t>
      </w:r>
      <w:r w:rsidR="003E08C7" w:rsidRPr="00DF6D24">
        <w:rPr>
          <w:rFonts w:ascii="Angsana New" w:hAnsi="Angsana New" w:hint="cs"/>
          <w:sz w:val="32"/>
          <w:szCs w:val="32"/>
          <w:cs/>
        </w:rPr>
        <w:t>มูลค่าตามบัญชีเดิม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3E08C7" w:rsidRPr="00DF6D24">
        <w:rPr>
          <w:rFonts w:ascii="Angsana New" w:hAnsi="Angsana New" w:hint="cs"/>
          <w:sz w:val="32"/>
          <w:szCs w:val="32"/>
          <w:cs/>
        </w:rPr>
        <w:t>ก่อนวันที่นำมาตรฐานการรายงานทางการเงินมาถือปฏิบัติครั้งแรก</w:t>
      </w:r>
    </w:p>
    <w:p w:rsidR="007023AE" w:rsidRPr="00666141" w:rsidRDefault="007023AE" w:rsidP="00666141">
      <w:pPr>
        <w:spacing w:line="230" w:lineRule="auto"/>
        <w:ind w:left="1440"/>
        <w:jc w:val="thaiDistribute"/>
        <w:rPr>
          <w:rFonts w:ascii="Angsana New" w:hAnsi="Angsana New" w:cs="Angsana New"/>
          <w:spacing w:val="-2"/>
          <w:cs/>
        </w:rPr>
      </w:pPr>
    </w:p>
    <w:p w:rsidR="00976D81" w:rsidRDefault="00A714BD" w:rsidP="00666141">
      <w:pPr>
        <w:numPr>
          <w:ilvl w:val="1"/>
          <w:numId w:val="1"/>
        </w:numPr>
        <w:spacing w:line="230" w:lineRule="auto"/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7E5AF8" w:rsidRPr="00666141" w:rsidRDefault="007E5AF8" w:rsidP="00666141">
      <w:pPr>
        <w:spacing w:line="230" w:lineRule="auto"/>
        <w:ind w:left="1440"/>
        <w:jc w:val="thaiDistribute"/>
        <w:rPr>
          <w:rFonts w:ascii="Angsana New" w:hAnsi="Angsana New" w:cs="Angsana New"/>
          <w:cs/>
        </w:rPr>
      </w:pPr>
    </w:p>
    <w:p w:rsidR="00A714BD" w:rsidRPr="006907D6" w:rsidRDefault="00A714BD" w:rsidP="00666141">
      <w:pPr>
        <w:numPr>
          <w:ilvl w:val="1"/>
          <w:numId w:val="1"/>
        </w:numPr>
        <w:spacing w:line="230" w:lineRule="auto"/>
        <w:ind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ของบริษัท ทีมพรีซิชั่น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และส่วนได้เสียในบริษัทร่วม ดังต่อไปนี้</w:t>
      </w:r>
    </w:p>
    <w:p w:rsidR="006907D6" w:rsidRPr="006907D6" w:rsidRDefault="006907D6" w:rsidP="00666141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Style w:val="ad"/>
        <w:tblW w:w="0" w:type="auto"/>
        <w:tblInd w:w="1548" w:type="dxa"/>
        <w:tblLook w:val="04A0"/>
      </w:tblPr>
      <w:tblGrid>
        <w:gridCol w:w="3690"/>
        <w:gridCol w:w="1530"/>
        <w:gridCol w:w="1530"/>
        <w:gridCol w:w="1350"/>
      </w:tblGrid>
      <w:tr w:rsidR="00976D81" w:rsidTr="008C69FD">
        <w:tc>
          <w:tcPr>
            <w:tcW w:w="3690" w:type="dxa"/>
            <w:vMerge w:val="restart"/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34AA9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64DB0" w:rsidTr="00266FD0">
        <w:tc>
          <w:tcPr>
            <w:tcW w:w="3690" w:type="dxa"/>
            <w:vMerge/>
            <w:tcBorders>
              <w:bottom w:val="single" w:sz="4" w:space="0" w:color="auto"/>
            </w:tcBorders>
          </w:tcPr>
          <w:p w:rsidR="00064DB0" w:rsidRPr="00134AA9" w:rsidRDefault="00064DB0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4DB0" w:rsidRPr="00134AA9" w:rsidRDefault="00064DB0" w:rsidP="007B360B">
            <w:pPr>
              <w:spacing w:before="3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880FB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B360B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7B360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B360B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="00880FB2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B0331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0FB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64DB0" w:rsidRPr="00134AA9" w:rsidRDefault="00064DB0" w:rsidP="00666141">
            <w:pPr>
              <w:spacing w:before="3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134AA9">
              <w:rPr>
                <w:rFonts w:ascii="Angsana New" w:hAnsi="Angsana New" w:cs="Angsana New"/>
                <w:sz w:val="30"/>
                <w:szCs w:val="30"/>
              </w:rPr>
              <w:t>. 256</w:t>
            </w:r>
            <w:r w:rsidR="005360A3" w:rsidRPr="00134AA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064DB0" w:rsidRPr="00134AA9" w:rsidRDefault="00064DB0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266FD0">
        <w:tc>
          <w:tcPr>
            <w:tcW w:w="3690" w:type="dxa"/>
            <w:tcBorders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34AA9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976D81" w:rsidRPr="007E78E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266FD0">
        <w:tc>
          <w:tcPr>
            <w:tcW w:w="369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134AA9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1530" w:type="dxa"/>
            <w:tcBorders>
              <w:top w:val="nil"/>
              <w:bottom w:val="nil"/>
              <w:right w:val="single" w:sz="4" w:space="0" w:color="auto"/>
            </w:tcBorders>
          </w:tcPr>
          <w:p w:rsidR="00976D81" w:rsidRPr="007E78E9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E78E9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</w:tcPr>
          <w:p w:rsidR="00976D81" w:rsidRPr="00134AA9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  <w:tr w:rsidR="00976D81" w:rsidTr="00266FD0">
        <w:tc>
          <w:tcPr>
            <w:tcW w:w="369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single" w:sz="4" w:space="0" w:color="auto"/>
            </w:tcBorders>
          </w:tcPr>
          <w:p w:rsidR="00976D81" w:rsidRPr="007E78E9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E78E9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</w:tcPr>
          <w:p w:rsidR="00976D81" w:rsidRPr="00134AA9" w:rsidRDefault="00155D27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  <w:tr w:rsidR="00976D81" w:rsidTr="00266FD0">
        <w:tc>
          <w:tcPr>
            <w:tcW w:w="369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34AA9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บริษัทร่วมที่ถือหุ้นโดย </w:t>
            </w:r>
            <w:r w:rsidRPr="00134AA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single" w:sz="4" w:space="0" w:color="auto"/>
            </w:tcBorders>
          </w:tcPr>
          <w:p w:rsidR="00976D81" w:rsidRPr="007E78E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7D6" w:rsidTr="00266FD0">
        <w:tc>
          <w:tcPr>
            <w:tcW w:w="3690" w:type="dxa"/>
            <w:tcBorders>
              <w:top w:val="nil"/>
            </w:tcBorders>
          </w:tcPr>
          <w:p w:rsidR="006907D6" w:rsidRPr="00134AA9" w:rsidRDefault="006907D6" w:rsidP="00666141">
            <w:pPr>
              <w:spacing w:before="60" w:line="230" w:lineRule="auto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530" w:type="dxa"/>
            <w:tcBorders>
              <w:top w:val="nil"/>
              <w:right w:val="single" w:sz="4" w:space="0" w:color="auto"/>
            </w:tcBorders>
          </w:tcPr>
          <w:p w:rsidR="006907D6" w:rsidRPr="007E78E9" w:rsidRDefault="003F3589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E78E9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</w:tcBorders>
          </w:tcPr>
          <w:p w:rsidR="006907D6" w:rsidRPr="00134AA9" w:rsidRDefault="00155D27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1350" w:type="dxa"/>
            <w:tcBorders>
              <w:top w:val="nil"/>
            </w:tcBorders>
          </w:tcPr>
          <w:p w:rsidR="006907D6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</w:tbl>
    <w:p w:rsidR="00A714BD" w:rsidRDefault="00A714BD" w:rsidP="00155D2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0E46AB">
        <w:rPr>
          <w:rFonts w:ascii="Angsana New" w:hAnsi="Angsana New" w:cs="Angsana New"/>
          <w:sz w:val="32"/>
          <w:szCs w:val="32"/>
          <w:cs/>
        </w:rPr>
        <w:lastRenderedPageBreak/>
        <w:t>ยอดคงค้างและรายการระหว่างกันที่สำคัญของบริษัทและบริษัทย่อย ได้ตัดออกจากงบการเงิน</w:t>
      </w:r>
      <w:r w:rsidRPr="000E46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46AB">
        <w:rPr>
          <w:rFonts w:ascii="Angsana New" w:hAnsi="Angsana New" w:cs="Angsana New"/>
          <w:sz w:val="32"/>
          <w:szCs w:val="32"/>
          <w:cs/>
        </w:rPr>
        <w:t>รวม</w:t>
      </w:r>
      <w:r w:rsidR="00EE3929" w:rsidRPr="000E46AB">
        <w:rPr>
          <w:rFonts w:ascii="Angsana New" w:hAnsi="Angsana New" w:cs="Angsana New" w:hint="cs"/>
          <w:sz w:val="32"/>
          <w:szCs w:val="32"/>
          <w:cs/>
        </w:rPr>
        <w:t>แล้ว</w:t>
      </w:r>
    </w:p>
    <w:p w:rsidR="00D436EA" w:rsidRPr="00542F1B" w:rsidRDefault="00D436EA" w:rsidP="00D436EA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</w:p>
    <w:p w:rsidR="008D656F" w:rsidRPr="00155D27" w:rsidRDefault="00D436EA" w:rsidP="001A477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ผลสะสมจากการเปลี่ยนแปลงนโยบายการบัญชี</w:t>
      </w:r>
      <w:r w:rsidR="005E41FF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เนื่องจากการนำมาตรฐานการรายงานทางการเงินใหม่มาถือปฏิบัติ</w:t>
      </w:r>
    </w:p>
    <w:p w:rsidR="00A460C8" w:rsidRDefault="00D436EA" w:rsidP="006B7792">
      <w:pPr>
        <w:ind w:left="462" w:firstLine="70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FB7653">
        <w:rPr>
          <w:rFonts w:ascii="Angsana New" w:hAnsi="Angsana New" w:cs="Angsana New"/>
          <w:sz w:val="32"/>
          <w:szCs w:val="32"/>
        </w:rPr>
        <w:t xml:space="preserve"> 2</w:t>
      </w:r>
      <w:r w:rsidR="00BC536F">
        <w:rPr>
          <w:rFonts w:ascii="Angsana New" w:hAnsi="Angsana New" w:cs="Angsana New"/>
          <w:sz w:val="32"/>
          <w:szCs w:val="32"/>
        </w:rPr>
        <w:t>.2</w:t>
      </w:r>
      <w:r w:rsidR="00FB7653">
        <w:rPr>
          <w:rFonts w:ascii="Angsana New" w:hAnsi="Angsana New" w:cs="Angsana New"/>
          <w:sz w:val="32"/>
          <w:szCs w:val="32"/>
        </w:rPr>
        <w:t xml:space="preserve"> </w:t>
      </w:r>
      <w:r w:rsidR="00FB7653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FB7653">
        <w:rPr>
          <w:rFonts w:ascii="Angsana New" w:hAnsi="Angsana New" w:cs="Angsana New"/>
          <w:sz w:val="32"/>
          <w:szCs w:val="32"/>
        </w:rPr>
        <w:t xml:space="preserve">16 </w:t>
      </w:r>
      <w:r w:rsidR="00080FD7">
        <w:rPr>
          <w:rFonts w:ascii="Angsana New" w:hAnsi="Angsana New" w:cs="Angsana New" w:hint="cs"/>
          <w:sz w:val="32"/>
          <w:szCs w:val="32"/>
          <w:cs/>
        </w:rPr>
        <w:t>เรื่อง</w:t>
      </w:r>
      <w:r w:rsidR="00555C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0FD7">
        <w:rPr>
          <w:rFonts w:ascii="Angsana New" w:hAnsi="Angsana New" w:cs="Angsana New" w:hint="cs"/>
          <w:sz w:val="32"/>
          <w:szCs w:val="32"/>
          <w:cs/>
        </w:rPr>
        <w:t xml:space="preserve">สัญญาเช่า </w:t>
      </w:r>
      <w:r w:rsidR="00FB7653">
        <w:rPr>
          <w:rFonts w:ascii="Angsana New" w:hAnsi="Angsana New" w:cs="Angsana New" w:hint="cs"/>
          <w:sz w:val="32"/>
          <w:szCs w:val="32"/>
          <w:cs/>
        </w:rPr>
        <w:t>มาถือปฏิบัติในระหว่างงวดปัจจุบัน กลุ่มบริษัทได้เลือก</w:t>
      </w:r>
      <w:r w:rsidR="005E5CF1">
        <w:rPr>
          <w:rFonts w:ascii="Angsana New" w:hAnsi="Angsana New" w:cs="Angsana New" w:hint="cs"/>
          <w:sz w:val="32"/>
          <w:szCs w:val="32"/>
          <w:cs/>
        </w:rPr>
        <w:t>ไ</w:t>
      </w:r>
      <w:r w:rsidR="00BC536F">
        <w:rPr>
          <w:rFonts w:ascii="Angsana New" w:hAnsi="Angsana New" w:cs="Angsana New" w:hint="cs"/>
          <w:sz w:val="32"/>
          <w:szCs w:val="32"/>
          <w:cs/>
        </w:rPr>
        <w:t>ม่ต้องปรับปรุงข้อมูลเปรียบเทียบใหม่ และรับรู้ผลกระทบสะสมโดยการปรับปรุงยอดยกมา</w:t>
      </w:r>
    </w:p>
    <w:p w:rsidR="00BC536F" w:rsidRPr="00AD5DCB" w:rsidRDefault="00BC536F" w:rsidP="006B7792">
      <w:pPr>
        <w:ind w:left="462" w:firstLine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ผลกระทบต้นงวดปี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</w:t>
      </w:r>
      <w:r w:rsidR="005E41F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tbl>
      <w:tblPr>
        <w:tblStyle w:val="TableGrid2"/>
        <w:tblpPr w:leftFromText="180" w:rightFromText="180" w:vertAnchor="text" w:tblpY="1"/>
        <w:tblOverlap w:val="never"/>
        <w:tblW w:w="9953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2"/>
        <w:gridCol w:w="2010"/>
        <w:gridCol w:w="2010"/>
        <w:gridCol w:w="2011"/>
      </w:tblGrid>
      <w:tr w:rsidR="00B5404B" w:rsidRPr="00390937" w:rsidTr="00E9747D">
        <w:trPr>
          <w:trHeight w:val="180"/>
          <w:tblHeader/>
        </w:trPr>
        <w:tc>
          <w:tcPr>
            <w:tcW w:w="3922" w:type="dxa"/>
            <w:shd w:val="clear" w:color="auto" w:fill="auto"/>
          </w:tcPr>
          <w:p w:rsidR="003C572C" w:rsidRPr="00AD5DCB" w:rsidRDefault="003C572C" w:rsidP="001012AD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1" w:type="dxa"/>
            <w:gridSpan w:val="3"/>
            <w:vMerge w:val="restart"/>
            <w:shd w:val="clear" w:color="auto" w:fill="auto"/>
            <w:vAlign w:val="bottom"/>
          </w:tcPr>
          <w:p w:rsidR="003C572C" w:rsidRPr="00390937" w:rsidRDefault="003C572C" w:rsidP="001012AD">
            <w:pPr>
              <w:overflowPunct/>
              <w:autoSpaceDE/>
              <w:autoSpaceDN/>
              <w:adjustRightInd/>
              <w:spacing w:before="240"/>
              <w:ind w:left="720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(หน่วย </w:t>
            </w:r>
            <w:r w:rsidRPr="0039093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พันบาท)</w:t>
            </w:r>
          </w:p>
          <w:p w:rsidR="003C572C" w:rsidRPr="00390937" w:rsidRDefault="003C572C" w:rsidP="0043322A">
            <w:pPr>
              <w:pBdr>
                <w:bottom w:val="single" w:sz="4" w:space="1" w:color="auto"/>
              </w:pBdr>
              <w:spacing w:line="366" w:lineRule="exact"/>
              <w:ind w:firstLine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09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5404B" w:rsidRPr="00390937" w:rsidTr="0043322A">
        <w:trPr>
          <w:tblHeader/>
        </w:trPr>
        <w:tc>
          <w:tcPr>
            <w:tcW w:w="3922" w:type="dxa"/>
            <w:shd w:val="clear" w:color="auto" w:fill="auto"/>
          </w:tcPr>
          <w:p w:rsidR="003C572C" w:rsidRPr="00AD5DCB" w:rsidRDefault="003C572C" w:rsidP="001012AD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1" w:type="dxa"/>
            <w:gridSpan w:val="3"/>
            <w:vMerge/>
            <w:shd w:val="clear" w:color="auto" w:fill="auto"/>
            <w:vAlign w:val="bottom"/>
          </w:tcPr>
          <w:p w:rsidR="003C572C" w:rsidRPr="00390937" w:rsidRDefault="003C572C" w:rsidP="001012AD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A63AF" w:rsidRPr="00AD5DCB" w:rsidTr="00946C6F">
        <w:trPr>
          <w:tblHeader/>
        </w:trPr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:rsidR="00DA63AF" w:rsidRPr="00327E98" w:rsidRDefault="00DA63AF" w:rsidP="00C43F6A">
            <w:pPr>
              <w:pBdr>
                <w:bottom w:val="single" w:sz="4" w:space="1" w:color="auto"/>
              </w:pBdr>
              <w:spacing w:line="366" w:lineRule="exact"/>
              <w:ind w:right="-2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7E9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27E9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27E9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DA63AF" w:rsidRDefault="00DA63AF" w:rsidP="001012AD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  <w:p w:rsidR="00DA63AF" w:rsidRDefault="00DA63AF" w:rsidP="001012AD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D5DCB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  <w:p w:rsidR="00DA63AF" w:rsidRPr="00AD5DCB" w:rsidRDefault="00DA63AF" w:rsidP="001012AD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 สัญญาเช่า</w:t>
            </w:r>
          </w:p>
        </w:tc>
        <w:tc>
          <w:tcPr>
            <w:tcW w:w="2011" w:type="dxa"/>
            <w:shd w:val="clear" w:color="auto" w:fill="auto"/>
            <w:vAlign w:val="bottom"/>
          </w:tcPr>
          <w:p w:rsidR="00DA63AF" w:rsidRPr="00AD5DCB" w:rsidRDefault="00DA63AF" w:rsidP="001012AD">
            <w:pPr>
              <w:pBdr>
                <w:bottom w:val="single" w:sz="4" w:space="1" w:color="auto"/>
              </w:pBdr>
              <w:spacing w:line="366" w:lineRule="exact"/>
              <w:ind w:left="-959" w:right="-108" w:firstLine="95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D5DC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A63AF" w:rsidRPr="00AD5DCB" w:rsidTr="00D5157A">
        <w:trPr>
          <w:tblHeader/>
        </w:trPr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010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010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3964E9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4E9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438,937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(4,741)</w:t>
            </w: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434,196</w:t>
            </w: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7E78E9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7E78E9">
              <w:rPr>
                <w:rFonts w:ascii="Angsana New" w:hAnsi="Angsana New" w:cs="Angsana New"/>
                <w:sz w:val="30"/>
                <w:szCs w:val="30"/>
              </w:rPr>
              <w:t>788</w:t>
            </w:r>
          </w:p>
        </w:tc>
        <w:tc>
          <w:tcPr>
            <w:tcW w:w="2011" w:type="dxa"/>
            <w:shd w:val="clear" w:color="auto" w:fill="auto"/>
          </w:tcPr>
          <w:p w:rsidR="00DA63AF" w:rsidRPr="0084468E" w:rsidRDefault="007E78E9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5,788</w:t>
            </w: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right="-288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firstLine="11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1,239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7E78E9" w:rsidP="001012AD">
            <w:pPr>
              <w:tabs>
                <w:tab w:val="left" w:pos="1006"/>
              </w:tabs>
              <w:spacing w:line="366" w:lineRule="exact"/>
              <w:ind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488</w:t>
            </w: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7E78E9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1,7</w:t>
            </w:r>
            <w:r w:rsidR="007E78E9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43322A">
            <w:pPr>
              <w:spacing w:line="366" w:lineRule="exact"/>
              <w:ind w:left="162" w:right="-675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สุทธิจาก</w:t>
            </w: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ส่วน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right="-572" w:firstLine="11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1,054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7E78E9" w:rsidP="001012AD">
            <w:pPr>
              <w:tabs>
                <w:tab w:val="left" w:pos="1006"/>
              </w:tabs>
              <w:spacing w:line="366" w:lineRule="exact"/>
              <w:ind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7E78E9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1,6</w:t>
            </w:r>
            <w:r w:rsidR="007E78E9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right="-572" w:firstLine="112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tabs>
                <w:tab w:val="left" w:pos="1006"/>
              </w:tabs>
              <w:spacing w:line="366" w:lineRule="exact"/>
              <w:ind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BC536F" w:rsidRDefault="001012AD" w:rsidP="00F11A2A">
      <w:pPr>
        <w:ind w:left="720" w:firstLine="45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textWrapping" w:clear="all"/>
      </w:r>
    </w:p>
    <w:p w:rsidR="007F2DCE" w:rsidRDefault="007F2DCE">
      <w:pPr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</w:rPr>
        <w:br w:type="page"/>
      </w:r>
    </w:p>
    <w:p w:rsidR="00134AA9" w:rsidRDefault="001A477C" w:rsidP="001A477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A477C">
        <w:rPr>
          <w:rFonts w:ascii="Angsana New" w:hAnsi="Angsana New" w:hint="cs"/>
          <w:b/>
          <w:bCs/>
          <w:spacing w:val="-6"/>
          <w:sz w:val="32"/>
          <w:szCs w:val="32"/>
          <w:cs/>
        </w:rPr>
        <w:lastRenderedPageBreak/>
        <w:t>สรุป</w:t>
      </w:r>
      <w:r w:rsidRPr="001A477C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:rsidR="001A477C" w:rsidRPr="001A477C" w:rsidRDefault="001A477C" w:rsidP="001A477C">
      <w:pPr>
        <w:pStyle w:val="af"/>
        <w:tabs>
          <w:tab w:val="left" w:pos="720"/>
        </w:tabs>
        <w:spacing w:before="60"/>
        <w:ind w:left="450" w:right="29" w:firstLine="684"/>
        <w:jc w:val="thaiDistribute"/>
        <w:rPr>
          <w:rFonts w:ascii="Angsana New" w:hAnsi="Angsana New"/>
          <w:sz w:val="32"/>
          <w:szCs w:val="32"/>
          <w:cs/>
        </w:rPr>
      </w:pPr>
      <w:r w:rsidRPr="001A477C">
        <w:rPr>
          <w:rFonts w:ascii="Angsana New" w:hAnsi="Angsana New" w:hint="cs"/>
          <w:sz w:val="32"/>
          <w:szCs w:val="32"/>
          <w:cs/>
        </w:rPr>
        <w:t>นโยบายการบัญชีและวิธีคำการคำนวณที่ใช้ในงบการเงินระหว่างกาลนี้ มีความสอดคล้องกับการถือปฏิบัติในงบการเงิน สำหรับปีสิ้นสุดวันที่ 31 ธันวาคม 2562 ยกเว้นการเปลี่ยนแปลงนโยบายการบัญชีเรื่องเครื่องมือทางการเงินและสัญญาเช่า</w:t>
      </w:r>
    </w:p>
    <w:p w:rsidR="001A477C" w:rsidRPr="001A477C" w:rsidRDefault="001A477C" w:rsidP="00F11A2A">
      <w:pPr>
        <w:ind w:left="720" w:firstLine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F11A2A" w:rsidRPr="00134AA9" w:rsidRDefault="007F2DCE" w:rsidP="00D742BC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4.1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F11A2A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F11A2A" w:rsidRPr="00134AA9" w:rsidRDefault="00F11A2A" w:rsidP="00D742BC">
      <w:pPr>
        <w:tabs>
          <w:tab w:val="left" w:pos="1134"/>
        </w:tabs>
        <w:ind w:left="450" w:firstLine="6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/>
          <w:b/>
          <w:bCs/>
          <w:sz w:val="32"/>
          <w:szCs w:val="32"/>
          <w:cs/>
        </w:rPr>
        <w:t>การด้อยค่า</w:t>
      </w:r>
    </w:p>
    <w:p w:rsidR="00F11A2A" w:rsidRPr="00134AA9" w:rsidRDefault="00134AA9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</w:t>
      </w:r>
      <w:r w:rsidR="00F11A2A" w:rsidRPr="00134AA9">
        <w:rPr>
          <w:rFonts w:ascii="Angsana New" w:hAnsi="Angsana New" w:hint="cs"/>
          <w:sz w:val="32"/>
          <w:szCs w:val="32"/>
          <w:cs/>
        </w:rPr>
        <w:t>ในการพิจารณาค่าเผื่อผลขาดทุน</w:t>
      </w:r>
      <w:r w:rsidR="00554D6E">
        <w:rPr>
          <w:rFonts w:ascii="Angsana New" w:hAnsi="Angsana New" w:hint="cs"/>
          <w:sz w:val="32"/>
          <w:szCs w:val="32"/>
          <w:cs/>
        </w:rPr>
        <w:t xml:space="preserve"> </w:t>
      </w:r>
      <w:r w:rsidR="00F11A2A" w:rsidRPr="00134AA9">
        <w:rPr>
          <w:rFonts w:ascii="Angsana New" w:hAnsi="Angsana New" w:hint="cs"/>
          <w:sz w:val="32"/>
          <w:szCs w:val="32"/>
          <w:cs/>
        </w:rPr>
        <w:t>ที่คาดว่าจะเกิดขึ้นตลอดอายุสำหรับลูกหนี้การค้า</w:t>
      </w:r>
    </w:p>
    <w:p w:rsidR="00134AA9" w:rsidRPr="00542F1B" w:rsidRDefault="00134AA9" w:rsidP="00134AA9">
      <w:pPr>
        <w:pStyle w:val="af"/>
        <w:tabs>
          <w:tab w:val="left" w:pos="1530"/>
          <w:tab w:val="left" w:pos="1710"/>
        </w:tabs>
        <w:ind w:left="1260"/>
        <w:jc w:val="thaiDistribute"/>
        <w:rPr>
          <w:rFonts w:ascii="Angsana New" w:hAnsi="Angsana New"/>
          <w:sz w:val="16"/>
          <w:szCs w:val="16"/>
        </w:rPr>
      </w:pPr>
    </w:p>
    <w:p w:rsidR="00155D27" w:rsidRPr="00134AA9" w:rsidRDefault="007F2DCE" w:rsidP="00D742BC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2428D7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="002428D7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A52FB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:rsidR="007A52FB" w:rsidRPr="00134AA9" w:rsidRDefault="007A52FB" w:rsidP="00D742BC">
      <w:pPr>
        <w:tabs>
          <w:tab w:val="left" w:pos="1134"/>
        </w:tabs>
        <w:ind w:left="450" w:firstLine="6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7A52FB" w:rsidRPr="00134AA9" w:rsidRDefault="007A52FB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</w:t>
      </w:r>
      <w:r w:rsidR="00554D6E">
        <w:rPr>
          <w:rFonts w:ascii="Angsana New" w:hAnsi="Angsana New" w:hint="cs"/>
          <w:sz w:val="32"/>
          <w:szCs w:val="32"/>
          <w:cs/>
        </w:rPr>
        <w:t xml:space="preserve"> </w:t>
      </w:r>
      <w:r w:rsidRPr="00134AA9">
        <w:rPr>
          <w:rFonts w:ascii="Angsana New" w:hAnsi="Angsana New" w:hint="cs"/>
          <w:sz w:val="32"/>
          <w:szCs w:val="32"/>
          <w:cs/>
        </w:rPr>
        <w:t>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F2DCE" w:rsidRPr="007F2DCE" w:rsidRDefault="007F2DCE" w:rsidP="00134AA9">
      <w:pPr>
        <w:tabs>
          <w:tab w:val="left" w:pos="1260"/>
        </w:tabs>
        <w:ind w:left="117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7A52FB" w:rsidRPr="00134AA9" w:rsidRDefault="007A52FB" w:rsidP="00134AA9">
      <w:pPr>
        <w:tabs>
          <w:tab w:val="left" w:pos="1260"/>
        </w:tabs>
        <w:ind w:left="117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7A52FB" w:rsidRDefault="007A52FB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คิดลดด้วยอัตราดอกเบี้ยตามนัยของสัญญาหรืออัตราดอกเบี้ยเงินกู้ยืมส่วนเพิ่มของกลุ่มบริษัท</w:t>
      </w:r>
    </w:p>
    <w:p w:rsidR="007F2DCE" w:rsidRPr="007F2DCE" w:rsidRDefault="007F2DCE" w:rsidP="007F2DCE">
      <w:pPr>
        <w:pStyle w:val="af"/>
        <w:tabs>
          <w:tab w:val="left" w:pos="1530"/>
          <w:tab w:val="left" w:pos="1710"/>
        </w:tabs>
        <w:ind w:left="1162" w:firstLine="539"/>
        <w:jc w:val="thaiDistribute"/>
        <w:rPr>
          <w:rFonts w:ascii="Angsana New" w:hAnsi="Angsana New"/>
          <w:sz w:val="16"/>
          <w:szCs w:val="16"/>
          <w:cs/>
        </w:rPr>
      </w:pPr>
    </w:p>
    <w:p w:rsidR="007A52FB" w:rsidRPr="00134AA9" w:rsidRDefault="00CF36C1" w:rsidP="00134AA9">
      <w:pPr>
        <w:tabs>
          <w:tab w:val="left" w:pos="1260"/>
        </w:tabs>
        <w:ind w:left="117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F36C1" w:rsidRDefault="00CF36C1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ab/>
      </w:r>
      <w:r w:rsidR="0022336A" w:rsidRPr="00134AA9">
        <w:rPr>
          <w:rFonts w:ascii="Angsana New" w:hAnsi="Angsana New" w:hint="cs"/>
          <w:sz w:val="32"/>
          <w:szCs w:val="32"/>
          <w:cs/>
        </w:rPr>
        <w:t>จำนวนเงินที่ต้องจ่ายตามสัญญาเช่าที่มีอายุสัญญา 12 เดือนหรือน้อยกว่า</w:t>
      </w:r>
      <w:r w:rsidR="00C912ED">
        <w:rPr>
          <w:rFonts w:ascii="Angsana New" w:hAnsi="Angsana New" w:hint="cs"/>
          <w:sz w:val="32"/>
          <w:szCs w:val="32"/>
          <w:cs/>
        </w:rPr>
        <w:t xml:space="preserve"> </w:t>
      </w:r>
      <w:r w:rsidR="0022336A" w:rsidRPr="00134AA9">
        <w:rPr>
          <w:rFonts w:ascii="Angsana New" w:hAnsi="Angsana New" w:hint="cs"/>
          <w:sz w:val="32"/>
          <w:szCs w:val="32"/>
          <w:cs/>
        </w:rPr>
        <w:t>นับตั้งแต่วันที่สัญญาเช่าเริ่มมีผล หรือ 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7F2DCE" w:rsidRPr="00134AA9" w:rsidRDefault="007F2DCE" w:rsidP="00134AA9">
      <w:pPr>
        <w:pStyle w:val="af"/>
        <w:tabs>
          <w:tab w:val="left" w:pos="1530"/>
          <w:tab w:val="left" w:pos="1710"/>
        </w:tabs>
        <w:ind w:left="1260" w:firstLine="441"/>
        <w:jc w:val="thaiDistribute"/>
        <w:rPr>
          <w:rFonts w:ascii="Angsana New" w:hAnsi="Angsana New"/>
          <w:sz w:val="32"/>
          <w:szCs w:val="32"/>
        </w:rPr>
      </w:pPr>
    </w:p>
    <w:p w:rsidR="004A03ED" w:rsidRPr="00D742BC" w:rsidRDefault="008F5525" w:rsidP="001A477C">
      <w:pPr>
        <w:pStyle w:val="af"/>
        <w:numPr>
          <w:ilvl w:val="0"/>
          <w:numId w:val="1"/>
        </w:numPr>
        <w:tabs>
          <w:tab w:val="left" w:pos="426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2BC">
        <w:rPr>
          <w:rFonts w:ascii="Angsana New" w:hAnsi="Angsana New"/>
          <w:b/>
          <w:bCs/>
          <w:sz w:val="32"/>
          <w:szCs w:val="32"/>
          <w:cs/>
        </w:rPr>
        <w:t>รายการเทียบเท่าเงินสด</w:t>
      </w:r>
    </w:p>
    <w:p w:rsidR="00193D4F" w:rsidRPr="001245E8" w:rsidRDefault="00DB3322" w:rsidP="00155D27">
      <w:pPr>
        <w:spacing w:before="240"/>
        <w:ind w:left="720" w:right="29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1245E8">
        <w:rPr>
          <w:rFonts w:ascii="Angsana New" w:hAnsi="Angsana New" w:cs="Angsana New"/>
          <w:sz w:val="30"/>
          <w:szCs w:val="30"/>
        </w:rPr>
        <w:t xml:space="preserve"> 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="005E7538" w:rsidRPr="001245E8">
        <w:rPr>
          <w:rFonts w:ascii="Angsana New" w:hAnsi="Angsana New" w:cs="Angsana New" w:hint="cs"/>
          <w:sz w:val="30"/>
          <w:szCs w:val="30"/>
          <w:cs/>
        </w:rPr>
        <w:t>พัน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467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5"/>
        <w:gridCol w:w="1662"/>
        <w:gridCol w:w="1666"/>
        <w:gridCol w:w="1662"/>
        <w:gridCol w:w="1667"/>
      </w:tblGrid>
      <w:tr w:rsidR="00BE7B95" w:rsidRPr="002F37CC" w:rsidTr="007F2DCE">
        <w:trPr>
          <w:cantSplit/>
          <w:trHeight w:val="526"/>
        </w:trPr>
        <w:tc>
          <w:tcPr>
            <w:tcW w:w="1347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2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95" w:rsidRPr="002F37CC" w:rsidTr="00E152EB">
        <w:trPr>
          <w:cantSplit/>
          <w:trHeight w:val="458"/>
        </w:trPr>
        <w:tc>
          <w:tcPr>
            <w:tcW w:w="1347" w:type="pct"/>
            <w:vMerge/>
            <w:tcBorders>
              <w:bottom w:val="single" w:sz="4" w:space="0" w:color="auto"/>
            </w:tcBorders>
            <w:vAlign w:val="center"/>
          </w:tcPr>
          <w:p w:rsidR="00496949" w:rsidRPr="002F37CC" w:rsidRDefault="00496949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949" w:rsidRPr="002F37CC" w:rsidRDefault="005E7538" w:rsidP="007B360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D40E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E18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B360B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7B360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B360B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="00D40E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="00D40E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949" w:rsidRPr="002F37CC" w:rsidRDefault="005E7538" w:rsidP="00051FC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51FC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949" w:rsidRPr="002F37CC" w:rsidRDefault="00BD29C1" w:rsidP="007B360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3E189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E18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B360B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7B360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B360B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="00D40E85">
              <w:rPr>
                <w:rFonts w:ascii="Angsana New" w:hAnsi="Angsana New" w:cs="Angsana New" w:hint="cs"/>
                <w:sz w:val="30"/>
                <w:szCs w:val="30"/>
                <w:cs/>
              </w:rPr>
              <w:t>. 2563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949" w:rsidRPr="002F37CC" w:rsidRDefault="005E7538" w:rsidP="00051FC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51FC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E2638" w:rsidRPr="002F37CC" w:rsidTr="00E152EB">
        <w:trPr>
          <w:cantSplit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FE2638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F7" w:rsidRPr="002F37CC" w:rsidRDefault="007E78E9" w:rsidP="006E0F44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146,288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EF60A6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64,955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32675A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142,00</w:t>
            </w:r>
            <w:r w:rsidR="007E78E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EF60A6" w:rsidP="00744FCC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61,730</w:t>
            </w:r>
          </w:p>
        </w:tc>
      </w:tr>
    </w:tbl>
    <w:p w:rsidR="00371863" w:rsidRDefault="00371863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AA2F86" w:rsidRDefault="00AA2F86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61437" w:rsidRPr="00B800F1" w:rsidRDefault="008A209E" w:rsidP="001A477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B800F1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ลูกหนี้การค้าและลูกหนี้</w:t>
      </w:r>
      <w:r w:rsidR="0065386D" w:rsidRPr="00B800F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B800F1">
        <w:rPr>
          <w:rFonts w:ascii="Angsana New" w:hAnsi="Angsana New"/>
          <w:b/>
          <w:bCs/>
          <w:sz w:val="32"/>
          <w:szCs w:val="32"/>
          <w:cs/>
        </w:rPr>
        <w:t xml:space="preserve">อื่น </w:t>
      </w:r>
    </w:p>
    <w:p w:rsidR="00251FAA" w:rsidRDefault="0051259B" w:rsidP="004A03ED">
      <w:pPr>
        <w:spacing w:line="0" w:lineRule="atLeast"/>
        <w:ind w:left="446" w:right="-22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-547" w:type="dxa"/>
        <w:tblLayout w:type="fixed"/>
        <w:tblLook w:val="0000"/>
      </w:tblPr>
      <w:tblGrid>
        <w:gridCol w:w="3659"/>
        <w:gridCol w:w="1499"/>
        <w:gridCol w:w="1500"/>
        <w:gridCol w:w="1499"/>
        <w:gridCol w:w="1500"/>
      </w:tblGrid>
      <w:tr w:rsidR="0051259B" w:rsidRPr="0065386D" w:rsidTr="0065386D">
        <w:trPr>
          <w:trHeight w:val="20"/>
          <w:jc w:val="center"/>
        </w:trPr>
        <w:tc>
          <w:tcPr>
            <w:tcW w:w="36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59B" w:rsidRPr="0065386D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259B" w:rsidRPr="0065386D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65386D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C9D" w:rsidRPr="0065386D" w:rsidTr="0065386D">
        <w:trPr>
          <w:trHeight w:val="454"/>
          <w:jc w:val="center"/>
        </w:trPr>
        <w:tc>
          <w:tcPr>
            <w:tcW w:w="3659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C9D" w:rsidRPr="0065386D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F0293B" w:rsidP="00051FCE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ย.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B72C9D" w:rsidP="00834DF9">
            <w:pPr>
              <w:spacing w:line="20" w:lineRule="atLeast"/>
              <w:ind w:left="-84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65386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A40823"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ธ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.ค. </w:t>
            </w:r>
            <w:r w:rsidRPr="006538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1FCE" w:rsidRPr="0065386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9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F0293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ย.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65386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ธ.ค.</w:t>
            </w:r>
            <w:r w:rsidRPr="0065386D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051FCE" w:rsidRPr="0065386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1259B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51259B" w:rsidRPr="0065386D" w:rsidRDefault="0051259B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46"/>
              </w:tabs>
              <w:spacing w:before="30" w:line="20" w:lineRule="atLeas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78E9" w:rsidRPr="0065386D" w:rsidTr="0022253A">
        <w:trPr>
          <w:trHeight w:val="392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E78E9" w:rsidRPr="0065386D" w:rsidRDefault="007E78E9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7E78E9" w:rsidRPr="0065386D" w:rsidRDefault="007E78E9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177,531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332,321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7E78E9" w:rsidRPr="0065386D" w:rsidRDefault="007E78E9" w:rsidP="002136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177,531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332,321</w:t>
            </w:r>
          </w:p>
        </w:tc>
      </w:tr>
      <w:tr w:rsidR="007E78E9" w:rsidRPr="0065386D" w:rsidTr="0022253A">
        <w:trPr>
          <w:trHeight w:val="410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E78E9" w:rsidRPr="0065386D" w:rsidRDefault="007E78E9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เกินกำหนดชำระไม่เกิน 3 เดือน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7E78E9" w:rsidRPr="0065386D" w:rsidRDefault="007E78E9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49,504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83,790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7E78E9" w:rsidRPr="0065386D" w:rsidRDefault="007E78E9" w:rsidP="002136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49,504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83,790</w:t>
            </w:r>
          </w:p>
        </w:tc>
      </w:tr>
      <w:tr w:rsidR="007E78E9" w:rsidRPr="0065386D" w:rsidTr="0022253A">
        <w:trPr>
          <w:trHeight w:val="338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E78E9" w:rsidRPr="0065386D" w:rsidRDefault="007E78E9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7E78E9" w:rsidRPr="0065386D" w:rsidRDefault="007E78E9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22,196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45,072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7E78E9" w:rsidRPr="0065386D" w:rsidRDefault="007E78E9" w:rsidP="002136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22,196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45,072</w:t>
            </w:r>
          </w:p>
        </w:tc>
      </w:tr>
      <w:tr w:rsidR="007E78E9" w:rsidRPr="0065386D" w:rsidTr="0022253A">
        <w:trPr>
          <w:trHeight w:val="34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E78E9" w:rsidRPr="0065386D" w:rsidRDefault="007E78E9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7E78E9" w:rsidRPr="0065386D" w:rsidRDefault="007E78E9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79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7E78E9" w:rsidRPr="0065386D" w:rsidRDefault="007E78E9" w:rsidP="002136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79</w:t>
            </w:r>
          </w:p>
        </w:tc>
      </w:tr>
      <w:tr w:rsidR="007E78E9" w:rsidRPr="0065386D" w:rsidTr="0022253A">
        <w:trPr>
          <w:trHeight w:val="350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E78E9" w:rsidRPr="0065386D" w:rsidRDefault="007E78E9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E78E9" w:rsidRPr="0065386D" w:rsidRDefault="007E78E9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249,234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7E78E9" w:rsidRPr="0065386D" w:rsidRDefault="007E78E9" w:rsidP="002136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249,234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</w:t>
            </w:r>
          </w:p>
        </w:tc>
      </w:tr>
      <w:tr w:rsidR="007E78E9" w:rsidRPr="0065386D" w:rsidTr="0022253A">
        <w:trPr>
          <w:trHeight w:val="365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E78E9" w:rsidRPr="0065386D" w:rsidRDefault="007E78E9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7E78E9" w:rsidRPr="0065386D" w:rsidRDefault="007E78E9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(416)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EF60A6">
            <w:pPr>
              <w:tabs>
                <w:tab w:val="decimal" w:pos="887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--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E78E9" w:rsidRPr="0065386D" w:rsidRDefault="007E78E9" w:rsidP="002136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(416)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E9" w:rsidRPr="0065386D" w:rsidRDefault="007E78E9" w:rsidP="00480E67">
            <w:pPr>
              <w:tabs>
                <w:tab w:val="decimal" w:pos="887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--</w:t>
            </w:r>
          </w:p>
        </w:tc>
      </w:tr>
      <w:tr w:rsidR="007E78E9" w:rsidRPr="0065386D" w:rsidTr="0022253A">
        <w:trPr>
          <w:trHeight w:val="368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E78E9" w:rsidRPr="0065386D" w:rsidRDefault="007E78E9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รวมลูกหนี้การค้า-สุทธิ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78E9" w:rsidRPr="0065386D" w:rsidRDefault="007E78E9" w:rsidP="000C0D6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248,818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78E9" w:rsidRPr="0065386D" w:rsidRDefault="007E78E9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E78E9" w:rsidRPr="0065386D" w:rsidRDefault="007E78E9" w:rsidP="002136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248,818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E9" w:rsidRPr="0065386D" w:rsidRDefault="007E78E9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</w:t>
            </w:r>
          </w:p>
        </w:tc>
      </w:tr>
      <w:tr w:rsidR="000C21C5" w:rsidRPr="0065386D" w:rsidTr="0022253A">
        <w:trPr>
          <w:trHeight w:val="368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0C21C5" w:rsidRPr="0065386D" w:rsidRDefault="000C21C5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 w:rsidR="0065386D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C21C5" w:rsidRPr="0065386D" w:rsidRDefault="000C21C5" w:rsidP="002A4CB2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C21C5" w:rsidRPr="0065386D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0C21C5" w:rsidRPr="0065386D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1C5" w:rsidRPr="0065386D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E78E9" w:rsidRPr="0065386D" w:rsidTr="0022253A">
        <w:trPr>
          <w:trHeight w:val="365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E78E9" w:rsidRPr="0065386D" w:rsidRDefault="007E78E9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ค่าใช้จ่ายรอเรียกคืน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7E78E9" w:rsidRPr="0065386D" w:rsidRDefault="007E78E9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462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8,881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7E78E9" w:rsidRPr="0065386D" w:rsidRDefault="007E78E9" w:rsidP="002136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462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8,881</w:t>
            </w:r>
          </w:p>
        </w:tc>
      </w:tr>
      <w:tr w:rsidR="007E78E9" w:rsidRPr="0065386D" w:rsidTr="0022253A">
        <w:trPr>
          <w:trHeight w:val="383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E78E9" w:rsidRPr="0065386D" w:rsidRDefault="007E78E9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ภาษีมูลค่าเพิ่มรอรับคืน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7E78E9" w:rsidRPr="0065386D" w:rsidRDefault="007E78E9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2,104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2,248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7E78E9" w:rsidRPr="0065386D" w:rsidRDefault="007E78E9" w:rsidP="002136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2,104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E78E9" w:rsidRPr="0065386D" w:rsidRDefault="007E78E9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2,188</w:t>
            </w:r>
          </w:p>
        </w:tc>
      </w:tr>
      <w:tr w:rsidR="00913D0D" w:rsidRPr="0065386D" w:rsidTr="0022253A">
        <w:trPr>
          <w:trHeight w:val="302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913D0D" w:rsidRPr="0065386D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7F2DCE"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9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7E78E9" w:rsidP="00B800F1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6,05</w:t>
            </w:r>
            <w:r w:rsidR="00B800F1">
              <w:rPr>
                <w:rFonts w:ascii="Angsana New" w:hAnsi="Angsana New" w:cs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E90B8C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7</w:t>
            </w:r>
            <w:r w:rsidR="00F404F7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902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7E78E9" w:rsidP="00FB2B3B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5,398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FB2B3B" w:rsidP="00FB2B3B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7</w:t>
            </w:r>
            <w:r w:rsidR="00F404F7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902</w:t>
            </w:r>
          </w:p>
        </w:tc>
      </w:tr>
      <w:tr w:rsidR="00913D0D" w:rsidRPr="0065386D" w:rsidTr="0022253A">
        <w:trPr>
          <w:trHeight w:val="310"/>
          <w:jc w:val="center"/>
        </w:trPr>
        <w:tc>
          <w:tcPr>
            <w:tcW w:w="3659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913D0D" w:rsidRPr="0065386D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</w:t>
            </w:r>
            <w:r w:rsidR="0065386D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7E78E9" w:rsidP="00B800F1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8,6</w:t>
            </w:r>
            <w:r w:rsidR="00B800F1">
              <w:rPr>
                <w:rFonts w:ascii="Angsana New" w:hAnsi="Angsana New" w:cs="Angsana New"/>
                <w:sz w:val="30"/>
                <w:szCs w:val="30"/>
                <w:lang w:eastAsia="zh-CN"/>
              </w:rPr>
              <w:t>21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E90B8C" w:rsidP="00E90B8C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19</w:t>
            </w:r>
            <w:r w:rsidR="00F404F7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031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7E78E9" w:rsidP="00FB2B3B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7,964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FB2B3B" w:rsidP="00FB2B3B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18</w:t>
            </w:r>
            <w:r w:rsidR="00A80861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971</w:t>
            </w:r>
          </w:p>
        </w:tc>
      </w:tr>
      <w:tr w:rsidR="00913D0D" w:rsidRPr="0065386D" w:rsidTr="0022253A">
        <w:trPr>
          <w:trHeight w:val="328"/>
          <w:jc w:val="center"/>
        </w:trPr>
        <w:tc>
          <w:tcPr>
            <w:tcW w:w="36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13D0D" w:rsidRPr="0065386D" w:rsidRDefault="00913D0D" w:rsidP="00834DF9">
            <w:pPr>
              <w:spacing w:before="100" w:beforeAutospacing="1" w:line="20" w:lineRule="atLeast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65386D"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65386D">
              <w:rPr>
                <w:rFonts w:ascii="Angsana New" w:hAnsi="Angsana New" w:cs="Angsana New" w:hint="cs"/>
                <w:sz w:val="30"/>
                <w:szCs w:val="30"/>
                <w:cs/>
              </w:rPr>
              <w:t>มุน</w:t>
            </w:r>
            <w:r w:rsidR="0065386D"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เวียน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65386D" w:rsidRDefault="007E78E9" w:rsidP="00B800F1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257,43</w:t>
            </w:r>
            <w:r w:rsidR="00B800F1">
              <w:rPr>
                <w:rFonts w:ascii="Angsana New" w:hAnsi="Angsana New" w:cs="Angsana New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65386D" w:rsidRDefault="00F404F7" w:rsidP="00E90B8C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48</w:t>
            </w:r>
            <w:r w:rsidR="00E90B8C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0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="00E90B8C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293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65386D" w:rsidRDefault="007E78E9" w:rsidP="00FB2B3B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256,782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65386D" w:rsidRDefault="00E90B8C" w:rsidP="00F14921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</w:t>
            </w:r>
            <w:r w:rsidR="00F14921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80</w:t>
            </w:r>
            <w:r w:rsidR="00F404F7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="00F14921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33</w:t>
            </w:r>
          </w:p>
        </w:tc>
      </w:tr>
    </w:tbl>
    <w:p w:rsidR="002B4788" w:rsidRPr="00302ED6" w:rsidRDefault="002B4788" w:rsidP="002B4788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CB2418" w:rsidRPr="00746B9D" w:rsidRDefault="00746B9D" w:rsidP="000139DA">
      <w:pPr>
        <w:spacing w:line="216" w:lineRule="auto"/>
        <w:ind w:left="709" w:right="29"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6B9D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19 มิถุนายน 2563 บริษัทได้โอนสิทธิในการรับชำระเงินในลูกหนี้การค้า </w:t>
      </w:r>
      <w:r>
        <w:rPr>
          <w:rFonts w:ascii="Angsana New" w:hAnsi="Angsana New" w:cs="Angsana New"/>
          <w:sz w:val="32"/>
          <w:szCs w:val="32"/>
        </w:rPr>
        <w:t>Team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</w:t>
      </w:r>
      <w:r w:rsidR="007022EC">
        <w:rPr>
          <w:rFonts w:ascii="Angsana New" w:hAnsi="Angsana New" w:cs="Angsana New"/>
          <w:sz w:val="32"/>
          <w:szCs w:val="32"/>
        </w:rPr>
        <w:t>,</w:t>
      </w:r>
      <w:r w:rsidR="007022EC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LLC</w:t>
      </w:r>
      <w:r>
        <w:rPr>
          <w:rFonts w:ascii="Angsana New" w:hAnsi="Angsana New" w:cs="Angsana New" w:hint="cs"/>
          <w:sz w:val="32"/>
          <w:szCs w:val="32"/>
          <w:cs/>
        </w:rPr>
        <w:t xml:space="preserve"> ให้กับ </w:t>
      </w:r>
      <w:r>
        <w:rPr>
          <w:rFonts w:ascii="Angsana New" w:hAnsi="Angsana New" w:cs="Angsana New"/>
          <w:sz w:val="32"/>
          <w:szCs w:val="32"/>
        </w:rPr>
        <w:t>TPA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2F1B">
        <w:rPr>
          <w:rFonts w:ascii="Angsana New" w:hAnsi="Angsana New" w:cs="Angsana New"/>
          <w:sz w:val="32"/>
          <w:szCs w:val="32"/>
        </w:rPr>
        <w:t>Holding</w:t>
      </w:r>
      <w:r w:rsidRPr="00542F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2F1B">
        <w:rPr>
          <w:rFonts w:ascii="Angsana New" w:hAnsi="Angsana New" w:cs="Angsana New"/>
          <w:sz w:val="32"/>
          <w:szCs w:val="32"/>
        </w:rPr>
        <w:t>LLC</w:t>
      </w:r>
      <w:r w:rsidRPr="00542F1B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FA59C9" w:rsidRPr="00542F1B">
        <w:rPr>
          <w:rFonts w:ascii="Angsana New" w:hAnsi="Angsana New" w:cs="Angsana New"/>
          <w:sz w:val="32"/>
          <w:szCs w:val="32"/>
          <w:cs/>
        </w:rPr>
        <w:t>ดูหมายเหตุประกอบงบการเงิน</w:t>
      </w:r>
      <w:r w:rsidR="00FA59C9" w:rsidRPr="00542F1B">
        <w:rPr>
          <w:rFonts w:ascii="Angsana New" w:hAnsi="Angsana New" w:cs="Angsana New"/>
          <w:sz w:val="32"/>
          <w:szCs w:val="32"/>
        </w:rPr>
        <w:t xml:space="preserve"> </w:t>
      </w:r>
      <w:r w:rsidRPr="00542F1B">
        <w:rPr>
          <w:rFonts w:ascii="Angsana New" w:hAnsi="Angsana New" w:cs="Angsana New" w:hint="cs"/>
          <w:sz w:val="32"/>
          <w:szCs w:val="32"/>
          <w:cs/>
        </w:rPr>
        <w:t>11)</w:t>
      </w:r>
    </w:p>
    <w:p w:rsidR="00746B9D" w:rsidRDefault="00746B9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33829" w:rsidRDefault="0048572B" w:rsidP="002457F5">
      <w:pPr>
        <w:pStyle w:val="af"/>
        <w:numPr>
          <w:ilvl w:val="0"/>
          <w:numId w:val="1"/>
        </w:numPr>
        <w:tabs>
          <w:tab w:val="left" w:pos="720"/>
        </w:tabs>
        <w:spacing w:before="60" w:line="216" w:lineRule="auto"/>
        <w:ind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  <w:cs/>
        </w:rPr>
        <w:t xml:space="preserve"> </w:t>
      </w:r>
    </w:p>
    <w:p w:rsidR="000A64F6" w:rsidRPr="000E415C" w:rsidRDefault="000A64F6" w:rsidP="002457F5">
      <w:pPr>
        <w:spacing w:line="216" w:lineRule="auto"/>
        <w:ind w:left="446" w:right="-22"/>
        <w:jc w:val="right"/>
        <w:rPr>
          <w:rFonts w:ascii="Angsana New" w:hAnsi="Angsana New" w:cs="Angsana New"/>
          <w:sz w:val="24"/>
          <w:szCs w:val="24"/>
          <w:cs/>
        </w:rPr>
      </w:pPr>
      <w:r w:rsidRPr="000E415C">
        <w:rPr>
          <w:rFonts w:ascii="Angsana New" w:hAnsi="Angsana New" w:cs="Angsana New"/>
          <w:sz w:val="28"/>
          <w:szCs w:val="28"/>
          <w:cs/>
        </w:rPr>
        <w:t>หน่วย</w:t>
      </w:r>
      <w:r w:rsidRPr="000E415C">
        <w:rPr>
          <w:rFonts w:ascii="Angsana New" w:hAnsi="Angsana New" w:cs="Angsana New"/>
          <w:sz w:val="28"/>
          <w:szCs w:val="28"/>
        </w:rPr>
        <w:t xml:space="preserve"> :</w:t>
      </w:r>
      <w:r w:rsidRPr="000E415C">
        <w:rPr>
          <w:rFonts w:ascii="Angsana New" w:hAnsi="Angsana New" w:cs="Angsana New"/>
          <w:sz w:val="28"/>
          <w:szCs w:val="28"/>
          <w:cs/>
        </w:rPr>
        <w:t xml:space="preserve"> พัน</w:t>
      </w:r>
      <w:r w:rsidR="000E46AB">
        <w:rPr>
          <w:rFonts w:ascii="Angsana New" w:hAnsi="Angsana New" w:cs="Angsana New" w:hint="cs"/>
          <w:sz w:val="28"/>
          <w:szCs w:val="28"/>
          <w:cs/>
        </w:rPr>
        <w:t>บาท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0"/>
        <w:gridCol w:w="1192"/>
        <w:gridCol w:w="1193"/>
        <w:gridCol w:w="1192"/>
        <w:gridCol w:w="1193"/>
        <w:gridCol w:w="1080"/>
        <w:gridCol w:w="1080"/>
      </w:tblGrid>
      <w:tr w:rsidR="00CB2418" w:rsidRPr="000A64F6" w:rsidTr="00D84740">
        <w:trPr>
          <w:trHeight w:hRule="exact" w:val="454"/>
        </w:trPr>
        <w:tc>
          <w:tcPr>
            <w:tcW w:w="2700" w:type="dxa"/>
            <w:vMerge w:val="restart"/>
            <w:vAlign w:val="center"/>
          </w:tcPr>
          <w:p w:rsidR="004A03ED" w:rsidRPr="0085605D" w:rsidRDefault="00CB2418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385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CB2418" w:rsidRPr="000A64F6" w:rsidTr="00D84740">
        <w:trPr>
          <w:trHeight w:hRule="exact" w:val="748"/>
        </w:trPr>
        <w:tc>
          <w:tcPr>
            <w:tcW w:w="2700" w:type="dxa"/>
            <w:vMerge/>
            <w:vAlign w:val="center"/>
          </w:tcPr>
          <w:p w:rsidR="00CB2418" w:rsidRPr="0085605D" w:rsidRDefault="00CB2418" w:rsidP="002457F5">
            <w:pPr>
              <w:spacing w:line="216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right w:val="single" w:sz="4" w:space="0" w:color="auto"/>
            </w:tcBorders>
            <w:vAlign w:val="center"/>
          </w:tcPr>
          <w:p w:rsidR="00CB2418" w:rsidRPr="0085605D" w:rsidRDefault="00D5157A" w:rsidP="00C13061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15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D5157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515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</w:t>
            </w:r>
            <w:r w:rsidRPr="00D515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515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ย.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515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tcBorders>
              <w:lef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2" w:type="dxa"/>
            <w:tcBorders>
              <w:right w:val="single" w:sz="4" w:space="0" w:color="auto"/>
            </w:tcBorders>
            <w:vAlign w:val="center"/>
          </w:tcPr>
          <w:p w:rsidR="00CB2418" w:rsidRPr="0085605D" w:rsidRDefault="00D5157A" w:rsidP="00C13061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5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D5157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515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</w:t>
            </w:r>
            <w:r w:rsidRPr="00D515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515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ย.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515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tcBorders>
              <w:lef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CB2418" w:rsidRPr="0085605D" w:rsidRDefault="00D5157A" w:rsidP="00C13061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15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D5157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515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</w:t>
            </w:r>
            <w:r w:rsidRPr="00D515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515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ย.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515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B2418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CB2418" w:rsidRPr="00D84740" w:rsidRDefault="00CB2418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47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Team Precision America, LLC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B6AF0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CB6AF0" w:rsidRPr="0085605D" w:rsidRDefault="00CB6AF0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ยอดคงเหลือยกมาต้นงวด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67752D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6,896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6AF0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CB6AF0" w:rsidRPr="0085605D" w:rsidRDefault="00CB6AF0" w:rsidP="002457F5">
            <w:pPr>
              <w:spacing w:line="216" w:lineRule="auto"/>
              <w:ind w:left="34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67752D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6AF0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CB6AF0" w:rsidRPr="0085605D" w:rsidRDefault="00CB6AF0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6AF0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CB6AF0" w:rsidRPr="0085605D" w:rsidRDefault="00CB6AF0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6AF0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</w:tcPr>
          <w:p w:rsidR="00CB6AF0" w:rsidRPr="0085605D" w:rsidRDefault="00CB6AF0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A41A79" w:rsidP="0021365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B6AF0">
              <w:rPr>
                <w:rFonts w:asciiTheme="majorBidi" w:hAnsiTheme="majorBidi" w:cstheme="majorBidi"/>
                <w:sz w:val="26"/>
                <w:szCs w:val="26"/>
              </w:rPr>
              <w:t>6,896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6AF0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</w:tcPr>
          <w:p w:rsidR="00CB6AF0" w:rsidRPr="0085605D" w:rsidRDefault="00CB6AF0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B6AF0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CB6AF0" w:rsidRPr="0085605D" w:rsidRDefault="00CB6AF0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213655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</w:tr>
      <w:tr w:rsidR="00CB6AF0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single" w:sz="4" w:space="0" w:color="auto"/>
            </w:tcBorders>
            <w:vAlign w:val="center"/>
          </w:tcPr>
          <w:p w:rsidR="00CB6AF0" w:rsidRPr="0085605D" w:rsidRDefault="00CB6AF0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AF0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(USD 212,500)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AF0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6AF0" w:rsidRPr="000A64F6" w:rsidTr="00D84740">
        <w:trPr>
          <w:trHeight w:hRule="exact" w:val="360"/>
        </w:trPr>
        <w:tc>
          <w:tcPr>
            <w:tcW w:w="2700" w:type="dxa"/>
            <w:tcBorders>
              <w:top w:val="single" w:sz="4" w:space="0" w:color="auto"/>
              <w:bottom w:val="nil"/>
            </w:tcBorders>
            <w:vAlign w:val="center"/>
          </w:tcPr>
          <w:p w:rsidR="00CB6AF0" w:rsidRPr="00D84740" w:rsidRDefault="00CB6AF0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47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TPA Holding LLC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6AF0" w:rsidRPr="002F75DB" w:rsidRDefault="00CB6AF0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A2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090FA2" w:rsidRPr="009C6BFC" w:rsidRDefault="00090FA2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ยอดคงเหลือยกมาต้นงวด</w:t>
            </w:r>
            <w:r w:rsidRPr="009C6BF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E21AB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1C028A">
            <w:pPr>
              <w:spacing w:line="216" w:lineRule="auto"/>
              <w:ind w:left="-97" w:right="-167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6,820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345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A2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090FA2" w:rsidRPr="009C6BFC" w:rsidRDefault="00090FA2" w:rsidP="002457F5">
            <w:pPr>
              <w:spacing w:line="216" w:lineRule="auto"/>
              <w:ind w:left="34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E21AB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A2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090FA2" w:rsidRPr="009C6BFC" w:rsidRDefault="00090FA2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บวก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E21AB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F23DC8">
            <w:pPr>
              <w:tabs>
                <w:tab w:val="left" w:pos="737"/>
              </w:tabs>
              <w:spacing w:line="216" w:lineRule="auto"/>
              <w:ind w:left="-97" w:right="-167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A2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</w:tcPr>
          <w:p w:rsidR="00090FA2" w:rsidRPr="009C6BFC" w:rsidRDefault="00090FA2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E21AB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 xml:space="preserve">(USD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290,000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A2" w:rsidRPr="000A64F6" w:rsidTr="00D84740">
        <w:trPr>
          <w:trHeight w:hRule="exact" w:val="410"/>
        </w:trPr>
        <w:tc>
          <w:tcPr>
            <w:tcW w:w="2700" w:type="dxa"/>
            <w:tcBorders>
              <w:top w:val="nil"/>
              <w:bottom w:val="nil"/>
            </w:tcBorders>
            <w:vAlign w:val="bottom"/>
          </w:tcPr>
          <w:p w:rsidR="00090FA2" w:rsidRPr="009C6BFC" w:rsidRDefault="00090FA2" w:rsidP="002457F5">
            <w:pPr>
              <w:spacing w:line="216" w:lineRule="auto"/>
              <w:ind w:left="7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</w:t>
            </w: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ขาดทุน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ที่ยัง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ไม่เกิดขึ้น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E21AB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A2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</w:tcPr>
          <w:p w:rsidR="00090FA2" w:rsidRPr="009C6BFC" w:rsidRDefault="00090FA2" w:rsidP="002457F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FA2" w:rsidRPr="002F75DB" w:rsidRDefault="00090FA2" w:rsidP="00E21AB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FA2" w:rsidRPr="00F23DC8" w:rsidRDefault="00F23DC8" w:rsidP="00F23DC8">
            <w:pPr>
              <w:tabs>
                <w:tab w:val="decimal" w:pos="749"/>
              </w:tabs>
              <w:spacing w:before="30" w:line="2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F23DC8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276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90FA2" w:rsidRPr="002F75DB" w:rsidRDefault="00090FA2" w:rsidP="009F00EE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(525)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A2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</w:tcPr>
          <w:p w:rsidR="00090FA2" w:rsidRPr="009C6BFC" w:rsidRDefault="00090FA2" w:rsidP="002457F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E21AB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0FA2" w:rsidRDefault="00090FA2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16,296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90FA2" w:rsidRDefault="00090FA2" w:rsidP="009F00EE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6,820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A2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</w:tcPr>
          <w:p w:rsidR="00090FA2" w:rsidRPr="009C6BFC" w:rsidRDefault="00090FA2" w:rsidP="002457F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E21AB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Default="000D084B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 xml:space="preserve">(USD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517,500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Default="00090FA2" w:rsidP="009F00EE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A2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090FA2" w:rsidRPr="009C6BFC" w:rsidRDefault="00090FA2" w:rsidP="00EB39C7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E21AB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Default="00A41A79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90FA2">
              <w:rPr>
                <w:rFonts w:asciiTheme="majorBidi" w:hAnsiTheme="majorBidi" w:cstheme="majorBidi"/>
                <w:sz w:val="26"/>
                <w:szCs w:val="26"/>
              </w:rPr>
              <w:t>16,296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Default="00090FA2" w:rsidP="00FD1171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A2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090FA2" w:rsidRPr="009C6BFC" w:rsidRDefault="00090FA2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E21AB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Default="00090FA2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 xml:space="preserve">(USD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517,500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Default="00090FA2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A2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:rsidR="00090FA2" w:rsidRPr="009C6BFC" w:rsidRDefault="00090FA2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E21AB0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0FA2" w:rsidRPr="002F75DB" w:rsidRDefault="00090FA2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6,820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90FA2" w:rsidRPr="002F75DB" w:rsidRDefault="00E421BE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90FA2" w:rsidRPr="002F75DB" w:rsidRDefault="00090FA2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</w:tr>
      <w:tr w:rsidR="00213655" w:rsidRPr="000A64F6" w:rsidTr="00D84740">
        <w:trPr>
          <w:trHeight w:hRule="exact" w:val="360"/>
        </w:trPr>
        <w:tc>
          <w:tcPr>
            <w:tcW w:w="2700" w:type="dxa"/>
            <w:tcBorders>
              <w:top w:val="nil"/>
              <w:bottom w:val="single" w:sz="4" w:space="0" w:color="auto"/>
            </w:tcBorders>
            <w:vAlign w:val="center"/>
          </w:tcPr>
          <w:p w:rsidR="00213655" w:rsidRPr="009C6BFC" w:rsidRDefault="00213655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655" w:rsidRDefault="00213655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13655" w:rsidRPr="002F75DB" w:rsidRDefault="00213655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655" w:rsidRDefault="00213655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13655" w:rsidRPr="002F75DB" w:rsidRDefault="00213655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13655" w:rsidRPr="002F75DB" w:rsidRDefault="00213655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13655" w:rsidRPr="002F75DB" w:rsidRDefault="00213655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3655" w:rsidRPr="000A64F6" w:rsidTr="00D84740">
        <w:trPr>
          <w:trHeight w:hRule="exact" w:val="360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3655" w:rsidRPr="00884E70" w:rsidRDefault="00213655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655" w:rsidRPr="00884E70" w:rsidRDefault="00213655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3655" w:rsidRPr="00884E70" w:rsidRDefault="00213655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6,896</w:t>
            </w: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655" w:rsidRPr="00884E70" w:rsidRDefault="00213655" w:rsidP="0021365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--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3655" w:rsidRPr="00884E70" w:rsidRDefault="00213655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6,820</w:t>
            </w: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655" w:rsidRPr="00884E70" w:rsidRDefault="00213655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13655" w:rsidRPr="00884E70" w:rsidRDefault="00213655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:rsidR="002B4788" w:rsidRPr="00115C7E" w:rsidRDefault="002B4788" w:rsidP="002457F5">
      <w:pPr>
        <w:spacing w:line="216" w:lineRule="auto"/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1B4BDC" w:rsidRDefault="002B4788" w:rsidP="000139DA">
      <w:pPr>
        <w:ind w:left="709" w:right="28" w:firstLine="70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เงินให้กู้ยืมระยะสั้นแก่กิจการที่เกี่ยวข้องกัน เป็นเงิน</w:t>
      </w:r>
      <w:r w:rsidR="00B72C9D"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ให้</w:t>
      </w: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กู้ยืมที่ไม่มีหลักประกัน</w:t>
      </w:r>
      <w:r w:rsidR="002457F5"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ทั้งนี้</w:t>
      </w:r>
      <w:r w:rsidR="002457F5" w:rsidRPr="002457F5">
        <w:rPr>
          <w:rFonts w:ascii="Angsana New" w:hAnsi="Angsana New" w:cs="Angsana New"/>
          <w:color w:val="000000" w:themeColor="text1"/>
          <w:sz w:val="32"/>
          <w:szCs w:val="32"/>
          <w:cs/>
          <w:lang w:val="th-TH"/>
        </w:rPr>
        <w:t>บริษัท</w:t>
      </w:r>
      <w:r w:rsidR="00DF22DE">
        <w:rPr>
          <w:rFonts w:ascii="Angsana New" w:hAnsi="Angsana New" w:cs="Angsana New" w:hint="cs"/>
          <w:color w:val="000000" w:themeColor="text1"/>
          <w:sz w:val="32"/>
          <w:szCs w:val="32"/>
          <w:cs/>
          <w:lang w:val="th-TH"/>
        </w:rPr>
        <w:t>และบริษัท</w:t>
      </w:r>
      <w:r w:rsidR="002457F5" w:rsidRPr="002457F5">
        <w:rPr>
          <w:rFonts w:ascii="Angsana New" w:hAnsi="Angsana New" w:cs="Angsana New"/>
          <w:color w:val="000000" w:themeColor="text1"/>
          <w:sz w:val="32"/>
          <w:szCs w:val="32"/>
          <w:cs/>
          <w:lang w:val="th-TH"/>
        </w:rPr>
        <w:t>ย่อย</w:t>
      </w:r>
      <w:r w:rsidR="00DF22DE">
        <w:rPr>
          <w:rFonts w:ascii="Angsana New" w:hAnsi="Angsana New" w:cs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(</w:t>
      </w:r>
      <w:r w:rsidR="002457F5" w:rsidRPr="002457F5">
        <w:rPr>
          <w:rFonts w:asciiTheme="majorBidi" w:hAnsiTheme="majorBidi" w:cstheme="majorBidi"/>
          <w:sz w:val="32"/>
          <w:szCs w:val="32"/>
        </w:rPr>
        <w:t>TPA Holding LLC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) </w:t>
      </w:r>
      <w:r w:rsidR="002457F5"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ได้บันทึกตั้งสำรองค่าเผื่อหนี้สงสัยจะสูญ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เงินให้กู้ยืมเนื่องจากคาดว่าจะไม่ได้รับคืนจำนวนเงินดังกล่าวทั้งจำนวน</w:t>
      </w:r>
    </w:p>
    <w:p w:rsidR="00A80861" w:rsidRDefault="00A80861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C3932" w:rsidRPr="001B4BDC" w:rsidRDefault="00EC3932" w:rsidP="00090FA2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sz w:val="32"/>
          <w:szCs w:val="32"/>
        </w:rPr>
      </w:pPr>
      <w:r w:rsidRPr="001B4BDC">
        <w:rPr>
          <w:rFonts w:ascii="Angsana New" w:hAnsi="Angsana New"/>
          <w:b/>
          <w:bCs/>
          <w:sz w:val="32"/>
          <w:szCs w:val="32"/>
          <w:cs/>
        </w:rPr>
        <w:lastRenderedPageBreak/>
        <w:t>สินค้าคงเหลือ</w:t>
      </w:r>
    </w:p>
    <w:p w:rsidR="007613D6" w:rsidRPr="007613D6" w:rsidRDefault="00B0761E" w:rsidP="00090FA2">
      <w:pPr>
        <w:ind w:left="446" w:right="29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108" w:type="dxa"/>
        <w:tblLook w:val="04A0"/>
      </w:tblPr>
      <w:tblGrid>
        <w:gridCol w:w="3150"/>
        <w:gridCol w:w="1620"/>
        <w:gridCol w:w="1620"/>
        <w:gridCol w:w="1620"/>
        <w:gridCol w:w="1620"/>
      </w:tblGrid>
      <w:tr w:rsidR="007613D6" w:rsidTr="00D66C73">
        <w:tc>
          <w:tcPr>
            <w:tcW w:w="3150" w:type="dxa"/>
            <w:vMerge w:val="restart"/>
            <w:vAlign w:val="center"/>
          </w:tcPr>
          <w:p w:rsidR="007613D6" w:rsidRPr="00DA3C17" w:rsidRDefault="007613D6" w:rsidP="00090FA2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DA3C17" w:rsidRDefault="007613D6" w:rsidP="00090FA2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:rsidR="007613D6" w:rsidRPr="00DA3C17" w:rsidRDefault="007613D6" w:rsidP="00090FA2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:rsidTr="00D66C73">
        <w:tc>
          <w:tcPr>
            <w:tcW w:w="3150" w:type="dxa"/>
            <w:vMerge/>
            <w:tcBorders>
              <w:bottom w:val="single" w:sz="4" w:space="0" w:color="auto"/>
            </w:tcBorders>
          </w:tcPr>
          <w:p w:rsidR="007613D6" w:rsidRDefault="007613D6" w:rsidP="00090FA2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Pr="00D45333" w:rsidRDefault="00D5157A" w:rsidP="00090FA2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533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453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D4533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</w:t>
            </w:r>
            <w:r w:rsidRPr="00D45333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4533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ย. </w:t>
            </w:r>
            <w:r w:rsidRPr="00D4533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Default="007613D6" w:rsidP="00090FA2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006E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Pr="00DA3C17" w:rsidRDefault="00D45333" w:rsidP="00090FA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33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453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D4533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</w:t>
            </w:r>
            <w:r w:rsidRPr="00D45333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D4533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ย. </w:t>
            </w:r>
            <w:r w:rsidRPr="00D4533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Pr="00DA3C17" w:rsidRDefault="007613D6" w:rsidP="00090FA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006E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7613D6" w:rsidTr="00D66C73">
        <w:trPr>
          <w:trHeight w:val="346"/>
        </w:trPr>
        <w:tc>
          <w:tcPr>
            <w:tcW w:w="3150" w:type="dxa"/>
            <w:tcBorders>
              <w:bottom w:val="nil"/>
            </w:tcBorders>
            <w:vAlign w:val="center"/>
          </w:tcPr>
          <w:p w:rsidR="007613D6" w:rsidRPr="00863434" w:rsidRDefault="007613D6" w:rsidP="00090FA2">
            <w:pPr>
              <w:spacing w:before="100" w:beforeAutospacing="1" w:after="100" w:after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86343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20" w:type="dxa"/>
            <w:tcBorders>
              <w:bottom w:val="nil"/>
              <w:right w:val="single" w:sz="4" w:space="0" w:color="auto"/>
            </w:tcBorders>
          </w:tcPr>
          <w:p w:rsidR="007613D6" w:rsidRDefault="00377894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416,873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B106C9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404,98</w:t>
            </w:r>
            <w:r w:rsidR="00A37D2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377894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417,235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</w:tcBorders>
          </w:tcPr>
          <w:p w:rsidR="007613D6" w:rsidRPr="00DA3C17" w:rsidRDefault="00B106C9" w:rsidP="00090FA2">
            <w:pPr>
              <w:tabs>
                <w:tab w:val="decimal" w:pos="1035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405,15</w:t>
            </w:r>
            <w:r w:rsidR="000552F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7613D6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7613D6" w:rsidRPr="00DA3C17" w:rsidRDefault="007613D6" w:rsidP="00090FA2">
            <w:pPr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:rsidR="007613D6" w:rsidRDefault="00377894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58,248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B106C9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66,959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377894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58,248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</w:tcBorders>
          </w:tcPr>
          <w:p w:rsidR="007613D6" w:rsidRPr="00DA3C17" w:rsidRDefault="00B106C9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66,959</w:t>
            </w:r>
          </w:p>
        </w:tc>
      </w:tr>
      <w:tr w:rsidR="007613D6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7613D6" w:rsidRPr="00DA3C17" w:rsidRDefault="007613D6" w:rsidP="00090FA2">
            <w:pPr>
              <w:spacing w:before="100" w:beforeAutospacing="1" w:after="100" w:after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:rsidR="007613D6" w:rsidRDefault="00377894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30,6</w:t>
            </w:r>
            <w:r w:rsidR="00CB39D2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B106C9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34,391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377894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30,6</w:t>
            </w:r>
            <w:r w:rsidR="00CB39D2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</w:tcBorders>
          </w:tcPr>
          <w:p w:rsidR="007613D6" w:rsidRPr="00DA3C17" w:rsidRDefault="00B106C9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34,391</w:t>
            </w:r>
          </w:p>
        </w:tc>
      </w:tr>
      <w:tr w:rsidR="001574BD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1574BD" w:rsidRPr="00DA3C17" w:rsidRDefault="001574BD" w:rsidP="00090FA2">
            <w:pPr>
              <w:spacing w:before="100" w:beforeAutospacing="1" w:after="100" w:after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574BD" w:rsidRPr="00DA3C17" w:rsidRDefault="00377894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BD" w:rsidRPr="00DA3C17" w:rsidRDefault="00B106C9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9,492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BD" w:rsidRPr="00DA3C17" w:rsidRDefault="00377894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23,150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574BD" w:rsidRPr="00DA3C17" w:rsidRDefault="00B106C9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9,492</w:t>
            </w:r>
          </w:p>
        </w:tc>
      </w:tr>
      <w:tr w:rsidR="001574BD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1574BD" w:rsidRPr="00DA3C17" w:rsidRDefault="001574BD" w:rsidP="00090FA2">
            <w:pPr>
              <w:spacing w:before="100" w:beforeAutospacing="1" w:after="100" w:afterAutospacing="1"/>
              <w:ind w:left="369"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574BD" w:rsidRDefault="00377894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528,91</w:t>
            </w:r>
            <w:r w:rsidR="00CB39D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4BD" w:rsidRPr="00DA3C17" w:rsidRDefault="00B106C9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515,82</w:t>
            </w:r>
            <w:r w:rsidR="00A37D2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4BD" w:rsidRPr="00DA3C17" w:rsidRDefault="00377894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529,27</w:t>
            </w:r>
            <w:r w:rsidR="00CB39D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574BD" w:rsidRPr="00DA3C17" w:rsidRDefault="00B106C9" w:rsidP="00090FA2">
            <w:pPr>
              <w:tabs>
                <w:tab w:val="decimal" w:pos="1035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515,99</w:t>
            </w:r>
            <w:r w:rsidR="000552F4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1574BD" w:rsidTr="00D66C73">
        <w:tc>
          <w:tcPr>
            <w:tcW w:w="3150" w:type="dxa"/>
            <w:tcBorders>
              <w:top w:val="nil"/>
            </w:tcBorders>
            <w:vAlign w:val="center"/>
          </w:tcPr>
          <w:p w:rsidR="001574BD" w:rsidRPr="00DA3C17" w:rsidRDefault="001574BD" w:rsidP="00090FA2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</w:tcPr>
          <w:p w:rsidR="001574BD" w:rsidRDefault="00CB39D2" w:rsidP="00090FA2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(47,103</w:t>
            </w:r>
            <w:r w:rsidR="0037789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74BD" w:rsidRPr="00DA3C17" w:rsidRDefault="001574BD" w:rsidP="00090FA2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552F4">
              <w:rPr>
                <w:rFonts w:ascii="Angsana New" w:hAnsi="Angsana New" w:cs="Angsana New"/>
                <w:sz w:val="32"/>
                <w:szCs w:val="32"/>
              </w:rPr>
              <w:t>45,703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74BD" w:rsidRPr="00DA3C17" w:rsidRDefault="00CB39D2" w:rsidP="00090FA2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(47,103</w:t>
            </w:r>
            <w:r w:rsidR="0037789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</w:tcBorders>
          </w:tcPr>
          <w:p w:rsidR="001574BD" w:rsidRPr="00DA3C17" w:rsidRDefault="001574BD" w:rsidP="00090FA2">
            <w:pPr>
              <w:tabs>
                <w:tab w:val="decimal" w:pos="1017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03497">
              <w:rPr>
                <w:rFonts w:ascii="Angsana New" w:hAnsi="Angsana New" w:cs="Angsana New"/>
                <w:sz w:val="32"/>
                <w:szCs w:val="32"/>
              </w:rPr>
              <w:t>45,70</w:t>
            </w:r>
            <w:r w:rsidR="000552F4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574BD" w:rsidTr="00D66C73">
        <w:tc>
          <w:tcPr>
            <w:tcW w:w="3150" w:type="dxa"/>
            <w:vAlign w:val="center"/>
          </w:tcPr>
          <w:p w:rsidR="001574BD" w:rsidRPr="00DA3C17" w:rsidRDefault="001574BD" w:rsidP="00090FA2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1574BD" w:rsidRPr="002A4CB2" w:rsidRDefault="00377894" w:rsidP="00090FA2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481,808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B106C9" w:rsidRPr="00DA3C17" w:rsidRDefault="00B106C9" w:rsidP="00090FA2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470,124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377894" w:rsidRPr="00DA3C17" w:rsidRDefault="00377894" w:rsidP="00090FA2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482,170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1574BD" w:rsidRPr="00DA3C17" w:rsidRDefault="00B106C9" w:rsidP="00090FA2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470,295</w:t>
            </w:r>
          </w:p>
        </w:tc>
      </w:tr>
    </w:tbl>
    <w:p w:rsidR="0067752D" w:rsidRPr="00542F1B" w:rsidRDefault="0067752D" w:rsidP="00090FA2">
      <w:pPr>
        <w:pStyle w:val="af"/>
        <w:tabs>
          <w:tab w:val="left" w:pos="720"/>
        </w:tabs>
        <w:spacing w:before="60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:rsidR="005473DA" w:rsidRPr="00AA55EA" w:rsidRDefault="005473DA" w:rsidP="00090FA2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sz w:val="24"/>
          <w:szCs w:val="24"/>
        </w:rPr>
      </w:pPr>
      <w:r w:rsidRPr="00827AB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5473DA" w:rsidRPr="0019218E" w:rsidRDefault="005473DA" w:rsidP="00090FA2">
      <w:pPr>
        <w:ind w:left="7830" w:right="-343" w:firstLine="90"/>
        <w:jc w:val="right"/>
        <w:rPr>
          <w:rFonts w:ascii="Angsana New" w:hAnsi="Angsana New" w:cs="Angsana New"/>
          <w:sz w:val="26"/>
          <w:szCs w:val="26"/>
        </w:rPr>
      </w:pPr>
      <w:r w:rsidRPr="0019218E">
        <w:rPr>
          <w:rFonts w:ascii="Angsana New" w:hAnsi="Angsana New" w:cs="Angsana New"/>
          <w:sz w:val="26"/>
          <w:szCs w:val="26"/>
          <w:cs/>
        </w:rPr>
        <w:t xml:space="preserve">หน่วย </w:t>
      </w:r>
      <w:r w:rsidRPr="0019218E">
        <w:rPr>
          <w:rFonts w:ascii="Angsana New" w:hAnsi="Angsana New" w:cs="Angsana New"/>
          <w:sz w:val="26"/>
          <w:szCs w:val="26"/>
        </w:rPr>
        <w:t>:</w:t>
      </w:r>
      <w:r w:rsidRPr="0019218E">
        <w:rPr>
          <w:rFonts w:ascii="Angsana New" w:hAnsi="Angsana New" w:cs="Angsana New"/>
          <w:sz w:val="26"/>
          <w:szCs w:val="26"/>
          <w:cs/>
        </w:rPr>
        <w:t xml:space="preserve"> </w:t>
      </w:r>
      <w:r w:rsidRPr="0019218E">
        <w:rPr>
          <w:rFonts w:ascii="Angsana New" w:hAnsi="Angsana New" w:cs="Angsana New" w:hint="cs"/>
          <w:sz w:val="26"/>
          <w:szCs w:val="26"/>
          <w:cs/>
        </w:rPr>
        <w:t>พัน</w:t>
      </w:r>
      <w:r w:rsidR="00CA6C40" w:rsidRPr="0019218E">
        <w:rPr>
          <w:rFonts w:ascii="Angsana New" w:hAnsi="Angsana New" w:cs="Angsana New" w:hint="cs"/>
          <w:sz w:val="26"/>
          <w:szCs w:val="26"/>
          <w:cs/>
        </w:rPr>
        <w:t>บาท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0"/>
        <w:gridCol w:w="1290"/>
        <w:gridCol w:w="1290"/>
        <w:gridCol w:w="1290"/>
        <w:gridCol w:w="1290"/>
        <w:gridCol w:w="1290"/>
        <w:gridCol w:w="1290"/>
      </w:tblGrid>
      <w:tr w:rsidR="0019218E" w:rsidRPr="00CB32BE" w:rsidTr="00480E67">
        <w:trPr>
          <w:trHeight w:val="219"/>
        </w:trPr>
        <w:tc>
          <w:tcPr>
            <w:tcW w:w="261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18E" w:rsidRPr="00D43867" w:rsidRDefault="0019218E" w:rsidP="00090FA2">
            <w:pPr>
              <w:ind w:right="-91"/>
              <w:jc w:val="center"/>
              <w:rPr>
                <w:rFonts w:ascii="Angsana New" w:cs="Angsana New"/>
                <w:sz w:val="28"/>
                <w:szCs w:val="28"/>
                <w:cs/>
              </w:rPr>
            </w:pPr>
            <w:r w:rsidRPr="00D43867">
              <w:rPr>
                <w:rFonts w:asci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18E" w:rsidRPr="00D43867" w:rsidRDefault="0019218E" w:rsidP="00090FA2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D43867">
              <w:rPr>
                <w:rFonts w:ascii="Angsana New" w:cs="Angsana New"/>
                <w:sz w:val="26"/>
                <w:szCs w:val="26"/>
              </w:rPr>
              <w:t>%</w:t>
            </w:r>
          </w:p>
          <w:p w:rsidR="0019218E" w:rsidRPr="00D43867" w:rsidRDefault="0019218E" w:rsidP="00090FA2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 xml:space="preserve">(ถือหุ้นโดย </w:t>
            </w:r>
            <w:r w:rsidRPr="00D43867">
              <w:rPr>
                <w:rFonts w:ascii="Angsana New" w:cs="Angsana New"/>
                <w:sz w:val="26"/>
                <w:szCs w:val="26"/>
              </w:rPr>
              <w:t>TPA Holding LLC)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19218E" w:rsidRDefault="0019218E" w:rsidP="00090FA2">
            <w:pPr>
              <w:spacing w:before="30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218E">
              <w:rPr>
                <w:rFonts w:ascii="Angsana New" w:hAnsi="Angsana New" w:cs="Angsan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D43867" w:rsidRDefault="0019218E" w:rsidP="00090FA2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:rsidR="0019218E" w:rsidRPr="00D43867" w:rsidRDefault="0019218E" w:rsidP="00090FA2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(ตามวิธีส่วนได้เสีย)</w:t>
            </w:r>
          </w:p>
        </w:tc>
      </w:tr>
      <w:tr w:rsidR="00D43867" w:rsidRPr="00CB32BE" w:rsidTr="00480E67">
        <w:trPr>
          <w:trHeight w:val="407"/>
        </w:trPr>
        <w:tc>
          <w:tcPr>
            <w:tcW w:w="261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43867" w:rsidRPr="00D43867" w:rsidRDefault="00D43867" w:rsidP="00090FA2">
            <w:pPr>
              <w:pStyle w:val="7"/>
              <w:spacing w:line="240" w:lineRule="auto"/>
              <w:jc w:val="left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867" w:rsidRPr="00D43867" w:rsidRDefault="00D43867" w:rsidP="00090FA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="0035113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D256F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="001D256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D256F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  <w:r w:rsidR="0035113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. </w:t>
            </w:r>
            <w:r w:rsidR="00351133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090FA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1D256F" w:rsidP="00090FA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ย.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090FA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867" w:rsidRPr="00D43867" w:rsidRDefault="001D256F" w:rsidP="00090FA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ย.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090FA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5B6EC1" w:rsidRPr="00CB32BE" w:rsidTr="00480E67">
        <w:trPr>
          <w:trHeight w:hRule="exact" w:val="375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bottom"/>
          </w:tcPr>
          <w:p w:rsidR="005B6EC1" w:rsidRPr="00D43867" w:rsidRDefault="005B6EC1" w:rsidP="00090FA2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43867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D4386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6EC1" w:rsidRPr="00D43867" w:rsidRDefault="005B6EC1" w:rsidP="00090FA2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6EC1" w:rsidRPr="00D43867" w:rsidRDefault="005B6EC1" w:rsidP="00090FA2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5B6EC1" w:rsidRPr="00D43867" w:rsidRDefault="005B6EC1" w:rsidP="00090FA2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5B6EC1" w:rsidRPr="00D43867" w:rsidRDefault="005B6EC1" w:rsidP="00090FA2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>33,652</w:t>
            </w:r>
          </w:p>
        </w:tc>
        <w:tc>
          <w:tcPr>
            <w:tcW w:w="129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EC1" w:rsidRPr="00D43867" w:rsidRDefault="005B6EC1" w:rsidP="00090FA2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6EC1" w:rsidRPr="005A2CE6" w:rsidRDefault="005B6EC1" w:rsidP="00090FA2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7,438</w:t>
            </w:r>
          </w:p>
        </w:tc>
      </w:tr>
      <w:tr w:rsidR="005B6EC1" w:rsidRPr="00CB32BE" w:rsidTr="00480E67">
        <w:trPr>
          <w:trHeight w:hRule="exact" w:val="428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bottom"/>
          </w:tcPr>
          <w:p w:rsidR="005B6EC1" w:rsidRPr="00D43867" w:rsidRDefault="005B6EC1" w:rsidP="00090FA2">
            <w:pPr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EC1" w:rsidRPr="00D43867" w:rsidRDefault="005B6EC1" w:rsidP="00090FA2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B6EC1" w:rsidRPr="00D43867" w:rsidRDefault="005B6EC1" w:rsidP="00090FA2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:rsidR="005B6EC1" w:rsidRPr="002F75DB" w:rsidRDefault="005B6EC1" w:rsidP="00090FA2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:rsidR="005B6EC1" w:rsidRPr="002F75DB" w:rsidRDefault="005B6EC1" w:rsidP="00090FA2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F75DB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2F75DB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2F75DB">
              <w:rPr>
                <w:rFonts w:ascii="Angsana New" w:hAnsi="Angsana New" w:cs="Angsana New"/>
                <w:sz w:val="25"/>
                <w:szCs w:val="25"/>
              </w:rPr>
              <w:t>,077,200)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EC1" w:rsidRPr="002F75DB" w:rsidRDefault="005B6EC1" w:rsidP="00090FA2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B6EC1" w:rsidRPr="005A2CE6" w:rsidRDefault="005B6EC1" w:rsidP="00090FA2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(USD 253,450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</w:tbl>
    <w:p w:rsidR="005473DA" w:rsidRPr="00F25F36" w:rsidRDefault="005473DA" w:rsidP="00090FA2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10350" w:type="dxa"/>
        <w:tblInd w:w="-342" w:type="dxa"/>
        <w:tblLook w:val="0000"/>
      </w:tblPr>
      <w:tblGrid>
        <w:gridCol w:w="2610"/>
        <w:gridCol w:w="5130"/>
        <w:gridCol w:w="1305"/>
        <w:gridCol w:w="1305"/>
      </w:tblGrid>
      <w:tr w:rsidR="005473DA" w:rsidRPr="00CB32BE" w:rsidTr="001F7EDC">
        <w:trPr>
          <w:cantSplit/>
          <w:trHeight w:val="409"/>
        </w:trPr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73DA" w:rsidRPr="00D75E80" w:rsidRDefault="005473DA" w:rsidP="00090FA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3DA" w:rsidRPr="00D75E80" w:rsidRDefault="005473DA" w:rsidP="0065123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D75E80" w:rsidRDefault="005473DA" w:rsidP="00090FA2">
            <w:pPr>
              <w:ind w:left="-11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910C93" w:rsidRPr="00CB32BE" w:rsidTr="001F7EDC">
        <w:trPr>
          <w:cantSplit/>
          <w:trHeight w:val="409"/>
        </w:trPr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0C93" w:rsidRPr="00D75E80" w:rsidRDefault="00910C93" w:rsidP="00090FA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D75E80" w:rsidRDefault="00910C93" w:rsidP="00090FA2">
            <w:pPr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D75E80" w:rsidRDefault="00910C93" w:rsidP="00090FA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="00195EE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1D256F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195EE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1D256F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="001D256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1D25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95EEB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D75E80" w:rsidRDefault="00910C93" w:rsidP="00090FA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D75E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ธ.ค. </w:t>
            </w:r>
            <w:r w:rsidRPr="00D75E8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006E7" w:rsidRPr="00D75E8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2F75DB" w:rsidRPr="00CB32BE" w:rsidTr="001F7EDC">
        <w:trPr>
          <w:trHeight w:val="3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DB" w:rsidRPr="00D75E80" w:rsidRDefault="002F75DB" w:rsidP="00090FA2">
            <w:pPr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E80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DB" w:rsidRPr="00461B44" w:rsidRDefault="002F75DB" w:rsidP="00090FA2">
            <w:pPr>
              <w:ind w:right="-108"/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</w:pPr>
            <w:r w:rsidRPr="00D75E8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ออกแบบและค้าชิ้นส่วนแผงวงจร</w:t>
            </w:r>
            <w:r w:rsidR="00461B4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ไฟฟ้า</w:t>
            </w:r>
            <w:r w:rsidR="001F7ED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="001F7EDC" w:rsidRPr="00D75E8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แผงวงจรอิเล็กทรอนิกส์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DB" w:rsidRPr="00D75E80" w:rsidRDefault="00090FA2" w:rsidP="00090FA2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DB" w:rsidRPr="00D75E80" w:rsidRDefault="002F75DB" w:rsidP="00090FA2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</w:rPr>
              <w:t>USD 1,062,844</w:t>
            </w:r>
          </w:p>
        </w:tc>
      </w:tr>
    </w:tbl>
    <w:p w:rsidR="005473DA" w:rsidRPr="00401061" w:rsidRDefault="005473DA" w:rsidP="00090FA2">
      <w:pPr>
        <w:ind w:left="448" w:right="28"/>
        <w:jc w:val="thaiDistribute"/>
        <w:rPr>
          <w:rFonts w:asciiTheme="majorBidi" w:hAnsiTheme="majorBidi" w:cstheme="majorBidi"/>
          <w:b/>
          <w:bCs/>
          <w:sz w:val="24"/>
          <w:szCs w:val="24"/>
          <w:highlight w:val="yellow"/>
        </w:rPr>
      </w:pPr>
    </w:p>
    <w:p w:rsidR="00C8505C" w:rsidRDefault="00C8505C" w:rsidP="00090FA2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เมื่อวันที่ </w:t>
      </w:r>
      <w:r w:rsidRPr="0067752D">
        <w:rPr>
          <w:rFonts w:ascii="Angsana New" w:hAnsi="Angsana New" w:cs="Angsana New"/>
          <w:sz w:val="32"/>
          <w:szCs w:val="32"/>
        </w:rPr>
        <w:t>24</w:t>
      </w:r>
      <w:r w:rsidR="009B050E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7752D">
        <w:rPr>
          <w:rFonts w:ascii="Angsana New" w:hAnsi="Angsana New" w:cs="Angsana New"/>
          <w:sz w:val="32"/>
          <w:szCs w:val="32"/>
        </w:rPr>
        <w:t xml:space="preserve">2563 </w:t>
      </w:r>
      <w:r w:rsidRPr="0067752D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ทีมพรีซิชั่น จำกัด (มหาชน) </w:t>
      </w:r>
      <w:r w:rsidR="002D60C7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และ</w:t>
      </w:r>
      <w:r w:rsidR="002D60C7" w:rsidRPr="0067752D">
        <w:rPr>
          <w:rFonts w:ascii="Angsana New" w:hAnsi="Angsana New" w:cs="Angsana New"/>
          <w:sz w:val="32"/>
          <w:szCs w:val="32"/>
        </w:rPr>
        <w:t xml:space="preserve"> TPA</w:t>
      </w:r>
      <w:r w:rsidR="002D60C7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60C7" w:rsidRPr="0067752D">
        <w:rPr>
          <w:rFonts w:ascii="Angsana New" w:hAnsi="Angsana New" w:cs="Angsana New"/>
          <w:sz w:val="32"/>
          <w:szCs w:val="32"/>
        </w:rPr>
        <w:t>Holding</w:t>
      </w:r>
      <w:r w:rsidR="002455C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60C7" w:rsidRPr="0067752D">
        <w:rPr>
          <w:rFonts w:ascii="Angsana New" w:hAnsi="Angsana New" w:cs="Angsana New"/>
          <w:sz w:val="32"/>
          <w:szCs w:val="32"/>
        </w:rPr>
        <w:t>LLC</w:t>
      </w:r>
      <w:r w:rsidR="002455C1"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60C7" w:rsidRPr="0067752D">
        <w:rPr>
          <w:rFonts w:ascii="Angsana New" w:hAnsi="Angsana New" w:cs="Angsana New" w:hint="cs"/>
          <w:sz w:val="32"/>
          <w:szCs w:val="32"/>
          <w:cs/>
        </w:rPr>
        <w:t>(บริษัทย่อย)</w:t>
      </w:r>
      <w:r w:rsidR="002D60C7"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มีมติ</w:t>
      </w:r>
      <w:r w:rsidR="002F0A2A" w:rsidRPr="0067752D">
        <w:rPr>
          <w:rFonts w:ascii="Angsana New" w:hAnsi="Angsana New" w:cs="Angsana New" w:hint="cs"/>
          <w:sz w:val="32"/>
          <w:szCs w:val="32"/>
          <w:cs/>
        </w:rPr>
        <w:t>ให้</w:t>
      </w:r>
      <w:r w:rsidR="000D212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67752D">
        <w:rPr>
          <w:rFonts w:ascii="Angsana New" w:hAnsi="Angsana New" w:cs="Angsana New"/>
          <w:sz w:val="32"/>
          <w:szCs w:val="32"/>
        </w:rPr>
        <w:t>TPA</w:t>
      </w:r>
      <w:r w:rsidR="000D212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67752D">
        <w:rPr>
          <w:rFonts w:ascii="Angsana New" w:hAnsi="Angsana New" w:cs="Angsana New"/>
          <w:sz w:val="32"/>
          <w:szCs w:val="32"/>
        </w:rPr>
        <w:t>Holding</w:t>
      </w:r>
      <w:r w:rsidR="000D212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67752D">
        <w:rPr>
          <w:rFonts w:ascii="Angsana New" w:hAnsi="Angsana New" w:cs="Angsana New"/>
          <w:sz w:val="32"/>
          <w:szCs w:val="32"/>
        </w:rPr>
        <w:t>LLC</w:t>
      </w:r>
      <w:r w:rsidR="000D2121"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ใช้สิทธิขายคืนหุ้นที่ถืออยู่สัดส่วนร้อยละ </w:t>
      </w:r>
      <w:r w:rsidRPr="0067752D">
        <w:rPr>
          <w:rFonts w:ascii="Angsana New" w:hAnsi="Angsana New" w:cs="Angsana New"/>
          <w:sz w:val="32"/>
          <w:szCs w:val="32"/>
        </w:rPr>
        <w:t>20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ใน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Team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Precision America</w:t>
      </w:r>
      <w:r w:rsidR="00DE5151" w:rsidRPr="0067752D">
        <w:rPr>
          <w:rFonts w:ascii="Angsana New" w:hAnsi="Angsana New" w:cs="Angsana New"/>
          <w:sz w:val="32"/>
          <w:szCs w:val="32"/>
        </w:rPr>
        <w:t>,</w:t>
      </w:r>
      <w:r w:rsidRPr="0067752D">
        <w:rPr>
          <w:rFonts w:ascii="Angsana New" w:hAnsi="Angsana New" w:cs="Angsana New"/>
          <w:sz w:val="32"/>
          <w:szCs w:val="32"/>
        </w:rPr>
        <w:t xml:space="preserve"> LLC (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บริษัทร่วม</w:t>
      </w:r>
      <w:r w:rsidRPr="0067752D">
        <w:rPr>
          <w:rFonts w:ascii="Angsana New" w:hAnsi="Angsana New" w:cs="Angsana New"/>
          <w:sz w:val="32"/>
          <w:szCs w:val="32"/>
        </w:rPr>
        <w:t xml:space="preserve">)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ให้แก่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Technology Partners America</w:t>
      </w:r>
      <w:r w:rsidR="008A0822" w:rsidRPr="0067752D">
        <w:rPr>
          <w:rFonts w:ascii="Angsana New" w:hAnsi="Angsana New" w:cs="Angsana New" w:hint="cs"/>
          <w:sz w:val="32"/>
          <w:szCs w:val="32"/>
          <w:cs/>
          <w:lang w:val="th-TH"/>
        </w:rPr>
        <w:t>,</w:t>
      </w:r>
      <w:r w:rsidR="008A0822"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LLC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(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ผู้ถือหุ้นเดิม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) </w:t>
      </w:r>
      <w:r w:rsidR="00066A21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ในราคาทุนเดิม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ซึ่งเป็นไปตามเงื่อนไขในการร่วมลงทุน อย่างไรก็ตามเนื่องจากการใช้สิทธิขายคืนดังกล่าวยังไม่ได้รับชำระ</w:t>
      </w:r>
      <w:r w:rsidR="00066A21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และยังไม่มีการโอนหุ้น</w:t>
      </w:r>
      <w:r w:rsidR="008C1EE4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คืน</w:t>
      </w:r>
      <w:r w:rsidR="00757716"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บริษัทย่อยจึงบันทึกเป็นลูกหนี้จากการใช้สิทธิขายคืน</w:t>
      </w:r>
      <w:r w:rsidR="00D05DCB"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เงินลงทุน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จำนวน </w:t>
      </w:r>
      <w:r w:rsidRPr="0067752D">
        <w:rPr>
          <w:rFonts w:ascii="Angsana New" w:hAnsi="Angsana New" w:cs="Angsana New"/>
          <w:color w:val="000000" w:themeColor="text1"/>
          <w:sz w:val="32"/>
          <w:szCs w:val="32"/>
        </w:rPr>
        <w:t>1,077,200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ดอลลาร์สหรัฐอเมริกา (33.65 ล้านบาท)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 w:hint="cs"/>
          <w:sz w:val="32"/>
          <w:szCs w:val="32"/>
          <w:cs/>
        </w:rPr>
        <w:t>มี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ผลกำไรจากการ</w:t>
      </w:r>
      <w:r w:rsidR="003B226C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ใช้สิทธิ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ขาย</w:t>
      </w:r>
      <w:r w:rsidR="003B226C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คืน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เงินลงทุน จำนวน</w:t>
      </w:r>
      <w:r w:rsidRPr="0067752D">
        <w:rPr>
          <w:rFonts w:ascii="Angsana New" w:hAnsi="Angsana New" w:cs="Angsana New"/>
          <w:sz w:val="32"/>
          <w:szCs w:val="32"/>
        </w:rPr>
        <w:t xml:space="preserve"> 846,451 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ดอลลาร์สหรัฐอเมริกา (26.92 ล้านบาท) 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แต่เนื่องจาก</w:t>
      </w:r>
      <w:r w:rsidRPr="0067752D">
        <w:rPr>
          <w:rFonts w:ascii="Angsana New" w:hAnsi="Angsana New" w:cs="Angsana New" w:hint="cs"/>
          <w:sz w:val="32"/>
          <w:szCs w:val="32"/>
          <w:cs/>
        </w:rPr>
        <w:t>บริษัทย่อยคาดว่าจะไม่ได้รับเงินคืน จึงตั้งสำรองค่าเผื่อหนี้สงสัยจะสูญทั้งจำนวนในงบการเงินปี 2563</w:t>
      </w:r>
      <w:r w:rsidRPr="0056018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9F00EE" w:rsidRDefault="009F00EE" w:rsidP="00090FA2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บริษัทย่อยได้หยุดการบันทึกบัญชีตามวิธีส่วนได้เสีย ตั้งแต่วันที่ 24 กุมภาพันธ์ 2563</w:t>
      </w:r>
    </w:p>
    <w:p w:rsidR="006531D8" w:rsidRDefault="006531D8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F25F36" w:rsidRPr="003A131A" w:rsidRDefault="00F560C6" w:rsidP="00721CEC">
      <w:pPr>
        <w:tabs>
          <w:tab w:val="center" w:pos="5865"/>
        </w:tabs>
        <w:ind w:right="-11" w:firstLine="720"/>
        <w:rPr>
          <w:rFonts w:ascii="Angsana New" w:hAnsi="Angsana New" w:cs="Angsana New"/>
          <w:b/>
          <w:bCs/>
          <w:sz w:val="32"/>
          <w:szCs w:val="32"/>
          <w:cs/>
        </w:rPr>
      </w:pPr>
      <w:r w:rsidRPr="003A131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รายการเปลี่ยนแปลงโดยสรุป</w:t>
      </w:r>
    </w:p>
    <w:tbl>
      <w:tblPr>
        <w:tblStyle w:val="ad"/>
        <w:tblW w:w="0" w:type="auto"/>
        <w:tblInd w:w="817" w:type="dxa"/>
        <w:tblLook w:val="04A0"/>
      </w:tblPr>
      <w:tblGrid>
        <w:gridCol w:w="5954"/>
        <w:gridCol w:w="2976"/>
      </w:tblGrid>
      <w:tr w:rsidR="00F25F36" w:rsidRPr="00F25F36" w:rsidTr="00715629">
        <w:trPr>
          <w:trHeight w:val="535"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F25F36" w:rsidRPr="00F25F36" w:rsidRDefault="00F25F36" w:rsidP="0071562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25F36" w:rsidRPr="00F25F36" w:rsidRDefault="00F25F36" w:rsidP="0071562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3B226C" w:rsidRPr="00F25F36" w:rsidTr="0067752D">
        <w:tc>
          <w:tcPr>
            <w:tcW w:w="5954" w:type="dxa"/>
            <w:tcBorders>
              <w:bottom w:val="nil"/>
            </w:tcBorders>
          </w:tcPr>
          <w:p w:rsidR="003B226C" w:rsidRPr="00066A21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ลูกหนี้จากการใช้สิทธิขายคืนเงินลงทุน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ในราคาทุนเดิม</w:t>
            </w:r>
          </w:p>
        </w:tc>
        <w:tc>
          <w:tcPr>
            <w:tcW w:w="2976" w:type="dxa"/>
            <w:tcBorders>
              <w:bottom w:val="nil"/>
            </w:tcBorders>
            <w:shd w:val="clear" w:color="auto" w:fill="auto"/>
          </w:tcPr>
          <w:p w:rsidR="003B226C" w:rsidRPr="00D17282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33,652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DE5151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226C" w:rsidRPr="00D17282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(33,652)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61B44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กการใช้สิทธิขายคืนเงิ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นลงทุน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226C" w:rsidRPr="00D17282" w:rsidRDefault="003B226C" w:rsidP="00721CEC">
            <w:pPr>
              <w:tabs>
                <w:tab w:val="decimal" w:pos="1451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คืน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เงินลงทุนในราคาทุนเดิม</w:t>
            </w:r>
          </w:p>
        </w:tc>
        <w:tc>
          <w:tcPr>
            <w:tcW w:w="2976" w:type="dxa"/>
            <w:tcBorders>
              <w:bottom w:val="nil"/>
            </w:tcBorders>
            <w:shd w:val="clear" w:color="auto" w:fill="auto"/>
          </w:tcPr>
          <w:p w:rsidR="003B226C" w:rsidRPr="00D17282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33,652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มูลค่า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ตามบัญชี ณ วันที่</w:t>
            </w:r>
            <w:r w:rsidR="00D10D76"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ใช้สิทธิขายคืนเงินลงทุน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226C" w:rsidRPr="00D17282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(6,728)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ใช้สิทธิขายคืน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226C" w:rsidRPr="00D17282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26,924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461B44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1B4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3B226C">
              <w:rPr>
                <w:rFonts w:ascii="Angsana New" w:hAnsi="Angsana New" w:cs="Angsana New" w:hint="cs"/>
                <w:sz w:val="32"/>
                <w:szCs w:val="32"/>
                <w:cs/>
              </w:rPr>
              <w:t>หนี้</w:t>
            </w:r>
            <w:r w:rsidR="006D1CA0">
              <w:rPr>
                <w:rFonts w:ascii="Angsana New" w:hAnsi="Angsana New" w:cs="Angsana New" w:hint="cs"/>
                <w:sz w:val="32"/>
                <w:szCs w:val="32"/>
                <w:cs/>
              </w:rPr>
              <w:t>สงสัยจะ</w:t>
            </w:r>
            <w:r w:rsidR="003B226C">
              <w:rPr>
                <w:rFonts w:ascii="Angsana New" w:hAnsi="Angsana New" w:cs="Angsana New" w:hint="cs"/>
                <w:sz w:val="32"/>
                <w:szCs w:val="32"/>
                <w:cs/>
              </w:rPr>
              <w:t>สูญ</w:t>
            </w:r>
            <w:r w:rsidR="00254453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</w:t>
            </w:r>
            <w:r w:rsidR="003B226C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จากการใช้สิทธิขายคืนเงินลงทุน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226C" w:rsidRPr="00D17282" w:rsidRDefault="00B95501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B226C" w:rsidRPr="00D17282">
              <w:rPr>
                <w:rFonts w:ascii="Angsana New" w:hAnsi="Angsana New" w:cs="Angsana New"/>
                <w:sz w:val="32"/>
                <w:szCs w:val="32"/>
              </w:rPr>
              <w:t>33,652</w:t>
            </w:r>
            <w:r w:rsidRPr="00D1728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B226C" w:rsidRPr="00F25F36" w:rsidTr="0067752D">
        <w:tc>
          <w:tcPr>
            <w:tcW w:w="5954" w:type="dxa"/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2976" w:type="dxa"/>
            <w:shd w:val="clear" w:color="auto" w:fill="auto"/>
          </w:tcPr>
          <w:p w:rsidR="003B226C" w:rsidRPr="00D17282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282">
              <w:rPr>
                <w:rFonts w:ascii="Angsana New" w:hAnsi="Angsana New" w:cs="Angsana New"/>
                <w:sz w:val="32"/>
                <w:szCs w:val="32"/>
              </w:rPr>
              <w:t>(6,728)</w:t>
            </w:r>
          </w:p>
        </w:tc>
      </w:tr>
    </w:tbl>
    <w:p w:rsidR="0064106A" w:rsidRPr="00376F37" w:rsidRDefault="0064106A" w:rsidP="00721CEC">
      <w:pPr>
        <w:ind w:left="720" w:right="-11" w:firstLine="72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:rsidR="00A06DD4" w:rsidRPr="00910C93" w:rsidRDefault="00A06DD4" w:rsidP="00721CE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282">
        <w:rPr>
          <w:rFonts w:ascii="Angsana New" w:hAnsi="Angsana New" w:cs="Angsana New" w:hint="cs"/>
          <w:sz w:val="32"/>
          <w:szCs w:val="32"/>
          <w:cs/>
        </w:rPr>
        <w:t>ส่วนแบ่งขาดทุนจากเงินลงทุนตามวิธีส่วนได้เสีย</w:t>
      </w:r>
      <w:r w:rsidR="00336C99" w:rsidRPr="00D172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282">
        <w:rPr>
          <w:rFonts w:ascii="Angsana New" w:hAnsi="Angsana New" w:cs="Angsana New" w:hint="cs"/>
          <w:sz w:val="32"/>
          <w:szCs w:val="32"/>
          <w:cs/>
        </w:rPr>
        <w:t>ที่บันทึกในงบกำไรขาดทุนเบ็ดเสร็จรวม</w:t>
      </w:r>
      <w:r w:rsidRPr="00D17282">
        <w:rPr>
          <w:rFonts w:ascii="Angsana New" w:hAnsi="Angsana New" w:cs="Angsana New"/>
          <w:sz w:val="32"/>
          <w:szCs w:val="32"/>
        </w:rPr>
        <w:t xml:space="preserve"> </w:t>
      </w:r>
      <w:r w:rsidRPr="00D17282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E9747D" w:rsidRPr="00D17282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D17282">
        <w:rPr>
          <w:rFonts w:ascii="Angsana New" w:hAnsi="Angsana New" w:cs="Angsana New" w:hint="cs"/>
          <w:sz w:val="32"/>
          <w:szCs w:val="32"/>
          <w:cs/>
        </w:rPr>
        <w:t>เดือนสิ้นสุดวันที</w:t>
      </w:r>
      <w:r w:rsidRPr="00D17282">
        <w:rPr>
          <w:rFonts w:ascii="Angsana New" w:hAnsi="Angsana New" w:cs="Angsana New"/>
          <w:sz w:val="32"/>
          <w:szCs w:val="32"/>
          <w:cs/>
        </w:rPr>
        <w:t>่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63F9" w:rsidRPr="00D17282">
        <w:rPr>
          <w:rFonts w:ascii="Angsana New" w:hAnsi="Angsana New" w:cs="Angsana New"/>
          <w:sz w:val="32"/>
          <w:szCs w:val="32"/>
        </w:rPr>
        <w:t xml:space="preserve">30 </w:t>
      </w:r>
      <w:r w:rsidR="00E9747D" w:rsidRPr="00D1728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A63F9" w:rsidRPr="00D172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63F9" w:rsidRPr="00D17282">
        <w:rPr>
          <w:rFonts w:ascii="Angsana New" w:hAnsi="Angsana New" w:cs="Angsana New"/>
          <w:sz w:val="32"/>
          <w:szCs w:val="32"/>
        </w:rPr>
        <w:t>2563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A63F9" w:rsidRPr="00D17282">
        <w:rPr>
          <w:rFonts w:ascii="Angsana New" w:hAnsi="Angsana New" w:cs="Angsana New"/>
          <w:sz w:val="32"/>
          <w:szCs w:val="32"/>
        </w:rPr>
        <w:t>2562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มีจำนวนเงิน </w:t>
      </w:r>
      <w:r w:rsidR="00D17282" w:rsidRPr="00D17282">
        <w:rPr>
          <w:rFonts w:ascii="Angsana New" w:hAnsi="Angsana New" w:cs="Angsana New"/>
          <w:sz w:val="32"/>
          <w:szCs w:val="32"/>
        </w:rPr>
        <w:t xml:space="preserve">0.71 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64106A" w:rsidRPr="00D17282">
        <w:rPr>
          <w:rFonts w:ascii="Angsana New" w:hAnsi="Angsana New" w:cs="Angsana New" w:hint="cs"/>
          <w:sz w:val="32"/>
          <w:szCs w:val="32"/>
          <w:cs/>
        </w:rPr>
        <w:t xml:space="preserve">(ก่อนการใช้สิทธิขายคืน) 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9747D" w:rsidRPr="00D17282">
        <w:rPr>
          <w:rFonts w:ascii="Angsana New" w:hAnsi="Angsana New" w:cs="Angsana New"/>
          <w:sz w:val="32"/>
          <w:szCs w:val="32"/>
        </w:rPr>
        <w:t>10.03</w:t>
      </w:r>
      <w:r w:rsidR="00E9747D" w:rsidRPr="00D172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282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A06DD4" w:rsidRPr="0067752D" w:rsidRDefault="00A06DD4" w:rsidP="00721CEC">
      <w:pPr>
        <w:ind w:left="720" w:right="-13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0761E" w:rsidRDefault="00B0761E" w:rsidP="00721CEC">
      <w:pPr>
        <w:ind w:left="450" w:right="-299" w:firstLine="270"/>
        <w:jc w:val="thaiDistribute"/>
        <w:rPr>
          <w:rFonts w:ascii="Angsana New" w:cs="Angsana New"/>
          <w:b/>
          <w:bCs/>
          <w:sz w:val="32"/>
          <w:szCs w:val="32"/>
          <w:cs/>
        </w:rPr>
      </w:pPr>
      <w:r w:rsidRPr="003D0A06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67752D" w:rsidRDefault="00B0761E" w:rsidP="00721CEC">
      <w:pPr>
        <w:ind w:left="720" w:right="-13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ข้อมูล</w:t>
      </w:r>
      <w:r w:rsidRPr="00CA6C40">
        <w:rPr>
          <w:rFonts w:ascii="Angsana New" w:hAnsi="Angsana New" w:cs="Angsana New"/>
          <w:sz w:val="32"/>
          <w:szCs w:val="32"/>
          <w:cs/>
        </w:rPr>
        <w:t>ทางการ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Pr="00D215F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pPr w:leftFromText="180" w:rightFromText="180" w:vertAnchor="text" w:horzAnchor="margin" w:tblpX="297" w:tblpY="489"/>
        <w:tblW w:w="9450" w:type="dxa"/>
        <w:tblLayout w:type="fixed"/>
        <w:tblLook w:val="0000"/>
      </w:tblPr>
      <w:tblGrid>
        <w:gridCol w:w="2802"/>
        <w:gridCol w:w="1618"/>
        <w:gridCol w:w="1618"/>
        <w:gridCol w:w="1705"/>
        <w:gridCol w:w="1707"/>
      </w:tblGrid>
      <w:tr w:rsidR="00820FEA" w:rsidRPr="00636763" w:rsidTr="00330139">
        <w:trPr>
          <w:trHeight w:val="41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0FEA" w:rsidRDefault="00820FEA" w:rsidP="00721CE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  <w:p w:rsidR="00820FEA" w:rsidRPr="001A023C" w:rsidRDefault="00820FEA" w:rsidP="00721CE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Default="00820FEA" w:rsidP="00721C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งบแสดงฐานะทางการเงิน</w:t>
            </w:r>
          </w:p>
          <w:p w:rsidR="00820FEA" w:rsidRPr="001A023C" w:rsidRDefault="00820FEA" w:rsidP="00721C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 31 ธันวาคม 2562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FA7BB1" w:rsidRDefault="00820FEA" w:rsidP="00E9747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งบกำไรขาดทุนสำหรับงวด</w:t>
            </w:r>
            <w:r w:rsidR="00E9747D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3E574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E5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9747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3E5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E574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739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20FEA" w:rsidRPr="00F904F9" w:rsidTr="00820FEA">
        <w:trPr>
          <w:trHeight w:val="393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1A023C" w:rsidRDefault="00820FEA" w:rsidP="00721CE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EA" w:rsidRPr="001A023C" w:rsidRDefault="00820FEA" w:rsidP="00721CEC">
            <w:pPr>
              <w:tabs>
                <w:tab w:val="right" w:pos="7200"/>
                <w:tab w:val="right" w:pos="8540"/>
              </w:tabs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EA" w:rsidRPr="001A023C" w:rsidRDefault="00820FEA" w:rsidP="00721CEC">
            <w:pPr>
              <w:tabs>
                <w:tab w:val="right" w:pos="7200"/>
                <w:tab w:val="right" w:pos="8540"/>
              </w:tabs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1A023C" w:rsidRDefault="00820FEA" w:rsidP="00721C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1A023C" w:rsidRDefault="00820FEA" w:rsidP="00721CEC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ขาดทุนสุทธิ</w:t>
            </w:r>
          </w:p>
        </w:tc>
      </w:tr>
      <w:tr w:rsidR="00EF6F5E" w:rsidRPr="006D3251" w:rsidTr="00820FEA">
        <w:trPr>
          <w:trHeight w:val="2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1A023C" w:rsidRDefault="00EF6F5E" w:rsidP="00721CEC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25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A301CA" w:rsidRDefault="00EF6F5E" w:rsidP="00721CEC">
            <w:pPr>
              <w:tabs>
                <w:tab w:val="right" w:pos="7200"/>
                <w:tab w:val="right" w:pos="8540"/>
              </w:tabs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147.61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A301CA" w:rsidRDefault="00EF6F5E" w:rsidP="00721CEC">
            <w:pPr>
              <w:tabs>
                <w:tab w:val="right" w:pos="7200"/>
                <w:tab w:val="right" w:pos="8540"/>
              </w:tabs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239.69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E32468" w:rsidRDefault="00E9747D" w:rsidP="00721CEC">
            <w:pPr>
              <w:tabs>
                <w:tab w:val="right" w:pos="7200"/>
                <w:tab w:val="right" w:pos="8540"/>
              </w:tabs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333.76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E32468" w:rsidRDefault="005402BB" w:rsidP="00E9747D">
            <w:pPr>
              <w:tabs>
                <w:tab w:val="right" w:pos="7200"/>
                <w:tab w:val="right" w:pos="8540"/>
              </w:tabs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246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E9747D">
              <w:rPr>
                <w:rFonts w:ascii="Angsana New" w:hAnsi="Angsana New" w:cs="Angsana New"/>
                <w:sz w:val="30"/>
                <w:szCs w:val="30"/>
              </w:rPr>
              <w:t>50.13</w:t>
            </w:r>
            <w:r w:rsidRPr="00E3246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:rsidR="00ED15FD" w:rsidRPr="00074818" w:rsidRDefault="00ED15FD" w:rsidP="00721CEC">
      <w:pPr>
        <w:ind w:left="446" w:right="-99"/>
        <w:jc w:val="right"/>
        <w:rPr>
          <w:rFonts w:ascii="Angsana New" w:hAnsi="Angsana New" w:cs="Angsana New"/>
          <w:sz w:val="30"/>
          <w:szCs w:val="30"/>
        </w:rPr>
      </w:pPr>
      <w:r w:rsidRPr="00074818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074818">
        <w:rPr>
          <w:rFonts w:ascii="Angsana New" w:hAnsi="Angsana New" w:cs="Angsana New"/>
          <w:sz w:val="30"/>
          <w:szCs w:val="30"/>
        </w:rPr>
        <w:t>:</w:t>
      </w:r>
      <w:r w:rsidRPr="000748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4818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74818">
        <w:rPr>
          <w:rFonts w:ascii="Angsana New" w:hAnsi="Angsana New" w:cs="Angsana New"/>
          <w:sz w:val="30"/>
          <w:szCs w:val="30"/>
          <w:cs/>
        </w:rPr>
        <w:t>บาท</w:t>
      </w:r>
    </w:p>
    <w:p w:rsidR="00066A21" w:rsidRPr="00066A21" w:rsidRDefault="00066A21" w:rsidP="00721CEC">
      <w:pPr>
        <w:pStyle w:val="af"/>
        <w:tabs>
          <w:tab w:val="left" w:pos="720"/>
        </w:tabs>
        <w:spacing w:before="60"/>
        <w:ind w:left="450" w:right="29"/>
        <w:jc w:val="thaiDistribute"/>
        <w:rPr>
          <w:rFonts w:ascii="Angsana New" w:hAnsi="Angsana New"/>
          <w:sz w:val="24"/>
          <w:szCs w:val="24"/>
        </w:rPr>
      </w:pPr>
    </w:p>
    <w:p w:rsidR="00E1435F" w:rsidRDefault="00E1435F" w:rsidP="00721CE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sz w:val="24"/>
          <w:szCs w:val="24"/>
        </w:rPr>
      </w:pPr>
      <w:r w:rsidRPr="002F37C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D74FB" w:rsidRPr="009C6BFC" w:rsidRDefault="0095240B" w:rsidP="00721CEC">
      <w:pPr>
        <w:ind w:right="-13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6A"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/>
      </w:tblPr>
      <w:tblGrid>
        <w:gridCol w:w="2701"/>
        <w:gridCol w:w="1620"/>
        <w:gridCol w:w="334"/>
        <w:gridCol w:w="1285"/>
        <w:gridCol w:w="1673"/>
        <w:gridCol w:w="1673"/>
      </w:tblGrid>
      <w:tr w:rsidR="00E3237F" w:rsidRPr="00E11249" w:rsidTr="000C6CCA">
        <w:trPr>
          <w:trHeight w:val="269"/>
        </w:trPr>
        <w:tc>
          <w:tcPr>
            <w:tcW w:w="14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1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E9747D" w:rsidRPr="00E11249" w:rsidTr="000C6CCA">
        <w:trPr>
          <w:trHeight w:val="310"/>
        </w:trPr>
        <w:tc>
          <w:tcPr>
            <w:tcW w:w="1454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9747D" w:rsidRPr="00DE7CA4" w:rsidRDefault="00E9747D" w:rsidP="00721CEC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47D" w:rsidRPr="00DE7CA4" w:rsidRDefault="00E9747D" w:rsidP="00E9747D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ก.ย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47D" w:rsidRPr="00DE7CA4" w:rsidRDefault="00E9747D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. 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47D" w:rsidRPr="00DE7CA4" w:rsidRDefault="00E9747D" w:rsidP="00C159B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ก.ย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747D" w:rsidRPr="00DE7CA4" w:rsidRDefault="00E9747D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. 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9747D" w:rsidRPr="006902E0" w:rsidTr="000C6CCA">
        <w:trPr>
          <w:trHeight w:val="332"/>
        </w:trPr>
        <w:tc>
          <w:tcPr>
            <w:tcW w:w="14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747D" w:rsidRPr="006902E0" w:rsidRDefault="00E9747D" w:rsidP="00721CEC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6902E0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87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747D" w:rsidRPr="00377894" w:rsidRDefault="00E9747D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7D" w:rsidRPr="00377894" w:rsidRDefault="00E9747D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3778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6902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E9747D" w:rsidRPr="006902E0" w:rsidTr="000C6CCA">
        <w:trPr>
          <w:trHeight w:val="230"/>
        </w:trPr>
        <w:tc>
          <w:tcPr>
            <w:tcW w:w="145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721CEC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721CEC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721CEC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  <w:tr w:rsidR="00E9747D" w:rsidRPr="006902E0" w:rsidTr="000C6CCA">
        <w:trPr>
          <w:trHeight w:val="368"/>
        </w:trPr>
        <w:tc>
          <w:tcPr>
            <w:tcW w:w="145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721CEC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TPA</w:t>
            </w:r>
            <w:r w:rsidRPr="006902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Holding LLC 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747D" w:rsidRPr="00377894" w:rsidRDefault="00E9747D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7D" w:rsidRPr="00377894" w:rsidRDefault="00E9747D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</w:tr>
      <w:tr w:rsidR="00E9747D" w:rsidRPr="006902E0" w:rsidTr="000C6CCA">
        <w:trPr>
          <w:trHeight w:val="432"/>
        </w:trPr>
        <w:tc>
          <w:tcPr>
            <w:tcW w:w="145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721CEC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721CEC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721CEC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721CEC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(USD 1,077,300)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721CEC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(USD 1,077,300)</w:t>
            </w:r>
          </w:p>
        </w:tc>
      </w:tr>
      <w:tr w:rsidR="00E9747D" w:rsidRPr="006902E0" w:rsidTr="000C6CCA">
        <w:trPr>
          <w:trHeight w:val="432"/>
        </w:trPr>
        <w:tc>
          <w:tcPr>
            <w:tcW w:w="3198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007FC2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89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778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ค่าเผื่อการลดมูลค่าของเงินลงทุน -</w:t>
            </w:r>
            <w:r w:rsidRPr="00377894">
              <w:rPr>
                <w:rFonts w:ascii="Angsana New" w:hAnsi="Angsana New" w:cs="Angsana New"/>
                <w:sz w:val="30"/>
                <w:szCs w:val="30"/>
              </w:rPr>
              <w:t xml:space="preserve"> TPA</w:t>
            </w:r>
            <w:r w:rsidRPr="003778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77894">
              <w:rPr>
                <w:rFonts w:ascii="Angsana New" w:hAnsi="Angsana New" w:cs="Angsana New"/>
                <w:sz w:val="30"/>
                <w:szCs w:val="30"/>
              </w:rPr>
              <w:t>Holding LLC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007FC2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894">
              <w:rPr>
                <w:rFonts w:ascii="Angsana New" w:hAnsi="Angsana New" w:cs="Angsana New"/>
                <w:sz w:val="30"/>
                <w:szCs w:val="30"/>
              </w:rPr>
              <w:t>(33,634)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6902E0" w:rsidRDefault="00E9747D" w:rsidP="00007FC2">
            <w:pPr>
              <w:spacing w:before="30"/>
              <w:ind w:left="-96" w:right="-3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E9747D" w:rsidRPr="006902E0" w:rsidTr="000C6CCA">
        <w:trPr>
          <w:trHeight w:val="368"/>
        </w:trPr>
        <w:tc>
          <w:tcPr>
            <w:tcW w:w="145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E9747D" w:rsidRPr="006902E0" w:rsidRDefault="00E9747D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747D" w:rsidRPr="00377894" w:rsidRDefault="00E9747D" w:rsidP="00721CEC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377894" w:rsidRDefault="00E9747D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47D" w:rsidRPr="00DC6F5A" w:rsidRDefault="00E9747D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6F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9,788</w:t>
            </w:r>
            <w:r w:rsidRPr="00DC6F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C6F5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9747D" w:rsidRPr="00DC6F5A" w:rsidRDefault="00E9747D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6F5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43,422 </w:t>
            </w:r>
          </w:p>
        </w:tc>
      </w:tr>
    </w:tbl>
    <w:p w:rsidR="00636CDA" w:rsidRDefault="00636CDA" w:rsidP="00636CDA">
      <w:pPr>
        <w:spacing w:line="235" w:lineRule="auto"/>
        <w:rPr>
          <w:rFonts w:ascii="Angsana New" w:hAnsi="Angsana New" w:cs="Angsana New"/>
          <w:sz w:val="30"/>
          <w:szCs w:val="30"/>
          <w:cs/>
        </w:rPr>
      </w:pPr>
    </w:p>
    <w:p w:rsidR="00D1560F" w:rsidRDefault="00636CDA" w:rsidP="00636CDA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85C9B" w:rsidRPr="006902E0" w:rsidRDefault="00E85C9B" w:rsidP="004F2BEA">
      <w:pPr>
        <w:spacing w:line="218" w:lineRule="auto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 w:rsidRPr="006902E0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</w:t>
      </w:r>
      <w:r w:rsidRPr="006902E0">
        <w:rPr>
          <w:rFonts w:ascii="Angsana New" w:hAnsi="Angsana New" w:cs="Angsana New"/>
          <w:sz w:val="30"/>
          <w:szCs w:val="30"/>
        </w:rPr>
        <w:t>:</w:t>
      </w:r>
      <w:r w:rsidRPr="006902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02E0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306" w:type="dxa"/>
        <w:tblInd w:w="378" w:type="dxa"/>
        <w:tblLayout w:type="fixed"/>
        <w:tblLook w:val="0000"/>
      </w:tblPr>
      <w:tblGrid>
        <w:gridCol w:w="1625"/>
        <w:gridCol w:w="1715"/>
        <w:gridCol w:w="1525"/>
        <w:gridCol w:w="1525"/>
        <w:gridCol w:w="1458"/>
        <w:gridCol w:w="1458"/>
      </w:tblGrid>
      <w:tr w:rsidR="00E85C9B" w:rsidRPr="006902E0" w:rsidTr="000F5442">
        <w:trPr>
          <w:cantSplit/>
        </w:trPr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4F2BEA">
            <w:pPr>
              <w:tabs>
                <w:tab w:val="left" w:pos="360"/>
                <w:tab w:val="left" w:pos="900"/>
                <w:tab w:val="left" w:pos="1440"/>
              </w:tabs>
              <w:spacing w:before="30" w:line="218" w:lineRule="auto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4F2BEA">
            <w:pPr>
              <w:tabs>
                <w:tab w:val="left" w:pos="1451"/>
                <w:tab w:val="left" w:pos="1734"/>
              </w:tabs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6902E0" w:rsidRDefault="00E85C9B" w:rsidP="004F2BEA">
            <w:pPr>
              <w:tabs>
                <w:tab w:val="left" w:pos="1451"/>
                <w:tab w:val="left" w:pos="1734"/>
              </w:tabs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6902E0" w:rsidRDefault="00E85C9B" w:rsidP="004F2BEA">
            <w:pPr>
              <w:tabs>
                <w:tab w:val="left" w:pos="1451"/>
                <w:tab w:val="left" w:pos="1734"/>
              </w:tabs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6902E0" w:rsidTr="00480E67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4F2BEA">
            <w:pPr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4F2BEA">
            <w:pPr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 w:val="restart"/>
            <w:tcBorders>
              <w:left w:val="nil"/>
              <w:right w:val="single" w:sz="4" w:space="0" w:color="auto"/>
            </w:tcBorders>
          </w:tcPr>
          <w:p w:rsidR="00E85C9B" w:rsidRPr="006902E0" w:rsidRDefault="008322D5" w:rsidP="004F2BEA">
            <w:pPr>
              <w:tabs>
                <w:tab w:val="left" w:pos="1451"/>
                <w:tab w:val="left" w:pos="1734"/>
              </w:tabs>
              <w:spacing w:before="30" w:line="218" w:lineRule="auto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="004A6FB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7B489C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7B489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7B489C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="004A6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. </w:t>
            </w:r>
            <w:r w:rsidR="004A6FB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52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85C9B" w:rsidRPr="006902E0" w:rsidRDefault="008322D5" w:rsidP="004F2BEA">
            <w:pPr>
              <w:spacing w:before="30" w:line="218" w:lineRule="auto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ณ 31 ธ.ค</w:t>
            </w:r>
            <w:r w:rsidRPr="006902E0">
              <w:rPr>
                <w:rFonts w:ascii="Angsana New" w:hAnsi="Angsana New" w:cs="Angsana New"/>
                <w:sz w:val="28"/>
                <w:szCs w:val="28"/>
              </w:rPr>
              <w:t>. 256</w:t>
            </w:r>
            <w:r w:rsidR="004E036F" w:rsidRPr="006902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5C9B" w:rsidRPr="006902E0" w:rsidRDefault="008322D5" w:rsidP="004F2BEA">
            <w:pPr>
              <w:tabs>
                <w:tab w:val="left" w:pos="1451"/>
                <w:tab w:val="left" w:pos="1734"/>
              </w:tabs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สำหรับงว</w:t>
            </w: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ด</w:t>
            </w:r>
            <w:r w:rsidR="007B489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="00E85C9B" w:rsidRPr="006902E0"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A77" w:rsidRPr="006902E0" w:rsidTr="00480E67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4F2BEA">
            <w:pPr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4F2BEA">
            <w:pPr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4F2BEA">
            <w:pPr>
              <w:tabs>
                <w:tab w:val="left" w:pos="1451"/>
                <w:tab w:val="left" w:pos="1734"/>
              </w:tabs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4F2BEA">
            <w:pPr>
              <w:tabs>
                <w:tab w:val="left" w:pos="1451"/>
                <w:tab w:val="left" w:pos="1734"/>
              </w:tabs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4A6FBE" w:rsidP="004F2BEA">
            <w:pPr>
              <w:tabs>
                <w:tab w:val="left" w:pos="1451"/>
                <w:tab w:val="left" w:pos="1734"/>
              </w:tabs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7B489C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7B489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7B489C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6A77" w:rsidRPr="006902E0" w:rsidRDefault="00216A77" w:rsidP="004F2BEA">
            <w:pPr>
              <w:tabs>
                <w:tab w:val="left" w:pos="1451"/>
                <w:tab w:val="left" w:pos="1734"/>
              </w:tabs>
              <w:spacing w:before="30" w:line="218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="00E237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7B489C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7B489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7B489C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="008322D5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</w:t>
            </w:r>
            <w:r w:rsidR="008322D5" w:rsidRPr="006902E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E036F" w:rsidRPr="006902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4F2BEA">
            <w:pPr>
              <w:tabs>
                <w:tab w:val="left" w:pos="252"/>
                <w:tab w:val="left" w:pos="900"/>
                <w:tab w:val="left" w:pos="1440"/>
              </w:tabs>
              <w:spacing w:before="30" w:line="218" w:lineRule="auto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6902E0" w:rsidRDefault="00DE7CA4" w:rsidP="004F2BEA">
            <w:pPr>
              <w:spacing w:before="30" w:line="218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7894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7894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789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37789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789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37789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4F2BEA">
            <w:pPr>
              <w:tabs>
                <w:tab w:val="left" w:pos="252"/>
                <w:tab w:val="left" w:pos="900"/>
                <w:tab w:val="left" w:pos="1440"/>
              </w:tabs>
              <w:spacing w:before="30" w:line="218" w:lineRule="auto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 xml:space="preserve">(Europe) </w:t>
            </w:r>
            <w:proofErr w:type="spellStart"/>
            <w:r w:rsidRPr="006902E0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6902E0" w:rsidRDefault="00C1153E" w:rsidP="004F2BEA">
            <w:pPr>
              <w:spacing w:before="30" w:line="218" w:lineRule="auto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6902E0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1525" w:type="dxa"/>
            <w:tcBorders>
              <w:left w:val="nil"/>
              <w:right w:val="single" w:sz="4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6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4F2BEA">
            <w:pPr>
              <w:tabs>
                <w:tab w:val="left" w:pos="252"/>
                <w:tab w:val="left" w:pos="900"/>
                <w:tab w:val="left" w:pos="1440"/>
              </w:tabs>
              <w:spacing w:before="30" w:line="218" w:lineRule="auto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6902E0" w:rsidRDefault="00DE7CA4" w:rsidP="004F2BEA">
            <w:pPr>
              <w:spacing w:before="30" w:line="218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525" w:type="dxa"/>
            <w:tcBorders>
              <w:left w:val="nil"/>
              <w:right w:val="single" w:sz="4" w:space="0" w:color="auto"/>
            </w:tcBorders>
          </w:tcPr>
          <w:p w:rsidR="00DE7CA4" w:rsidRPr="00377894" w:rsidRDefault="00DE7CA4" w:rsidP="004F2BEA">
            <w:pPr>
              <w:tabs>
                <w:tab w:val="decimal" w:pos="742"/>
              </w:tabs>
              <w:spacing w:before="30" w:line="218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DE7CA4" w:rsidRPr="00377894" w:rsidRDefault="00DE7CA4" w:rsidP="004F2BEA">
            <w:pPr>
              <w:tabs>
                <w:tab w:val="decimal" w:pos="742"/>
              </w:tabs>
              <w:spacing w:before="30" w:line="218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6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4F2BEA">
            <w:pPr>
              <w:tabs>
                <w:tab w:val="left" w:pos="252"/>
                <w:tab w:val="left" w:pos="900"/>
                <w:tab w:val="left" w:pos="1440"/>
              </w:tabs>
              <w:spacing w:before="30" w:line="218" w:lineRule="auto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C1153E" w:rsidP="004F2BEA">
            <w:pPr>
              <w:spacing w:before="30" w:line="218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6902E0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377894" w:rsidRDefault="00DE7CA4" w:rsidP="004F2BEA">
            <w:pPr>
              <w:tabs>
                <w:tab w:val="decimal" w:pos="742"/>
              </w:tabs>
              <w:spacing w:before="30" w:line="218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</w:tcBorders>
          </w:tcPr>
          <w:p w:rsidR="00DE7CA4" w:rsidRPr="00377894" w:rsidRDefault="00DE7CA4" w:rsidP="004F2BEA">
            <w:pPr>
              <w:tabs>
                <w:tab w:val="decimal" w:pos="742"/>
              </w:tabs>
              <w:spacing w:before="30" w:line="218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480E67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4F2BEA">
            <w:pPr>
              <w:tabs>
                <w:tab w:val="left" w:pos="252"/>
                <w:tab w:val="left" w:pos="900"/>
                <w:tab w:val="left" w:pos="1440"/>
              </w:tabs>
              <w:spacing w:before="30" w:line="218" w:lineRule="auto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6902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02E0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4F2BEA">
            <w:pPr>
              <w:spacing w:before="30" w:line="218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7894">
              <w:rPr>
                <w:rFonts w:ascii="Angsana New" w:hAnsi="Angsana New" w:cs="Angsana New"/>
                <w:sz w:val="28"/>
                <w:szCs w:val="28"/>
              </w:rPr>
              <w:t>USD 1,077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7894">
              <w:rPr>
                <w:rFonts w:ascii="Angsana New" w:hAnsi="Angsana New" w:cs="Angsana New"/>
                <w:sz w:val="28"/>
                <w:szCs w:val="28"/>
              </w:rPr>
              <w:t>USD 1,077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789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37789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7CA4" w:rsidRPr="00377894" w:rsidRDefault="00DE7CA4" w:rsidP="004F2BEA">
            <w:pPr>
              <w:spacing w:before="30" w:line="218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789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37789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8470C2" w:rsidRPr="00A76823" w:rsidRDefault="008470C2" w:rsidP="004F2BEA">
      <w:pPr>
        <w:spacing w:line="218" w:lineRule="auto"/>
        <w:ind w:right="261"/>
        <w:jc w:val="thaiDistribute"/>
        <w:rPr>
          <w:rFonts w:ascii="Angsana New" w:hAnsi="Angsana New" w:cs="Angsana New"/>
          <w:sz w:val="16"/>
          <w:szCs w:val="16"/>
        </w:rPr>
      </w:pPr>
    </w:p>
    <w:p w:rsidR="00970648" w:rsidRPr="00542F1B" w:rsidRDefault="00970648" w:rsidP="00715629">
      <w:pPr>
        <w:ind w:left="450" w:right="-299" w:firstLine="270"/>
        <w:jc w:val="thaiDistribute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542F1B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715629">
        <w:rPr>
          <w:rFonts w:ascii="Angsana New" w:cs="Angsana New"/>
          <w:b/>
          <w:bCs/>
          <w:sz w:val="32"/>
          <w:szCs w:val="32"/>
          <w:cs/>
        </w:rPr>
        <w:t>การเงิน</w:t>
      </w:r>
      <w:r w:rsidRPr="00542F1B">
        <w:rPr>
          <w:rFonts w:ascii="Angsana New" w:eastAsia="MS Mincho" w:hAnsi="Angsana New" w:cs="Angsana New"/>
          <w:b/>
          <w:bCs/>
          <w:sz w:val="32"/>
          <w:szCs w:val="32"/>
          <w:cs/>
        </w:rPr>
        <w:t>ของบริษัทย่อยในต่างประเทศ</w:t>
      </w:r>
    </w:p>
    <w:p w:rsidR="00970648" w:rsidRPr="00542F1B" w:rsidRDefault="00970648" w:rsidP="00715629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542F1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Pr="00715629">
        <w:rPr>
          <w:rFonts w:ascii="Angsana New" w:hAnsi="Angsana New" w:cs="Angsana New" w:hint="cs"/>
          <w:sz w:val="32"/>
          <w:szCs w:val="32"/>
          <w:cs/>
        </w:rPr>
        <w:t>ของ</w:t>
      </w:r>
      <w:r w:rsidRPr="00542F1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Pr="00542F1B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ในต่างประเทศได้ผ่านการ</w:t>
      </w:r>
      <w:r w:rsidRPr="00542F1B">
        <w:rPr>
          <w:rFonts w:ascii="Angsana New" w:hAnsi="Angsana New" w:cs="Angsana New" w:hint="cs"/>
          <w:sz w:val="32"/>
          <w:szCs w:val="32"/>
          <w:cs/>
        </w:rPr>
        <w:t>สอบทาน</w:t>
      </w:r>
      <w:r w:rsidR="00771B31" w:rsidRPr="00542F1B">
        <w:rPr>
          <w:rFonts w:ascii="Angsana New" w:hAnsi="Angsana New" w:cs="Angsana New" w:hint="cs"/>
          <w:sz w:val="32"/>
          <w:szCs w:val="32"/>
          <w:cs/>
        </w:rPr>
        <w:t>และตรวจสอบ</w:t>
      </w:r>
      <w:r w:rsidRPr="00542F1B"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 w:rsidRPr="00542F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2F1B">
        <w:rPr>
          <w:rFonts w:ascii="Angsana New" w:hAnsi="Angsana New" w:cs="Angsana New"/>
          <w:sz w:val="32"/>
          <w:szCs w:val="32"/>
          <w:cs/>
        </w:rPr>
        <w:t>และนำมาจัดทำงบการเงินรวม</w:t>
      </w:r>
      <w:r w:rsidRPr="00542F1B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ได้แปลงค่าเป็นเงินบาท</w:t>
      </w:r>
      <w:r w:rsidRPr="00542F1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970648" w:rsidRPr="00445889" w:rsidRDefault="00970648" w:rsidP="004F2BEA">
      <w:pPr>
        <w:spacing w:line="218" w:lineRule="auto"/>
        <w:ind w:left="448" w:firstLine="567"/>
        <w:jc w:val="thaiDistribute"/>
        <w:rPr>
          <w:rFonts w:ascii="Angsana New" w:hAnsi="Angsana New" w:cs="Angsana New"/>
          <w:sz w:val="4"/>
          <w:szCs w:val="4"/>
          <w:highlight w:val="yellow"/>
        </w:rPr>
      </w:pPr>
    </w:p>
    <w:p w:rsidR="00970648" w:rsidRPr="0080100A" w:rsidRDefault="00970648" w:rsidP="004F2BEA">
      <w:pPr>
        <w:spacing w:line="218" w:lineRule="auto"/>
        <w:ind w:left="448" w:firstLine="567"/>
        <w:jc w:val="right"/>
        <w:rPr>
          <w:rFonts w:ascii="Angsana New" w:hAnsi="Angsana New" w:cs="Angsana New"/>
          <w:sz w:val="30"/>
          <w:szCs w:val="30"/>
          <w:cs/>
        </w:rPr>
      </w:pPr>
      <w:r w:rsidRPr="0080100A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80100A">
        <w:rPr>
          <w:rFonts w:ascii="Angsana New" w:hAnsi="Angsana New" w:cs="Angsana New"/>
          <w:sz w:val="30"/>
          <w:szCs w:val="30"/>
        </w:rPr>
        <w:t xml:space="preserve">: </w:t>
      </w:r>
      <w:r w:rsidRPr="0080100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tbl>
      <w:tblPr>
        <w:tblW w:w="9319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0"/>
        <w:gridCol w:w="1595"/>
        <w:gridCol w:w="1595"/>
        <w:gridCol w:w="1759"/>
        <w:gridCol w:w="1760"/>
      </w:tblGrid>
      <w:tr w:rsidR="00970648" w:rsidRPr="00542F1B" w:rsidTr="000F09E0">
        <w:trPr>
          <w:trHeight w:val="340"/>
        </w:trPr>
        <w:tc>
          <w:tcPr>
            <w:tcW w:w="2610" w:type="dxa"/>
            <w:vMerge w:val="restart"/>
            <w:vAlign w:val="center"/>
          </w:tcPr>
          <w:p w:rsidR="00970648" w:rsidRPr="00542F1B" w:rsidRDefault="00970648" w:rsidP="004F2BEA">
            <w:pPr>
              <w:tabs>
                <w:tab w:val="left" w:pos="-990"/>
                <w:tab w:val="left" w:pos="-720"/>
                <w:tab w:val="left" w:pos="900"/>
              </w:tabs>
              <w:spacing w:line="218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  <w:cs/>
              </w:rPr>
              <w:t>บริษัทย่อยในต่างประเทศ</w:t>
            </w:r>
          </w:p>
        </w:tc>
        <w:tc>
          <w:tcPr>
            <w:tcW w:w="3190" w:type="dxa"/>
            <w:gridSpan w:val="2"/>
            <w:tcBorders>
              <w:bottom w:val="single" w:sz="4" w:space="0" w:color="auto"/>
            </w:tcBorders>
            <w:vAlign w:val="center"/>
          </w:tcPr>
          <w:p w:rsidR="00970648" w:rsidRPr="00542F1B" w:rsidRDefault="00970648" w:rsidP="004F2BEA">
            <w:pPr>
              <w:tabs>
                <w:tab w:val="left" w:pos="-990"/>
                <w:tab w:val="left" w:pos="-720"/>
                <w:tab w:val="left" w:pos="900"/>
              </w:tabs>
              <w:spacing w:line="218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สินทรัพย์รวม</w:t>
            </w:r>
          </w:p>
        </w:tc>
        <w:tc>
          <w:tcPr>
            <w:tcW w:w="3519" w:type="dxa"/>
            <w:gridSpan w:val="2"/>
            <w:tcBorders>
              <w:bottom w:val="single" w:sz="4" w:space="0" w:color="auto"/>
            </w:tcBorders>
            <w:vAlign w:val="center"/>
          </w:tcPr>
          <w:p w:rsidR="00970648" w:rsidRPr="00542F1B" w:rsidRDefault="00970648" w:rsidP="004F2BEA">
            <w:pPr>
              <w:tabs>
                <w:tab w:val="left" w:pos="-990"/>
                <w:tab w:val="left" w:pos="-720"/>
                <w:tab w:val="left" w:pos="900"/>
              </w:tabs>
              <w:spacing w:line="218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  <w:cs/>
              </w:rPr>
              <w:t>รายได้</w:t>
            </w:r>
            <w:r w:rsidR="001F02BE" w:rsidRPr="00542F1B">
              <w:rPr>
                <w:rFonts w:ascii="Angsana New" w:hAnsi="Angsana New" w:cs="Angsana New"/>
                <w:sz w:val="29"/>
                <w:szCs w:val="29"/>
                <w:cs/>
              </w:rPr>
              <w:t>สำหรับงวดเก้าเดือน</w:t>
            </w:r>
            <w:r w:rsidR="00715629">
              <w:rPr>
                <w:rFonts w:ascii="Angsana New" w:hAnsi="Angsana New" w:cs="Angsana New" w:hint="cs"/>
                <w:sz w:val="29"/>
                <w:szCs w:val="29"/>
                <w:cs/>
              </w:rPr>
              <w:t>สิ้นสุดวันที่</w:t>
            </w:r>
          </w:p>
        </w:tc>
      </w:tr>
      <w:tr w:rsidR="00A40A44" w:rsidRPr="00542F1B" w:rsidTr="000F09E0">
        <w:trPr>
          <w:trHeight w:val="340"/>
        </w:trPr>
        <w:tc>
          <w:tcPr>
            <w:tcW w:w="2610" w:type="dxa"/>
            <w:vMerge/>
            <w:vAlign w:val="center"/>
          </w:tcPr>
          <w:p w:rsidR="00A40A44" w:rsidRPr="00542F1B" w:rsidRDefault="00A40A44" w:rsidP="004F2BEA">
            <w:pPr>
              <w:tabs>
                <w:tab w:val="left" w:pos="-990"/>
                <w:tab w:val="left" w:pos="-720"/>
                <w:tab w:val="left" w:pos="900"/>
              </w:tabs>
              <w:spacing w:line="218" w:lineRule="auto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0A44" w:rsidRPr="00542F1B" w:rsidRDefault="00A40A44" w:rsidP="004F2BEA">
            <w:pPr>
              <w:tabs>
                <w:tab w:val="left" w:pos="-990"/>
                <w:tab w:val="left" w:pos="-720"/>
                <w:tab w:val="left" w:pos="900"/>
              </w:tabs>
              <w:spacing w:line="218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r w:rsidR="00C84DE1" w:rsidRPr="00542F1B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="00193189"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>ก</w:t>
            </w:r>
            <w:r w:rsidR="00C84DE1"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.ย. </w:t>
            </w:r>
            <w:r w:rsidR="00C84DE1" w:rsidRPr="00542F1B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1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A44" w:rsidRPr="00542F1B" w:rsidRDefault="00A40A44" w:rsidP="004F2BEA">
            <w:pPr>
              <w:tabs>
                <w:tab w:val="left" w:pos="-990"/>
                <w:tab w:val="left" w:pos="-720"/>
                <w:tab w:val="left" w:pos="900"/>
              </w:tabs>
              <w:spacing w:line="218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31 ธ.ค. </w:t>
            </w:r>
            <w:r w:rsidRPr="00542F1B">
              <w:rPr>
                <w:rFonts w:ascii="Angsana New" w:hAnsi="Angsana New" w:cs="Angsana New"/>
                <w:sz w:val="29"/>
                <w:szCs w:val="29"/>
                <w:cs/>
              </w:rPr>
              <w:t>25</w:t>
            </w:r>
            <w:r w:rsidRPr="00542F1B">
              <w:rPr>
                <w:rFonts w:ascii="Angsana New" w:hAnsi="Angsana New" w:cs="Angsana New"/>
                <w:sz w:val="29"/>
                <w:szCs w:val="29"/>
              </w:rPr>
              <w:t>62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A44" w:rsidRPr="00542F1B" w:rsidRDefault="00C84DE1" w:rsidP="004F2BEA">
            <w:pPr>
              <w:tabs>
                <w:tab w:val="left" w:pos="-990"/>
                <w:tab w:val="left" w:pos="-720"/>
                <w:tab w:val="left" w:pos="900"/>
              </w:tabs>
              <w:spacing w:line="218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="00193189"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>ก</w:t>
            </w:r>
            <w:r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.ย. </w:t>
            </w:r>
            <w:r w:rsidRPr="00542F1B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1760" w:type="dxa"/>
            <w:tcBorders>
              <w:left w:val="single" w:sz="4" w:space="0" w:color="auto"/>
            </w:tcBorders>
            <w:vAlign w:val="center"/>
          </w:tcPr>
          <w:p w:rsidR="00A40A44" w:rsidRPr="00542F1B" w:rsidRDefault="00EE4FC0" w:rsidP="004F2BEA">
            <w:pPr>
              <w:tabs>
                <w:tab w:val="left" w:pos="-990"/>
                <w:tab w:val="left" w:pos="-720"/>
                <w:tab w:val="left" w:pos="900"/>
              </w:tabs>
              <w:spacing w:line="218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="00193189"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ก</w:t>
            </w:r>
            <w:r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>.ย.</w:t>
            </w:r>
            <w:r w:rsidRPr="00542F1B">
              <w:rPr>
                <w:rFonts w:ascii="Angsana New" w:hAnsi="Angsana New" w:cs="Angsana New"/>
                <w:sz w:val="29"/>
                <w:szCs w:val="29"/>
              </w:rPr>
              <w:t xml:space="preserve"> 2562</w:t>
            </w:r>
          </w:p>
        </w:tc>
      </w:tr>
      <w:tr w:rsidR="00D3616B" w:rsidRPr="00542F1B" w:rsidTr="000F09E0">
        <w:trPr>
          <w:trHeight w:val="340"/>
        </w:trPr>
        <w:tc>
          <w:tcPr>
            <w:tcW w:w="2610" w:type="dxa"/>
            <w:tcBorders>
              <w:top w:val="nil"/>
              <w:bottom w:val="dotted" w:sz="4" w:space="0" w:color="auto"/>
            </w:tcBorders>
            <w:vAlign w:val="center"/>
          </w:tcPr>
          <w:p w:rsidR="00D3616B" w:rsidRPr="00542F1B" w:rsidRDefault="00D3616B" w:rsidP="004F2BEA">
            <w:pPr>
              <w:tabs>
                <w:tab w:val="left" w:pos="-990"/>
                <w:tab w:val="left" w:pos="-720"/>
                <w:tab w:val="left" w:pos="900"/>
              </w:tabs>
              <w:spacing w:line="218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</w:rPr>
              <w:t xml:space="preserve">Team Precision (Europe) </w:t>
            </w:r>
            <w:proofErr w:type="spellStart"/>
            <w:r w:rsidRPr="00542F1B">
              <w:rPr>
                <w:rFonts w:ascii="Angsana New" w:hAnsi="Angsana New" w:cs="Angsana New"/>
                <w:sz w:val="29"/>
                <w:szCs w:val="29"/>
              </w:rPr>
              <w:t>ApS</w:t>
            </w:r>
            <w:proofErr w:type="spellEnd"/>
          </w:p>
        </w:tc>
        <w:tc>
          <w:tcPr>
            <w:tcW w:w="1595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D3616B" w:rsidRPr="00542F1B" w:rsidRDefault="00542F1B" w:rsidP="004F2BEA">
            <w:pPr>
              <w:tabs>
                <w:tab w:val="decimal" w:pos="743"/>
              </w:tabs>
              <w:spacing w:line="218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</w:rPr>
              <w:t>8.34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3616B" w:rsidRPr="00542F1B" w:rsidRDefault="00D3616B" w:rsidP="004F2BEA">
            <w:pPr>
              <w:tabs>
                <w:tab w:val="decimal" w:pos="743"/>
              </w:tabs>
              <w:spacing w:line="218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>6.77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3616B" w:rsidRPr="00542F1B" w:rsidRDefault="00542F1B" w:rsidP="004F2BEA">
            <w:pPr>
              <w:tabs>
                <w:tab w:val="decimal" w:pos="839"/>
              </w:tabs>
              <w:spacing w:line="218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</w:rPr>
              <w:t>42.</w:t>
            </w:r>
            <w:r w:rsidR="00A2393F">
              <w:rPr>
                <w:rFonts w:ascii="Angsana New" w:hAnsi="Angsana New" w:cs="Angsana New"/>
                <w:sz w:val="29"/>
                <w:szCs w:val="29"/>
              </w:rPr>
              <w:t>76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:rsidR="00D3616B" w:rsidRPr="00542F1B" w:rsidRDefault="00193189" w:rsidP="004F2BEA">
            <w:pPr>
              <w:tabs>
                <w:tab w:val="decimal" w:pos="839"/>
              </w:tabs>
              <w:spacing w:line="218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</w:rPr>
              <w:t>61.62</w:t>
            </w:r>
          </w:p>
        </w:tc>
      </w:tr>
      <w:tr w:rsidR="00D3616B" w:rsidRPr="008E5E88" w:rsidTr="000F09E0">
        <w:trPr>
          <w:trHeight w:val="340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:rsidR="00D3616B" w:rsidRPr="00542F1B" w:rsidRDefault="00D3616B" w:rsidP="004F2BEA">
            <w:pPr>
              <w:tabs>
                <w:tab w:val="left" w:pos="-990"/>
                <w:tab w:val="left" w:pos="-720"/>
                <w:tab w:val="left" w:pos="900"/>
              </w:tabs>
              <w:spacing w:line="218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</w:rPr>
              <w:t>TPA</w:t>
            </w:r>
            <w:r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542F1B">
              <w:rPr>
                <w:rFonts w:ascii="Angsana New" w:hAnsi="Angsana New" w:cs="Angsana New"/>
                <w:sz w:val="29"/>
                <w:szCs w:val="29"/>
              </w:rPr>
              <w:t>Holding LLC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16B" w:rsidRPr="00542F1B" w:rsidRDefault="00C95547" w:rsidP="004F2BEA">
            <w:pPr>
              <w:tabs>
                <w:tab w:val="decimal" w:pos="743"/>
              </w:tabs>
              <w:spacing w:line="218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63</w:t>
            </w:r>
            <w:r w:rsidR="00542F1B" w:rsidRPr="00542F1B">
              <w:rPr>
                <w:rFonts w:ascii="Angsana New" w:hAnsi="Angsana New" w:cs="Angsana New"/>
                <w:sz w:val="29"/>
                <w:szCs w:val="29"/>
              </w:rPr>
              <w:t>.</w:t>
            </w:r>
            <w:r>
              <w:rPr>
                <w:rFonts w:ascii="Angsana New" w:hAnsi="Angsana New" w:cs="Angsana New"/>
                <w:sz w:val="29"/>
                <w:szCs w:val="29"/>
              </w:rPr>
              <w:t>78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16B" w:rsidRPr="00542F1B" w:rsidRDefault="00D3616B" w:rsidP="004F2BEA">
            <w:pPr>
              <w:tabs>
                <w:tab w:val="decimal" w:pos="743"/>
              </w:tabs>
              <w:spacing w:line="218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F1B">
              <w:rPr>
                <w:rFonts w:ascii="Angsana New" w:hAnsi="Angsana New" w:cs="Angsana New" w:hint="cs"/>
                <w:sz w:val="29"/>
                <w:szCs w:val="29"/>
                <w:cs/>
              </w:rPr>
              <w:t>14.50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16B" w:rsidRPr="00542F1B" w:rsidRDefault="00A2393F" w:rsidP="004F2BEA">
            <w:pPr>
              <w:tabs>
                <w:tab w:val="decimal" w:pos="839"/>
              </w:tabs>
              <w:spacing w:line="218" w:lineRule="auto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3616B" w:rsidRPr="00A40A44" w:rsidRDefault="00193189" w:rsidP="004F2BEA">
            <w:pPr>
              <w:spacing w:before="30" w:line="218" w:lineRule="auto"/>
              <w:ind w:right="-9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F1B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</w:tr>
    </w:tbl>
    <w:p w:rsidR="000F23C0" w:rsidRDefault="000F23C0" w:rsidP="004F2BEA">
      <w:pPr>
        <w:spacing w:line="218" w:lineRule="auto"/>
        <w:rPr>
          <w:rFonts w:ascii="Angsana New" w:hAnsi="Angsana New" w:cs="Angsana New"/>
          <w:b/>
          <w:bCs/>
          <w:sz w:val="24"/>
          <w:szCs w:val="24"/>
        </w:rPr>
      </w:pPr>
    </w:p>
    <w:p w:rsidR="008733E7" w:rsidRPr="007918CF" w:rsidRDefault="008733E7" w:rsidP="00715629">
      <w:pPr>
        <w:pStyle w:val="af"/>
        <w:numPr>
          <w:ilvl w:val="0"/>
          <w:numId w:val="1"/>
        </w:numPr>
        <w:tabs>
          <w:tab w:val="left" w:pos="720"/>
        </w:tabs>
        <w:spacing w:before="60" w:line="21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18CF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ลูกหนี้จากการโอนสิทธิ</w:t>
      </w:r>
      <w:r w:rsidR="00385F99" w:rsidRPr="007918CF">
        <w:rPr>
          <w:rFonts w:ascii="Angsana New" w:hAnsi="Angsana New" w:hint="cs"/>
          <w:b/>
          <w:bCs/>
          <w:sz w:val="32"/>
          <w:szCs w:val="32"/>
          <w:cs/>
        </w:rPr>
        <w:t>ในการรับชำระหนี้</w:t>
      </w:r>
    </w:p>
    <w:p w:rsidR="007E6D2E" w:rsidRPr="00CB2E25" w:rsidRDefault="006D5F18" w:rsidP="004F2BEA">
      <w:pPr>
        <w:spacing w:line="218" w:lineRule="auto"/>
        <w:ind w:left="448" w:firstLine="567"/>
        <w:jc w:val="right"/>
        <w:rPr>
          <w:rFonts w:ascii="Angsana New" w:hAnsi="Angsana New" w:cs="Angsana New"/>
          <w:sz w:val="30"/>
          <w:szCs w:val="30"/>
          <w:cs/>
        </w:rPr>
      </w:pPr>
      <w:r w:rsidRPr="00CB2E25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CB2E25">
        <w:rPr>
          <w:rFonts w:ascii="Angsana New" w:hAnsi="Angsana New" w:cs="Angsana New"/>
          <w:sz w:val="30"/>
          <w:szCs w:val="30"/>
        </w:rPr>
        <w:t xml:space="preserve">: </w:t>
      </w:r>
      <w:r w:rsidR="0046478D" w:rsidRPr="00CB2E25">
        <w:rPr>
          <w:rFonts w:ascii="Angsana New" w:hAnsi="Angsana New" w:cs="Angsana New"/>
          <w:sz w:val="30"/>
          <w:szCs w:val="30"/>
          <w:cs/>
        </w:rPr>
        <w:t>พันบา</w:t>
      </w:r>
      <w:r w:rsidR="0046478D" w:rsidRPr="00CB2E25">
        <w:rPr>
          <w:rFonts w:ascii="Angsana New" w:hAnsi="Angsana New" w:cs="Angsana New" w:hint="cs"/>
          <w:sz w:val="30"/>
          <w:szCs w:val="30"/>
          <w:cs/>
        </w:rPr>
        <w:t>ท</w:t>
      </w:r>
    </w:p>
    <w:tbl>
      <w:tblPr>
        <w:tblW w:w="885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50"/>
        <w:gridCol w:w="2250"/>
        <w:gridCol w:w="2555"/>
      </w:tblGrid>
      <w:tr w:rsidR="00CB2E25" w:rsidRPr="00C51F8C" w:rsidTr="00715629">
        <w:trPr>
          <w:trHeight w:hRule="exact" w:val="454"/>
        </w:trPr>
        <w:tc>
          <w:tcPr>
            <w:tcW w:w="4050" w:type="dxa"/>
            <w:vAlign w:val="center"/>
          </w:tcPr>
          <w:p w:rsidR="00CB2E25" w:rsidRPr="00CB2E25" w:rsidRDefault="00CB2E25" w:rsidP="00CB2E25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CB2E25" w:rsidRPr="00CB2E25" w:rsidRDefault="00CB2E25" w:rsidP="00CB2E25">
            <w:pPr>
              <w:ind w:left="-9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CB2E25" w:rsidRPr="00CB2E25" w:rsidRDefault="00CB2E25" w:rsidP="00CB2E25">
            <w:pPr>
              <w:ind w:left="-9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อัตราดอกเบี้ย(ร้อยละ)ต่อปี</w:t>
            </w:r>
          </w:p>
        </w:tc>
      </w:tr>
      <w:tr w:rsidR="00CB2E25" w:rsidRPr="00C51F8C" w:rsidTr="00715629">
        <w:trPr>
          <w:trHeight w:hRule="exact" w:val="360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CB2E25" w:rsidRPr="00CB2E25" w:rsidRDefault="00CB2E25" w:rsidP="00CB2E25">
            <w:pPr>
              <w:ind w:left="72" w:right="-25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b/>
                <w:bCs/>
                <w:sz w:val="32"/>
                <w:szCs w:val="32"/>
              </w:rPr>
              <w:t>TPA Holding LLC</w:t>
            </w: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</w:tcPr>
          <w:p w:rsidR="00CB2E25" w:rsidRPr="00CB2E25" w:rsidRDefault="00CB2E25" w:rsidP="00CB2E25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E25" w:rsidRPr="00CB2E25" w:rsidRDefault="00CB2E25" w:rsidP="00CB2E25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2E25" w:rsidRPr="00C51F8C" w:rsidTr="00715629">
        <w:trPr>
          <w:trHeight w:hRule="exact" w:val="360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CB2E25" w:rsidRPr="00CB2E25" w:rsidRDefault="00CB2E25" w:rsidP="00401061">
            <w:pPr>
              <w:ind w:left="72" w:right="-250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</w:t>
            </w:r>
            <w:r w:rsidRPr="00CB2E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B2E25">
              <w:rPr>
                <w:rFonts w:ascii="Angsana New" w:hAnsi="Angsana New" w:cs="Angsana New" w:hint="cs"/>
                <w:sz w:val="32"/>
                <w:szCs w:val="32"/>
                <w:cs/>
              </w:rPr>
              <w:t>ณ</w:t>
            </w:r>
            <w:r w:rsidR="0071562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วันที่</w:t>
            </w:r>
            <w:r w:rsidRPr="00CB2E25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="00715629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71562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กราคม </w:t>
            </w:r>
            <w:r w:rsidR="0071562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63</w:t>
            </w:r>
            <w:r w:rsidRPr="00CB2E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E25" w:rsidRPr="00CB2E25" w:rsidRDefault="00CB2E25" w:rsidP="00BB6DD1">
            <w:pPr>
              <w:tabs>
                <w:tab w:val="decimal" w:pos="1515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E25" w:rsidRPr="00CB2E25" w:rsidRDefault="00CB2E25" w:rsidP="00CB2E25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2E25" w:rsidRPr="00C51F8C" w:rsidTr="00715629">
        <w:trPr>
          <w:trHeight w:hRule="exact" w:val="360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CB2E25" w:rsidRPr="00CB2E25" w:rsidRDefault="00CB2E25" w:rsidP="00401061">
            <w:pPr>
              <w:ind w:left="72" w:right="-2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เพิ่มขึ้นระหว่า</w:t>
            </w:r>
            <w:r w:rsidR="00F73771">
              <w:rPr>
                <w:rFonts w:ascii="Angsana New" w:hAnsi="Angsana New" w:cs="Angsana New" w:hint="cs"/>
                <w:sz w:val="32"/>
                <w:szCs w:val="32"/>
                <w:cs/>
              </w:rPr>
              <w:t>งงวด</w:t>
            </w: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E25" w:rsidRPr="00CB2E25" w:rsidRDefault="00CB2E25" w:rsidP="00CB2E25">
            <w:pPr>
              <w:tabs>
                <w:tab w:val="decimal" w:pos="1676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</w:rPr>
              <w:t>108,044</w:t>
            </w:r>
          </w:p>
          <w:p w:rsidR="00CB2E25" w:rsidRPr="00CB2E25" w:rsidRDefault="00CB2E25" w:rsidP="00CB2E25">
            <w:pPr>
              <w:tabs>
                <w:tab w:val="decimal" w:pos="1275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E25" w:rsidRPr="00CB2E25" w:rsidRDefault="00CB2E25" w:rsidP="00CB2E25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2E25" w:rsidRPr="00C51F8C" w:rsidTr="00715629">
        <w:trPr>
          <w:trHeight w:hRule="exact" w:val="360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CB2E25" w:rsidRPr="00CB2E25" w:rsidRDefault="00CB2E25" w:rsidP="00401061">
            <w:pPr>
              <w:ind w:left="72" w:right="-2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E25" w:rsidRPr="00CB2E25" w:rsidRDefault="00CB2E25" w:rsidP="000C6CCA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USD </w:t>
            </w:r>
            <w:r w:rsidRPr="00CB2E25">
              <w:rPr>
                <w:rFonts w:ascii="Angsana New" w:hAnsi="Angsana New" w:cs="Angsana New"/>
                <w:sz w:val="32"/>
                <w:szCs w:val="32"/>
              </w:rPr>
              <w:t>3,500,000)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E25" w:rsidRPr="00CB2E25" w:rsidRDefault="00CB2E25" w:rsidP="00CB2E25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2E25" w:rsidRPr="00C51F8C" w:rsidTr="00715629">
        <w:trPr>
          <w:trHeight w:hRule="exact" w:val="360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CB2E25" w:rsidRPr="00CB2E25" w:rsidRDefault="00CB2E25" w:rsidP="00401061">
            <w:pPr>
              <w:ind w:left="72" w:right="-2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2E2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CB2E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รับชำระคืนระหว่าง</w:t>
            </w:r>
            <w:r w:rsidR="00F73771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E25" w:rsidRPr="00CB2E25" w:rsidRDefault="00CB2E25" w:rsidP="00CB2E25">
            <w:pPr>
              <w:tabs>
                <w:tab w:val="decimal" w:pos="1676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</w:rPr>
              <w:t>(47,734)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E25" w:rsidRPr="00CB2E25" w:rsidRDefault="00CB2E25" w:rsidP="00CB2E25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2E25" w:rsidRPr="00C51F8C" w:rsidTr="00715629">
        <w:trPr>
          <w:trHeight w:hRule="exact" w:val="360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CB2E25" w:rsidRPr="00CB2E25" w:rsidRDefault="00CB2E25" w:rsidP="00401061">
            <w:pPr>
              <w:ind w:left="72" w:right="-25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E25" w:rsidRPr="00CB2E25" w:rsidRDefault="00CB2E25" w:rsidP="000C6CCA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USD </w:t>
            </w:r>
            <w:r w:rsidRPr="00CB2E25">
              <w:rPr>
                <w:rFonts w:ascii="Angsana New" w:hAnsi="Angsana New" w:cs="Angsana New"/>
                <w:sz w:val="32"/>
                <w:szCs w:val="32"/>
              </w:rPr>
              <w:t>1,546,310)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E25" w:rsidRPr="00CB2E25" w:rsidRDefault="00CB2E25" w:rsidP="00CB2E25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2E25" w:rsidRPr="00C51F8C" w:rsidTr="00401061">
        <w:trPr>
          <w:trHeight w:hRule="exact" w:val="360"/>
        </w:trPr>
        <w:tc>
          <w:tcPr>
            <w:tcW w:w="4050" w:type="dxa"/>
            <w:tcBorders>
              <w:top w:val="nil"/>
              <w:bottom w:val="single" w:sz="4" w:space="0" w:color="auto"/>
            </w:tcBorders>
            <w:vAlign w:val="center"/>
          </w:tcPr>
          <w:p w:rsidR="00CB2E25" w:rsidRPr="00CB2E25" w:rsidRDefault="00715629" w:rsidP="00401061">
            <w:pPr>
              <w:ind w:left="72" w:right="-2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2E25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ที่ยังไม่เกิดขึ้นจากอัตราแลกเปลี่ยน</w:t>
            </w:r>
          </w:p>
        </w:tc>
        <w:tc>
          <w:tcPr>
            <w:tcW w:w="22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E25" w:rsidRPr="00CB2E25" w:rsidRDefault="00CB2E25" w:rsidP="00CB2E25">
            <w:pPr>
              <w:tabs>
                <w:tab w:val="decimal" w:pos="1676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</w:rPr>
              <w:t>1,212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E25" w:rsidRPr="00CB2E25" w:rsidRDefault="00CB2E25" w:rsidP="00CB2E25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B2E25" w:rsidRPr="00C51F8C" w:rsidTr="00401061">
        <w:trPr>
          <w:trHeight w:hRule="exact" w:val="360"/>
        </w:trPr>
        <w:tc>
          <w:tcPr>
            <w:tcW w:w="4050" w:type="dxa"/>
            <w:tcBorders>
              <w:top w:val="single" w:sz="4" w:space="0" w:color="auto"/>
              <w:bottom w:val="nil"/>
            </w:tcBorders>
            <w:vAlign w:val="center"/>
          </w:tcPr>
          <w:p w:rsidR="00CB2E25" w:rsidRPr="00CB2E25" w:rsidRDefault="00CB2E25" w:rsidP="00CB2E25">
            <w:pPr>
              <w:ind w:left="72" w:right="-25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B2E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ยอดคงเหลือยกไป </w:t>
            </w:r>
            <w:r w:rsidRPr="00CB2E2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ณ</w:t>
            </w:r>
            <w:r w:rsidR="0071562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71562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วันที่</w:t>
            </w:r>
            <w:r w:rsidRPr="00CB2E2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B2E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30 </w:t>
            </w:r>
            <w:r w:rsidR="0071562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0F09E0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71562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</w:t>
            </w:r>
            <w:r w:rsidRPr="00CB2E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225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2E25" w:rsidRPr="00CB2E25" w:rsidRDefault="00CB2E25" w:rsidP="00CB2E25">
            <w:pPr>
              <w:tabs>
                <w:tab w:val="decimal" w:pos="1676"/>
              </w:tabs>
              <w:ind w:left="-97" w:right="-122" w:hanging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b/>
                <w:bCs/>
                <w:sz w:val="32"/>
                <w:szCs w:val="32"/>
              </w:rPr>
              <w:t>61,522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E25" w:rsidRPr="00CB2E25" w:rsidRDefault="00CB2E25" w:rsidP="00CB2E25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.00</w:t>
            </w:r>
          </w:p>
        </w:tc>
      </w:tr>
      <w:tr w:rsidR="00CB2E25" w:rsidRPr="00C51F8C" w:rsidTr="00715629">
        <w:trPr>
          <w:trHeight w:hRule="exact" w:val="360"/>
        </w:trPr>
        <w:tc>
          <w:tcPr>
            <w:tcW w:w="4050" w:type="dxa"/>
            <w:tcBorders>
              <w:top w:val="nil"/>
              <w:bottom w:val="single" w:sz="4" w:space="0" w:color="auto"/>
            </w:tcBorders>
            <w:vAlign w:val="center"/>
          </w:tcPr>
          <w:p w:rsidR="00CB2E25" w:rsidRPr="00CB2E25" w:rsidRDefault="00CB2E25" w:rsidP="00CB2E25">
            <w:pPr>
              <w:ind w:left="72" w:right="-25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E25" w:rsidRPr="000C6CCA" w:rsidRDefault="00CB2E25" w:rsidP="000C6CCA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C6CC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</w:t>
            </w:r>
            <w:r w:rsidRPr="000C6CCA">
              <w:rPr>
                <w:rFonts w:ascii="Angsana New" w:hAnsi="Angsana New" w:cs="Angsana New"/>
                <w:b/>
                <w:bCs/>
                <w:sz w:val="32"/>
                <w:szCs w:val="32"/>
              </w:rPr>
              <w:t>USD 1,953,690)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B2E25" w:rsidRPr="00CB2E25" w:rsidRDefault="00CB2E25" w:rsidP="00CB2E25">
            <w:pPr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46478D" w:rsidRPr="00C51F8C" w:rsidRDefault="0046478D" w:rsidP="004F2BEA">
      <w:pPr>
        <w:autoSpaceDE w:val="0"/>
        <w:autoSpaceDN w:val="0"/>
        <w:adjustRightInd w:val="0"/>
        <w:spacing w:line="218" w:lineRule="auto"/>
        <w:rPr>
          <w:rFonts w:ascii="Angsana New" w:hAnsi="Angsana New" w:cs="Angsana New"/>
          <w:sz w:val="16"/>
          <w:szCs w:val="16"/>
        </w:rPr>
      </w:pPr>
    </w:p>
    <w:p w:rsidR="0046478D" w:rsidRDefault="0046478D" w:rsidP="00715629">
      <w:pPr>
        <w:ind w:left="720" w:right="-11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652120">
        <w:rPr>
          <w:rFonts w:ascii="Angsana New" w:eastAsia="MS Mincho" w:hAnsi="Angsana New" w:cs="Angsana New" w:hint="cs"/>
          <w:sz w:val="32"/>
          <w:szCs w:val="32"/>
          <w:cs/>
        </w:rPr>
        <w:t>เมื่อ</w:t>
      </w:r>
      <w:r>
        <w:rPr>
          <w:rFonts w:ascii="AngsanaNew" w:hAnsi="Times New Roman" w:cs="AngsanaNew" w:hint="cs"/>
          <w:sz w:val="32"/>
          <w:szCs w:val="32"/>
          <w:cs/>
        </w:rPr>
        <w:t xml:space="preserve">วันที่ 19 </w:t>
      </w:r>
      <w:r w:rsidRPr="00715629">
        <w:rPr>
          <w:rFonts w:ascii="Angsana New" w:eastAsia="MS Mincho" w:hAnsi="Angsana New" w:cs="Angsana New" w:hint="cs"/>
          <w:sz w:val="32"/>
          <w:szCs w:val="32"/>
          <w:cs/>
        </w:rPr>
        <w:t>มิถุนายน</w:t>
      </w:r>
      <w:r>
        <w:rPr>
          <w:rFonts w:ascii="AngsanaNew" w:hAnsi="Times New Roman" w:cs="AngsanaNew" w:hint="cs"/>
          <w:sz w:val="32"/>
          <w:szCs w:val="32"/>
          <w:cs/>
        </w:rPr>
        <w:t xml:space="preserve"> 2563</w:t>
      </w:r>
      <w:r>
        <w:rPr>
          <w:rFonts w:ascii="AngsanaNew" w:hAnsi="Times New Roman" w:cs="AngsanaNew"/>
          <w:sz w:val="32"/>
          <w:szCs w:val="32"/>
        </w:rPr>
        <w:t xml:space="preserve"> </w:t>
      </w:r>
      <w:r>
        <w:rPr>
          <w:rFonts w:ascii="AngsanaNew" w:hAnsi="Times New Roman" w:cs="AngsanaNew" w:hint="cs"/>
          <w:sz w:val="32"/>
          <w:szCs w:val="32"/>
          <w:cs/>
        </w:rPr>
        <w:t>ที่ประชุมคณะกรรมการบริษัท</w:t>
      </w:r>
      <w:r w:rsidR="00EA7098">
        <w:rPr>
          <w:rFonts w:ascii="AngsanaNew" w:hAnsi="Times New Roman" w:cs="AngsanaNew" w:hint="cs"/>
          <w:sz w:val="32"/>
          <w:szCs w:val="32"/>
          <w:cs/>
        </w:rPr>
        <w:t xml:space="preserve"> ทีมพรีซิชั่น จำกัด (มหาชน)</w:t>
      </w:r>
      <w:r>
        <w:rPr>
          <w:rFonts w:ascii="AngsanaNew" w:hAnsi="Times New Roman" w:cs="AngsanaNew" w:hint="cs"/>
          <w:sz w:val="32"/>
          <w:szCs w:val="32"/>
          <w:cs/>
        </w:rPr>
        <w:t xml:space="preserve"> มีมติให้โอนสิทธิในการรับชำระเงินในลูกหนี</w:t>
      </w:r>
      <w:r>
        <w:rPr>
          <w:rFonts w:asciiTheme="minorHAnsi" w:hAnsiTheme="minorHAnsi" w:cs="AngsanaNew" w:hint="cs"/>
          <w:sz w:val="32"/>
          <w:szCs w:val="32"/>
          <w:cs/>
        </w:rPr>
        <w:t>้</w:t>
      </w:r>
      <w:r>
        <w:rPr>
          <w:rFonts w:ascii="AngsanaNew" w:hAnsi="Times New Roman" w:cs="AngsanaNew" w:hint="cs"/>
          <w:sz w:val="32"/>
          <w:szCs w:val="32"/>
          <w:cs/>
        </w:rPr>
        <w:t>การค้า</w:t>
      </w:r>
      <w:r w:rsidR="00DC3038">
        <w:rPr>
          <w:rFonts w:ascii="AngsanaNew" w:hAnsi="Times New Roman" w:cs="AngsanaNew" w:hint="cs"/>
          <w:sz w:val="32"/>
          <w:szCs w:val="32"/>
          <w:cs/>
        </w:rPr>
        <w:t xml:space="preserve"> </w:t>
      </w:r>
      <w:r>
        <w:rPr>
          <w:rFonts w:ascii="AngsanaNew" w:hAnsi="Times New Roman" w:cs="AngsanaNew" w:hint="cs"/>
          <w:sz w:val="32"/>
          <w:szCs w:val="32"/>
          <w:cs/>
        </w:rPr>
        <w:t>ระหว่างบริษัทกับ</w:t>
      </w:r>
      <w:r>
        <w:rPr>
          <w:rFonts w:ascii="AngsanaNew" w:hAnsi="Times New Roman" w:cs="AngsanaNew"/>
          <w:sz w:val="32"/>
          <w:szCs w:val="32"/>
        </w:rPr>
        <w:t xml:space="preserve"> Team Precision America</w:t>
      </w:r>
      <w:r w:rsidR="00866075">
        <w:rPr>
          <w:rFonts w:ascii="AngsanaNew" w:hAnsi="Times New Roman" w:cs="AngsanaNew"/>
          <w:sz w:val="32"/>
          <w:szCs w:val="32"/>
        </w:rPr>
        <w:t>,</w:t>
      </w:r>
      <w:r>
        <w:rPr>
          <w:rFonts w:ascii="AngsanaNew" w:hAnsi="Times New Roman" w:cs="AngsanaNew"/>
          <w:sz w:val="32"/>
          <w:szCs w:val="32"/>
        </w:rPr>
        <w:t xml:space="preserve"> LLC </w:t>
      </w:r>
      <w:r>
        <w:rPr>
          <w:rFonts w:ascii="AngsanaNew" w:hAnsi="Times New Roman" w:cs="AngsanaNew" w:hint="cs"/>
          <w:sz w:val="32"/>
          <w:szCs w:val="32"/>
          <w:cs/>
        </w:rPr>
        <w:t>ทั</w:t>
      </w:r>
      <w:r>
        <w:rPr>
          <w:rFonts w:asciiTheme="minorHAnsi" w:hAnsiTheme="minorHAnsi" w:cs="AngsanaNew" w:hint="cs"/>
          <w:sz w:val="32"/>
          <w:szCs w:val="32"/>
          <w:cs/>
        </w:rPr>
        <w:t>้ง</w:t>
      </w:r>
      <w:r>
        <w:rPr>
          <w:rFonts w:ascii="AngsanaNew" w:hAnsi="Times New Roman" w:cs="AngsanaNew" w:hint="cs"/>
          <w:sz w:val="32"/>
          <w:szCs w:val="32"/>
          <w:cs/>
        </w:rPr>
        <w:t>หมดจำนวน</w:t>
      </w:r>
      <w:r>
        <w:rPr>
          <w:rFonts w:ascii="AngsanaNew" w:hAnsi="Times New Roman" w:cs="AngsanaNew"/>
          <w:sz w:val="32"/>
          <w:szCs w:val="32"/>
        </w:rPr>
        <w:t xml:space="preserve"> </w:t>
      </w:r>
      <w:r>
        <w:rPr>
          <w:rFonts w:ascii="AngsanaNew" w:hAnsi="Times New Roman" w:cs="AngsanaNew" w:hint="cs"/>
          <w:sz w:val="32"/>
          <w:szCs w:val="32"/>
          <w:cs/>
        </w:rPr>
        <w:t>5.50 ล้าน</w:t>
      </w:r>
      <w:r w:rsidR="00DC3038">
        <w:rPr>
          <w:rFonts w:ascii="AngsanaNew" w:hAnsi="Times New Roman" w:cs="AngsanaNew" w:hint="cs"/>
          <w:sz w:val="32"/>
          <w:szCs w:val="32"/>
          <w:cs/>
        </w:rPr>
        <w:t>ดอลลาร์</w:t>
      </w:r>
      <w:r>
        <w:rPr>
          <w:rFonts w:ascii="AngsanaNew" w:hAnsi="Times New Roman" w:cs="AngsanaNew" w:hint="cs"/>
          <w:sz w:val="32"/>
          <w:szCs w:val="32"/>
          <w:cs/>
        </w:rPr>
        <w:t>สหรัฐอเมริกา</w:t>
      </w:r>
      <w:r>
        <w:rPr>
          <w:rFonts w:ascii="AngsanaNew" w:hAnsi="Times New Roman" w:cs="AngsanaNew"/>
          <w:sz w:val="32"/>
          <w:szCs w:val="32"/>
        </w:rPr>
        <w:t xml:space="preserve"> </w:t>
      </w:r>
      <w:r w:rsidR="00145B54">
        <w:rPr>
          <w:rFonts w:ascii="AngsanaNew" w:hAnsi="Times New Roman" w:cs="AngsanaNew" w:hint="cs"/>
          <w:sz w:val="32"/>
          <w:szCs w:val="32"/>
          <w:cs/>
        </w:rPr>
        <w:t xml:space="preserve">(170.50 </w:t>
      </w:r>
      <w:r>
        <w:rPr>
          <w:rFonts w:ascii="AngsanaNew" w:hAnsi="Times New Roman" w:cs="AngsanaNew" w:hint="cs"/>
          <w:sz w:val="32"/>
          <w:szCs w:val="32"/>
          <w:cs/>
        </w:rPr>
        <w:t>ล้านบาท</w:t>
      </w:r>
      <w:r w:rsidR="00145B54">
        <w:rPr>
          <w:rFonts w:ascii="AngsanaNew" w:hAnsi="Times New Roman" w:cs="AngsanaNew" w:hint="cs"/>
          <w:sz w:val="32"/>
          <w:szCs w:val="32"/>
          <w:cs/>
        </w:rPr>
        <w:t xml:space="preserve">) </w:t>
      </w:r>
      <w:r>
        <w:rPr>
          <w:rFonts w:ascii="AngsanaNew" w:hAnsi="Times New Roman" w:cs="AngsanaNew" w:hint="cs"/>
          <w:sz w:val="32"/>
          <w:szCs w:val="32"/>
          <w:cs/>
        </w:rPr>
        <w:t>ให้กับ</w:t>
      </w:r>
      <w:r>
        <w:rPr>
          <w:rFonts w:ascii="AngsanaNew" w:hAnsi="Times New Roman" w:cs="AngsanaNew"/>
          <w:sz w:val="32"/>
          <w:szCs w:val="32"/>
        </w:rPr>
        <w:t xml:space="preserve"> TPA Holding LLC </w:t>
      </w:r>
      <w:r w:rsidR="007F7992">
        <w:rPr>
          <w:rFonts w:ascii="AngsanaNew" w:hAnsi="Times New Roman" w:cs="AngsanaNew" w:hint="cs"/>
          <w:sz w:val="32"/>
          <w:szCs w:val="32"/>
          <w:cs/>
        </w:rPr>
        <w:t xml:space="preserve">(บริษัทย่อย) </w:t>
      </w:r>
      <w:r>
        <w:rPr>
          <w:rFonts w:ascii="AngsanaNew" w:hAnsi="Times New Roman" w:cs="AngsanaNew" w:hint="cs"/>
          <w:sz w:val="32"/>
          <w:szCs w:val="32"/>
          <w:cs/>
        </w:rPr>
        <w:t>ในมูลค่า</w:t>
      </w:r>
      <w:r>
        <w:rPr>
          <w:rFonts w:ascii="AngsanaNew" w:hAnsi="Times New Roman" w:cs="AngsanaNew"/>
          <w:sz w:val="32"/>
          <w:szCs w:val="32"/>
        </w:rPr>
        <w:t xml:space="preserve"> 3.50 </w:t>
      </w:r>
      <w:r w:rsidR="00D1560F">
        <w:rPr>
          <w:rFonts w:ascii="AngsanaNew" w:hAnsi="Times New Roman" w:cs="AngsanaNew" w:hint="cs"/>
          <w:sz w:val="32"/>
          <w:szCs w:val="32"/>
          <w:cs/>
        </w:rPr>
        <w:t>ล้านดอลลาร์สหรัฐอเมริกา</w:t>
      </w:r>
      <w:r w:rsidR="009A0172">
        <w:rPr>
          <w:rFonts w:ascii="AngsanaNew" w:hAnsi="Times New Roman" w:cs="AngsanaNew"/>
          <w:sz w:val="32"/>
          <w:szCs w:val="32"/>
        </w:rPr>
        <w:t xml:space="preserve"> (108.0</w:t>
      </w:r>
      <w:r w:rsidR="009A0172">
        <w:rPr>
          <w:rFonts w:ascii="AngsanaNew" w:hAnsi="Times New Roman" w:cs="AngsanaNew" w:hint="cs"/>
          <w:sz w:val="32"/>
          <w:szCs w:val="32"/>
          <w:cs/>
        </w:rPr>
        <w:t>4</w:t>
      </w:r>
      <w:r>
        <w:rPr>
          <w:rFonts w:ascii="AngsanaNew" w:hAnsi="Times New Roman" w:cs="AngsanaNew"/>
          <w:sz w:val="32"/>
          <w:szCs w:val="32"/>
        </w:rPr>
        <w:t xml:space="preserve"> </w:t>
      </w:r>
      <w:r>
        <w:rPr>
          <w:rFonts w:ascii="AngsanaNew" w:hAnsi="Times New Roman" w:cs="AngsanaNew" w:hint="cs"/>
          <w:sz w:val="32"/>
          <w:szCs w:val="32"/>
          <w:cs/>
        </w:rPr>
        <w:t>ล้านบาท</w:t>
      </w:r>
      <w:r w:rsidR="00B478C3">
        <w:rPr>
          <w:rFonts w:ascii="AngsanaNew" w:hAnsi="Times New Roman" w:cs="AngsanaNew"/>
          <w:sz w:val="32"/>
          <w:szCs w:val="32"/>
        </w:rPr>
        <w:t>)</w:t>
      </w:r>
      <w:r>
        <w:rPr>
          <w:rFonts w:ascii="AngsanaNew" w:hAnsi="Times New Roman" w:cs="AngsanaNew"/>
          <w:sz w:val="32"/>
          <w:szCs w:val="32"/>
        </w:rPr>
        <w:t xml:space="preserve"> </w:t>
      </w:r>
      <w:r w:rsidR="00C51F8C">
        <w:rPr>
          <w:rFonts w:ascii="AngsanaNew" w:hAnsi="Times New Roman" w:cs="AngsanaNew" w:hint="cs"/>
          <w:sz w:val="32"/>
          <w:szCs w:val="32"/>
          <w:cs/>
        </w:rPr>
        <w:t>มีกำหนดชำระคืนให้เสร็จสิ้นภายใน 1 มิถุนายน 2568</w:t>
      </w:r>
      <w:r w:rsidR="00EB36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478C3">
        <w:rPr>
          <w:rFonts w:asciiTheme="majorBidi" w:hAnsiTheme="majorBidi" w:cstheme="majorBidi"/>
          <w:sz w:val="32"/>
          <w:szCs w:val="32"/>
          <w:cs/>
        </w:rPr>
        <w:t>โดย</w:t>
      </w:r>
      <w:r w:rsidR="00C51F8C">
        <w:rPr>
          <w:rFonts w:asciiTheme="majorBidi" w:hAnsiTheme="majorBidi" w:cstheme="majorBidi" w:hint="cs"/>
          <w:sz w:val="32"/>
          <w:szCs w:val="32"/>
          <w:cs/>
        </w:rPr>
        <w:t>บริษัทจะมีสถานะเป็นเจ้าหนี้บริษัทย่อยและ</w:t>
      </w:r>
      <w:r w:rsidR="00B478C3" w:rsidRPr="00B478C3">
        <w:rPr>
          <w:rFonts w:asciiTheme="majorBidi" w:hAnsiTheme="majorBidi" w:cstheme="majorBidi"/>
          <w:sz w:val="32"/>
          <w:szCs w:val="32"/>
          <w:cs/>
        </w:rPr>
        <w:t>บริษัทย่อยจะมีสถานะเป็นเจ้าหนี้ตามสัญญาการ</w:t>
      </w:r>
      <w:r w:rsidR="00EB3093">
        <w:rPr>
          <w:rFonts w:asciiTheme="majorBidi" w:hAnsiTheme="majorBidi" w:cstheme="majorBidi"/>
          <w:sz w:val="32"/>
          <w:szCs w:val="32"/>
          <w:cs/>
        </w:rPr>
        <w:t>ประนอมหนี้แก่</w:t>
      </w:r>
      <w:r w:rsidR="00B478C3" w:rsidRPr="00B478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78C3" w:rsidRPr="00B478C3">
        <w:rPr>
          <w:rFonts w:asciiTheme="majorBidi" w:hAnsiTheme="majorBidi" w:cstheme="majorBidi"/>
          <w:sz w:val="32"/>
          <w:szCs w:val="32"/>
        </w:rPr>
        <w:t>Team Precision America</w:t>
      </w:r>
      <w:r w:rsidR="00C51F8C">
        <w:rPr>
          <w:rFonts w:asciiTheme="majorBidi" w:hAnsiTheme="majorBidi" w:cstheme="majorBidi"/>
          <w:sz w:val="32"/>
          <w:szCs w:val="32"/>
        </w:rPr>
        <w:t>,</w:t>
      </w:r>
      <w:r w:rsidR="00B478C3" w:rsidRPr="00B478C3">
        <w:rPr>
          <w:rFonts w:asciiTheme="majorBidi" w:hAnsiTheme="majorBidi" w:cstheme="majorBidi"/>
          <w:sz w:val="32"/>
          <w:szCs w:val="32"/>
        </w:rPr>
        <w:t xml:space="preserve"> LLC</w:t>
      </w:r>
      <w:r w:rsidR="00DC3038">
        <w:rPr>
          <w:rFonts w:asciiTheme="majorBidi" w:hAnsiTheme="majorBidi" w:cstheme="majorBidi"/>
          <w:sz w:val="32"/>
          <w:szCs w:val="32"/>
        </w:rPr>
        <w:t xml:space="preserve"> </w:t>
      </w:r>
      <w:r w:rsidR="00DC3038">
        <w:rPr>
          <w:rFonts w:asciiTheme="majorBidi" w:hAnsiTheme="majorBidi" w:cstheme="majorBidi" w:hint="cs"/>
          <w:sz w:val="32"/>
          <w:szCs w:val="32"/>
          <w:cs/>
        </w:rPr>
        <w:t>ทั้งนี้บริษัท ทีมพรีซิชั่น จำกัด (มหาชน) ได้</w:t>
      </w:r>
      <w:r w:rsidR="00145B54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8F118E">
        <w:rPr>
          <w:rFonts w:asciiTheme="majorBidi" w:hAnsiTheme="majorBidi" w:cstheme="majorBidi" w:hint="cs"/>
          <w:sz w:val="32"/>
          <w:szCs w:val="32"/>
          <w:cs/>
        </w:rPr>
        <w:t>รับรู้หนี้สูญ</w:t>
      </w:r>
      <w:r w:rsidR="00145B54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C3038">
        <w:rPr>
          <w:rFonts w:asciiTheme="majorBidi" w:hAnsiTheme="majorBidi" w:cstheme="majorBidi" w:hint="cs"/>
          <w:sz w:val="32"/>
          <w:szCs w:val="32"/>
          <w:cs/>
        </w:rPr>
        <w:t>2 ล้านดอลลาร์สหรัฐอเมริกา (</w:t>
      </w:r>
      <w:r w:rsidR="00145B54">
        <w:rPr>
          <w:rFonts w:asciiTheme="majorBidi" w:hAnsiTheme="majorBidi" w:cstheme="majorBidi" w:hint="cs"/>
          <w:sz w:val="32"/>
          <w:szCs w:val="32"/>
          <w:cs/>
        </w:rPr>
        <w:t>61.77 ล้านบาท) ในงบการเงิน</w:t>
      </w:r>
    </w:p>
    <w:p w:rsidR="006B7207" w:rsidRPr="00620B56" w:rsidRDefault="006B7207" w:rsidP="00715629">
      <w:pPr>
        <w:pStyle w:val="af"/>
        <w:numPr>
          <w:ilvl w:val="0"/>
          <w:numId w:val="1"/>
        </w:numPr>
        <w:tabs>
          <w:tab w:val="left" w:pos="720"/>
        </w:tabs>
        <w:spacing w:before="60" w:line="21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0B56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ลูกหนี้ตามสัญญาการประนอมหนี้</w:t>
      </w:r>
    </w:p>
    <w:p w:rsidR="006B7207" w:rsidRPr="00C77C17" w:rsidRDefault="00C77C17" w:rsidP="00C77C17">
      <w:pPr>
        <w:spacing w:line="218" w:lineRule="auto"/>
        <w:ind w:left="448" w:firstLine="567"/>
        <w:jc w:val="right"/>
        <w:rPr>
          <w:rFonts w:ascii="Angsana New" w:hAnsi="Angsana New" w:cs="Angsana New"/>
          <w:sz w:val="30"/>
          <w:szCs w:val="30"/>
        </w:rPr>
      </w:pPr>
      <w:r w:rsidRPr="00CB2E25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CB2E25">
        <w:rPr>
          <w:rFonts w:ascii="Angsana New" w:hAnsi="Angsana New" w:cs="Angsana New"/>
          <w:sz w:val="30"/>
          <w:szCs w:val="30"/>
        </w:rPr>
        <w:t xml:space="preserve">: </w:t>
      </w:r>
      <w:r w:rsidRPr="00CB2E25">
        <w:rPr>
          <w:rFonts w:ascii="Angsana New" w:hAnsi="Angsana New" w:cs="Angsana New"/>
          <w:sz w:val="30"/>
          <w:szCs w:val="30"/>
          <w:cs/>
        </w:rPr>
        <w:t>พันบา</w:t>
      </w:r>
      <w:r w:rsidRPr="00CB2E25">
        <w:rPr>
          <w:rFonts w:ascii="Angsana New" w:hAnsi="Angsana New" w:cs="Angsana New" w:hint="cs"/>
          <w:sz w:val="30"/>
          <w:szCs w:val="30"/>
          <w:cs/>
        </w:rPr>
        <w:t>ท</w:t>
      </w:r>
    </w:p>
    <w:tbl>
      <w:tblPr>
        <w:tblW w:w="8883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30"/>
        <w:gridCol w:w="2853"/>
      </w:tblGrid>
      <w:tr w:rsidR="00C0514F" w:rsidRPr="005E0412" w:rsidTr="00715629">
        <w:trPr>
          <w:cantSplit/>
          <w:trHeight w:val="394"/>
        </w:trPr>
        <w:tc>
          <w:tcPr>
            <w:tcW w:w="60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:rsidR="00C0514F" w:rsidRPr="005E0412" w:rsidRDefault="0075086A" w:rsidP="006456E5">
            <w:pPr>
              <w:ind w:left="-108" w:hanging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0514F" w:rsidRPr="005E0412" w:rsidRDefault="00C0514F" w:rsidP="006456E5">
            <w:pPr>
              <w:ind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0514F" w:rsidRPr="0051358B" w:rsidRDefault="00C0514F" w:rsidP="006456E5">
            <w:pPr>
              <w:ind w:left="162" w:right="-108" w:firstLine="10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Team Precision America, LLC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0514F" w:rsidRPr="005E0412" w:rsidRDefault="00C0514F" w:rsidP="006456E5">
            <w:pPr>
              <w:tabs>
                <w:tab w:val="decimal" w:pos="13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0514F" w:rsidRPr="005E0412" w:rsidRDefault="00C0514F" w:rsidP="00786F4E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412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1 มกราคม 2563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0514F" w:rsidRPr="005E0412" w:rsidRDefault="00C0514F" w:rsidP="00715629">
            <w:pPr>
              <w:ind w:right="7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0514F" w:rsidRPr="005E0412" w:rsidRDefault="00C0514F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6D2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F393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A1F80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</w:t>
            </w:r>
            <w:r w:rsidR="00A003FC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0514F" w:rsidRPr="005E0412" w:rsidRDefault="00C0514F" w:rsidP="00715629">
            <w:pPr>
              <w:tabs>
                <w:tab w:val="decimal" w:pos="1872"/>
                <w:tab w:val="decimal" w:pos="2301"/>
              </w:tabs>
              <w:ind w:right="4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108,044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0514F" w:rsidRDefault="00C0514F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0514F" w:rsidRDefault="00C0514F" w:rsidP="00657586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3,500,000)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0514F" w:rsidRPr="005E0412" w:rsidRDefault="00C0514F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E041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="00AF393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F393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5E0412">
              <w:rPr>
                <w:rFonts w:ascii="Angsana New" w:hAnsi="Angsana New" w:cs="Angsana New" w:hint="cs"/>
                <w:sz w:val="32"/>
                <w:szCs w:val="32"/>
                <w:cs/>
              </w:rPr>
              <w:t>รับชำระคืนระหว่าง</w:t>
            </w:r>
            <w:r w:rsidR="00A003FC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0514F" w:rsidRPr="005E0412" w:rsidRDefault="00C0514F" w:rsidP="00657586">
            <w:pPr>
              <w:tabs>
                <w:tab w:val="decimal" w:pos="1872"/>
                <w:tab w:val="decimal" w:pos="2498"/>
              </w:tabs>
              <w:ind w:right="31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(45,843)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0514F" w:rsidRPr="005E0412" w:rsidRDefault="00C0514F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0514F" w:rsidRDefault="00C0514F" w:rsidP="00657586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1,535,197)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0514F" w:rsidRPr="006D263A" w:rsidRDefault="00C0514F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2A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A02A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0514F" w:rsidRPr="005E0412" w:rsidRDefault="007C79D1" w:rsidP="00715629">
            <w:pPr>
              <w:tabs>
                <w:tab w:val="decimal" w:pos="1872"/>
                <w:tab w:val="decimal" w:pos="2301"/>
              </w:tabs>
              <w:ind w:right="4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</w:t>
            </w:r>
            <w:r w:rsidR="00C0514F">
              <w:rPr>
                <w:rFonts w:ascii="Angsana New" w:hAnsi="Angsana New" w:cs="Angsana New"/>
                <w:sz w:val="32"/>
                <w:szCs w:val="32"/>
              </w:rPr>
              <w:t>,201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0514F" w:rsidRPr="00A02AD0" w:rsidRDefault="00C0514F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0514F" w:rsidRDefault="00C0514F" w:rsidP="00657586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USD 1,964,803)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0514F" w:rsidRPr="005E0412" w:rsidRDefault="00C0514F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CB39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F393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C5535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ลูกหนี้ตามสัญญา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0C55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ประนอมหนี้ไม่เกิน 1 ปี 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0514F" w:rsidRDefault="00C0514F" w:rsidP="00657586">
            <w:pPr>
              <w:tabs>
                <w:tab w:val="decimal" w:pos="1872"/>
                <w:tab w:val="decimal" w:pos="2498"/>
              </w:tabs>
              <w:ind w:right="31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855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0514F" w:rsidRDefault="00C0514F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0514F" w:rsidRDefault="00C0514F" w:rsidP="00657586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500,841)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0514F" w:rsidRPr="00A02AD0" w:rsidRDefault="00C0514F" w:rsidP="00786F4E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ลูกหนี้ตามสัญญาการประนอมหนี้ระยะยาว</w:t>
            </w:r>
          </w:p>
        </w:tc>
        <w:tc>
          <w:tcPr>
            <w:tcW w:w="2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0514F" w:rsidRPr="00A02AD0" w:rsidRDefault="00C0514F" w:rsidP="00715629">
            <w:pPr>
              <w:tabs>
                <w:tab w:val="decimal" w:pos="1872"/>
                <w:tab w:val="decimal" w:pos="2301"/>
              </w:tabs>
              <w:ind w:right="4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46,346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C0514F" w:rsidRDefault="00C0514F" w:rsidP="006456E5">
            <w:pPr>
              <w:ind w:left="415" w:right="-108" w:firstLine="7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14F" w:rsidRDefault="00C0514F" w:rsidP="00657586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1,463,962)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C0514F" w:rsidRPr="005E0412" w:rsidRDefault="00C0514F" w:rsidP="006456E5">
            <w:pPr>
              <w:ind w:left="162" w:righ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0514F" w:rsidRPr="005E0412" w:rsidRDefault="00C0514F" w:rsidP="00715629">
            <w:pPr>
              <w:tabs>
                <w:tab w:val="decimal" w:pos="1872"/>
                <w:tab w:val="decimal" w:pos="2301"/>
              </w:tabs>
              <w:ind w:right="4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1,350</w:t>
            </w:r>
          </w:p>
        </w:tc>
      </w:tr>
      <w:tr w:rsidR="00C0514F" w:rsidRPr="005E0412" w:rsidTr="00715629">
        <w:trPr>
          <w:trHeight w:val="394"/>
        </w:trPr>
        <w:tc>
          <w:tcPr>
            <w:tcW w:w="60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C0514F" w:rsidRPr="005E0412" w:rsidRDefault="00C0514F" w:rsidP="006456E5">
            <w:pPr>
              <w:ind w:left="162" w:righ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0514F" w:rsidRDefault="00C0514F" w:rsidP="00715629">
            <w:pPr>
              <w:tabs>
                <w:tab w:val="decimal" w:pos="1872"/>
                <w:tab w:val="decimal" w:pos="2301"/>
              </w:tabs>
              <w:ind w:right="4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499</w:t>
            </w:r>
          </w:p>
        </w:tc>
      </w:tr>
    </w:tbl>
    <w:p w:rsidR="006B7207" w:rsidRPr="00DD59A3" w:rsidRDefault="006B7207" w:rsidP="006456E5">
      <w:pPr>
        <w:tabs>
          <w:tab w:val="left" w:pos="1260"/>
          <w:tab w:val="left" w:pos="1620"/>
          <w:tab w:val="left" w:pos="6570"/>
          <w:tab w:val="left" w:pos="8010"/>
        </w:tabs>
        <w:ind w:right="547"/>
        <w:jc w:val="thaiDistribute"/>
        <w:rPr>
          <w:rFonts w:ascii="Angsana New" w:hAnsi="Angsana New" w:cs="Angsana New"/>
          <w:sz w:val="18"/>
          <w:szCs w:val="18"/>
        </w:rPr>
      </w:pPr>
    </w:p>
    <w:p w:rsidR="007F6A93" w:rsidRDefault="007F6A93" w:rsidP="00715629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TPA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Holding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LLC</w:t>
      </w:r>
      <w:r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(บริษัทย่อย) </w:t>
      </w:r>
      <w:r>
        <w:rPr>
          <w:rFonts w:ascii="Angsana New" w:hAnsi="Angsana New" w:cs="Angsana New" w:hint="cs"/>
          <w:sz w:val="32"/>
          <w:szCs w:val="32"/>
          <w:cs/>
        </w:rPr>
        <w:t>ได้รับโอนสิทธิในการรับชำระเงิน</w:t>
      </w:r>
      <w:r w:rsidR="00484769">
        <w:rPr>
          <w:rFonts w:ascii="Angsana New" w:hAnsi="Angsana New" w:cs="Angsana New" w:hint="cs"/>
          <w:sz w:val="32"/>
          <w:szCs w:val="32"/>
          <w:cs/>
        </w:rPr>
        <w:t xml:space="preserve">ในลูกหนี้การค้า </w:t>
      </w:r>
      <w:r>
        <w:rPr>
          <w:rFonts w:ascii="Angsana New" w:hAnsi="Angsana New" w:cs="Angsana New"/>
          <w:sz w:val="32"/>
          <w:szCs w:val="32"/>
        </w:rPr>
        <w:t>Team</w:t>
      </w:r>
      <w:r w:rsidR="0074414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America,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4769">
        <w:rPr>
          <w:rFonts w:ascii="Angsana New" w:hAnsi="Angsana New" w:cs="Angsana New"/>
          <w:sz w:val="32"/>
          <w:szCs w:val="32"/>
        </w:rPr>
        <w:t>LLC</w:t>
      </w:r>
      <w:r w:rsidR="0074414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จำนวน 3.50 ล้านดอล์ลาร</w:t>
      </w:r>
      <w:r w:rsidR="006B2552">
        <w:rPr>
          <w:rFonts w:ascii="Angsana New" w:hAnsi="Angsana New" w:cs="Angsana New" w:hint="cs"/>
          <w:sz w:val="32"/>
          <w:szCs w:val="32"/>
          <w:cs/>
        </w:rPr>
        <w:t xml:space="preserve">์สหรัฐอเมริกา </w:t>
      </w:r>
      <w:r w:rsidR="00786F4E">
        <w:rPr>
          <w:rFonts w:ascii="Angsana New" w:hAnsi="Angsana New" w:cs="Angsana New" w:hint="cs"/>
          <w:sz w:val="32"/>
          <w:szCs w:val="32"/>
          <w:cs/>
        </w:rPr>
        <w:t>(108.04 ล้านบาท)</w:t>
      </w:r>
      <w:r w:rsidR="00786F4E" w:rsidRPr="001C7A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2552">
        <w:rPr>
          <w:rFonts w:ascii="Angsana New" w:hAnsi="Angsana New" w:cs="Angsana New" w:hint="cs"/>
          <w:sz w:val="32"/>
          <w:szCs w:val="32"/>
          <w:cs/>
        </w:rPr>
        <w:t>จากบริษัท</w:t>
      </w:r>
      <w:r w:rsidR="007156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2552">
        <w:rPr>
          <w:rFonts w:ascii="Angsana New" w:hAnsi="Angsana New" w:cs="Angsana New" w:hint="cs"/>
          <w:sz w:val="32"/>
          <w:szCs w:val="32"/>
          <w:cs/>
        </w:rPr>
        <w:t>ทีมพรีซิชั่น จำกัด (มหาชน)</w:t>
      </w:r>
      <w:r w:rsidR="00682C27">
        <w:rPr>
          <w:rFonts w:ascii="Angsana New" w:hAnsi="Angsana New" w:cs="Angsana New" w:hint="cs"/>
          <w:sz w:val="32"/>
          <w:szCs w:val="32"/>
          <w:cs/>
        </w:rPr>
        <w:t xml:space="preserve"> (ดูหมายเหตุประกอบงบการเงินข้อ </w:t>
      </w:r>
      <w:r w:rsidR="00682C27">
        <w:rPr>
          <w:rFonts w:ascii="Angsana New" w:hAnsi="Angsana New" w:cs="Angsana New"/>
          <w:sz w:val="32"/>
          <w:szCs w:val="32"/>
        </w:rPr>
        <w:t>11)</w:t>
      </w:r>
    </w:p>
    <w:p w:rsidR="006B7207" w:rsidRDefault="006B7207" w:rsidP="00715629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TPA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Holding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LLC</w:t>
      </w:r>
      <w:r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(บริษัทย่อย) </w:t>
      </w:r>
      <w:r w:rsidRPr="001C7AA4">
        <w:rPr>
          <w:rFonts w:ascii="Angsana New" w:hAnsi="Angsana New" w:cs="Angsana New" w:hint="cs"/>
          <w:sz w:val="32"/>
          <w:szCs w:val="32"/>
          <w:cs/>
        </w:rPr>
        <w:t>ได้ทำสัญญา</w:t>
      </w:r>
      <w:r>
        <w:rPr>
          <w:rFonts w:ascii="Angsana New" w:hAnsi="Angsana New" w:cs="Angsana New" w:hint="cs"/>
          <w:sz w:val="32"/>
          <w:szCs w:val="32"/>
          <w:cs/>
        </w:rPr>
        <w:t>การประนอม</w:t>
      </w:r>
      <w:r w:rsidRPr="001C7AA4">
        <w:rPr>
          <w:rFonts w:ascii="Angsana New" w:hAnsi="Angsana New" w:cs="Angsana New" w:hint="cs"/>
          <w:sz w:val="32"/>
          <w:szCs w:val="32"/>
          <w:cs/>
        </w:rPr>
        <w:t>หนี้</w:t>
      </w:r>
      <w:r>
        <w:rPr>
          <w:rFonts w:ascii="Angsana New" w:hAnsi="Angsana New" w:cs="Angsana New" w:hint="cs"/>
          <w:sz w:val="32"/>
          <w:szCs w:val="32"/>
          <w:cs/>
        </w:rPr>
        <w:t>กับ</w:t>
      </w:r>
      <w:r w:rsidR="0071562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Team</w:t>
      </w:r>
      <w:r w:rsidR="0075086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</w:t>
      </w:r>
      <w:r w:rsidR="0043322A">
        <w:rPr>
          <w:rFonts w:ascii="Angsana New" w:hAnsi="Angsana New" w:cs="Angsana New"/>
          <w:sz w:val="32"/>
          <w:szCs w:val="32"/>
        </w:rPr>
        <w:t>,</w:t>
      </w:r>
      <w:r w:rsidR="004332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322A">
        <w:rPr>
          <w:rFonts w:ascii="Angsana New" w:hAnsi="Angsana New" w:cs="Angsana New"/>
          <w:sz w:val="32"/>
          <w:szCs w:val="32"/>
        </w:rPr>
        <w:t>LLC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มีเงินต้น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>3.50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ล้านดอลลาร์สหรัฐอเมริกา (108.04 ล้านบาท)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โดยมีรายละเอียดการจ่ายชำระ</w:t>
      </w:r>
      <w:r>
        <w:rPr>
          <w:rFonts w:ascii="Angsana New" w:hAnsi="Angsana New" w:cs="Angsana New" w:hint="cs"/>
          <w:sz w:val="32"/>
          <w:szCs w:val="32"/>
          <w:cs/>
        </w:rPr>
        <w:t>ตามสัญญา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:rsidR="00CA2839" w:rsidRDefault="006B7207" w:rsidP="00715629">
      <w:pPr>
        <w:pStyle w:val="af"/>
        <w:numPr>
          <w:ilvl w:val="0"/>
          <w:numId w:val="29"/>
        </w:numPr>
        <w:tabs>
          <w:tab w:val="left" w:pos="1260"/>
          <w:tab w:val="left" w:pos="1800"/>
          <w:tab w:val="left" w:pos="8010"/>
        </w:tabs>
        <w:ind w:left="993" w:right="9" w:firstLine="4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ชำระ</w:t>
      </w:r>
      <w:r w:rsidRPr="00B3254A">
        <w:rPr>
          <w:rFonts w:ascii="Angsana New" w:hAnsi="Angsana New" w:hint="cs"/>
          <w:sz w:val="32"/>
          <w:szCs w:val="32"/>
          <w:cs/>
        </w:rPr>
        <w:t xml:space="preserve">เงินต้นจำนวน </w:t>
      </w:r>
      <w:r>
        <w:rPr>
          <w:rFonts w:ascii="Angsana New" w:hAnsi="Angsana New"/>
          <w:sz w:val="32"/>
          <w:szCs w:val="32"/>
        </w:rPr>
        <w:t>2.50</w:t>
      </w:r>
      <w:r w:rsidRPr="00B325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ล้านดอลลาร์สหรัฐอเมริกา (77.17 ล้านบาท) </w:t>
      </w:r>
      <w:r w:rsidR="0043322A">
        <w:rPr>
          <w:rFonts w:ascii="Angsana New" w:hAnsi="Angsana New" w:hint="cs"/>
          <w:sz w:val="32"/>
          <w:szCs w:val="32"/>
          <w:cs/>
        </w:rPr>
        <w:t>โดย</w:t>
      </w:r>
      <w:r w:rsidR="00CA2839">
        <w:rPr>
          <w:rFonts w:ascii="Angsana New" w:hAnsi="Angsana New" w:hint="cs"/>
          <w:sz w:val="32"/>
          <w:szCs w:val="32"/>
          <w:cs/>
        </w:rPr>
        <w:t xml:space="preserve"> </w:t>
      </w:r>
    </w:p>
    <w:p w:rsidR="006B7207" w:rsidRDefault="00CA2839" w:rsidP="00715629">
      <w:pPr>
        <w:pStyle w:val="af"/>
        <w:numPr>
          <w:ilvl w:val="0"/>
          <w:numId w:val="36"/>
        </w:numPr>
        <w:tabs>
          <w:tab w:val="left" w:pos="1276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เงินต้น</w:t>
      </w:r>
      <w:r w:rsidR="00682C27">
        <w:rPr>
          <w:rFonts w:ascii="Angsana New" w:hAnsi="Angsana New" w:hint="cs"/>
          <w:sz w:val="32"/>
          <w:szCs w:val="32"/>
          <w:cs/>
        </w:rPr>
        <w:t>จำนวน 2 ล้านดอลลาร์สหรัฐอเมริกา</w:t>
      </w:r>
      <w:r w:rsidR="006456E5">
        <w:rPr>
          <w:rFonts w:ascii="Angsana New" w:hAnsi="Angsana New" w:hint="cs"/>
          <w:sz w:val="32"/>
          <w:szCs w:val="32"/>
          <w:cs/>
        </w:rPr>
        <w:t xml:space="preserve"> </w:t>
      </w:r>
      <w:r w:rsidR="006B7207">
        <w:rPr>
          <w:rFonts w:ascii="Angsana New" w:hAnsi="Angsana New" w:hint="cs"/>
          <w:sz w:val="32"/>
          <w:szCs w:val="32"/>
          <w:cs/>
        </w:rPr>
        <w:t xml:space="preserve">กำหนดชำระให้เสร็จสิ้นภายในวันที่ </w:t>
      </w:r>
      <w:r w:rsidR="00134240">
        <w:rPr>
          <w:rFonts w:ascii="Angsana New" w:hAnsi="Angsana New"/>
          <w:sz w:val="32"/>
          <w:szCs w:val="32"/>
        </w:rPr>
        <w:t>2</w:t>
      </w:r>
      <w:r w:rsidR="006456E5">
        <w:rPr>
          <w:rFonts w:ascii="Angsana New" w:hAnsi="Angsana New"/>
          <w:sz w:val="32"/>
          <w:szCs w:val="32"/>
        </w:rPr>
        <w:t>8</w:t>
      </w:r>
      <w:r w:rsidR="006B7207">
        <w:rPr>
          <w:rFonts w:ascii="Angsana New" w:hAnsi="Angsana New"/>
          <w:sz w:val="32"/>
          <w:szCs w:val="32"/>
        </w:rPr>
        <w:t xml:space="preserve"> </w:t>
      </w:r>
      <w:r w:rsidR="006456E5">
        <w:rPr>
          <w:rFonts w:ascii="Angsana New" w:hAnsi="Angsana New" w:hint="cs"/>
          <w:sz w:val="32"/>
          <w:szCs w:val="32"/>
          <w:cs/>
        </w:rPr>
        <w:t>กุมภาพันธ์</w:t>
      </w:r>
      <w:r w:rsidR="006B7207">
        <w:rPr>
          <w:rFonts w:ascii="Angsana New" w:hAnsi="Angsana New" w:hint="cs"/>
          <w:sz w:val="32"/>
          <w:szCs w:val="32"/>
          <w:cs/>
        </w:rPr>
        <w:t xml:space="preserve"> </w:t>
      </w:r>
      <w:r w:rsidR="006456E5">
        <w:rPr>
          <w:rFonts w:ascii="Angsana New" w:hAnsi="Angsana New"/>
          <w:sz w:val="32"/>
          <w:szCs w:val="32"/>
        </w:rPr>
        <w:t>2564</w:t>
      </w:r>
      <w:r w:rsidR="006B7207">
        <w:rPr>
          <w:rFonts w:ascii="Angsana New" w:hAnsi="Angsana New"/>
          <w:sz w:val="32"/>
          <w:szCs w:val="32"/>
        </w:rPr>
        <w:t xml:space="preserve"> </w:t>
      </w:r>
    </w:p>
    <w:p w:rsidR="00CA2839" w:rsidRDefault="00CA2839" w:rsidP="00715629">
      <w:pPr>
        <w:pStyle w:val="af"/>
        <w:numPr>
          <w:ilvl w:val="0"/>
          <w:numId w:val="36"/>
        </w:numPr>
        <w:tabs>
          <w:tab w:val="left" w:pos="1260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เงินต้นจำนวน 0.50 ล้านดอลลาร์สหรัฐอเมริกา </w:t>
      </w:r>
      <w:r w:rsidR="006456E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</w:p>
    <w:p w:rsidR="00CA2839" w:rsidRPr="00CA2839" w:rsidRDefault="00CA2839" w:rsidP="00715629">
      <w:pPr>
        <w:pStyle w:val="af"/>
        <w:tabs>
          <w:tab w:val="left" w:pos="1800"/>
          <w:tab w:val="left" w:pos="2127"/>
        </w:tabs>
        <w:ind w:left="1800" w:right="9" w:firstLine="1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30 </w:t>
      </w:r>
      <w:r w:rsidR="00451F30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2563 บริษัทย่อยได้รับชำระเงินต้นแล้วจำนวน </w:t>
      </w:r>
      <w:r w:rsidR="00451F30">
        <w:rPr>
          <w:rFonts w:ascii="Angsana New" w:hAnsi="Angsana New"/>
          <w:sz w:val="32"/>
          <w:szCs w:val="32"/>
        </w:rPr>
        <w:t>1.53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51F30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ดอลลาร์สหรัฐอเมริกา (</w:t>
      </w:r>
      <w:r w:rsidR="00036821">
        <w:rPr>
          <w:rFonts w:ascii="Angsana New" w:hAnsi="Angsana New"/>
          <w:sz w:val="32"/>
          <w:szCs w:val="32"/>
        </w:rPr>
        <w:t>45.84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6B2552" w:rsidRDefault="006B255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B7207" w:rsidRDefault="006B7207" w:rsidP="00715629">
      <w:pPr>
        <w:pStyle w:val="af"/>
        <w:numPr>
          <w:ilvl w:val="0"/>
          <w:numId w:val="29"/>
        </w:numPr>
        <w:tabs>
          <w:tab w:val="left" w:pos="1260"/>
          <w:tab w:val="left" w:pos="1800"/>
          <w:tab w:val="left" w:pos="8010"/>
        </w:tabs>
        <w:ind w:left="180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ชำระเงินต้นจำนวน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F4EC2">
        <w:rPr>
          <w:rFonts w:ascii="Angsana New" w:hAnsi="Angsana New" w:hint="cs"/>
          <w:sz w:val="32"/>
          <w:szCs w:val="32"/>
          <w:cs/>
        </w:rPr>
        <w:t>ดอลลาร์สหรัฐอเมริกา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(30.87 ล้านบาท) 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  <w:r w:rsidR="006456E5">
        <w:rPr>
          <w:rFonts w:ascii="Angsana New" w:hAnsi="Angsana New" w:hint="cs"/>
          <w:sz w:val="32"/>
          <w:szCs w:val="32"/>
          <w:cs/>
        </w:rPr>
        <w:t>โดย</w:t>
      </w:r>
    </w:p>
    <w:p w:rsidR="006456E5" w:rsidRDefault="00391E46" w:rsidP="00715629">
      <w:pPr>
        <w:pStyle w:val="af"/>
        <w:numPr>
          <w:ilvl w:val="0"/>
          <w:numId w:val="36"/>
        </w:numPr>
        <w:tabs>
          <w:tab w:val="left" w:pos="1260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เมษายน</w:t>
      </w:r>
      <w:r w:rsidR="006456E5">
        <w:rPr>
          <w:rFonts w:ascii="Angsana New" w:hAnsi="Angsana New" w:hint="cs"/>
          <w:sz w:val="32"/>
          <w:szCs w:val="32"/>
          <w:cs/>
        </w:rPr>
        <w:t xml:space="preserve"> 2564 </w:t>
      </w:r>
      <w:r w:rsidR="002C04A6">
        <w:rPr>
          <w:rFonts w:ascii="Angsana New" w:hAnsi="Angsana New" w:hint="cs"/>
          <w:sz w:val="32"/>
          <w:szCs w:val="32"/>
          <w:cs/>
        </w:rPr>
        <w:t>-</w:t>
      </w:r>
      <w:r w:rsidR="006456E5">
        <w:rPr>
          <w:rFonts w:ascii="Angsana New" w:hAnsi="Angsana New" w:hint="cs"/>
          <w:sz w:val="32"/>
          <w:szCs w:val="32"/>
          <w:cs/>
        </w:rPr>
        <w:t xml:space="preserve"> มีนาคม 2565  ชำระเงินต้นพร้อมดอกเบี้ย เดือนละ 10,000 ดอลลาร์สหรัฐอเมริกา</w:t>
      </w:r>
    </w:p>
    <w:p w:rsidR="006456E5" w:rsidRDefault="006456E5" w:rsidP="00715629">
      <w:pPr>
        <w:pStyle w:val="af"/>
        <w:numPr>
          <w:ilvl w:val="0"/>
          <w:numId w:val="36"/>
        </w:numPr>
        <w:tabs>
          <w:tab w:val="left" w:pos="1260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เมษายน 2565 </w:t>
      </w:r>
      <w:r w:rsidR="002C04A6"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มีนาคม 2568  ชำระเงินต้นพร้อมดอกเบี้ย เดือนละ </w:t>
      </w:r>
      <w:r w:rsidR="00F41FF5">
        <w:rPr>
          <w:rFonts w:ascii="Angsana New" w:hAnsi="Angsana New" w:hint="cs"/>
          <w:sz w:val="32"/>
          <w:szCs w:val="32"/>
          <w:cs/>
        </w:rPr>
        <w:t>26</w:t>
      </w:r>
      <w:r>
        <w:rPr>
          <w:rFonts w:ascii="Angsana New" w:hAnsi="Angsana New" w:hint="cs"/>
          <w:sz w:val="32"/>
          <w:szCs w:val="32"/>
          <w:cs/>
        </w:rPr>
        <w:t>,</w:t>
      </w:r>
      <w:r w:rsidR="00CC7BF3">
        <w:rPr>
          <w:rFonts w:ascii="Angsana New" w:hAnsi="Angsana New" w:hint="cs"/>
          <w:sz w:val="32"/>
          <w:szCs w:val="32"/>
          <w:cs/>
        </w:rPr>
        <w:t>161.71</w:t>
      </w:r>
      <w:r>
        <w:rPr>
          <w:rFonts w:ascii="Angsana New" w:hAnsi="Angsana New" w:hint="cs"/>
          <w:sz w:val="32"/>
          <w:szCs w:val="32"/>
          <w:cs/>
        </w:rPr>
        <w:t xml:space="preserve"> ดอลลาร์สหรัฐอเมริกา</w:t>
      </w:r>
    </w:p>
    <w:p w:rsidR="006456E5" w:rsidRDefault="006456E5" w:rsidP="00715629">
      <w:pPr>
        <w:pStyle w:val="af"/>
        <w:numPr>
          <w:ilvl w:val="0"/>
          <w:numId w:val="29"/>
        </w:numPr>
        <w:tabs>
          <w:tab w:val="left" w:pos="1260"/>
          <w:tab w:val="left" w:pos="1800"/>
          <w:tab w:val="left" w:pos="8010"/>
        </w:tabs>
        <w:ind w:left="180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อัตราดอกเบี้ยร้อยละ 2 ต่อปี</w:t>
      </w:r>
      <w:r w:rsidR="000F58C6">
        <w:rPr>
          <w:rFonts w:ascii="Angsana New" w:hAnsi="Angsana New"/>
          <w:sz w:val="32"/>
          <w:szCs w:val="32"/>
        </w:rPr>
        <w:t xml:space="preserve"> (</w:t>
      </w:r>
      <w:r w:rsidR="000F58C6">
        <w:rPr>
          <w:rFonts w:ascii="Angsana New" w:hAnsi="Angsana New" w:hint="cs"/>
          <w:sz w:val="32"/>
          <w:szCs w:val="32"/>
          <w:cs/>
        </w:rPr>
        <w:t>กรณีผิดเงื่อนไขตามสัญญา อัตราดอกเบี้ยร้อยละ 7 ต่อปี)</w:t>
      </w:r>
    </w:p>
    <w:p w:rsidR="006456E5" w:rsidRDefault="006456E5" w:rsidP="00715629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456E5">
        <w:rPr>
          <w:rFonts w:ascii="Angsana New" w:hAnsi="Angsana New" w:cs="Angsana New"/>
          <w:sz w:val="32"/>
          <w:szCs w:val="32"/>
          <w:cs/>
        </w:rPr>
        <w:t xml:space="preserve">ทั้งนี้ตามสัญญาระบุว่า สิทธิของบริษัทย่อยในการเป็นเจ้าของหุ้น </w:t>
      </w:r>
      <w:r w:rsidRPr="006456E5">
        <w:rPr>
          <w:rFonts w:ascii="Angsana New" w:hAnsi="Angsana New" w:cs="Angsana New"/>
          <w:sz w:val="32"/>
          <w:szCs w:val="32"/>
        </w:rPr>
        <w:t>Team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Precision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America,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LLC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จะถูกยกเลิกเมื่อมีการจ่ายชำระครบถ้วน</w:t>
      </w:r>
    </w:p>
    <w:p w:rsidR="00CB2E25" w:rsidRPr="006456E5" w:rsidRDefault="00CB2E25" w:rsidP="006456E5">
      <w:pPr>
        <w:tabs>
          <w:tab w:val="left" w:pos="1260"/>
          <w:tab w:val="left" w:pos="1620"/>
          <w:tab w:val="left" w:pos="6570"/>
          <w:tab w:val="left" w:pos="8010"/>
        </w:tabs>
        <w:ind w:left="360" w:right="9" w:firstLine="63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386D69" w:rsidRDefault="00386D69" w:rsidP="000333FE">
      <w:pPr>
        <w:pStyle w:val="af"/>
        <w:numPr>
          <w:ilvl w:val="0"/>
          <w:numId w:val="1"/>
        </w:numPr>
        <w:tabs>
          <w:tab w:val="left" w:pos="720"/>
        </w:tabs>
        <w:spacing w:before="60" w:line="21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6D6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:rsidR="00445889" w:rsidRPr="00B52327" w:rsidRDefault="00B52327" w:rsidP="00445889">
      <w:pPr>
        <w:pStyle w:val="af"/>
        <w:tabs>
          <w:tab w:val="left" w:pos="720"/>
        </w:tabs>
        <w:spacing w:before="60"/>
        <w:ind w:left="709" w:right="29"/>
        <w:jc w:val="right"/>
        <w:rPr>
          <w:rFonts w:ascii="Angsana New" w:hAnsi="Angsana New"/>
          <w:b/>
          <w:bCs/>
          <w:sz w:val="30"/>
          <w:szCs w:val="30"/>
        </w:rPr>
      </w:pPr>
      <w:r w:rsidRPr="00B52327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B52327">
        <w:rPr>
          <w:rFonts w:ascii="Angsana New" w:hAnsi="Angsana New"/>
          <w:sz w:val="30"/>
          <w:szCs w:val="30"/>
        </w:rPr>
        <w:t>:</w:t>
      </w:r>
      <w:r w:rsidR="00D51062">
        <w:rPr>
          <w:rFonts w:ascii="Angsana New" w:hAnsi="Angsana New" w:hint="cs"/>
          <w:sz w:val="30"/>
          <w:szCs w:val="30"/>
          <w:cs/>
        </w:rPr>
        <w:t xml:space="preserve"> </w:t>
      </w:r>
      <w:r w:rsidR="00445889" w:rsidRPr="00B52327">
        <w:rPr>
          <w:rFonts w:ascii="Angsana New" w:hAnsi="Angsana New" w:hint="cs"/>
          <w:sz w:val="30"/>
          <w:szCs w:val="30"/>
          <w:cs/>
        </w:rPr>
        <w:t>พันบาท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0"/>
        <w:gridCol w:w="2610"/>
      </w:tblGrid>
      <w:tr w:rsidR="00445889" w:rsidRPr="00756DC4" w:rsidTr="000333FE">
        <w:tc>
          <w:tcPr>
            <w:tcW w:w="6210" w:type="dxa"/>
            <w:tcBorders>
              <w:bottom w:val="nil"/>
            </w:tcBorders>
          </w:tcPr>
          <w:p w:rsidR="00445889" w:rsidRPr="00445889" w:rsidRDefault="001311A9" w:rsidP="00C159BA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610" w:type="dxa"/>
            <w:tcBorders>
              <w:bottom w:val="nil"/>
            </w:tcBorders>
          </w:tcPr>
          <w:p w:rsidR="00445889" w:rsidRPr="00445889" w:rsidRDefault="00445889" w:rsidP="00C159B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445889" w:rsidRPr="00445889" w:rsidRDefault="00445889" w:rsidP="00C159B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5889" w:rsidRPr="00756DC4" w:rsidTr="000333FE">
        <w:tc>
          <w:tcPr>
            <w:tcW w:w="6210" w:type="dxa"/>
            <w:tcBorders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  <w:tcBorders>
              <w:bottom w:val="nil"/>
            </w:tcBorders>
          </w:tcPr>
          <w:p w:rsidR="00445889" w:rsidRPr="00445889" w:rsidRDefault="00445889" w:rsidP="00C159BA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 ณ วันที่ 1 มกราคม 2563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3B178B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1,393,302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ผลกระทบจากการนำมาตรฐานการรายงานทางการเงินฉบับที่ 16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142"/>
                <w:tab w:val="left" w:pos="426"/>
                <w:tab w:val="left" w:pos="11057"/>
              </w:tabs>
              <w:ind w:right="3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426"/>
                <w:tab w:val="left" w:pos="11057"/>
              </w:tabs>
              <w:ind w:left="743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เรื่องสัญญาเช่ามาถือปฏิบัติใช้ ณ วันที่ 1 มกราคม 2563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3B178B" w:rsidP="00CF3F23">
            <w:pPr>
              <w:tabs>
                <w:tab w:val="left" w:pos="142"/>
                <w:tab w:val="left" w:pos="426"/>
                <w:tab w:val="left" w:pos="11057"/>
              </w:tabs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(6,528)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3B178B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9,361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รับโอนมาจากเงินมัดจำ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3B178B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จำหน่าย/เลิกใช้ระหว่างงวด</w:t>
            </w:r>
          </w:p>
        </w:tc>
        <w:tc>
          <w:tcPr>
            <w:tcW w:w="2610" w:type="dxa"/>
            <w:tcBorders>
              <w:top w:val="nil"/>
            </w:tcBorders>
          </w:tcPr>
          <w:p w:rsidR="00445889" w:rsidRPr="00445889" w:rsidRDefault="003B178B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(24,230)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</w:tcBorders>
          </w:tcPr>
          <w:p w:rsidR="00445889" w:rsidRPr="00445889" w:rsidRDefault="00445889" w:rsidP="00386D69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ยอดคงเหลือยกไป ณ วันที่ 30 กันยายน 2563</w:t>
            </w:r>
          </w:p>
        </w:tc>
        <w:tc>
          <w:tcPr>
            <w:tcW w:w="2610" w:type="dxa"/>
          </w:tcPr>
          <w:p w:rsidR="00445889" w:rsidRPr="00445889" w:rsidRDefault="003B178B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1,371,924</w:t>
            </w:r>
          </w:p>
        </w:tc>
      </w:tr>
      <w:tr w:rsidR="00445889" w:rsidRPr="00756DC4" w:rsidTr="000333FE">
        <w:tc>
          <w:tcPr>
            <w:tcW w:w="6210" w:type="dxa"/>
            <w:tcBorders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610" w:type="dxa"/>
            <w:tcBorders>
              <w:bottom w:val="nil"/>
            </w:tcBorders>
          </w:tcPr>
          <w:p w:rsidR="00445889" w:rsidRPr="00445889" w:rsidRDefault="00445889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 ณ วันที่ 1 มกราคม 2563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3B178B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954,365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ผลกระทบจากการนำมาตรฐานการรายงานทางการเงินฉบับที่ 16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445889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426"/>
                <w:tab w:val="left" w:pos="459"/>
                <w:tab w:val="left" w:pos="11057"/>
              </w:tabs>
              <w:ind w:left="743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เรื่องสัญญาเช่ามาถือปฏิบัติใช้ ณ วันที่ 1 มกรา</w:t>
            </w:r>
            <w:r w:rsidR="00CB39D2"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ม 2563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3B178B" w:rsidP="00CF3F23">
            <w:pPr>
              <w:tabs>
                <w:tab w:val="left" w:pos="142"/>
                <w:tab w:val="left" w:pos="426"/>
                <w:tab w:val="left" w:pos="11057"/>
              </w:tabs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B39D2">
              <w:rPr>
                <w:rFonts w:ascii="Angsana New" w:hAnsi="Angsana New" w:cs="Angsana New"/>
                <w:sz w:val="32"/>
                <w:szCs w:val="32"/>
              </w:rPr>
              <w:t>1,787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445889" w:rsidRPr="00445889" w:rsidRDefault="004F41B4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38,914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จำหน่าย/เลิกใช้ระหว่างงวด</w:t>
            </w:r>
          </w:p>
        </w:tc>
        <w:tc>
          <w:tcPr>
            <w:tcW w:w="2610" w:type="dxa"/>
            <w:tcBorders>
              <w:top w:val="nil"/>
            </w:tcBorders>
          </w:tcPr>
          <w:p w:rsidR="00445889" w:rsidRPr="00445889" w:rsidRDefault="00CB39D2" w:rsidP="00CF3F23">
            <w:pPr>
              <w:tabs>
                <w:tab w:val="left" w:pos="142"/>
                <w:tab w:val="left" w:pos="426"/>
                <w:tab w:val="left" w:pos="11057"/>
              </w:tabs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(24,204</w:t>
            </w:r>
            <w:r w:rsidR="003B178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45889" w:rsidRPr="00756DC4" w:rsidTr="000333FE">
        <w:tc>
          <w:tcPr>
            <w:tcW w:w="6210" w:type="dxa"/>
            <w:tcBorders>
              <w:top w:val="nil"/>
              <w:bottom w:val="single" w:sz="4" w:space="0" w:color="auto"/>
            </w:tcBorders>
          </w:tcPr>
          <w:p w:rsidR="00445889" w:rsidRPr="00445889" w:rsidRDefault="00445889" w:rsidP="00386D69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ยอดคงเหลือยกไป ณ วันที่ 30 กันยายน 2563</w:t>
            </w:r>
          </w:p>
        </w:tc>
        <w:tc>
          <w:tcPr>
            <w:tcW w:w="2610" w:type="dxa"/>
          </w:tcPr>
          <w:p w:rsidR="00445889" w:rsidRPr="00445889" w:rsidRDefault="003B178B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967,288</w:t>
            </w:r>
          </w:p>
        </w:tc>
      </w:tr>
      <w:tr w:rsidR="00445889" w:rsidRPr="00756DC4" w:rsidTr="000333FE">
        <w:tc>
          <w:tcPr>
            <w:tcW w:w="6210" w:type="dxa"/>
            <w:tcBorders>
              <w:top w:val="single" w:sz="4" w:space="0" w:color="auto"/>
              <w:bottom w:val="nil"/>
            </w:tcBorders>
          </w:tcPr>
          <w:p w:rsidR="00445889" w:rsidRPr="00445889" w:rsidRDefault="00445889" w:rsidP="00C159B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610" w:type="dxa"/>
            <w:tcBorders>
              <w:bottom w:val="nil"/>
            </w:tcBorders>
          </w:tcPr>
          <w:p w:rsidR="00445889" w:rsidRPr="00445889" w:rsidRDefault="00445889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5889" w:rsidRPr="00756DC4" w:rsidTr="000333FE">
        <w:tc>
          <w:tcPr>
            <w:tcW w:w="6210" w:type="dxa"/>
            <w:tcBorders>
              <w:top w:val="nil"/>
            </w:tcBorders>
          </w:tcPr>
          <w:p w:rsidR="00445889" w:rsidRPr="00445889" w:rsidRDefault="00445889" w:rsidP="00386D69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 30 กันยายน 2563</w:t>
            </w:r>
          </w:p>
        </w:tc>
        <w:tc>
          <w:tcPr>
            <w:tcW w:w="2610" w:type="dxa"/>
            <w:tcBorders>
              <w:top w:val="nil"/>
            </w:tcBorders>
          </w:tcPr>
          <w:p w:rsidR="00445889" w:rsidRPr="00965BEA" w:rsidRDefault="003B178B" w:rsidP="00CF3F23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5BEA">
              <w:rPr>
                <w:rFonts w:ascii="Angsana New" w:hAnsi="Angsana New" w:cs="Angsana New"/>
                <w:b/>
                <w:bCs/>
                <w:sz w:val="32"/>
                <w:szCs w:val="32"/>
              </w:rPr>
              <w:t>404,636</w:t>
            </w:r>
          </w:p>
        </w:tc>
      </w:tr>
    </w:tbl>
    <w:p w:rsidR="00386D69" w:rsidRPr="00386D69" w:rsidRDefault="00386D69" w:rsidP="00386D69">
      <w:pPr>
        <w:tabs>
          <w:tab w:val="left" w:pos="142"/>
          <w:tab w:val="left" w:pos="426"/>
          <w:tab w:val="left" w:pos="11057"/>
        </w:tabs>
        <w:ind w:left="851" w:right="-141" w:firstLine="85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:rsidR="006B2552" w:rsidRDefault="006B2552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:rsidR="001311A9" w:rsidRDefault="00386D69" w:rsidP="000333FE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86D69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บริษัท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 w:rsidR="000F09E0"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แสดง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 w:rsidR="000C6CCA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สำหรับงวดเก้า</w:t>
      </w:r>
      <w:r w:rsidR="000F09E0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="000F09E0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F09E0" w:rsidRPr="00386D6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0F09E0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0F09E0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F09E0" w:rsidRPr="00386D69">
        <w:rPr>
          <w:rFonts w:ascii="Angsana New" w:hAnsi="Angsana New" w:cs="Angsana New"/>
          <w:spacing w:val="-2"/>
          <w:sz w:val="32"/>
          <w:szCs w:val="32"/>
        </w:rPr>
        <w:t xml:space="preserve">2563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386D69" w:rsidRPr="00B52327" w:rsidRDefault="00B52327" w:rsidP="001311A9">
      <w:pPr>
        <w:pStyle w:val="af"/>
        <w:tabs>
          <w:tab w:val="left" w:pos="720"/>
        </w:tabs>
        <w:spacing w:before="60"/>
        <w:ind w:left="709" w:right="29"/>
        <w:jc w:val="right"/>
        <w:rPr>
          <w:rFonts w:ascii="Angsana New" w:hAnsi="Angsana New"/>
          <w:sz w:val="30"/>
          <w:szCs w:val="30"/>
        </w:rPr>
      </w:pPr>
      <w:r w:rsidRPr="00B52327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B52327">
        <w:rPr>
          <w:rFonts w:ascii="Angsana New" w:hAnsi="Angsana New"/>
          <w:sz w:val="30"/>
          <w:szCs w:val="30"/>
        </w:rPr>
        <w:t>:</w:t>
      </w:r>
      <w:r w:rsidR="00D51062">
        <w:rPr>
          <w:rFonts w:ascii="Angsana New" w:hAnsi="Angsana New"/>
          <w:sz w:val="30"/>
          <w:szCs w:val="30"/>
        </w:rPr>
        <w:t xml:space="preserve"> </w:t>
      </w:r>
      <w:r w:rsidR="001311A9" w:rsidRPr="00B52327">
        <w:rPr>
          <w:rFonts w:ascii="Angsana New" w:hAnsi="Angsana New"/>
          <w:sz w:val="30"/>
          <w:szCs w:val="30"/>
          <w:cs/>
        </w:rPr>
        <w:t>พันบาท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0"/>
        <w:gridCol w:w="2790"/>
      </w:tblGrid>
      <w:tr w:rsidR="001311A9" w:rsidRPr="009075A8" w:rsidTr="000333FE">
        <w:trPr>
          <w:trHeight w:val="432"/>
        </w:trPr>
        <w:tc>
          <w:tcPr>
            <w:tcW w:w="6030" w:type="dxa"/>
          </w:tcPr>
          <w:p w:rsidR="001311A9" w:rsidRPr="001311A9" w:rsidRDefault="001311A9" w:rsidP="00C159BA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1311A9" w:rsidRPr="001311A9" w:rsidRDefault="001311A9" w:rsidP="001311A9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1311A9" w:rsidRPr="001311A9" w:rsidRDefault="001311A9" w:rsidP="001311A9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1A9" w:rsidRPr="009075A8" w:rsidTr="000333FE">
        <w:trPr>
          <w:trHeight w:val="432"/>
        </w:trPr>
        <w:tc>
          <w:tcPr>
            <w:tcW w:w="6030" w:type="dxa"/>
            <w:tcBorders>
              <w:bottom w:val="nil"/>
            </w:tcBorders>
          </w:tcPr>
          <w:p w:rsidR="001311A9" w:rsidRPr="001311A9" w:rsidRDefault="001311A9" w:rsidP="00210590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21059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790" w:type="dxa"/>
            <w:tcBorders>
              <w:bottom w:val="nil"/>
              <w:right w:val="single" w:sz="4" w:space="0" w:color="auto"/>
            </w:tcBorders>
          </w:tcPr>
          <w:p w:rsidR="001311A9" w:rsidRPr="001311A9" w:rsidRDefault="00D80CBD" w:rsidP="004F2BEA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</w:t>
            </w:r>
            <w:r w:rsidR="006B03A5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</w:tr>
      <w:tr w:rsidR="001311A9" w:rsidRPr="009075A8" w:rsidTr="000333FE">
        <w:trPr>
          <w:trHeight w:val="432"/>
        </w:trPr>
        <w:tc>
          <w:tcPr>
            <w:tcW w:w="6030" w:type="dxa"/>
            <w:tcBorders>
              <w:top w:val="nil"/>
              <w:bottom w:val="nil"/>
            </w:tcBorders>
          </w:tcPr>
          <w:p w:rsidR="001311A9" w:rsidRPr="001311A9" w:rsidRDefault="001311A9" w:rsidP="00210590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790" w:type="dxa"/>
            <w:tcBorders>
              <w:top w:val="nil"/>
              <w:bottom w:val="nil"/>
              <w:right w:val="single" w:sz="4" w:space="0" w:color="auto"/>
            </w:tcBorders>
          </w:tcPr>
          <w:p w:rsidR="001311A9" w:rsidRPr="001311A9" w:rsidRDefault="00D80CBD" w:rsidP="004F2BEA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</w:tr>
      <w:tr w:rsidR="001311A9" w:rsidRPr="009075A8" w:rsidTr="000333FE">
        <w:trPr>
          <w:trHeight w:val="432"/>
        </w:trPr>
        <w:tc>
          <w:tcPr>
            <w:tcW w:w="6030" w:type="dxa"/>
            <w:tcBorders>
              <w:top w:val="nil"/>
            </w:tcBorders>
          </w:tcPr>
          <w:p w:rsidR="001311A9" w:rsidRPr="001311A9" w:rsidRDefault="001311A9" w:rsidP="00210590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790" w:type="dxa"/>
            <w:tcBorders>
              <w:top w:val="nil"/>
              <w:right w:val="single" w:sz="4" w:space="0" w:color="auto"/>
            </w:tcBorders>
          </w:tcPr>
          <w:p w:rsidR="001311A9" w:rsidRPr="001311A9" w:rsidRDefault="006B03A5" w:rsidP="004F2BEA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1,648</w:t>
            </w:r>
          </w:p>
        </w:tc>
      </w:tr>
      <w:tr w:rsidR="001311A9" w:rsidRPr="009075A8" w:rsidTr="000333FE">
        <w:trPr>
          <w:trHeight w:val="432"/>
        </w:trPr>
        <w:tc>
          <w:tcPr>
            <w:tcW w:w="6030" w:type="dxa"/>
          </w:tcPr>
          <w:p w:rsidR="001311A9" w:rsidRPr="001311A9" w:rsidRDefault="001311A9" w:rsidP="00210590">
            <w:pPr>
              <w:tabs>
                <w:tab w:val="left" w:pos="142"/>
                <w:tab w:val="left" w:pos="426"/>
                <w:tab w:val="left" w:pos="11057"/>
              </w:tabs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1311A9" w:rsidRPr="001311A9" w:rsidRDefault="006B03A5" w:rsidP="004F2BEA">
            <w:pPr>
              <w:tabs>
                <w:tab w:val="left" w:pos="142"/>
                <w:tab w:val="left" w:pos="426"/>
                <w:tab w:val="left" w:pos="2021"/>
                <w:tab w:val="left" w:pos="11057"/>
              </w:tabs>
              <w:ind w:right="6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38,914</w:t>
            </w:r>
          </w:p>
        </w:tc>
      </w:tr>
    </w:tbl>
    <w:p w:rsidR="00DA4D05" w:rsidRDefault="00DA4D05">
      <w:pPr>
        <w:rPr>
          <w:rFonts w:ascii="Angsana New" w:hAnsi="Angsana New"/>
          <w:b/>
          <w:bCs/>
          <w:sz w:val="32"/>
          <w:szCs w:val="32"/>
          <w:cs/>
        </w:rPr>
      </w:pPr>
    </w:p>
    <w:p w:rsidR="00BC0A41" w:rsidRPr="00DA4D05" w:rsidRDefault="00BC0A41" w:rsidP="000333FE">
      <w:pPr>
        <w:pStyle w:val="af"/>
        <w:numPr>
          <w:ilvl w:val="0"/>
          <w:numId w:val="1"/>
        </w:numPr>
        <w:tabs>
          <w:tab w:val="left" w:pos="720"/>
        </w:tabs>
        <w:spacing w:before="60" w:line="21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4D0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BC0A41" w:rsidRDefault="00BC0A41" w:rsidP="000333F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BC0A4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0333FE">
        <w:rPr>
          <w:rFonts w:ascii="Angsana New" w:hAnsi="Angsana New" w:cs="Angsana New" w:hint="cs"/>
          <w:spacing w:val="-2"/>
          <w:sz w:val="32"/>
          <w:szCs w:val="32"/>
          <w:cs/>
        </w:rPr>
        <w:t>30</w:t>
      </w:r>
      <w:r w:rsidRPr="00BC0A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4D0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C0A41">
        <w:rPr>
          <w:rFonts w:ascii="Angsana New" w:hAnsi="Angsana New" w:cs="Angsana New" w:hint="cs"/>
          <w:sz w:val="32"/>
          <w:szCs w:val="32"/>
          <w:cs/>
        </w:rPr>
        <w:t xml:space="preserve"> 2563 บริษัทมีสินทรัพย์สิทธิการใช้ดังนี้</w:t>
      </w:r>
    </w:p>
    <w:p w:rsidR="00D80CBD" w:rsidRPr="00B52327" w:rsidRDefault="00B52327" w:rsidP="00D80CBD">
      <w:pPr>
        <w:tabs>
          <w:tab w:val="left" w:pos="142"/>
          <w:tab w:val="left" w:pos="426"/>
          <w:tab w:val="left" w:pos="11057"/>
        </w:tabs>
        <w:ind w:left="851"/>
        <w:jc w:val="right"/>
        <w:rPr>
          <w:rFonts w:ascii="Angsana New" w:hAnsi="Angsana New" w:cs="Angsana New"/>
          <w:sz w:val="30"/>
          <w:szCs w:val="30"/>
        </w:rPr>
      </w:pPr>
      <w:r w:rsidRPr="00B52327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B52327">
        <w:rPr>
          <w:rFonts w:ascii="Angsana New" w:hAnsi="Angsana New" w:cs="Angsana New"/>
          <w:sz w:val="30"/>
          <w:szCs w:val="30"/>
        </w:rPr>
        <w:t>:</w:t>
      </w:r>
      <w:r w:rsidR="00D51062">
        <w:rPr>
          <w:rFonts w:ascii="Angsana New" w:hAnsi="Angsana New" w:cs="Angsana New"/>
          <w:sz w:val="30"/>
          <w:szCs w:val="30"/>
        </w:rPr>
        <w:t xml:space="preserve"> </w:t>
      </w:r>
      <w:r w:rsidR="00D80CBD" w:rsidRPr="00B52327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27"/>
        <w:gridCol w:w="2793"/>
      </w:tblGrid>
      <w:tr w:rsidR="00053923" w:rsidRPr="00D80CBD" w:rsidTr="009805E9">
        <w:trPr>
          <w:trHeight w:val="406"/>
        </w:trPr>
        <w:tc>
          <w:tcPr>
            <w:tcW w:w="6027" w:type="dxa"/>
            <w:tcBorders>
              <w:top w:val="single" w:sz="4" w:space="0" w:color="auto"/>
            </w:tcBorders>
          </w:tcPr>
          <w:p w:rsidR="00053923" w:rsidRPr="00445889" w:rsidRDefault="00053923" w:rsidP="004F2BEA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3" w:type="dxa"/>
            <w:tcBorders>
              <w:top w:val="single" w:sz="4" w:space="0" w:color="auto"/>
            </w:tcBorders>
          </w:tcPr>
          <w:p w:rsidR="00053923" w:rsidRPr="00445889" w:rsidRDefault="00053923" w:rsidP="004F2B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053923" w:rsidRPr="00445889" w:rsidRDefault="00053923" w:rsidP="000333FE">
            <w:pPr>
              <w:tabs>
                <w:tab w:val="left" w:pos="142"/>
                <w:tab w:val="left" w:pos="426"/>
                <w:tab w:val="left" w:pos="11057"/>
              </w:tabs>
              <w:ind w:lef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0CBD" w:rsidRPr="00D80CBD" w:rsidTr="000333FE">
        <w:trPr>
          <w:trHeight w:val="405"/>
        </w:trPr>
        <w:tc>
          <w:tcPr>
            <w:tcW w:w="6027" w:type="dxa"/>
            <w:tcBorders>
              <w:bottom w:val="nil"/>
            </w:tcBorders>
          </w:tcPr>
          <w:p w:rsidR="00D80CBD" w:rsidRPr="00D80CBD" w:rsidRDefault="00D80CBD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 1 มกราคม 2563</w:t>
            </w:r>
          </w:p>
        </w:tc>
        <w:tc>
          <w:tcPr>
            <w:tcW w:w="2793" w:type="dxa"/>
            <w:tcBorders>
              <w:bottom w:val="nil"/>
            </w:tcBorders>
          </w:tcPr>
          <w:p w:rsidR="00D80CBD" w:rsidRPr="00D80CBD" w:rsidRDefault="00D80CBD" w:rsidP="00D80CBD">
            <w:pPr>
              <w:tabs>
                <w:tab w:val="left" w:pos="142"/>
                <w:tab w:val="left" w:pos="426"/>
                <w:tab w:val="left" w:pos="11057"/>
              </w:tabs>
              <w:ind w:right="2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0CBD" w:rsidRPr="00D80CBD" w:rsidTr="000333FE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D80CBD" w:rsidRPr="00D80CBD" w:rsidRDefault="00D80CBD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สินทรัพย์สิทธิการใช้เพิ่มขึ้นจากการรับโอน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D80CBD" w:rsidRPr="00D80CBD" w:rsidRDefault="00D80CBD" w:rsidP="00D80CBD">
            <w:pPr>
              <w:tabs>
                <w:tab w:val="left" w:pos="142"/>
                <w:tab w:val="left" w:pos="426"/>
                <w:tab w:val="decimal" w:pos="2052"/>
                <w:tab w:val="left" w:pos="11057"/>
              </w:tabs>
              <w:ind w:right="26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0CBD" w:rsidRPr="00D80CBD" w:rsidTr="000333FE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D80CBD" w:rsidRPr="00D80CBD" w:rsidRDefault="000333FE" w:rsidP="000333FE">
            <w:pPr>
              <w:numPr>
                <w:ilvl w:val="0"/>
                <w:numId w:val="30"/>
              </w:numPr>
              <w:tabs>
                <w:tab w:val="left" w:pos="601"/>
                <w:tab w:val="left" w:pos="1092"/>
                <w:tab w:val="left" w:pos="11057"/>
              </w:tabs>
              <w:ind w:left="674" w:right="-519" w:hanging="15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</w:t>
            </w:r>
            <w:r w:rsidR="00D80CBD"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าคาทุน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D80CBD" w:rsidRPr="00D80CBD" w:rsidRDefault="00D80CBD" w:rsidP="00D80CBD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6,528</w:t>
            </w:r>
          </w:p>
        </w:tc>
      </w:tr>
      <w:tr w:rsidR="00D80CBD" w:rsidRPr="00D80CBD" w:rsidTr="001A2141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D80CBD" w:rsidRPr="00D80CBD" w:rsidRDefault="00D80CBD" w:rsidP="000333FE">
            <w:pPr>
              <w:numPr>
                <w:ilvl w:val="0"/>
                <w:numId w:val="30"/>
              </w:numPr>
              <w:tabs>
                <w:tab w:val="left" w:pos="601"/>
                <w:tab w:val="left" w:pos="1092"/>
                <w:tab w:val="left" w:pos="11057"/>
              </w:tabs>
              <w:ind w:left="674" w:right="-519" w:hanging="15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</w:tcPr>
          <w:p w:rsidR="00D80CBD" w:rsidRPr="00D80CBD" w:rsidRDefault="00D80CBD" w:rsidP="00D80CBD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(1,787)</w:t>
            </w:r>
          </w:p>
        </w:tc>
      </w:tr>
      <w:tr w:rsidR="00D80CBD" w:rsidRPr="00D80CBD" w:rsidTr="001A2141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D80CBD" w:rsidRPr="00D80CBD" w:rsidRDefault="00D80CBD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793" w:type="dxa"/>
            <w:tcBorders>
              <w:bottom w:val="nil"/>
            </w:tcBorders>
          </w:tcPr>
          <w:p w:rsidR="00D80CBD" w:rsidRPr="00D80CBD" w:rsidRDefault="00D80CBD" w:rsidP="00D80CBD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4,741</w:t>
            </w:r>
          </w:p>
        </w:tc>
      </w:tr>
      <w:tr w:rsidR="001A2141" w:rsidRPr="00D80CBD" w:rsidTr="001A2141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1A2141" w:rsidRPr="001A2141" w:rsidRDefault="001A2141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2141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สินทรัพย์สิทธิการใช้เพิ่มขึ้นจากหนี้สินตามสัญญาเช่า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</w:tcPr>
          <w:p w:rsidR="001A2141" w:rsidRDefault="001A2141" w:rsidP="00D80CBD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1,047</w:t>
            </w:r>
          </w:p>
        </w:tc>
      </w:tr>
      <w:tr w:rsidR="00D80CBD" w:rsidRPr="00D80CBD" w:rsidTr="001A2141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D80CBD" w:rsidRPr="001A2141" w:rsidRDefault="001A2141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A2141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รวม</w:t>
            </w:r>
            <w:r w:rsidR="00D80CBD" w:rsidRPr="001A2141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ผลกระทบจากการนำมาตรฐานการรายงานทางการเงินฉบับที่ 16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</w:tcPr>
          <w:p w:rsidR="00D80CBD" w:rsidRPr="00D80CBD" w:rsidRDefault="00D80CBD" w:rsidP="00D80CBD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0CBD" w:rsidRPr="00D80CBD" w:rsidTr="000333FE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D80CBD" w:rsidRPr="00D80CBD" w:rsidRDefault="00D80CBD" w:rsidP="000333FE">
            <w:pPr>
              <w:tabs>
                <w:tab w:val="left" w:pos="110"/>
                <w:tab w:val="left" w:pos="317"/>
                <w:tab w:val="left" w:pos="426"/>
                <w:tab w:val="left" w:pos="11057"/>
              </w:tabs>
              <w:ind w:left="713" w:right="-519" w:hanging="19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เรื่อง</w:t>
            </w:r>
            <w:r w:rsidR="000C6CC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สัญญาเช่า</w:t>
            </w:r>
            <w:r w:rsidR="000C6CC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มาถือปฏิบัติใช้ ณ วันที่ 1 มกราคม 2563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D80CBD" w:rsidRPr="00D80CBD" w:rsidRDefault="001A2141" w:rsidP="00D80CBD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5,788</w:t>
            </w:r>
          </w:p>
        </w:tc>
      </w:tr>
      <w:tr w:rsidR="00D80CBD" w:rsidRPr="00D80CBD" w:rsidTr="000333FE">
        <w:trPr>
          <w:trHeight w:val="406"/>
        </w:trPr>
        <w:tc>
          <w:tcPr>
            <w:tcW w:w="6027" w:type="dxa"/>
            <w:tcBorders>
              <w:top w:val="nil"/>
            </w:tcBorders>
          </w:tcPr>
          <w:p w:rsidR="00D80CBD" w:rsidRPr="00D80CBD" w:rsidRDefault="00D80CBD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ค่าเสื่อมราคาสำหรับงวด</w:t>
            </w:r>
          </w:p>
        </w:tc>
        <w:tc>
          <w:tcPr>
            <w:tcW w:w="2793" w:type="dxa"/>
            <w:tcBorders>
              <w:top w:val="nil"/>
            </w:tcBorders>
          </w:tcPr>
          <w:p w:rsidR="00D80CBD" w:rsidRPr="00D80CBD" w:rsidRDefault="00D80CBD" w:rsidP="00D80CBD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(1,013)</w:t>
            </w:r>
          </w:p>
        </w:tc>
      </w:tr>
      <w:tr w:rsidR="00D80CBD" w:rsidRPr="00D80CBD" w:rsidTr="000333FE">
        <w:trPr>
          <w:trHeight w:val="406"/>
        </w:trPr>
        <w:tc>
          <w:tcPr>
            <w:tcW w:w="6027" w:type="dxa"/>
          </w:tcPr>
          <w:p w:rsidR="00D80CBD" w:rsidRPr="00D80CBD" w:rsidRDefault="00D80CBD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 30 กันยายน 2563</w:t>
            </w:r>
          </w:p>
        </w:tc>
        <w:tc>
          <w:tcPr>
            <w:tcW w:w="2793" w:type="dxa"/>
          </w:tcPr>
          <w:p w:rsidR="00D80CBD" w:rsidRPr="0053551B" w:rsidRDefault="00D80CBD" w:rsidP="00D80CBD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3551B">
              <w:rPr>
                <w:rFonts w:ascii="Angsana New" w:hAnsi="Angsana New" w:cs="Angsana New"/>
                <w:b/>
                <w:bCs/>
                <w:sz w:val="32"/>
                <w:szCs w:val="32"/>
              </w:rPr>
              <w:t>4,775</w:t>
            </w:r>
          </w:p>
        </w:tc>
      </w:tr>
    </w:tbl>
    <w:p w:rsidR="00BC0A41" w:rsidRPr="008702DA" w:rsidRDefault="00BC0A41" w:rsidP="008702DA">
      <w:pPr>
        <w:tabs>
          <w:tab w:val="left" w:pos="142"/>
          <w:tab w:val="left" w:pos="426"/>
          <w:tab w:val="left" w:pos="11057"/>
        </w:tabs>
        <w:ind w:left="851" w:right="-408"/>
        <w:jc w:val="both"/>
        <w:rPr>
          <w:rFonts w:ascii="Angsana New" w:hAnsi="Angsana New" w:cs="Angsana New"/>
          <w:sz w:val="24"/>
          <w:szCs w:val="24"/>
        </w:rPr>
      </w:pPr>
    </w:p>
    <w:p w:rsidR="007761C4" w:rsidRDefault="00BC0A41" w:rsidP="000333F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Pr="008702DA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0F09E0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 w:rsidR="003925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C6CCA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สำหรับงวดเก้า</w:t>
      </w:r>
      <w:r w:rsidR="000F09E0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="000F09E0" w:rsidRPr="000333FE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0F09E0" w:rsidRPr="008702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09E0" w:rsidRPr="008702DA">
        <w:rPr>
          <w:rFonts w:ascii="Angsana New" w:hAnsi="Angsana New" w:cs="Angsana New"/>
          <w:sz w:val="32"/>
          <w:szCs w:val="32"/>
        </w:rPr>
        <w:t xml:space="preserve">30 </w:t>
      </w:r>
      <w:r w:rsidR="000F09E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0F09E0" w:rsidRPr="008702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09E0" w:rsidRPr="008702DA">
        <w:rPr>
          <w:rFonts w:ascii="Angsana New" w:hAnsi="Angsana New" w:cs="Angsana New"/>
          <w:sz w:val="32"/>
          <w:szCs w:val="32"/>
        </w:rPr>
        <w:t xml:space="preserve">2563 </w:t>
      </w:r>
      <w:r w:rsidRPr="008702DA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7761C4" w:rsidRPr="00B52327" w:rsidRDefault="00B52327" w:rsidP="007761C4">
      <w:pPr>
        <w:pStyle w:val="af"/>
        <w:tabs>
          <w:tab w:val="left" w:pos="720"/>
        </w:tabs>
        <w:spacing w:before="60"/>
        <w:ind w:left="709" w:right="29"/>
        <w:jc w:val="right"/>
        <w:rPr>
          <w:rFonts w:ascii="Angsana New" w:hAnsi="Angsana New"/>
          <w:sz w:val="30"/>
          <w:szCs w:val="30"/>
        </w:rPr>
      </w:pPr>
      <w:r w:rsidRPr="00B52327">
        <w:rPr>
          <w:rFonts w:ascii="Angsana New" w:hAnsi="Angsana New" w:hint="cs"/>
          <w:sz w:val="30"/>
          <w:szCs w:val="30"/>
          <w:cs/>
        </w:rPr>
        <w:t>หน่วย</w:t>
      </w:r>
      <w:r w:rsidRPr="00B52327">
        <w:rPr>
          <w:rFonts w:ascii="Angsana New" w:hAnsi="Angsana New"/>
          <w:sz w:val="30"/>
          <w:szCs w:val="30"/>
        </w:rPr>
        <w:t xml:space="preserve"> :</w:t>
      </w:r>
      <w:r w:rsidR="00D51062">
        <w:rPr>
          <w:rFonts w:ascii="Angsana New" w:hAnsi="Angsana New"/>
          <w:sz w:val="30"/>
          <w:szCs w:val="30"/>
        </w:rPr>
        <w:t xml:space="preserve"> </w:t>
      </w:r>
      <w:r w:rsidR="007761C4" w:rsidRPr="00B52327">
        <w:rPr>
          <w:rFonts w:ascii="Angsana New" w:hAnsi="Angsana New"/>
          <w:sz w:val="30"/>
          <w:szCs w:val="30"/>
          <w:cs/>
        </w:rPr>
        <w:t>พันบาท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0"/>
        <w:gridCol w:w="2790"/>
      </w:tblGrid>
      <w:tr w:rsidR="007761C4" w:rsidRPr="009075A8" w:rsidTr="000333FE">
        <w:trPr>
          <w:trHeight w:val="432"/>
        </w:trPr>
        <w:tc>
          <w:tcPr>
            <w:tcW w:w="6030" w:type="dxa"/>
          </w:tcPr>
          <w:p w:rsidR="007761C4" w:rsidRPr="001311A9" w:rsidRDefault="007761C4" w:rsidP="00B800F1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7761C4" w:rsidRPr="001311A9" w:rsidRDefault="007761C4" w:rsidP="0005686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7761C4" w:rsidRPr="001311A9" w:rsidRDefault="007761C4" w:rsidP="00B800F1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1C4" w:rsidRPr="009075A8" w:rsidTr="000333FE">
        <w:trPr>
          <w:trHeight w:val="432"/>
        </w:trPr>
        <w:tc>
          <w:tcPr>
            <w:tcW w:w="6030" w:type="dxa"/>
            <w:tcBorders>
              <w:bottom w:val="nil"/>
            </w:tcBorders>
          </w:tcPr>
          <w:p w:rsidR="007761C4" w:rsidRPr="001311A9" w:rsidRDefault="007761C4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790" w:type="dxa"/>
            <w:tcBorders>
              <w:bottom w:val="nil"/>
              <w:right w:val="single" w:sz="4" w:space="0" w:color="auto"/>
            </w:tcBorders>
          </w:tcPr>
          <w:p w:rsidR="007761C4" w:rsidRPr="001311A9" w:rsidRDefault="006B03A5" w:rsidP="00C51158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463</w:t>
            </w:r>
          </w:p>
        </w:tc>
      </w:tr>
      <w:tr w:rsidR="007761C4" w:rsidRPr="009075A8" w:rsidTr="000333FE">
        <w:trPr>
          <w:trHeight w:val="432"/>
        </w:trPr>
        <w:tc>
          <w:tcPr>
            <w:tcW w:w="6030" w:type="dxa"/>
            <w:tcBorders>
              <w:top w:val="nil"/>
            </w:tcBorders>
          </w:tcPr>
          <w:p w:rsidR="007761C4" w:rsidRPr="001311A9" w:rsidRDefault="007761C4" w:rsidP="000333FE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790" w:type="dxa"/>
            <w:tcBorders>
              <w:top w:val="nil"/>
              <w:right w:val="single" w:sz="4" w:space="0" w:color="auto"/>
            </w:tcBorders>
          </w:tcPr>
          <w:p w:rsidR="007761C4" w:rsidRPr="001311A9" w:rsidRDefault="006B03A5" w:rsidP="00C51158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550</w:t>
            </w:r>
          </w:p>
        </w:tc>
      </w:tr>
      <w:tr w:rsidR="007761C4" w:rsidRPr="009075A8" w:rsidTr="000333FE">
        <w:trPr>
          <w:trHeight w:val="432"/>
        </w:trPr>
        <w:tc>
          <w:tcPr>
            <w:tcW w:w="6030" w:type="dxa"/>
          </w:tcPr>
          <w:p w:rsidR="007761C4" w:rsidRPr="001311A9" w:rsidRDefault="007761C4" w:rsidP="00DF2502">
            <w:pPr>
              <w:tabs>
                <w:tab w:val="left" w:pos="142"/>
                <w:tab w:val="left" w:pos="426"/>
                <w:tab w:val="left" w:pos="11057"/>
              </w:tabs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7761C4" w:rsidRPr="001311A9" w:rsidRDefault="006B03A5" w:rsidP="00C51158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1,013</w:t>
            </w:r>
          </w:p>
        </w:tc>
      </w:tr>
    </w:tbl>
    <w:p w:rsidR="0016370B" w:rsidRPr="00D411FD" w:rsidRDefault="00CE42D4" w:rsidP="000333FE">
      <w:pPr>
        <w:pStyle w:val="af"/>
        <w:numPr>
          <w:ilvl w:val="0"/>
          <w:numId w:val="1"/>
        </w:numPr>
        <w:tabs>
          <w:tab w:val="left" w:pos="720"/>
        </w:tabs>
        <w:spacing w:before="60" w:line="21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1FD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:rsidR="00CE42D4" w:rsidRPr="00D3616B" w:rsidRDefault="008702DA" w:rsidP="008702DA">
      <w:pPr>
        <w:tabs>
          <w:tab w:val="left" w:pos="1860"/>
          <w:tab w:val="right" w:pos="9533"/>
        </w:tabs>
        <w:ind w:left="450" w:right="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CE42D4" w:rsidRPr="00D3616B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CE42D4" w:rsidRPr="00D3616B">
        <w:rPr>
          <w:rFonts w:ascii="Angsana New" w:hAnsi="Angsana New" w:cs="Angsana New" w:hint="cs"/>
          <w:sz w:val="32"/>
          <w:szCs w:val="32"/>
          <w:cs/>
        </w:rPr>
        <w:t>พัน</w:t>
      </w:r>
      <w:r w:rsidR="00CE42D4" w:rsidRPr="00D3616B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2340"/>
        <w:gridCol w:w="2340"/>
      </w:tblGrid>
      <w:tr w:rsidR="00CE42D4" w:rsidRPr="00D3616B" w:rsidTr="000333FE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D3616B" w:rsidRDefault="00CE42D4" w:rsidP="006456E5">
            <w:pPr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D3616B" w:rsidRDefault="00CE42D4" w:rsidP="006456E5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E42D4" w:rsidRPr="00D3616B" w:rsidTr="000333FE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2D4" w:rsidRPr="00D3616B" w:rsidRDefault="00CE42D4" w:rsidP="006456E5">
            <w:pPr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D4" w:rsidRPr="00D3616B" w:rsidRDefault="00CE42D4" w:rsidP="006456E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013EB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564F7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013EB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.ย. </w:t>
            </w:r>
            <w:r w:rsidR="00013EB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42D4" w:rsidRPr="00D3616B" w:rsidRDefault="00CE42D4" w:rsidP="006456E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3616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3616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E224C" w:rsidRPr="00D3616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401B74" w:rsidRPr="00D3616B" w:rsidTr="000333FE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</w:tcBorders>
          </w:tcPr>
          <w:p w:rsidR="00401B74" w:rsidRPr="00D3616B" w:rsidRDefault="009D78A1" w:rsidP="003C78AE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r w:rsidRPr="003C78AE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กู้ยืม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ระยะสั้นจากสถาบันการเงิน</w:t>
            </w:r>
          </w:p>
        </w:tc>
        <w:tc>
          <w:tcPr>
            <w:tcW w:w="2340" w:type="dxa"/>
            <w:tcBorders>
              <w:top w:val="nil"/>
              <w:bottom w:val="nil"/>
              <w:right w:val="single" w:sz="4" w:space="0" w:color="auto"/>
            </w:tcBorders>
          </w:tcPr>
          <w:p w:rsidR="00401B74" w:rsidRPr="00D3616B" w:rsidRDefault="00792A01" w:rsidP="006456E5">
            <w:pPr>
              <w:tabs>
                <w:tab w:val="decimal" w:pos="144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30,000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B74" w:rsidRPr="00D3616B" w:rsidRDefault="009D78A1" w:rsidP="006456E5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60AC">
              <w:rPr>
                <w:rFonts w:ascii="Angsana New" w:hAnsi="Angsana New" w:cs="Angsana New" w:hint="cs"/>
                <w:sz w:val="29"/>
                <w:szCs w:val="29"/>
                <w:cs/>
              </w:rPr>
              <w:t>--</w:t>
            </w:r>
          </w:p>
        </w:tc>
      </w:tr>
      <w:tr w:rsidR="009D78A1" w:rsidRPr="00D3616B" w:rsidTr="000333FE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D78A1" w:rsidRPr="00D3616B" w:rsidRDefault="009D78A1" w:rsidP="006456E5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เงินกู้ทรัสต์รีซีท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78A1" w:rsidRDefault="00792A01" w:rsidP="006456E5">
            <w:pPr>
              <w:tabs>
                <w:tab w:val="decimal" w:pos="144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120,050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A1" w:rsidRDefault="009D78A1" w:rsidP="006456E5">
            <w:pPr>
              <w:tabs>
                <w:tab w:val="decimal" w:pos="135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233,398</w:t>
            </w:r>
          </w:p>
        </w:tc>
      </w:tr>
      <w:tr w:rsidR="009D78A1" w:rsidRPr="00D3616B" w:rsidTr="000333FE">
        <w:trPr>
          <w:cantSplit/>
          <w:trHeight w:val="47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</w:tcBorders>
          </w:tcPr>
          <w:p w:rsidR="009D78A1" w:rsidRPr="009D78A1" w:rsidRDefault="009D78A1" w:rsidP="006456E5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78A1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A1" w:rsidRDefault="00792A01" w:rsidP="006456E5">
            <w:pPr>
              <w:tabs>
                <w:tab w:val="decimal" w:pos="144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150,050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A1" w:rsidRDefault="009D78A1" w:rsidP="006456E5">
            <w:pPr>
              <w:tabs>
                <w:tab w:val="decimal" w:pos="135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233,398</w:t>
            </w:r>
          </w:p>
        </w:tc>
      </w:tr>
    </w:tbl>
    <w:p w:rsidR="000F5442" w:rsidRPr="000F5442" w:rsidRDefault="000F5442" w:rsidP="006456E5">
      <w:pPr>
        <w:ind w:left="270" w:right="-13" w:firstLine="99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CE42D4" w:rsidRDefault="00CE42D4" w:rsidP="000333FE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3EBB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564F7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013EB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13EBB">
        <w:rPr>
          <w:rFonts w:ascii="Angsana New" w:hAnsi="Angsana New" w:cs="Angsana New"/>
          <w:spacing w:val="-4"/>
          <w:sz w:val="32"/>
          <w:szCs w:val="32"/>
        </w:rPr>
        <w:t>2563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="00AD0E4C">
        <w:rPr>
          <w:rFonts w:ascii="Angsana New" w:hAnsi="Angsana New" w:cs="Angsana New" w:hint="cs"/>
          <w:spacing w:val="-4"/>
          <w:sz w:val="32"/>
          <w:szCs w:val="32"/>
          <w:cs/>
        </w:rPr>
        <w:t>6</w:t>
      </w:r>
      <w:r w:rsidR="006E224C">
        <w:rPr>
          <w:rFonts w:ascii="Angsana New" w:hAnsi="Angsana New" w:cs="Angsana New"/>
          <w:spacing w:val="-4"/>
          <w:sz w:val="32"/>
          <w:szCs w:val="32"/>
        </w:rPr>
        <w:t>2</w:t>
      </w:r>
      <w:r w:rsidR="00E152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>งินกู้ยืมระยะสั้นจากสถาบันการเงินมีอัตรา</w:t>
      </w:r>
      <w:r w:rsidRPr="003D184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ดอกเบี้ยร้อยละ </w:t>
      </w:r>
      <w:r w:rsidR="003D1849" w:rsidRPr="003D1849">
        <w:rPr>
          <w:rFonts w:ascii="Angsana New" w:hAnsi="Angsana New" w:cs="Angsana New"/>
          <w:spacing w:val="-2"/>
          <w:sz w:val="32"/>
          <w:szCs w:val="32"/>
        </w:rPr>
        <w:t>1.95</w:t>
      </w:r>
      <w:r w:rsidR="001574BD" w:rsidRPr="003D184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25619" w:rsidRPr="003D1849">
        <w:rPr>
          <w:rFonts w:ascii="Angsana New" w:hAnsi="Angsana New" w:cs="Angsana New"/>
          <w:spacing w:val="-2"/>
          <w:sz w:val="32"/>
          <w:szCs w:val="32"/>
          <w:cs/>
        </w:rPr>
        <w:t>–</w:t>
      </w:r>
      <w:r w:rsidR="001574BD" w:rsidRPr="003D184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25619" w:rsidRPr="003D1849">
        <w:rPr>
          <w:rFonts w:ascii="Angsana New" w:hAnsi="Angsana New" w:cs="Angsana New"/>
          <w:spacing w:val="-2"/>
          <w:sz w:val="32"/>
          <w:szCs w:val="32"/>
        </w:rPr>
        <w:t>2.23</w:t>
      </w:r>
      <w:r w:rsidRPr="003D184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ต่อปี</w:t>
      </w:r>
    </w:p>
    <w:p w:rsidR="009F7B27" w:rsidRPr="00E90A84" w:rsidRDefault="009F7B27" w:rsidP="003C78AE">
      <w:pPr>
        <w:ind w:left="426" w:right="-13" w:firstLine="708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:rsidR="00CE42D4" w:rsidRPr="00D411FD" w:rsidRDefault="00CE42D4" w:rsidP="003C78AE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1FD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D411FD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</w:t>
      </w:r>
      <w:r w:rsidR="00D1560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D411F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7613D6" w:rsidRDefault="007613D6" w:rsidP="006456E5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828" w:type="dxa"/>
        <w:tblLook w:val="04A0"/>
      </w:tblPr>
      <w:tblGrid>
        <w:gridCol w:w="2160"/>
        <w:gridCol w:w="1666"/>
        <w:gridCol w:w="1667"/>
        <w:gridCol w:w="1667"/>
        <w:gridCol w:w="1667"/>
      </w:tblGrid>
      <w:tr w:rsidR="007613D6" w:rsidTr="006872A3">
        <w:tc>
          <w:tcPr>
            <w:tcW w:w="2160" w:type="dxa"/>
            <w:vMerge w:val="restart"/>
            <w:vAlign w:val="center"/>
          </w:tcPr>
          <w:p w:rsidR="007613D6" w:rsidRPr="00E70F0C" w:rsidRDefault="007613D6" w:rsidP="006456E5">
            <w:pPr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33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E70F0C" w:rsidRDefault="007613D6" w:rsidP="006456E5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4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E70F0C" w:rsidRDefault="007613D6" w:rsidP="006456E5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:rsidTr="006872A3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7613D6" w:rsidRDefault="007613D6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Default="007613D6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="0037124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54C5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371246">
              <w:rPr>
                <w:rFonts w:ascii="Angsana New" w:hAnsi="Angsana New" w:hint="cs"/>
                <w:sz w:val="32"/>
                <w:szCs w:val="32"/>
                <w:cs/>
              </w:rPr>
              <w:t>.ย.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9518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Default="007613D6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/>
                <w:sz w:val="32"/>
                <w:szCs w:val="32"/>
              </w:rPr>
              <w:t>256</w:t>
            </w:r>
            <w:r w:rsidR="000A47C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Pr="00E70F0C" w:rsidRDefault="007613D6" w:rsidP="006456E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37124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8454C5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371246">
              <w:rPr>
                <w:rFonts w:ascii="Angsana New" w:hAnsi="Angsana New" w:cs="Angsana New" w:hint="cs"/>
                <w:sz w:val="32"/>
                <w:szCs w:val="32"/>
                <w:cs/>
              </w:rPr>
              <w:t>.ย.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9518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Pr="00E70F0C" w:rsidRDefault="007613D6" w:rsidP="006456E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A47C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F90F51" w:rsidTr="006872A3">
        <w:tc>
          <w:tcPr>
            <w:tcW w:w="2160" w:type="dxa"/>
            <w:tcBorders>
              <w:bottom w:val="nil"/>
            </w:tcBorders>
            <w:vAlign w:val="bottom"/>
          </w:tcPr>
          <w:p w:rsidR="00F90F51" w:rsidRPr="00E70F0C" w:rsidRDefault="00F90F51" w:rsidP="006456E5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66" w:type="dxa"/>
            <w:tcBorders>
              <w:bottom w:val="nil"/>
              <w:right w:val="single" w:sz="4" w:space="0" w:color="auto"/>
            </w:tcBorders>
          </w:tcPr>
          <w:p w:rsidR="00F90F51" w:rsidRPr="00401B74" w:rsidRDefault="005759D4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273,233</w:t>
            </w:r>
          </w:p>
        </w:tc>
        <w:tc>
          <w:tcPr>
            <w:tcW w:w="1667" w:type="dxa"/>
            <w:tcBorders>
              <w:left w:val="single" w:sz="4" w:space="0" w:color="auto"/>
              <w:bottom w:val="nil"/>
            </w:tcBorders>
          </w:tcPr>
          <w:p w:rsidR="00F90F51" w:rsidRPr="00401B74" w:rsidRDefault="00D411FD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304,277</w:t>
            </w:r>
          </w:p>
        </w:tc>
        <w:tc>
          <w:tcPr>
            <w:tcW w:w="1667" w:type="dxa"/>
            <w:tcBorders>
              <w:bottom w:val="nil"/>
              <w:right w:val="single" w:sz="4" w:space="0" w:color="auto"/>
            </w:tcBorders>
          </w:tcPr>
          <w:p w:rsidR="00F90F51" w:rsidRPr="00401B74" w:rsidRDefault="000C0BC1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272,780</w:t>
            </w:r>
          </w:p>
        </w:tc>
        <w:tc>
          <w:tcPr>
            <w:tcW w:w="1667" w:type="dxa"/>
            <w:tcBorders>
              <w:left w:val="single" w:sz="4" w:space="0" w:color="auto"/>
              <w:bottom w:val="nil"/>
            </w:tcBorders>
          </w:tcPr>
          <w:p w:rsidR="00F90F51" w:rsidRPr="00401B74" w:rsidRDefault="00D411FD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303,776</w:t>
            </w:r>
          </w:p>
        </w:tc>
      </w:tr>
      <w:tr w:rsidR="00F90F51" w:rsidTr="006872A3">
        <w:tc>
          <w:tcPr>
            <w:tcW w:w="2160" w:type="dxa"/>
            <w:tcBorders>
              <w:top w:val="nil"/>
              <w:bottom w:val="nil"/>
            </w:tcBorders>
          </w:tcPr>
          <w:p w:rsidR="00F90F51" w:rsidRPr="00E70F0C" w:rsidRDefault="00F90F51" w:rsidP="006456E5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5759D4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8,089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D411FD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8,948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0C0BC1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8,089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D411FD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8,61</w:t>
            </w:r>
            <w:r w:rsidR="00582F6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43EA5" w:rsidTr="00443EA5">
        <w:tc>
          <w:tcPr>
            <w:tcW w:w="2160" w:type="dxa"/>
            <w:tcBorders>
              <w:top w:val="nil"/>
              <w:bottom w:val="nil"/>
            </w:tcBorders>
          </w:tcPr>
          <w:p w:rsidR="00443EA5" w:rsidRPr="00E70F0C" w:rsidRDefault="00443EA5" w:rsidP="006456E5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443EA5" w:rsidRDefault="005759D4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443EA5" w:rsidRDefault="00443EA5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3,725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443EA5" w:rsidRDefault="000C0BC1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443EA5" w:rsidRDefault="00443EA5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3,725</w:t>
            </w:r>
          </w:p>
        </w:tc>
      </w:tr>
      <w:tr w:rsidR="00F90F51" w:rsidTr="00443EA5">
        <w:tc>
          <w:tcPr>
            <w:tcW w:w="2160" w:type="dxa"/>
            <w:tcBorders>
              <w:top w:val="nil"/>
              <w:bottom w:val="nil"/>
            </w:tcBorders>
          </w:tcPr>
          <w:p w:rsidR="00F90F51" w:rsidRPr="00E70F0C" w:rsidRDefault="00F90F51" w:rsidP="006456E5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5759D4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17,073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C843B7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7,235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0C0BC1" w:rsidP="00F167E9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16,756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C843B7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7,235</w:t>
            </w:r>
          </w:p>
        </w:tc>
      </w:tr>
      <w:tr w:rsidR="00F90F51" w:rsidTr="006872A3">
        <w:tc>
          <w:tcPr>
            <w:tcW w:w="2160" w:type="dxa"/>
          </w:tcPr>
          <w:p w:rsidR="00F90F51" w:rsidRPr="00E70F0C" w:rsidRDefault="00F90F51" w:rsidP="006456E5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6" w:type="dxa"/>
            <w:tcBorders>
              <w:right w:val="single" w:sz="4" w:space="0" w:color="auto"/>
            </w:tcBorders>
          </w:tcPr>
          <w:p w:rsidR="00F90F51" w:rsidRPr="005759D4" w:rsidRDefault="005759D4" w:rsidP="005759D4">
            <w:pPr>
              <w:tabs>
                <w:tab w:val="decimal" w:pos="1085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299,731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:rsidR="00F90F51" w:rsidRPr="00401B74" w:rsidRDefault="00C843B7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324,185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F90F51" w:rsidRPr="00401B74" w:rsidRDefault="000C0BC1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298,961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:rsidR="00F90F51" w:rsidRPr="00401B74" w:rsidRDefault="00705841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323,350</w:t>
            </w:r>
          </w:p>
        </w:tc>
      </w:tr>
    </w:tbl>
    <w:p w:rsidR="00385F99" w:rsidRDefault="00385F99" w:rsidP="006456E5">
      <w:pPr>
        <w:pStyle w:val="af"/>
        <w:tabs>
          <w:tab w:val="left" w:pos="720"/>
        </w:tabs>
        <w:spacing w:before="60"/>
        <w:ind w:left="709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B2552" w:rsidRDefault="006B2552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85EAA" w:rsidRPr="00D17CB6" w:rsidRDefault="00A85EAA" w:rsidP="003D35BE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D17CB6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:rsidR="006872A3" w:rsidRPr="006872A3" w:rsidRDefault="006872A3" w:rsidP="006456E5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819" w:type="dxa"/>
        <w:tblLook w:val="04A0"/>
      </w:tblPr>
      <w:tblGrid>
        <w:gridCol w:w="5126"/>
        <w:gridCol w:w="1813"/>
        <w:gridCol w:w="1897"/>
      </w:tblGrid>
      <w:tr w:rsidR="00DC3219" w:rsidRPr="00A85EAA" w:rsidTr="004F2BEA">
        <w:trPr>
          <w:trHeight w:val="516"/>
        </w:trPr>
        <w:tc>
          <w:tcPr>
            <w:tcW w:w="5126" w:type="dxa"/>
            <w:vMerge w:val="restart"/>
            <w:vAlign w:val="center"/>
          </w:tcPr>
          <w:p w:rsidR="00DC3219" w:rsidRPr="00071933" w:rsidRDefault="00DC3219" w:rsidP="006456E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71933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3710" w:type="dxa"/>
            <w:gridSpan w:val="2"/>
            <w:tcBorders>
              <w:bottom w:val="single" w:sz="4" w:space="0" w:color="auto"/>
            </w:tcBorders>
            <w:vAlign w:val="center"/>
          </w:tcPr>
          <w:p w:rsidR="00DC3219" w:rsidRPr="00071933" w:rsidRDefault="00DC3219" w:rsidP="006456E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งบการเงินรวมและ</w:t>
            </w:r>
            <w:r w:rsidR="0021683E">
              <w:rPr>
                <w:rFonts w:ascii="Angsana New" w:hAnsi="Angsana New" w:cs="Angsana New"/>
                <w:sz w:val="31"/>
                <w:szCs w:val="31"/>
                <w:cs/>
              </w:rPr>
              <w:br/>
            </w: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DC3219" w:rsidRPr="00A85EAA" w:rsidTr="0021683E">
        <w:trPr>
          <w:trHeight w:val="440"/>
        </w:trPr>
        <w:tc>
          <w:tcPr>
            <w:tcW w:w="5126" w:type="dxa"/>
            <w:vMerge/>
            <w:tcBorders>
              <w:bottom w:val="single" w:sz="4" w:space="0" w:color="auto"/>
            </w:tcBorders>
            <w:vAlign w:val="center"/>
          </w:tcPr>
          <w:p w:rsidR="00DC3219" w:rsidRPr="00071933" w:rsidRDefault="00DC3219" w:rsidP="006456E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  <w:vAlign w:val="center"/>
          </w:tcPr>
          <w:p w:rsidR="00DC3219" w:rsidRPr="00071933" w:rsidRDefault="00DC3219" w:rsidP="006456E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ณ </w:t>
            </w:r>
            <w:r w:rsidR="0059518E" w:rsidRPr="00071933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="00071933"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ก</w:t>
            </w:r>
            <w:r w:rsidR="0059518E"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.ย.</w:t>
            </w: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 w:rsidR="0059518E" w:rsidRPr="00071933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DC3219" w:rsidRPr="00071933" w:rsidRDefault="00DC3219" w:rsidP="002500A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ณ 31 </w:t>
            </w:r>
            <w:r w:rsidR="002500A2">
              <w:rPr>
                <w:rFonts w:ascii="Angsana New" w:hAnsi="Angsana New" w:cs="Angsana New" w:hint="cs"/>
                <w:sz w:val="31"/>
                <w:szCs w:val="31"/>
                <w:cs/>
              </w:rPr>
              <w:t>ธ.ค.</w:t>
            </w: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2562</w:t>
            </w:r>
          </w:p>
        </w:tc>
      </w:tr>
      <w:tr w:rsidR="00071933" w:rsidRPr="00A85EAA" w:rsidTr="0021683E">
        <w:tc>
          <w:tcPr>
            <w:tcW w:w="5126" w:type="dxa"/>
            <w:tcBorders>
              <w:bottom w:val="nil"/>
            </w:tcBorders>
          </w:tcPr>
          <w:p w:rsidR="00071933" w:rsidRPr="004F2BEA" w:rsidRDefault="00071933" w:rsidP="00213655">
            <w:pPr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หนี้สินตามสัญญาเช่า ณ วันที่ 1 มกราคม </w:t>
            </w:r>
          </w:p>
        </w:tc>
        <w:tc>
          <w:tcPr>
            <w:tcW w:w="1813" w:type="dxa"/>
            <w:tcBorders>
              <w:bottom w:val="nil"/>
            </w:tcBorders>
            <w:vAlign w:val="center"/>
          </w:tcPr>
          <w:p w:rsidR="00071933" w:rsidRPr="00071933" w:rsidRDefault="00071933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nil"/>
            </w:tcBorders>
            <w:vAlign w:val="center"/>
          </w:tcPr>
          <w:p w:rsidR="00071933" w:rsidRPr="00071933" w:rsidRDefault="00071933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1933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071933" w:rsidRPr="004F2BEA" w:rsidRDefault="00071933" w:rsidP="00071933">
            <w:pPr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ตามมาตรฐานการรายงานทางการเงินเดิม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071933" w:rsidRPr="004F2BEA" w:rsidRDefault="00071933" w:rsidP="0021365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2,406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071933" w:rsidRPr="004F2BEA" w:rsidRDefault="00071933" w:rsidP="0021365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3,804</w:t>
            </w:r>
          </w:p>
        </w:tc>
      </w:tr>
      <w:tr w:rsidR="00DC3219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DC3219" w:rsidRPr="004F2BEA" w:rsidRDefault="00DC3219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ผลกระทบจากการนำมาตรฐานการรายงานทางการเงิน</w:t>
            </w:r>
            <w:r w:rsidR="00071933"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ฉบับที่ 16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DC3219" w:rsidRPr="004F2BEA" w:rsidRDefault="00DC3219" w:rsidP="006456E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DC3219" w:rsidRPr="004F2BEA" w:rsidRDefault="00DC3219" w:rsidP="006456E5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3219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DC3219" w:rsidRPr="004F2BEA" w:rsidRDefault="00DC3219" w:rsidP="006456E5">
            <w:pPr>
              <w:pStyle w:val="af"/>
              <w:tabs>
                <w:tab w:val="left" w:pos="-426"/>
              </w:tabs>
              <w:ind w:left="0" w:right="29" w:firstLine="17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มาถือปฏิบัติใช้ ณ วันที่ 1 มกราคม 2563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DC3219" w:rsidRPr="004F2BEA" w:rsidRDefault="00127DAF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1,090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DC3219" w:rsidRPr="004F2BEA" w:rsidRDefault="00BB6177" w:rsidP="006456E5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FA0275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FA0275" w:rsidRPr="004F2BEA" w:rsidRDefault="00EE7452" w:rsidP="000363D4">
            <w:pPr>
              <w:tabs>
                <w:tab w:val="left" w:pos="5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บวก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เพิ่มขึ้นระหว่างงวด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FA0275" w:rsidRPr="004F2BEA" w:rsidRDefault="00127DAF" w:rsidP="006456E5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FA0275" w:rsidRPr="004F2BEA" w:rsidRDefault="00BB6177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359</w:t>
            </w:r>
          </w:p>
        </w:tc>
      </w:tr>
      <w:tr w:rsidR="00DC3219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DC3219" w:rsidRPr="00EE7452" w:rsidRDefault="00EE7452" w:rsidP="000363D4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745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EE7452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เงินจ่ายชำระระหว่างงวด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4F2BEA" w:rsidRDefault="00127DAF" w:rsidP="00D17CB6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2BEA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D17CB6" w:rsidRPr="004F2BEA">
              <w:rPr>
                <w:rFonts w:ascii="Angsana New" w:hAnsi="Angsana New" w:cs="Angsana New"/>
                <w:sz w:val="30"/>
                <w:szCs w:val="30"/>
              </w:rPr>
              <w:t>1,400</w:t>
            </w:r>
            <w:r w:rsidRPr="004F2BE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4F2BEA" w:rsidRDefault="00A76C4E" w:rsidP="006456E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(1,757</w:t>
            </w:r>
            <w:r w:rsidR="00BB6177" w:rsidRPr="004F2BE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C3219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DC3219" w:rsidRPr="004F2BEA" w:rsidRDefault="00071933" w:rsidP="00071933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หนี้สินตามสัญญาเช่าปลายงวด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3219" w:rsidRPr="004F2BEA" w:rsidRDefault="00127DAF" w:rsidP="00D17CB6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17CB6" w:rsidRPr="004F2BEA">
              <w:rPr>
                <w:rFonts w:ascii="Angsana New" w:hAnsi="Angsana New" w:cs="Angsana New"/>
                <w:sz w:val="30"/>
                <w:szCs w:val="30"/>
              </w:rPr>
              <w:t>096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3219" w:rsidRPr="004F2BEA" w:rsidRDefault="00BB6177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2,40</w:t>
            </w:r>
            <w:r w:rsidR="00A76C4E" w:rsidRPr="004F2BE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71933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071933" w:rsidRPr="004F2BEA" w:rsidRDefault="00071933" w:rsidP="00071933">
            <w:pPr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ดอกเบี้ยรอตัดจ่าย ณ </w:t>
            </w:r>
            <w:r w:rsidR="002500A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วันที่ </w:t>
            </w: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1 มกราคม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vAlign w:val="center"/>
          </w:tcPr>
          <w:p w:rsidR="00071933" w:rsidRPr="004F2BEA" w:rsidRDefault="00071933" w:rsidP="00567C3B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vAlign w:val="center"/>
          </w:tcPr>
          <w:p w:rsidR="00071933" w:rsidRPr="004F2BEA" w:rsidRDefault="00071933" w:rsidP="006456E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1933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071933" w:rsidRPr="004F2BEA" w:rsidRDefault="00071933" w:rsidP="00071933">
            <w:pPr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ตามมาตรฐานการรายงานทางการเงินเดิม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071933" w:rsidRPr="004F2BEA" w:rsidRDefault="00C5518C" w:rsidP="00567C3B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071933" w:rsidRPr="004F2BEA" w:rsidRDefault="00C5518C" w:rsidP="006456E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</w:p>
        </w:tc>
      </w:tr>
      <w:tr w:rsidR="00071933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071933" w:rsidRPr="004F2BEA" w:rsidRDefault="00071933" w:rsidP="00071933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ผลกระทบจากการนำมาตรฐานการรายงานทางการเงินฉบับที่ 16 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071933" w:rsidRPr="004F2BEA" w:rsidRDefault="00071933" w:rsidP="00567C3B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071933" w:rsidRPr="004F2BEA" w:rsidRDefault="00071933" w:rsidP="00D17CB6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39D2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CB39D2" w:rsidRPr="004F2BEA" w:rsidRDefault="00CB39D2" w:rsidP="00071933">
            <w:pPr>
              <w:pStyle w:val="af"/>
              <w:tabs>
                <w:tab w:val="left" w:pos="-426"/>
              </w:tabs>
              <w:ind w:left="0" w:right="29" w:firstLine="17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มาถือปฏิบัติใช้ ณ วันที่ 1 มกราคม 2563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CB39D2" w:rsidRPr="004F2BEA" w:rsidRDefault="00CB39D2" w:rsidP="00CC318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CB39D2" w:rsidRPr="004F2BEA" w:rsidRDefault="00CB39D2" w:rsidP="00CC3185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CB39D2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CB39D2" w:rsidRPr="004F2BEA" w:rsidRDefault="00CB39D2" w:rsidP="000363D4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745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ดอกเบี้ยจ่าย</w:t>
            </w:r>
            <w:r w:rsidRPr="00EE7452">
              <w:rPr>
                <w:rFonts w:ascii="Angsana New" w:hAnsi="Angsana New" w:cs="Angsana New" w:hint="cs"/>
                <w:sz w:val="29"/>
                <w:szCs w:val="29"/>
                <w:cs/>
              </w:rPr>
              <w:t>ระหว่างงวด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CB39D2" w:rsidRPr="004F2BEA" w:rsidRDefault="00CB39D2" w:rsidP="00D17CB6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2BEA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4F2BEA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Pr="004F2BE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vAlign w:val="center"/>
          </w:tcPr>
          <w:p w:rsidR="00CB39D2" w:rsidRPr="004F2BEA" w:rsidRDefault="00CB39D2" w:rsidP="00D17CB6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(143)</w:t>
            </w:r>
          </w:p>
        </w:tc>
      </w:tr>
      <w:tr w:rsidR="00CB39D2" w:rsidRPr="00A85EAA" w:rsidTr="0021683E">
        <w:tc>
          <w:tcPr>
            <w:tcW w:w="5126" w:type="dxa"/>
            <w:tcBorders>
              <w:top w:val="nil"/>
              <w:bottom w:val="nil"/>
            </w:tcBorders>
          </w:tcPr>
          <w:p w:rsidR="00CB39D2" w:rsidRPr="004F2BEA" w:rsidRDefault="00CB39D2" w:rsidP="00C90D15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ดอกเบี้ยรอตัดจ่ายปลายงวด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9D2" w:rsidRPr="004F2BEA" w:rsidRDefault="00CB39D2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9D2" w:rsidRPr="004F2BEA" w:rsidRDefault="00CB39D2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</w:tr>
      <w:tr w:rsidR="00CB39D2" w:rsidRPr="00A85EAA" w:rsidTr="0021683E">
        <w:tc>
          <w:tcPr>
            <w:tcW w:w="5126" w:type="dxa"/>
            <w:tcBorders>
              <w:top w:val="single" w:sz="4" w:space="0" w:color="auto"/>
              <w:bottom w:val="nil"/>
            </w:tcBorders>
          </w:tcPr>
          <w:p w:rsidR="00CB39D2" w:rsidRPr="004F2BEA" w:rsidRDefault="00CB39D2" w:rsidP="00480405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 w:hint="cs"/>
                <w:b/>
                <w:bCs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vAlign w:val="center"/>
          </w:tcPr>
          <w:p w:rsidR="00CB39D2" w:rsidRPr="004F2BEA" w:rsidRDefault="00CB39D2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2,027</w:t>
            </w: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vAlign w:val="center"/>
          </w:tcPr>
          <w:p w:rsidR="00CB39D2" w:rsidRPr="004F2BEA" w:rsidRDefault="00CB39D2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2,293</w:t>
            </w:r>
          </w:p>
        </w:tc>
      </w:tr>
      <w:tr w:rsidR="00CB39D2" w:rsidRPr="00A85EAA" w:rsidTr="0021683E">
        <w:tc>
          <w:tcPr>
            <w:tcW w:w="5126" w:type="dxa"/>
            <w:tcBorders>
              <w:top w:val="nil"/>
              <w:bottom w:val="single" w:sz="4" w:space="0" w:color="auto"/>
            </w:tcBorders>
          </w:tcPr>
          <w:p w:rsidR="00CB39D2" w:rsidRPr="004F2BEA" w:rsidRDefault="00CB39D2" w:rsidP="000363D4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56DC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756DC4">
              <w:rPr>
                <w:rFonts w:ascii="Angsana New" w:hAnsi="Angsana New" w:cs="Angsana New"/>
                <w:cs/>
              </w:rPr>
              <w:tab/>
            </w:r>
            <w:r w:rsidRPr="00756DC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หนี้สินตามสัญญาเช่าที่ถึงกำหนดชำระภายใน 1 ปี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CB39D2" w:rsidRPr="004F2BEA" w:rsidRDefault="00CB39D2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(1,627)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vAlign w:val="center"/>
          </w:tcPr>
          <w:p w:rsidR="00CB39D2" w:rsidRPr="004F2BEA" w:rsidRDefault="00CB39D2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(1,239)</w:t>
            </w:r>
          </w:p>
        </w:tc>
      </w:tr>
      <w:tr w:rsidR="00CB39D2" w:rsidRPr="00A85EAA" w:rsidTr="0021683E">
        <w:tc>
          <w:tcPr>
            <w:tcW w:w="5126" w:type="dxa"/>
            <w:tcBorders>
              <w:top w:val="single" w:sz="4" w:space="0" w:color="auto"/>
            </w:tcBorders>
          </w:tcPr>
          <w:p w:rsidR="00CB39D2" w:rsidRPr="004F2BEA" w:rsidRDefault="00CB39D2" w:rsidP="00C90D15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 – สุทธิ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vAlign w:val="center"/>
          </w:tcPr>
          <w:p w:rsidR="00CB39D2" w:rsidRPr="004F2BEA" w:rsidRDefault="00CB39D2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897" w:type="dxa"/>
            <w:tcBorders>
              <w:top w:val="single" w:sz="4" w:space="0" w:color="auto"/>
            </w:tcBorders>
            <w:vAlign w:val="center"/>
          </w:tcPr>
          <w:p w:rsidR="00CB39D2" w:rsidRPr="004F2BEA" w:rsidRDefault="00CB39D2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1,054</w:t>
            </w:r>
          </w:p>
        </w:tc>
      </w:tr>
    </w:tbl>
    <w:p w:rsidR="00C51158" w:rsidRPr="00C51158" w:rsidRDefault="00C51158" w:rsidP="00C51158">
      <w:pPr>
        <w:ind w:left="720" w:right="-13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C51158" w:rsidRPr="00C51158" w:rsidRDefault="00C51158" w:rsidP="00C51158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C51158">
        <w:rPr>
          <w:rFonts w:ascii="Angsana New" w:hAnsi="Angsana New" w:cs="Angsana New" w:hint="cs"/>
          <w:sz w:val="32"/>
          <w:szCs w:val="32"/>
          <w:cs/>
        </w:rPr>
        <w:t>บริษัทมีดอกเ</w:t>
      </w:r>
      <w:r w:rsidR="00E111BF">
        <w:rPr>
          <w:rFonts w:ascii="Angsana New" w:hAnsi="Angsana New" w:cs="Angsana New" w:hint="cs"/>
          <w:sz w:val="32"/>
          <w:szCs w:val="32"/>
          <w:cs/>
        </w:rPr>
        <w:t>บี้ยจ่ายจากหนี้สินตามสัญญาเช่า</w:t>
      </w:r>
      <w:r w:rsidR="000F09E0">
        <w:rPr>
          <w:rFonts w:ascii="Angsana New" w:hAnsi="Angsana New" w:cs="Angsana New" w:hint="cs"/>
          <w:sz w:val="32"/>
          <w:szCs w:val="32"/>
          <w:cs/>
        </w:rPr>
        <w:t>ที่</w:t>
      </w:r>
      <w:r w:rsidR="000F09E0"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="000F09E0"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 w:rsidR="0039251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F09E0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A003FC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0F09E0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="000F09E0" w:rsidRPr="000333FE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0F09E0" w:rsidRPr="008702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09E0" w:rsidRPr="008702DA">
        <w:rPr>
          <w:rFonts w:ascii="Angsana New" w:hAnsi="Angsana New" w:cs="Angsana New"/>
          <w:sz w:val="32"/>
          <w:szCs w:val="32"/>
        </w:rPr>
        <w:t xml:space="preserve">30 </w:t>
      </w:r>
      <w:r w:rsidR="000F09E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0F09E0" w:rsidRPr="008702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09E0" w:rsidRPr="008702DA">
        <w:rPr>
          <w:rFonts w:ascii="Angsana New" w:hAnsi="Angsana New" w:cs="Angsana New"/>
          <w:sz w:val="32"/>
          <w:szCs w:val="32"/>
        </w:rPr>
        <w:t xml:space="preserve">2563 </w:t>
      </w:r>
      <w:r w:rsidRPr="00C51158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>0.0</w:t>
      </w:r>
      <w:r w:rsidR="00355FF2">
        <w:rPr>
          <w:rFonts w:ascii="Angsana New" w:hAnsi="Angsana New" w:cs="Angsana New"/>
          <w:sz w:val="32"/>
          <w:szCs w:val="32"/>
        </w:rPr>
        <w:t>9</w:t>
      </w:r>
      <w:r w:rsidRPr="00C51158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</w:p>
    <w:p w:rsidR="006456E5" w:rsidRDefault="006456E5" w:rsidP="006456E5">
      <w:pPr>
        <w:pStyle w:val="af"/>
        <w:tabs>
          <w:tab w:val="left" w:pos="720"/>
        </w:tabs>
        <w:spacing w:before="60"/>
        <w:ind w:left="709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E17AF" w:rsidRPr="003C5FD2" w:rsidRDefault="00BE17AF" w:rsidP="003D35BE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3C5FD2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BE17AF" w:rsidRPr="00EF70B0" w:rsidRDefault="00BE17AF" w:rsidP="00BE17AF">
      <w:pPr>
        <w:spacing w:line="20" w:lineRule="atLeast"/>
        <w:jc w:val="right"/>
        <w:rPr>
          <w:rFonts w:ascii="Angsana New" w:hAnsi="Angsana New" w:cs="Angsana New"/>
          <w:sz w:val="30"/>
          <w:szCs w:val="30"/>
        </w:rPr>
      </w:pPr>
      <w:r w:rsidRPr="00EF70B0">
        <w:rPr>
          <w:rFonts w:ascii="Angsana New" w:hAnsi="Angsana New" w:cs="Angsana New"/>
          <w:sz w:val="30"/>
          <w:szCs w:val="30"/>
          <w:cs/>
        </w:rPr>
        <w:t>หน่วย</w:t>
      </w:r>
      <w:r w:rsidR="00B523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F70B0">
        <w:rPr>
          <w:rFonts w:ascii="Angsana New" w:hAnsi="Angsana New" w:cs="Angsana New"/>
          <w:sz w:val="30"/>
          <w:szCs w:val="30"/>
        </w:rPr>
        <w:t xml:space="preserve">: </w:t>
      </w:r>
      <w:r w:rsidRPr="00EF70B0">
        <w:rPr>
          <w:rFonts w:ascii="Angsana New" w:hAnsi="Angsana New" w:cs="Angsana New" w:hint="cs"/>
          <w:sz w:val="30"/>
          <w:szCs w:val="30"/>
          <w:cs/>
        </w:rPr>
        <w:t>พัน</w:t>
      </w:r>
      <w:r w:rsidRPr="00EF70B0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20"/>
        <w:gridCol w:w="2700"/>
      </w:tblGrid>
      <w:tr w:rsidR="00BE17AF" w:rsidRPr="000112BB" w:rsidTr="00E21AB0"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BE17AF" w:rsidRPr="006872A3" w:rsidRDefault="00BE17AF" w:rsidP="00E21AB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BE17AF" w:rsidRPr="006872A3" w:rsidRDefault="00BE17AF" w:rsidP="00E21AB0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br/>
              <w:t>และ</w:t>
            </w: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17AF" w:rsidRPr="000112BB" w:rsidTr="00E21AB0">
        <w:trPr>
          <w:trHeight w:val="420"/>
        </w:trPr>
        <w:tc>
          <w:tcPr>
            <w:tcW w:w="6120" w:type="dxa"/>
            <w:tcBorders>
              <w:bottom w:val="nil"/>
            </w:tcBorders>
          </w:tcPr>
          <w:p w:rsidR="00BE17AF" w:rsidRPr="006872A3" w:rsidRDefault="00BE17AF" w:rsidP="00E21AB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ภาระผูกพันตามโครงการผลประโยชน์</w:t>
            </w:r>
          </w:p>
        </w:tc>
        <w:tc>
          <w:tcPr>
            <w:tcW w:w="2700" w:type="dxa"/>
            <w:tcBorders>
              <w:bottom w:val="nil"/>
            </w:tcBorders>
            <w:shd w:val="clear" w:color="auto" w:fill="auto"/>
          </w:tcPr>
          <w:p w:rsidR="00BE17AF" w:rsidRPr="00D45839" w:rsidRDefault="00BE17AF" w:rsidP="00E21AB0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E17AF" w:rsidRPr="000112BB" w:rsidTr="00E21AB0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BE17AF" w:rsidRPr="006872A3" w:rsidRDefault="00BE17AF" w:rsidP="00E21AB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มูลค่าหนี้สิน ณ วันที่ 1 มกราคม 25</w:t>
            </w:r>
            <w:r w:rsidRPr="006872A3"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:rsidR="00BE17AF" w:rsidRPr="0005686F" w:rsidRDefault="00BE17AF" w:rsidP="00E21AB0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5686F">
              <w:rPr>
                <w:rFonts w:ascii="Angsana New" w:hAnsi="Angsana New" w:cs="Angsana New"/>
                <w:sz w:val="32"/>
                <w:szCs w:val="32"/>
              </w:rPr>
              <w:t>84,628</w:t>
            </w:r>
          </w:p>
        </w:tc>
      </w:tr>
      <w:tr w:rsidR="00BE17AF" w:rsidRPr="000112BB" w:rsidTr="00E21AB0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BE17AF" w:rsidRPr="006872A3" w:rsidRDefault="00BE17AF" w:rsidP="00E21AB0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ต้นทุนบริการในปัจจุบัน</w:t>
            </w:r>
          </w:p>
        </w:tc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:rsidR="00BE17AF" w:rsidRPr="0005686F" w:rsidRDefault="00BE17AF" w:rsidP="00E21AB0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5686F">
              <w:rPr>
                <w:rFonts w:ascii="Angsana New" w:hAnsi="Angsana New" w:cs="Angsana New"/>
                <w:sz w:val="32"/>
                <w:szCs w:val="32"/>
              </w:rPr>
              <w:t>9,586</w:t>
            </w:r>
          </w:p>
        </w:tc>
      </w:tr>
      <w:tr w:rsidR="00BE17AF" w:rsidRPr="000112BB" w:rsidTr="00E21AB0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BE17AF" w:rsidRPr="006872A3" w:rsidRDefault="00BE17AF" w:rsidP="00E21AB0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:rsidR="00BE17AF" w:rsidRPr="0005686F" w:rsidRDefault="00BE17AF" w:rsidP="00E21AB0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5686F">
              <w:rPr>
                <w:rFonts w:ascii="Angsana New" w:hAnsi="Angsana New" w:cs="Angsana New"/>
                <w:sz w:val="32"/>
                <w:szCs w:val="32"/>
              </w:rPr>
              <w:t>1,739</w:t>
            </w:r>
          </w:p>
        </w:tc>
      </w:tr>
      <w:tr w:rsidR="00BE17AF" w:rsidRPr="000112BB" w:rsidTr="00E21AB0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BE17AF" w:rsidRPr="00D45839" w:rsidRDefault="00BE17AF" w:rsidP="00E21AB0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D45839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ผลประโยชน์พนักงานที่จ่ายระหว่างงวด</w:t>
            </w:r>
          </w:p>
        </w:tc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:rsidR="00BE17AF" w:rsidRPr="0005686F" w:rsidRDefault="00BE17AF" w:rsidP="00E21AB0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86F">
              <w:rPr>
                <w:rFonts w:ascii="Angsana New" w:hAnsi="Angsana New" w:cs="Angsana New"/>
                <w:sz w:val="32"/>
                <w:szCs w:val="32"/>
              </w:rPr>
              <w:t>(650)</w:t>
            </w:r>
          </w:p>
        </w:tc>
      </w:tr>
      <w:tr w:rsidR="00BE17AF" w:rsidRPr="000112BB" w:rsidTr="00E21AB0">
        <w:trPr>
          <w:trHeight w:val="420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BE17AF" w:rsidRPr="006872A3" w:rsidRDefault="00BE17AF" w:rsidP="00E21AB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BE17AF" w:rsidRPr="0005686F" w:rsidRDefault="00BE17AF" w:rsidP="00E21AB0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5686F">
              <w:rPr>
                <w:rFonts w:ascii="Angsana New" w:hAnsi="Angsana New" w:cs="Angsana New"/>
                <w:sz w:val="32"/>
                <w:szCs w:val="32"/>
              </w:rPr>
              <w:t>95,303</w:t>
            </w:r>
          </w:p>
        </w:tc>
      </w:tr>
    </w:tbl>
    <w:p w:rsidR="00BE17AF" w:rsidRPr="00B844BF" w:rsidRDefault="00BE17AF" w:rsidP="00BE17AF">
      <w:pPr>
        <w:tabs>
          <w:tab w:val="left" w:pos="-1890"/>
        </w:tabs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BE17AF" w:rsidRDefault="000F09E0" w:rsidP="00BE17AF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32"/>
          <w:szCs w:val="32"/>
          <w:lang w:val="en-GB" w:eastAsia="zh-CN"/>
        </w:rPr>
      </w:pPr>
      <w:r>
        <w:rPr>
          <w:rFonts w:ascii="Angsana New" w:hAnsi="Angsana New" w:cs="Angsana New" w:hint="cs"/>
          <w:sz w:val="32"/>
          <w:szCs w:val="32"/>
          <w:cs/>
          <w:lang w:val="en-GB" w:eastAsia="zh-CN"/>
        </w:rPr>
        <w:lastRenderedPageBreak/>
        <w:t>บริษัท</w:t>
      </w:r>
      <w:r w:rsidR="00BE17AF"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มีค่าใช้จ่ายสำรองผลประโยชน์ระยะยาวพนักงาน 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="00A003FC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สำหรับงวดเ</w:t>
      </w:r>
      <w:r w:rsidR="004C3CED">
        <w:rPr>
          <w:rFonts w:ascii="Angsana New" w:hAnsi="Angsana New" w:cs="Angsana New" w:hint="cs"/>
          <w:spacing w:val="-2"/>
          <w:sz w:val="32"/>
          <w:szCs w:val="32"/>
          <w:cs/>
        </w:rPr>
        <w:t>ก้าเ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ดือนสิ้นสุด</w:t>
      </w:r>
      <w:r w:rsidRPr="000333FE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02DA"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8702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02DA">
        <w:rPr>
          <w:rFonts w:ascii="Angsana New" w:hAnsi="Angsana New" w:cs="Angsana New"/>
          <w:sz w:val="32"/>
          <w:szCs w:val="32"/>
        </w:rPr>
        <w:t xml:space="preserve">2563 </w:t>
      </w:r>
      <w:r w:rsidR="00BE17AF"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:rsidR="00BE17AF" w:rsidRPr="00280775" w:rsidRDefault="00280775" w:rsidP="00BE17AF">
      <w:pPr>
        <w:pStyle w:val="af"/>
        <w:tabs>
          <w:tab w:val="left" w:pos="720"/>
        </w:tabs>
        <w:spacing w:before="60"/>
        <w:ind w:left="709" w:right="29"/>
        <w:jc w:val="right"/>
        <w:rPr>
          <w:rFonts w:ascii="Angsana New" w:hAnsi="Angsana New"/>
          <w:sz w:val="30"/>
          <w:szCs w:val="30"/>
        </w:rPr>
      </w:pPr>
      <w:r w:rsidRPr="00280775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280775">
        <w:rPr>
          <w:rFonts w:ascii="Angsana New" w:hAnsi="Angsana New"/>
          <w:sz w:val="30"/>
          <w:szCs w:val="30"/>
        </w:rPr>
        <w:t>:</w:t>
      </w:r>
      <w:r w:rsidR="00D51062">
        <w:rPr>
          <w:rFonts w:ascii="Angsana New" w:hAnsi="Angsana New"/>
          <w:sz w:val="30"/>
          <w:szCs w:val="30"/>
        </w:rPr>
        <w:t xml:space="preserve"> </w:t>
      </w:r>
      <w:r w:rsidR="00BE17AF" w:rsidRPr="00280775">
        <w:rPr>
          <w:rFonts w:ascii="Angsana New" w:hAnsi="Angsana New"/>
          <w:sz w:val="30"/>
          <w:szCs w:val="30"/>
          <w:cs/>
        </w:rPr>
        <w:t>พันบาท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20"/>
        <w:gridCol w:w="2700"/>
      </w:tblGrid>
      <w:tr w:rsidR="00BE17AF" w:rsidRPr="009075A8" w:rsidTr="00E21AB0">
        <w:trPr>
          <w:trHeight w:val="432"/>
        </w:trPr>
        <w:tc>
          <w:tcPr>
            <w:tcW w:w="6120" w:type="dxa"/>
          </w:tcPr>
          <w:p w:rsidR="00BE17AF" w:rsidRPr="001311A9" w:rsidRDefault="00BE17AF" w:rsidP="00E21AB0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BE17AF" w:rsidRPr="001311A9" w:rsidRDefault="00BE17AF" w:rsidP="00E21AB0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BE17AF" w:rsidRPr="001311A9" w:rsidRDefault="00BE17AF" w:rsidP="00E21AB0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17AF" w:rsidRPr="009075A8" w:rsidTr="00E21AB0">
        <w:trPr>
          <w:trHeight w:val="432"/>
        </w:trPr>
        <w:tc>
          <w:tcPr>
            <w:tcW w:w="6120" w:type="dxa"/>
            <w:tcBorders>
              <w:bottom w:val="nil"/>
            </w:tcBorders>
          </w:tcPr>
          <w:p w:rsidR="00BE17AF" w:rsidRPr="001311A9" w:rsidRDefault="00BE17AF" w:rsidP="00E111B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311A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700" w:type="dxa"/>
            <w:tcBorders>
              <w:bottom w:val="nil"/>
              <w:right w:val="single" w:sz="4" w:space="0" w:color="auto"/>
            </w:tcBorders>
          </w:tcPr>
          <w:p w:rsidR="00BE17AF" w:rsidRPr="001311A9" w:rsidRDefault="00BE17AF" w:rsidP="00E21AB0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6,666</w:t>
            </w:r>
          </w:p>
        </w:tc>
      </w:tr>
      <w:tr w:rsidR="00BE17AF" w:rsidRPr="009075A8" w:rsidTr="00E21AB0">
        <w:trPr>
          <w:trHeight w:val="432"/>
        </w:trPr>
        <w:tc>
          <w:tcPr>
            <w:tcW w:w="6120" w:type="dxa"/>
            <w:tcBorders>
              <w:top w:val="nil"/>
              <w:bottom w:val="nil"/>
            </w:tcBorders>
          </w:tcPr>
          <w:p w:rsidR="00BE17AF" w:rsidRPr="001311A9" w:rsidRDefault="00BE17AF" w:rsidP="00E111B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700" w:type="dxa"/>
            <w:tcBorders>
              <w:top w:val="nil"/>
              <w:bottom w:val="nil"/>
              <w:right w:val="single" w:sz="4" w:space="0" w:color="auto"/>
            </w:tcBorders>
          </w:tcPr>
          <w:p w:rsidR="00BE17AF" w:rsidRPr="001311A9" w:rsidRDefault="00BE17AF" w:rsidP="00E21AB0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728</w:t>
            </w:r>
          </w:p>
        </w:tc>
      </w:tr>
      <w:tr w:rsidR="00BE17AF" w:rsidRPr="009075A8" w:rsidTr="00E21AB0">
        <w:trPr>
          <w:trHeight w:val="432"/>
        </w:trPr>
        <w:tc>
          <w:tcPr>
            <w:tcW w:w="6120" w:type="dxa"/>
            <w:tcBorders>
              <w:top w:val="nil"/>
            </w:tcBorders>
          </w:tcPr>
          <w:p w:rsidR="00BE17AF" w:rsidRPr="001311A9" w:rsidRDefault="00BE17AF" w:rsidP="00E111B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700" w:type="dxa"/>
            <w:tcBorders>
              <w:top w:val="nil"/>
              <w:right w:val="single" w:sz="4" w:space="0" w:color="auto"/>
            </w:tcBorders>
          </w:tcPr>
          <w:p w:rsidR="00BE17AF" w:rsidRPr="001311A9" w:rsidRDefault="00BE17AF" w:rsidP="00E21AB0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3,931</w:t>
            </w:r>
          </w:p>
        </w:tc>
      </w:tr>
      <w:tr w:rsidR="00BE17AF" w:rsidRPr="009075A8" w:rsidTr="00E21AB0">
        <w:trPr>
          <w:trHeight w:val="432"/>
        </w:trPr>
        <w:tc>
          <w:tcPr>
            <w:tcW w:w="6120" w:type="dxa"/>
          </w:tcPr>
          <w:p w:rsidR="00BE17AF" w:rsidRPr="001311A9" w:rsidRDefault="00BE17AF" w:rsidP="00E21AB0">
            <w:pPr>
              <w:tabs>
                <w:tab w:val="left" w:pos="142"/>
                <w:tab w:val="left" w:pos="426"/>
                <w:tab w:val="left" w:pos="11057"/>
              </w:tabs>
              <w:ind w:right="-519" w:firstLine="231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311A9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BE17AF" w:rsidRPr="001311A9" w:rsidRDefault="00BE17AF" w:rsidP="00E21AB0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11,325</w:t>
            </w:r>
          </w:p>
        </w:tc>
      </w:tr>
    </w:tbl>
    <w:p w:rsidR="00BE17AF" w:rsidRDefault="00BE17AF" w:rsidP="00BE17AF">
      <w:pPr>
        <w:pStyle w:val="af"/>
        <w:tabs>
          <w:tab w:val="left" w:pos="720"/>
        </w:tabs>
        <w:spacing w:before="60"/>
        <w:ind w:left="709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B29E1" w:rsidRPr="00A14A4A" w:rsidRDefault="002B29E1" w:rsidP="003D35BE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4A4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B29E1" w:rsidRDefault="002B29E1" w:rsidP="006456E5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Pr="00CF33ED">
        <w:rPr>
          <w:rFonts w:ascii="Angsana New" w:hAnsi="Angsana New" w:cs="Angsana New" w:hint="cs"/>
          <w:sz w:val="32"/>
          <w:szCs w:val="32"/>
          <w:cs/>
        </w:rPr>
        <w:t>งวด</w:t>
      </w:r>
      <w:r w:rsidR="00D1560F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C90D1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CF33ED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01431">
        <w:rPr>
          <w:rFonts w:ascii="Angsana New" w:hAnsi="Angsana New" w:cs="Angsana New"/>
          <w:sz w:val="32"/>
          <w:szCs w:val="32"/>
        </w:rPr>
        <w:t xml:space="preserve">30 </w:t>
      </w:r>
      <w:r w:rsidR="00C90D1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>6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CF33ED">
        <w:rPr>
          <w:rFonts w:ascii="Angsana New" w:hAnsi="Angsana New" w:cs="Angsana New"/>
          <w:sz w:val="32"/>
          <w:szCs w:val="32"/>
          <w:cs/>
        </w:rPr>
        <w:t>และ 25</w:t>
      </w:r>
      <w:r>
        <w:rPr>
          <w:rFonts w:ascii="Angsana New" w:hAnsi="Angsana New" w:cs="Angsana New"/>
          <w:sz w:val="32"/>
          <w:szCs w:val="32"/>
        </w:rPr>
        <w:t>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gramStart"/>
      <w:r>
        <w:rPr>
          <w:rFonts w:ascii="Angsana New" w:hAnsi="Angsana New" w:cs="Angsana New"/>
          <w:sz w:val="32"/>
          <w:szCs w:val="32"/>
          <w:cs/>
        </w:rPr>
        <w:t>คำนวณจาก</w:t>
      </w:r>
      <w:r>
        <w:rPr>
          <w:rFonts w:ascii="Angsana New" w:hAnsi="Angsana New" w:cs="Angsana New" w:hint="cs"/>
          <w:sz w:val="32"/>
          <w:szCs w:val="32"/>
          <w:cs/>
        </w:rPr>
        <w:t>กำไร(</w:t>
      </w:r>
      <w:proofErr w:type="gramEnd"/>
      <w:r>
        <w:rPr>
          <w:rFonts w:ascii="Angsana New" w:hAnsi="Angsana New" w:cs="Angsana New" w:hint="cs"/>
          <w:sz w:val="32"/>
          <w:szCs w:val="32"/>
          <w:cs/>
        </w:rPr>
        <w:t>ขาดทุน)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2B29E1" w:rsidRPr="00CF33ED" w:rsidRDefault="002B29E1" w:rsidP="006456E5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>อัตราร้อยละ 20</w:t>
      </w:r>
    </w:p>
    <w:p w:rsidR="002B29E1" w:rsidRPr="00CF33ED" w:rsidRDefault="002B29E1" w:rsidP="006456E5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</w:t>
      </w:r>
      <w:r w:rsidRPr="00B800F1">
        <w:rPr>
          <w:rFonts w:ascii="Angsana New" w:hAnsi="Angsana New" w:cs="Angsana New"/>
          <w:sz w:val="32"/>
          <w:szCs w:val="32"/>
          <w:cs/>
        </w:rPr>
        <w:t>ลงทุน (ดูหมายเหตุ</w:t>
      </w:r>
      <w:r w:rsidR="00B800F1" w:rsidRPr="00B800F1">
        <w:rPr>
          <w:rFonts w:ascii="Angsana New" w:hAnsi="Angsana New" w:cs="Angsana New" w:hint="cs"/>
          <w:sz w:val="32"/>
          <w:szCs w:val="32"/>
          <w:cs/>
        </w:rPr>
        <w:t>ประกอบงบการเงินข้อ 2</w:t>
      </w:r>
      <w:r w:rsidR="00B800F1" w:rsidRPr="00B800F1">
        <w:rPr>
          <w:rFonts w:ascii="Angsana New" w:hAnsi="Angsana New" w:cs="Angsana New"/>
          <w:sz w:val="32"/>
          <w:szCs w:val="32"/>
        </w:rPr>
        <w:t>1</w:t>
      </w:r>
      <w:r w:rsidRPr="00B800F1">
        <w:rPr>
          <w:rFonts w:ascii="Angsana New" w:hAnsi="Angsana New" w:cs="Angsana New"/>
          <w:sz w:val="32"/>
          <w:szCs w:val="32"/>
        </w:rPr>
        <w:t xml:space="preserve"> </w:t>
      </w:r>
      <w:r w:rsidRPr="00B800F1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6456E5" w:rsidRDefault="002B29E1" w:rsidP="00C51158">
      <w:pPr>
        <w:ind w:left="72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CF33ED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:rsidR="002B29E1" w:rsidRPr="00CF33ED" w:rsidRDefault="00EE7452" w:rsidP="002B29E1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EF70B0" w:rsidRPr="00AC32E5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2B29E1" w:rsidRPr="00AC32E5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2B29E1" w:rsidRPr="009C6BFC" w:rsidRDefault="002B29E1" w:rsidP="002B29E1">
      <w:pPr>
        <w:ind w:left="360" w:firstLine="7560"/>
        <w:jc w:val="right"/>
        <w:rPr>
          <w:rFonts w:ascii="Angsana New" w:hAnsi="Angsana New" w:cs="Angsana New"/>
          <w:sz w:val="30"/>
          <w:szCs w:val="30"/>
          <w:highlight w:val="yellow"/>
        </w:rPr>
      </w:pPr>
      <w:r w:rsidRPr="009C6B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6BFC">
        <w:rPr>
          <w:rFonts w:ascii="Angsana New" w:hAnsi="Angsana New" w:cs="Angsana New"/>
          <w:sz w:val="30"/>
          <w:szCs w:val="30"/>
          <w:cs/>
        </w:rPr>
        <w:t>หน่วย</w:t>
      </w:r>
      <w:r w:rsidRPr="009C6BFC">
        <w:rPr>
          <w:rFonts w:ascii="Angsana New" w:hAnsi="Angsana New" w:cs="Angsana New"/>
          <w:sz w:val="30"/>
          <w:szCs w:val="30"/>
        </w:rPr>
        <w:t xml:space="preserve">: </w:t>
      </w:r>
      <w:r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Pr="009C6BFC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0"/>
        <w:gridCol w:w="1935"/>
        <w:gridCol w:w="1935"/>
      </w:tblGrid>
      <w:tr w:rsidR="002B29E1" w:rsidRPr="009C6BFC" w:rsidTr="00424B08">
        <w:tc>
          <w:tcPr>
            <w:tcW w:w="4950" w:type="dxa"/>
            <w:vMerge w:val="restart"/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  <w:p w:rsidR="002B29E1" w:rsidRPr="009C6BFC" w:rsidRDefault="002B29E1" w:rsidP="00BC2240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สำหรับงวดสิ้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สุดวั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F040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C224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B29E1" w:rsidRPr="009C6BFC" w:rsidTr="00424B08">
        <w:tc>
          <w:tcPr>
            <w:tcW w:w="4950" w:type="dxa"/>
            <w:vMerge/>
            <w:tcBorders>
              <w:bottom w:val="single" w:sz="4" w:space="0" w:color="auto"/>
            </w:tcBorders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  <w:right w:val="single" w:sz="4" w:space="0" w:color="auto"/>
            </w:tcBorders>
          </w:tcPr>
          <w:p w:rsidR="002B29E1" w:rsidRPr="009C6BFC" w:rsidRDefault="002B29E1" w:rsidP="00480E67">
            <w:pPr>
              <w:spacing w:line="20" w:lineRule="atLeast"/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</w:tcBorders>
          </w:tcPr>
          <w:p w:rsidR="002B29E1" w:rsidRPr="009C6BFC" w:rsidRDefault="002B29E1" w:rsidP="00480E67">
            <w:pPr>
              <w:spacing w:line="20" w:lineRule="atLeast"/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C6BF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E06E7" w:rsidRPr="009C6BFC" w:rsidTr="00424B08">
        <w:trPr>
          <w:trHeight w:val="274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FE06E7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FE06E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FE06E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 xml:space="preserve">3 </w:t>
            </w:r>
            <w:r w:rsidRPr="00FE06E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เดือน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06E7" w:rsidRPr="009C6BFC" w:rsidTr="00424B08">
        <w:trPr>
          <w:trHeight w:val="274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Pr="009C6BFC" w:rsidRDefault="00B800F1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E06E7" w:rsidRPr="009C6BFC" w:rsidTr="00424B08">
        <w:trPr>
          <w:trHeight w:val="274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06E7" w:rsidRPr="009C6BFC" w:rsidTr="00FE06E7">
        <w:trPr>
          <w:trHeight w:val="274"/>
        </w:trPr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379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E7" w:rsidRPr="00382B8B" w:rsidRDefault="00B800F1" w:rsidP="00B800F1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804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6E7" w:rsidRPr="00651CAF" w:rsidRDefault="00651CAF" w:rsidP="00BC224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651CAF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BC2240">
              <w:rPr>
                <w:rFonts w:ascii="AngsanaUPC" w:hAnsi="AngsanaUPC" w:cs="AngsanaUPC"/>
                <w:sz w:val="30"/>
                <w:szCs w:val="30"/>
              </w:rPr>
              <w:t>63</w:t>
            </w:r>
            <w:r w:rsidR="00FE06E7" w:rsidRPr="00651CA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FE06E7" w:rsidRPr="009C6BFC" w:rsidTr="00FE06E7">
        <w:trPr>
          <w:trHeight w:val="274"/>
        </w:trPr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FE06E7" w:rsidRPr="009C6BFC" w:rsidRDefault="00B800F1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246B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46B5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="00246B52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FE06E7"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E7" w:rsidRPr="00382B8B" w:rsidRDefault="00B800F1" w:rsidP="00582F6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804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6E7" w:rsidRPr="00651CAF" w:rsidRDefault="00651CAF" w:rsidP="00BC224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651CAF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BC2240">
              <w:rPr>
                <w:rFonts w:ascii="AngsanaUPC" w:hAnsi="AngsanaUPC" w:cs="AngsanaUPC"/>
                <w:sz w:val="30"/>
                <w:szCs w:val="30"/>
              </w:rPr>
              <w:t>63</w:t>
            </w:r>
            <w:r w:rsidR="00FE06E7" w:rsidRPr="00651CA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FE06E7" w:rsidRPr="009C6BFC" w:rsidTr="00FE06E7">
        <w:trPr>
          <w:trHeight w:val="274"/>
        </w:trPr>
        <w:tc>
          <w:tcPr>
            <w:tcW w:w="4950" w:type="dxa"/>
            <w:tcBorders>
              <w:top w:val="single" w:sz="4" w:space="0" w:color="auto"/>
              <w:bottom w:val="nil"/>
            </w:tcBorders>
          </w:tcPr>
          <w:p w:rsidR="00FE06E7" w:rsidRPr="009C6BFC" w:rsidRDefault="00FE06E7" w:rsidP="00FE06E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6E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="0077068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9</w:t>
            </w:r>
            <w:r w:rsidRPr="00FE06E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FE06E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เดือน</w:t>
            </w:r>
          </w:p>
        </w:tc>
        <w:tc>
          <w:tcPr>
            <w:tcW w:w="193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06E7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06E7" w:rsidRPr="009C6BFC" w:rsidTr="00424B08">
        <w:trPr>
          <w:trHeight w:val="274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Pr="009C6BFC" w:rsidRDefault="00B800F1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E06E7" w:rsidRPr="009C6BFC" w:rsidTr="00424B08">
        <w:trPr>
          <w:trHeight w:val="392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06E7" w:rsidRPr="009C6BFC" w:rsidTr="00424B08">
        <w:trPr>
          <w:trHeight w:val="74"/>
        </w:trPr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379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E7" w:rsidRPr="00382B8B" w:rsidRDefault="00B800F1" w:rsidP="00582F6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(1,902)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6E7" w:rsidRPr="00382B8B" w:rsidRDefault="00FE06E7" w:rsidP="00BC224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382B8B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BC2240">
              <w:rPr>
                <w:rFonts w:ascii="AngsanaUPC" w:hAnsi="AngsanaUPC" w:cs="AngsanaUPC"/>
                <w:sz w:val="30"/>
                <w:szCs w:val="30"/>
              </w:rPr>
              <w:t>8,551</w:t>
            </w:r>
            <w:r w:rsidRPr="00382B8B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FE06E7" w:rsidRPr="009C6BFC" w:rsidTr="00424B08"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E7" w:rsidRPr="00382B8B" w:rsidRDefault="00B800F1" w:rsidP="00582F6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(1,902)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6E7" w:rsidRPr="00382B8B" w:rsidRDefault="00BC2240" w:rsidP="00FE06E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382B8B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8,551</w:t>
            </w:r>
            <w:r w:rsidRPr="00382B8B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</w:tbl>
    <w:p w:rsidR="002B29E1" w:rsidRPr="00F15CD6" w:rsidRDefault="002B29E1" w:rsidP="002B29E1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BF2D4E">
        <w:rPr>
          <w:rFonts w:ascii="Angsana New" w:hAnsi="Angsana New" w:cs="Angsana New"/>
          <w:sz w:val="32"/>
          <w:szCs w:val="32"/>
        </w:rPr>
        <w:t xml:space="preserve">30 </w:t>
      </w:r>
      <w:r w:rsidR="0077068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BF2D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F2D4E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</w:t>
      </w:r>
      <w:r w:rsidR="00D80DF0">
        <w:rPr>
          <w:rFonts w:ascii="Angsana New" w:hAnsi="Angsana New" w:cs="Angsana New"/>
          <w:sz w:val="32"/>
          <w:szCs w:val="32"/>
        </w:rPr>
        <w:t>562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:rsidR="002B29E1" w:rsidRPr="00150642" w:rsidRDefault="002B29E1" w:rsidP="002B29E1">
      <w:pPr>
        <w:spacing w:line="20" w:lineRule="atLeast"/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 w:hint="cs"/>
          <w:sz w:val="30"/>
          <w:szCs w:val="30"/>
          <w:cs/>
        </w:rPr>
        <w:t>พัน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0"/>
        <w:gridCol w:w="1935"/>
        <w:gridCol w:w="1935"/>
      </w:tblGrid>
      <w:tr w:rsidR="002B29E1" w:rsidRPr="00A63755" w:rsidTr="00424B08">
        <w:trPr>
          <w:trHeight w:val="511"/>
        </w:trPr>
        <w:tc>
          <w:tcPr>
            <w:tcW w:w="4950" w:type="dxa"/>
            <w:vMerge w:val="restart"/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B29E1" w:rsidRPr="00A63755" w:rsidTr="00424B08">
        <w:trPr>
          <w:trHeight w:val="153"/>
        </w:trPr>
        <w:tc>
          <w:tcPr>
            <w:tcW w:w="4950" w:type="dxa"/>
            <w:vMerge/>
            <w:tcBorders>
              <w:bottom w:val="single" w:sz="4" w:space="0" w:color="auto"/>
            </w:tcBorders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  <w:right w:val="single" w:sz="4" w:space="0" w:color="auto"/>
            </w:tcBorders>
          </w:tcPr>
          <w:p w:rsidR="002B29E1" w:rsidRPr="00A63755" w:rsidRDefault="002B29E1" w:rsidP="00873BE4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873BE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706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</w:t>
            </w:r>
            <w:r w:rsidR="00873B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.ย. </w:t>
            </w:r>
            <w:r w:rsidR="00873BE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</w:tcBorders>
          </w:tcPr>
          <w:p w:rsidR="002B29E1" w:rsidRPr="00A63755" w:rsidRDefault="002B29E1" w:rsidP="00480E67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2B29E1" w:rsidRPr="00A63755" w:rsidTr="00424B08">
        <w:trPr>
          <w:trHeight w:val="297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29E1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84CAA" w:rsidP="00E979D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</w:t>
            </w:r>
            <w:r w:rsidR="00FA7CC6">
              <w:rPr>
                <w:rFonts w:ascii="AngsanaUPC" w:hAnsi="AngsanaUPC" w:cs="AngsanaUPC"/>
                <w:sz w:val="30"/>
                <w:szCs w:val="30"/>
              </w:rPr>
              <w:t>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spacing w:line="20" w:lineRule="atLeast"/>
              <w:ind w:left="-109" w:right="-15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14A4A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B29E1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84CAA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25,149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24,697</w:t>
            </w:r>
          </w:p>
        </w:tc>
      </w:tr>
      <w:tr w:rsidR="002B29E1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2B0604" w:rsidP="00A95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1,248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1,307</w:t>
            </w:r>
          </w:p>
        </w:tc>
      </w:tr>
      <w:tr w:rsidR="004C4668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C4668" w:rsidRDefault="004C4668" w:rsidP="009A0172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</w:t>
            </w:r>
            <w:r w:rsidR="009A0172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4668" w:rsidRDefault="00484CAA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4668" w:rsidRDefault="004C4668" w:rsidP="004C4668">
            <w:pPr>
              <w:spacing w:line="20" w:lineRule="atLeast"/>
              <w:ind w:left="-109" w:right="-15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--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A9518F" w:rsidP="00EE745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(45,657)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44,991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84CAA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43,173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37,853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2B0604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74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130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Default="002B29E1" w:rsidP="00480E67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A9518F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24,20</w:t>
            </w:r>
            <w:r w:rsidR="00FA7CC6">
              <w:rPr>
                <w:rFonts w:ascii="AngsanaUPC" w:hAnsi="AngsanaUPC" w:cs="AngsanaUPC"/>
                <w:sz w:val="30"/>
                <w:szCs w:val="30"/>
              </w:rPr>
              <w:t>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18,996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A40A44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br w:type="page"/>
            </w:r>
            <w:r w:rsidRPr="0036057F">
              <w:br w:type="page"/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93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13049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30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93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29E1" w:rsidRPr="000C0D64" w:rsidRDefault="00AC32E5" w:rsidP="00A95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A9518F">
              <w:rPr>
                <w:rFonts w:ascii="AngsanaUPC" w:hAnsi="AngsanaUPC" w:cs="AngsanaUPC"/>
                <w:sz w:val="30"/>
                <w:szCs w:val="30"/>
              </w:rPr>
              <w:t>66,563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66,563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29E1" w:rsidRPr="000C0D64" w:rsidRDefault="00FA7CC6" w:rsidP="00A95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(42,358</w:t>
            </w:r>
            <w:r w:rsidR="00A9518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47,567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อัตราภาษีเงิน</w:t>
            </w:r>
            <w:r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ได้ 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(BOI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-50%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935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5786C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5786C" w:rsidRPr="0036057F" w:rsidRDefault="0045786C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5786C" w:rsidRPr="000C0D64" w:rsidRDefault="00AC32E5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</w:t>
            </w:r>
            <w:r w:rsidR="003E4B0D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5786C" w:rsidRDefault="0045786C" w:rsidP="0045786C">
            <w:pPr>
              <w:spacing w:line="20" w:lineRule="atLeast"/>
              <w:ind w:left="-109" w:right="-15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AC32E5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21,95</w:t>
            </w:r>
            <w:r w:rsidR="003E4B0D">
              <w:rPr>
                <w:rFonts w:ascii="AngsanaUPC" w:hAnsi="AngsanaUPC" w:cs="AngsanaUPC"/>
                <w:sz w:val="30"/>
                <w:szCs w:val="30"/>
              </w:rPr>
              <w:t>4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EE745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18,639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2B0604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1,172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EE745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873</w:t>
            </w:r>
          </w:p>
        </w:tc>
      </w:tr>
      <w:tr w:rsidR="004C4668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C4668" w:rsidRDefault="004C4668" w:rsidP="009A0172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</w:t>
            </w:r>
            <w:r w:rsidR="009A0172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4668" w:rsidRDefault="00AC32E5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4668" w:rsidRDefault="004C4668" w:rsidP="004C4668">
            <w:pPr>
              <w:spacing w:line="20" w:lineRule="atLeast"/>
              <w:ind w:left="-109" w:right="-15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A9518F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(1,209)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EE745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584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AC32E5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15,247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EE745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9,892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2B0604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EE745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83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A9518F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37,509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EE7452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28,903</w:t>
            </w:r>
          </w:p>
        </w:tc>
      </w:tr>
      <w:tr w:rsidR="002B29E1" w:rsidRPr="009003C7" w:rsidTr="00424B08">
        <w:trPr>
          <w:trHeight w:val="85"/>
        </w:trPr>
        <w:tc>
          <w:tcPr>
            <w:tcW w:w="4950" w:type="dxa"/>
            <w:tcBorders>
              <w:top w:val="single" w:sz="4" w:space="0" w:color="auto"/>
              <w:bottom w:val="nil"/>
            </w:tcBorders>
            <w:vAlign w:val="center"/>
          </w:tcPr>
          <w:p w:rsidR="002B29E1" w:rsidRPr="0036057F" w:rsidRDefault="00A9518F" w:rsidP="008D23F1">
            <w:pPr>
              <w:ind w:left="370" w:right="-338" w:hanging="3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="002B29E1"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ภาษีเงินได้รอการตัดบัญชีซึ่งคำนวณ</w:t>
            </w: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B29E1" w:rsidRPr="009003C7" w:rsidTr="00815ACA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8D23F1">
            <w:pPr>
              <w:tabs>
                <w:tab w:val="left" w:pos="360"/>
                <w:tab w:val="left" w:pos="743"/>
              </w:tabs>
              <w:ind w:right="-338" w:firstLine="165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A9518F" w:rsidP="00A95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(8,472)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9,513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815ACA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8D23F1">
            <w:pPr>
              <w:tabs>
                <w:tab w:val="left" w:pos="360"/>
                <w:tab w:val="left" w:pos="743"/>
              </w:tabs>
              <w:ind w:right="-338" w:firstLine="165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จากอัตราภาษีเงินได้ 10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 xml:space="preserve">% </w:t>
            </w:r>
            <w:r w:rsidRPr="0001352F">
              <w:rPr>
                <w:rFonts w:ascii="Angsana New" w:hAnsi="Angsana New" w:cs="Angsana New"/>
                <w:sz w:val="30"/>
                <w:szCs w:val="30"/>
              </w:rPr>
              <w:t xml:space="preserve">(BOI-50% </w:t>
            </w:r>
            <w:r w:rsidRPr="0001352F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</w:t>
            </w:r>
            <w:r w:rsidRPr="000135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A9518F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3,751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2,890</w:t>
            </w:r>
          </w:p>
        </w:tc>
      </w:tr>
      <w:tr w:rsidR="002B29E1" w:rsidRPr="00A63755" w:rsidTr="00815ACA">
        <w:trPr>
          <w:trHeight w:val="85"/>
        </w:trPr>
        <w:tc>
          <w:tcPr>
            <w:tcW w:w="4950" w:type="dxa"/>
            <w:tcBorders>
              <w:top w:val="nil"/>
            </w:tcBorders>
            <w:vAlign w:val="center"/>
          </w:tcPr>
          <w:p w:rsidR="002B29E1" w:rsidRPr="00E111BF" w:rsidRDefault="002B29E1" w:rsidP="00A9518F">
            <w:pPr>
              <w:ind w:left="370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1B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="00A9518F" w:rsidRPr="00E111B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E11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9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29E1" w:rsidRPr="00E111BF" w:rsidRDefault="002B0604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E111BF">
              <w:rPr>
                <w:rFonts w:ascii="AngsanaUPC" w:hAnsi="AngsanaUPC" w:cs="AngsanaUPC"/>
                <w:b/>
                <w:bCs/>
                <w:sz w:val="30"/>
                <w:szCs w:val="30"/>
              </w:rPr>
              <w:t>(</w:t>
            </w:r>
            <w:r w:rsidR="00A9518F" w:rsidRPr="00E111BF">
              <w:rPr>
                <w:rFonts w:ascii="AngsanaUPC" w:hAnsi="AngsanaUPC" w:cs="AngsanaUPC"/>
                <w:b/>
                <w:bCs/>
                <w:sz w:val="30"/>
                <w:szCs w:val="30"/>
              </w:rPr>
              <w:t>4,721</w:t>
            </w:r>
            <w:r w:rsidRPr="00E111BF"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29E1" w:rsidRPr="00E111BF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E111BF">
              <w:rPr>
                <w:rFonts w:ascii="AngsanaUPC" w:hAnsi="AngsanaUPC" w:cs="AngsanaUPC"/>
                <w:b/>
                <w:bCs/>
                <w:sz w:val="30"/>
                <w:szCs w:val="30"/>
              </w:rPr>
              <w:t>(6,623)</w:t>
            </w:r>
          </w:p>
        </w:tc>
      </w:tr>
    </w:tbl>
    <w:p w:rsidR="002B29E1" w:rsidRPr="005726CF" w:rsidRDefault="002B29E1" w:rsidP="002B29E1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:rsidR="000C5925" w:rsidRDefault="000C5925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52A0D" w:rsidRPr="008E1804" w:rsidRDefault="00052A0D" w:rsidP="003D35BE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052A0D">
        <w:rPr>
          <w:rFonts w:ascii="Angsana New" w:hAnsi="Angsana New"/>
          <w:b/>
          <w:bCs/>
          <w:sz w:val="32"/>
          <w:szCs w:val="32"/>
          <w:cs/>
        </w:rPr>
        <w:lastRenderedPageBreak/>
        <w:t>การจ่ายเงินปันผลและค่าตอบแทนกรรมการ</w:t>
      </w:r>
    </w:p>
    <w:p w:rsidR="00052A0D" w:rsidRPr="00104CDF" w:rsidRDefault="00052A0D" w:rsidP="00052A0D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  <w:cs/>
        </w:rPr>
      </w:pPr>
      <w:r w:rsidRPr="00104CDF">
        <w:rPr>
          <w:rFonts w:ascii="Angsana New" w:hAnsi="Angsana New" w:hint="cs"/>
          <w:sz w:val="32"/>
          <w:szCs w:val="32"/>
          <w:cs/>
        </w:rPr>
        <w:t>เมื่อวันที่  2</w:t>
      </w:r>
      <w:r w:rsidR="005110A5" w:rsidRPr="00104CDF">
        <w:rPr>
          <w:rFonts w:ascii="Angsana New" w:hAnsi="Angsana New"/>
          <w:sz w:val="32"/>
          <w:szCs w:val="32"/>
        </w:rPr>
        <w:t>4</w:t>
      </w:r>
      <w:r w:rsidRPr="00104CDF">
        <w:rPr>
          <w:rFonts w:ascii="Angsana New" w:hAnsi="Angsana New" w:hint="cs"/>
          <w:sz w:val="32"/>
          <w:szCs w:val="32"/>
          <w:cs/>
        </w:rPr>
        <w:t xml:space="preserve"> กุมภาพันธ์ 25</w:t>
      </w:r>
      <w:r w:rsidR="005110A5" w:rsidRPr="00104CDF">
        <w:rPr>
          <w:rFonts w:ascii="Angsana New" w:hAnsi="Angsana New"/>
          <w:sz w:val="32"/>
          <w:szCs w:val="32"/>
        </w:rPr>
        <w:t>63</w:t>
      </w:r>
      <w:r w:rsidRPr="00104CD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104CDF">
        <w:rPr>
          <w:rFonts w:ascii="Angsana New" w:hAnsi="Angsana New"/>
          <w:sz w:val="32"/>
          <w:szCs w:val="32"/>
        </w:rPr>
        <w:t>56</w:t>
      </w:r>
      <w:r w:rsidR="005110A5" w:rsidRPr="00104CDF">
        <w:rPr>
          <w:rFonts w:ascii="Angsana New" w:hAnsi="Angsana New" w:hint="cs"/>
          <w:sz w:val="32"/>
          <w:szCs w:val="32"/>
          <w:cs/>
        </w:rPr>
        <w:t>3</w:t>
      </w:r>
      <w:r w:rsidRPr="00104CDF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104CDF">
        <w:rPr>
          <w:rFonts w:ascii="Angsana New" w:hAnsi="Angsana New"/>
          <w:sz w:val="32"/>
          <w:szCs w:val="32"/>
        </w:rPr>
        <w:t>2</w:t>
      </w:r>
      <w:r w:rsidR="005110A5" w:rsidRPr="00104CDF">
        <w:rPr>
          <w:rFonts w:ascii="Angsana New" w:hAnsi="Angsana New" w:hint="cs"/>
          <w:sz w:val="32"/>
          <w:szCs w:val="32"/>
          <w:cs/>
        </w:rPr>
        <w:t>7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04CDF">
        <w:rPr>
          <w:rFonts w:ascii="Angsana New" w:hAnsi="Angsana New"/>
          <w:sz w:val="32"/>
          <w:szCs w:val="32"/>
        </w:rPr>
        <w:t>256</w:t>
      </w:r>
      <w:r w:rsidR="005110A5" w:rsidRPr="00104CDF">
        <w:rPr>
          <w:rFonts w:ascii="Angsana New" w:hAnsi="Angsana New" w:hint="cs"/>
          <w:sz w:val="32"/>
          <w:szCs w:val="32"/>
          <w:cs/>
        </w:rPr>
        <w:t>3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="00CE6E8B" w:rsidRPr="00104CDF">
        <w:rPr>
          <w:rFonts w:ascii="Angsana New" w:hAnsi="Angsana New"/>
          <w:sz w:val="32"/>
          <w:szCs w:val="32"/>
        </w:rPr>
        <w:t>1.36</w:t>
      </w:r>
      <w:r w:rsidRPr="00104CD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6872A3" w:rsidRDefault="006872A3" w:rsidP="006872A3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  <w:cs/>
        </w:rPr>
      </w:pPr>
      <w:r w:rsidRPr="00104CDF">
        <w:rPr>
          <w:rFonts w:ascii="Angsana New" w:hAnsi="Angsana New" w:hint="cs"/>
          <w:sz w:val="32"/>
          <w:szCs w:val="32"/>
          <w:cs/>
        </w:rPr>
        <w:t>เมื่อวันที่  2</w:t>
      </w:r>
      <w:r w:rsidRPr="00104CDF">
        <w:rPr>
          <w:rFonts w:ascii="Angsana New" w:hAnsi="Angsana New"/>
          <w:sz w:val="32"/>
          <w:szCs w:val="32"/>
        </w:rPr>
        <w:t>7</w:t>
      </w:r>
      <w:r w:rsidRPr="00104CDF">
        <w:rPr>
          <w:rFonts w:ascii="Angsana New" w:hAnsi="Angsana New" w:hint="cs"/>
          <w:sz w:val="32"/>
          <w:szCs w:val="32"/>
          <w:cs/>
        </w:rPr>
        <w:t xml:space="preserve"> กุมภาพันธ์ 25</w:t>
      </w:r>
      <w:r w:rsidRPr="00104CDF">
        <w:rPr>
          <w:rFonts w:ascii="Angsana New" w:hAnsi="Angsana New"/>
          <w:sz w:val="32"/>
          <w:szCs w:val="32"/>
        </w:rPr>
        <w:t>62</w:t>
      </w:r>
      <w:r w:rsidRPr="00104CD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104CDF">
        <w:rPr>
          <w:rFonts w:ascii="Angsana New" w:hAnsi="Angsana New"/>
          <w:sz w:val="32"/>
          <w:szCs w:val="32"/>
        </w:rPr>
        <w:t>56</w:t>
      </w:r>
      <w:r w:rsidRPr="00104CDF">
        <w:rPr>
          <w:rFonts w:ascii="Angsana New" w:hAnsi="Angsana New" w:hint="cs"/>
          <w:sz w:val="32"/>
          <w:szCs w:val="32"/>
          <w:cs/>
        </w:rPr>
        <w:t xml:space="preserve">2 เมื่อวันที่ </w:t>
      </w:r>
      <w:r w:rsidRPr="00104CDF">
        <w:rPr>
          <w:rFonts w:ascii="Angsana New" w:hAnsi="Angsana New"/>
          <w:sz w:val="32"/>
          <w:szCs w:val="32"/>
        </w:rPr>
        <w:t>2</w:t>
      </w:r>
      <w:r w:rsidRPr="00104CDF">
        <w:rPr>
          <w:rFonts w:ascii="Angsana New" w:hAnsi="Angsana New" w:hint="cs"/>
          <w:sz w:val="32"/>
          <w:szCs w:val="32"/>
          <w:cs/>
        </w:rPr>
        <w:t>6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04CDF">
        <w:rPr>
          <w:rFonts w:ascii="Angsana New" w:hAnsi="Angsana New"/>
          <w:sz w:val="32"/>
          <w:szCs w:val="32"/>
        </w:rPr>
        <w:t>256</w:t>
      </w:r>
      <w:r w:rsidRPr="00104CDF">
        <w:rPr>
          <w:rFonts w:ascii="Angsana New" w:hAnsi="Angsana New" w:hint="cs"/>
          <w:sz w:val="32"/>
          <w:szCs w:val="32"/>
          <w:cs/>
        </w:rPr>
        <w:t>2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>จำนวนไม่เกิน 2.</w:t>
      </w:r>
      <w:r w:rsidRPr="00104CDF">
        <w:rPr>
          <w:rFonts w:ascii="Angsana New" w:hAnsi="Angsana New"/>
          <w:sz w:val="32"/>
          <w:szCs w:val="32"/>
        </w:rPr>
        <w:t>73</w:t>
      </w:r>
      <w:r w:rsidRPr="00104CD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EF70B0" w:rsidRPr="005110A5" w:rsidRDefault="00EF70B0" w:rsidP="006872A3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</w:rPr>
      </w:pPr>
    </w:p>
    <w:p w:rsidR="00DC11FC" w:rsidRPr="00A63755" w:rsidRDefault="00DC11FC" w:rsidP="003D35BE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t>สิทธิ</w:t>
      </w:r>
      <w:r w:rsidR="0090328F" w:rsidRPr="00A63755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/>
          <w:sz w:val="32"/>
          <w:szCs w:val="32"/>
        </w:rPr>
        <w:t xml:space="preserve"> </w:t>
      </w:r>
    </w:p>
    <w:p w:rsidR="00ED1D73" w:rsidRPr="00834DF9" w:rsidRDefault="00DC11FC" w:rsidP="00834DF9">
      <w:pPr>
        <w:spacing w:after="60"/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10429" w:type="dxa"/>
        <w:tblInd w:w="-318" w:type="dxa"/>
        <w:tblLayout w:type="fixed"/>
        <w:tblLook w:val="0000"/>
      </w:tblPr>
      <w:tblGrid>
        <w:gridCol w:w="2836"/>
        <w:gridCol w:w="1418"/>
        <w:gridCol w:w="1135"/>
        <w:gridCol w:w="1350"/>
        <w:gridCol w:w="1316"/>
        <w:gridCol w:w="1114"/>
        <w:gridCol w:w="1260"/>
      </w:tblGrid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1.  </w:t>
            </w:r>
            <w:r w:rsidRPr="00E31186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1759/2539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1696/</w:t>
            </w:r>
            <w:r w:rsidRPr="00E31186">
              <w:rPr>
                <w:rFonts w:ascii="Angsana New" w:hAnsi="Angsana New" w:cs="Angsana New"/>
                <w:cs/>
              </w:rPr>
              <w:t>อ</w:t>
            </w:r>
            <w:r w:rsidRPr="00E31186">
              <w:rPr>
                <w:rFonts w:ascii="Angsana New" w:hAnsi="Angsana New" w:cs="Angsana New"/>
              </w:rPr>
              <w:t>./2546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1218(2)/2550</w:t>
            </w:r>
          </w:p>
        </w:tc>
        <w:tc>
          <w:tcPr>
            <w:tcW w:w="23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1355(1)/2553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แทนบัตรเดิมเลขที่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1057/2534)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2.  </w:t>
            </w:r>
            <w:r w:rsidRPr="00E31186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12/11/2539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21/3/2534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6/3/2550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24/3/2553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3.  </w:t>
            </w:r>
            <w:r w:rsidRPr="00E31186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01/12/2539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13/11/2533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6/7/2550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17/2/2554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4.  </w:t>
            </w:r>
            <w:r w:rsidRPr="00E31186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ผลิตชิ้นส่วนหรือ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ผลิตหรือประกอบ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  <w:r w:rsidRPr="00E31186">
              <w:rPr>
                <w:rFonts w:ascii="Angsana New" w:hAnsi="Angsana New" w:cs="Angsana New"/>
              </w:rPr>
              <w:t xml:space="preserve"> PRINTED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อุปกรณ์ที่ใช้กับ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แพทย์</w:t>
            </w:r>
            <w:r w:rsidRPr="00E31186">
              <w:rPr>
                <w:rFonts w:ascii="Angsana New" w:hAnsi="Angsana New" w:cs="Angsana New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CIRCUIT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และผลิตภัณฑ์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1A4706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 </w:t>
            </w:r>
            <w:r w:rsidR="001A4706">
              <w:rPr>
                <w:rFonts w:ascii="Angsana New" w:hAnsi="Angsana New" w:cs="Angsana New" w:hint="cs"/>
                <w:cs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5.1 </w:t>
            </w:r>
            <w:r w:rsidR="001A4706">
              <w:rPr>
                <w:rFonts w:ascii="Angsana New" w:hAnsi="Angsana New" w:cs="Angsana New" w:hint="cs"/>
                <w:cs/>
              </w:rPr>
              <w:t xml:space="preserve">  </w:t>
            </w:r>
            <w:r w:rsidR="006872A3" w:rsidRPr="00E31186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="006872A3" w:rsidRPr="00E31186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5 ปี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5</w:t>
            </w:r>
            <w:r w:rsidRPr="00E31186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นดวันที่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 w:hint="cs"/>
                <w:spacing w:val="-4"/>
                <w:cs/>
              </w:rPr>
              <w:t>ที่</w:t>
            </w:r>
            <w:r w:rsidRPr="00E31186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  <w:p w:rsidR="006872A3" w:rsidRPr="00E31186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5 กรกฎาคม</w:t>
            </w:r>
            <w:r w:rsidRPr="00E31186">
              <w:rPr>
                <w:rFonts w:ascii="Angsana New" w:hAnsi="Angsana New" w:cs="Angsana New"/>
              </w:rPr>
              <w:t xml:space="preserve"> 2555)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>กุมภาพันธ์ 2559</w:t>
            </w:r>
            <w:r w:rsidRPr="00E31186">
              <w:rPr>
                <w:rFonts w:ascii="Angsana New" w:hAnsi="Angsana New" w:cs="Angsana New"/>
              </w:rPr>
              <w:t>)</w:t>
            </w:r>
          </w:p>
          <w:p w:rsidR="006872A3" w:rsidRPr="00E31186" w:rsidRDefault="006872A3" w:rsidP="009820EC">
            <w:pPr>
              <w:spacing w:line="276" w:lineRule="auto"/>
              <w:ind w:right="-95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E35B5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5.2 </w:t>
            </w:r>
            <w:r w:rsidR="00E35B51">
              <w:rPr>
                <w:rFonts w:ascii="Angsana New" w:hAnsi="Angsana New" w:cs="Angsana New" w:hint="cs"/>
                <w:cs/>
              </w:rPr>
              <w:t xml:space="preserve">   </w:t>
            </w:r>
            <w:r w:rsidR="006872A3" w:rsidRPr="00E31186">
              <w:rPr>
                <w:rFonts w:ascii="Angsana New" w:hAnsi="Angsana New" w:cs="Angsana New"/>
                <w:cs/>
              </w:rPr>
              <w:t>ได้รับอนุญาต</w:t>
            </w:r>
            <w:r w:rsidR="006872A3" w:rsidRPr="00E31186">
              <w:rPr>
                <w:rFonts w:ascii="Angsana New" w:hAnsi="Angsana New" w:cs="Angsana New"/>
                <w:spacing w:val="4"/>
                <w:cs/>
              </w:rPr>
              <w:t>ให้หักเงินได้พึงประเมิน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ร้อยละ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 5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 xml:space="preserve"> ของรายได้ที่เพิ่ม</w:t>
            </w:r>
            <w:r w:rsidRPr="00E31186">
              <w:rPr>
                <w:rFonts w:ascii="Angsana New" w:hAnsi="Angsana New" w:cs="Angsana New"/>
                <w:cs/>
              </w:rPr>
              <w:t>ขึ้นจากปีก่อน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ครบกำหนด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จากการส่งออกนับแต่วันที่มีรายได้จาก</w:t>
            </w:r>
          </w:p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2549)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2557)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12 </w:t>
            </w:r>
            <w:r w:rsidRPr="00E31186">
              <w:rPr>
                <w:rFonts w:ascii="Angsana New" w:hAnsi="Angsana New" w:cs="Angsana New"/>
                <w:cs/>
              </w:rPr>
              <w:t>พฤศจิกายน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2543)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5.3 </w:t>
            </w:r>
            <w:r w:rsidR="00E35B51">
              <w:rPr>
                <w:rFonts w:ascii="Angsana New" w:hAnsi="Angsana New" w:cs="Angsana New"/>
              </w:rPr>
              <w:t xml:space="preserve">   </w:t>
            </w:r>
            <w:r w:rsidR="006872A3" w:rsidRPr="00E31186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ในอัตราร้อยละ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>ของอัตราปกตินับจาก</w:t>
            </w:r>
          </w:p>
          <w:p w:rsidR="006872A3" w:rsidRPr="00E31186" w:rsidRDefault="006872A3" w:rsidP="009820EC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>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2552)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E35B51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5</w:t>
            </w:r>
            <w:r w:rsidR="00A40A44">
              <w:rPr>
                <w:rFonts w:ascii="Angsana New" w:hAnsi="Angsana New" w:cs="Angsana New"/>
              </w:rPr>
              <w:t>.4</w:t>
            </w:r>
            <w:r w:rsidR="00E35B51">
              <w:rPr>
                <w:rFonts w:ascii="Angsana New" w:hAnsi="Angsana New" w:cs="Angsana New"/>
              </w:rPr>
              <w:t xml:space="preserve">   </w:t>
            </w:r>
            <w:r w:rsidR="00A40A44">
              <w:rPr>
                <w:rFonts w:ascii="Angsana New" w:hAnsi="Angsana New" w:cs="Angsana New"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ได้รับยกเว้นไม่ต้องนำเงินปันผล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จาก</w:t>
            </w:r>
            <w:r w:rsidRPr="00E31186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</w:rPr>
              <w:t xml:space="preserve"> 5.1</w:t>
            </w:r>
          </w:p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5 กรกฎาคม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-95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>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2559)</w:t>
            </w:r>
          </w:p>
        </w:tc>
      </w:tr>
    </w:tbl>
    <w:p w:rsidR="00B21C4D" w:rsidRDefault="007870CC" w:rsidP="00CA12E0">
      <w:pPr>
        <w:ind w:left="450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640"/>
        <w:gridCol w:w="2045"/>
        <w:gridCol w:w="2127"/>
      </w:tblGrid>
      <w:tr w:rsidR="006872A3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1.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1356(1)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/2553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59-1186-0-00-1-0</w:t>
            </w:r>
          </w:p>
        </w:tc>
      </w:tr>
      <w:tr w:rsidR="006872A3" w:rsidRPr="00E31186" w:rsidTr="009820EC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2.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วันที่ตามบัตรส่งเสริม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24/3/2553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26/7/2559</w:t>
            </w:r>
          </w:p>
        </w:tc>
      </w:tr>
      <w:tr w:rsidR="006872A3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3.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วันที่เริ่มมีรายได้</w:t>
            </w:r>
          </w:p>
        </w:tc>
        <w:tc>
          <w:tcPr>
            <w:tcW w:w="3341" w:type="dxa"/>
            <w:gridSpan w:val="2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23/2/2554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--</w:t>
            </w:r>
          </w:p>
        </w:tc>
      </w:tr>
      <w:tr w:rsidR="006872A3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4.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EF70B0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PRINTED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ผลิต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เครื่องมือแพทย์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CIRCUIT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สำหรับงานอุตสาหกรรม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BOARD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ASSEMBLY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(PCBA)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A40A44">
            <w:pPr>
              <w:spacing w:line="276" w:lineRule="auto"/>
              <w:ind w:left="192" w:right="29" w:hanging="19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FE3A8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C028B4">
              <w:rPr>
                <w:rFonts w:ascii="Angsana New" w:hAnsi="Angsana New" w:cs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C028B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5.1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EF70B0"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ได้รับยกเว้นภาษีเงินได้</w:t>
            </w:r>
            <w:r w:rsidR="00EF70B0"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ที่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ได้รับการส่งเสริมนับแต่วันที่เริ่มมีรายได้</w:t>
            </w:r>
          </w:p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70B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 22</w:t>
            </w:r>
            <w:r w:rsidRPr="00EF70B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EF70B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 2562)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</w:rPr>
            </w:pPr>
            <w:r w:rsidRPr="00EF70B0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วันที่ 22</w:t>
            </w:r>
            <w:r w:rsidRPr="00EF70B0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 xml:space="preserve"> </w:t>
            </w:r>
            <w:r w:rsidRPr="00EF70B0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กุมภาพันธ์ 2562)</w:t>
            </w:r>
          </w:p>
          <w:p w:rsidR="00EF70B0" w:rsidRP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159.40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356.60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26.77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sz w:val="22"/>
                <w:szCs w:val="22"/>
              </w:rPr>
              <w:br w:type="page"/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="00A40A4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5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--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ในอัตราร้อยละ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22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="00663180" w:rsidRPr="00663180">
              <w:rPr>
                <w:rFonts w:ascii="Angsana New" w:hAnsi="Angsana New" w:cs="Angsana New"/>
                <w:spacing w:val="-6"/>
                <w:sz w:val="22"/>
                <w:szCs w:val="22"/>
              </w:rPr>
              <w:t>2567)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ได้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ได้รับยกเว้นไม่ต้องนำเงินปันผล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5.1 </w:t>
            </w:r>
          </w:p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 22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</w:t>
            </w:r>
            <w:r w:rsidR="00663180"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2562)</w:t>
            </w:r>
          </w:p>
        </w:tc>
        <w:tc>
          <w:tcPr>
            <w:tcW w:w="16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66318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วันที่ 22</w:t>
            </w:r>
            <w:r w:rsidRPr="00663180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กุมภาพันธ์ 2562)</w:t>
            </w:r>
          </w:p>
        </w:tc>
        <w:tc>
          <w:tcPr>
            <w:tcW w:w="20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63DA7" w:rsidRDefault="00DC11FC" w:rsidP="00B844BF">
      <w:pPr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B840F2" w:rsidRPr="00B840F2" w:rsidRDefault="00B840F2" w:rsidP="00F151C0">
      <w:pPr>
        <w:ind w:left="720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064DB0" w:rsidRPr="00694223" w:rsidRDefault="00064DB0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666E9" w:rsidRPr="008E1804" w:rsidRDefault="00A666E9" w:rsidP="003D35BE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sz w:val="32"/>
          <w:szCs w:val="32"/>
        </w:rPr>
      </w:pPr>
      <w:r w:rsidRPr="008E1804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834DF9" w:rsidRDefault="00A97156" w:rsidP="00441473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22</w:t>
      </w:r>
      <w:r w:rsidR="004D2815">
        <w:rPr>
          <w:rFonts w:ascii="Angsana New" w:hAnsi="Angsana New" w:cs="Angsana New"/>
          <w:b/>
          <w:bCs/>
          <w:spacing w:val="-4"/>
          <w:sz w:val="32"/>
          <w:szCs w:val="32"/>
        </w:rPr>
        <w:t>.1</w:t>
      </w:r>
      <w:r w:rsidR="00D54EB1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B840F2" w:rsidRPr="00441473" w:rsidRDefault="00B840F2" w:rsidP="00B840F2">
      <w:pPr>
        <w:ind w:left="1440" w:right="28"/>
        <w:rPr>
          <w:rFonts w:ascii="Angsana New" w:hAnsi="Angsana New" w:cs="Angsana New"/>
          <w:sz w:val="16"/>
          <w:szCs w:val="16"/>
        </w:rPr>
      </w:pPr>
    </w:p>
    <w:p w:rsidR="001055FF" w:rsidRPr="00A63755" w:rsidRDefault="00A666E9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ณ วัน</w:t>
      </w:r>
      <w:r w:rsidR="00C06148">
        <w:rPr>
          <w:rFonts w:ascii="Angsana New" w:hAnsi="Angsana New" w:cs="Angsana New"/>
          <w:sz w:val="32"/>
          <w:szCs w:val="32"/>
          <w:cs/>
        </w:rPr>
        <w:t>ที่</w:t>
      </w:r>
      <w:r w:rsidR="00C06148">
        <w:rPr>
          <w:rFonts w:ascii="Angsana New" w:hAnsi="Angsana New" w:cs="Angsana New" w:hint="cs"/>
          <w:sz w:val="32"/>
          <w:szCs w:val="32"/>
          <w:cs/>
        </w:rPr>
        <w:t xml:space="preserve"> 30 </w:t>
      </w:r>
      <w:r w:rsidR="00B844B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6373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3736">
        <w:rPr>
          <w:rFonts w:ascii="Angsana New" w:hAnsi="Angsana New" w:cs="Angsana New"/>
          <w:sz w:val="32"/>
          <w:szCs w:val="32"/>
        </w:rPr>
        <w:t>2563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B90055">
        <w:rPr>
          <w:rFonts w:ascii="Angsana New" w:hAnsi="Angsana New" w:cs="Angsana New"/>
          <w:sz w:val="32"/>
          <w:szCs w:val="32"/>
        </w:rPr>
        <w:t>6</w:t>
      </w:r>
      <w:r w:rsidR="00126325">
        <w:rPr>
          <w:rFonts w:ascii="Angsana New" w:hAnsi="Angsana New" w:cs="Angsana New"/>
          <w:sz w:val="32"/>
          <w:szCs w:val="32"/>
        </w:rPr>
        <w:t>2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521A85">
        <w:rPr>
          <w:rFonts w:ascii="Angsana New" w:hAnsi="Angsana New" w:cs="Angsana New" w:hint="cs"/>
          <w:sz w:val="32"/>
          <w:szCs w:val="32"/>
          <w:cs/>
        </w:rPr>
        <w:t xml:space="preserve">ง 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441473" w:rsidRDefault="00A666E9" w:rsidP="00B840F2">
      <w:pPr>
        <w:ind w:left="360" w:right="119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17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58"/>
        <w:gridCol w:w="1553"/>
        <w:gridCol w:w="9"/>
      </w:tblGrid>
      <w:tr w:rsidR="00694223" w:rsidRPr="00441473" w:rsidTr="00126325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694223" w:rsidRPr="00441473" w:rsidTr="00126325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3AD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123A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844BF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123A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.ย. </w:t>
            </w:r>
            <w:r w:rsidR="00123AD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6325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="0012632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3AD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123A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B31B6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123A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.ย. </w:t>
            </w:r>
            <w:r w:rsidR="00123AD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6325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="0012632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94223" w:rsidRPr="00441473" w:rsidTr="00126325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126325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DE33AE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9,115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7B5586" w:rsidP="001263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14,975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55544D" w:rsidRPr="00441473" w:rsidRDefault="00DE33AE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287,047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7436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448,899</w:t>
            </w:r>
          </w:p>
        </w:tc>
      </w:tr>
      <w:tr w:rsidR="00126325" w:rsidRPr="00441473" w:rsidTr="00574362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126325" w:rsidRPr="00441473" w:rsidRDefault="00126325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6325" w:rsidRPr="00441473" w:rsidRDefault="00DE33AE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126325" w:rsidRPr="00441473" w:rsidRDefault="00126325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  <w:vAlign w:val="center"/>
          </w:tcPr>
          <w:p w:rsidR="00126325" w:rsidRPr="00441473" w:rsidRDefault="00DE33AE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A5ED1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126325" w:rsidRPr="00441473" w:rsidRDefault="00574362" w:rsidP="00574362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A5ED1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89767A" w:rsidRPr="00441473" w:rsidTr="00574362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9767A" w:rsidRPr="00441473" w:rsidRDefault="00DE33AE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287,3</w:t>
            </w:r>
            <w:r w:rsidR="00EA5ED1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67A" w:rsidRPr="00441473" w:rsidRDefault="0057436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449,2</w:t>
            </w:r>
            <w:r w:rsidR="00EA5ED1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89767A" w:rsidRPr="00441473" w:rsidTr="00574362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9767A" w:rsidRPr="00441473" w:rsidRDefault="0089767A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DE33AE" w:rsidP="00982E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982E25">
              <w:rPr>
                <w:rFonts w:ascii="Angsana New" w:hAnsi="Angsana New" w:cs="Angsana New"/>
                <w:sz w:val="30"/>
                <w:szCs w:val="30"/>
              </w:rPr>
              <w:t>915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126325" w:rsidP="001263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16,258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694223" w:rsidRPr="00441473" w:rsidRDefault="00982E25" w:rsidP="00982E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347</w:t>
            </w:r>
            <w:r w:rsidR="00DE33A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57436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493,123</w:t>
            </w: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3E08C7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982E25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A40A44" w:rsidRPr="00441473" w:rsidRDefault="00982E25" w:rsidP="00982E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E33A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2,674</w:t>
            </w:r>
          </w:p>
        </w:tc>
      </w:tr>
      <w:tr w:rsidR="00DE33AE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DE33AE" w:rsidRPr="00441473" w:rsidRDefault="00DE33AE" w:rsidP="004F2BEA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DE33AE" w:rsidRPr="00441473" w:rsidRDefault="00DE33AE" w:rsidP="004F2BE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DE33AE" w:rsidRDefault="00DE33AE" w:rsidP="004F2BEA">
            <w:pPr>
              <w:tabs>
                <w:tab w:val="decimal" w:pos="69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DE33AE" w:rsidRPr="00441473" w:rsidRDefault="000F58C6" w:rsidP="004F2BE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DE33AE" w:rsidRDefault="00DE33AE" w:rsidP="004F2BEA">
            <w:pPr>
              <w:tabs>
                <w:tab w:val="decimal" w:pos="69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0A44" w:rsidRPr="00441473" w:rsidRDefault="00A40A44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0A44" w:rsidRPr="00441473" w:rsidRDefault="00A40A44" w:rsidP="006F40B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A44" w:rsidRPr="00441473" w:rsidRDefault="00A40A44" w:rsidP="00A131C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40A44" w:rsidRPr="00441473" w:rsidRDefault="00DE33AE" w:rsidP="00982E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82E25">
              <w:rPr>
                <w:rFonts w:ascii="Angsana New" w:hAnsi="Angsana New" w:cs="Angsana New"/>
                <w:sz w:val="30"/>
                <w:szCs w:val="30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2E25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0F58C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495,797</w:t>
            </w:r>
          </w:p>
        </w:tc>
      </w:tr>
      <w:tr w:rsidR="00A40A44" w:rsidRPr="00441473" w:rsidTr="00126325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694223" w:rsidRDefault="00A40A44" w:rsidP="00694223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574362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B429D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7B5BB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DE33A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15,115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7B5BB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</w:t>
            </w:r>
            <w:r w:rsidR="00DE33A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283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453,086</w:t>
            </w:r>
          </w:p>
        </w:tc>
      </w:tr>
      <w:tr w:rsidR="00A40A44" w:rsidRPr="00441473" w:rsidTr="00B429D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694223" w:rsidRDefault="00A40A44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DE33AE" w:rsidP="005336C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5336CB">
              <w:rPr>
                <w:rFonts w:ascii="Angsana New" w:hAnsi="Angsana New" w:cs="Angsana New"/>
                <w:sz w:val="30"/>
                <w:szCs w:val="30"/>
              </w:rPr>
              <w:t>889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16,216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DE33AE" w:rsidP="005336C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5336CB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36CB">
              <w:rPr>
                <w:rFonts w:ascii="Angsana New" w:hAnsi="Angsana New" w:cs="Angsana New"/>
                <w:sz w:val="30"/>
                <w:szCs w:val="30"/>
              </w:rPr>
              <w:t>545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491,840</w:t>
            </w:r>
          </w:p>
        </w:tc>
      </w:tr>
      <w:tr w:rsidR="00A40A44" w:rsidRPr="00441473" w:rsidTr="00126325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001CF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001CF3" w:rsidP="00A40A4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641F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862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2,645</w:t>
            </w:r>
          </w:p>
        </w:tc>
      </w:tr>
      <w:tr w:rsidR="00A40A44" w:rsidRPr="00441473" w:rsidTr="00126325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DE33AE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8641F7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0A44" w:rsidRPr="00441473" w:rsidRDefault="00A40A44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8641F7" w:rsidP="00832926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32926">
              <w:rPr>
                <w:rFonts w:ascii="Angsana New" w:hAnsi="Angsana New" w:cs="Angsana New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2926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494,955</w:t>
            </w:r>
          </w:p>
        </w:tc>
      </w:tr>
    </w:tbl>
    <w:p w:rsidR="00574362" w:rsidRDefault="0057436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392736" w:rsidRDefault="00A97156" w:rsidP="00392736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22</w:t>
      </w:r>
      <w:r w:rsidR="004D2815">
        <w:rPr>
          <w:rFonts w:ascii="Angsana New" w:hAnsi="Angsana New" w:cs="Angsana New"/>
          <w:b/>
          <w:bCs/>
          <w:sz w:val="32"/>
          <w:szCs w:val="32"/>
        </w:rPr>
        <w:t>.2</w:t>
      </w:r>
      <w:r w:rsidR="0039273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392736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392736" w:rsidRPr="0039273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392736" w:rsidRPr="00392736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AB31B6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392736" w:rsidRPr="0039273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92736" w:rsidRPr="00392736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392736" w:rsidRPr="00392736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</w:t>
      </w:r>
      <w:r w:rsidR="001C5C85">
        <w:rPr>
          <w:rFonts w:ascii="Angsana New" w:hAnsi="Angsana New" w:cs="Angsana New" w:hint="cs"/>
          <w:spacing w:val="-4"/>
          <w:sz w:val="32"/>
          <w:szCs w:val="32"/>
          <w:cs/>
        </w:rPr>
        <w:t>ขาย</w:t>
      </w:r>
      <w:r w:rsidR="00392736" w:rsidRPr="00392736">
        <w:rPr>
          <w:rFonts w:ascii="Angsana New" w:hAnsi="Angsana New" w:cs="Angsana New"/>
          <w:spacing w:val="-4"/>
          <w:sz w:val="32"/>
          <w:szCs w:val="32"/>
          <w:cs/>
        </w:rPr>
        <w:t>เงินตราต่างประเทศล่วงหน้า กับธนาคารพาณิชย์ในประเทศ</w:t>
      </w:r>
      <w:r w:rsidR="0039273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92736" w:rsidRPr="00392736">
        <w:rPr>
          <w:rFonts w:ascii="Angsana New" w:hAnsi="Angsana New" w:cs="Angsana New"/>
          <w:spacing w:val="-4"/>
          <w:sz w:val="32"/>
          <w:szCs w:val="32"/>
          <w:cs/>
        </w:rPr>
        <w:t>เพื่อป้องกันความเสี่ยงของ</w:t>
      </w:r>
      <w:r w:rsidR="00392736" w:rsidRPr="00F32A34">
        <w:rPr>
          <w:rFonts w:ascii="Angsana New" w:hAnsi="Angsana New" w:cs="Angsana New"/>
          <w:sz w:val="32"/>
          <w:szCs w:val="32"/>
          <w:cs/>
        </w:rPr>
        <w:t>การเปลี่ยนแปลงในอัตราแลกเปลี่ยนที่อาจมีผลกระทบต่อจำนวนเงินบาทที่บริษัทจะได้รับชำระจากลูกหนี้การค้าต่างประเทศ สรุปได้ดังนี้</w:t>
      </w:r>
    </w:p>
    <w:p w:rsidR="00392736" w:rsidRPr="003A7444" w:rsidRDefault="00905054" w:rsidP="003A7444">
      <w:pPr>
        <w:tabs>
          <w:tab w:val="left" w:pos="1440"/>
        </w:tabs>
        <w:ind w:left="720" w:right="28"/>
        <w:jc w:val="right"/>
        <w:rPr>
          <w:rFonts w:ascii="Angsana New" w:hAnsi="Angsana New" w:cs="Angsana New"/>
          <w:sz w:val="32"/>
          <w:szCs w:val="32"/>
        </w:rPr>
      </w:pPr>
      <w:r w:rsidRPr="00905054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905054">
        <w:rPr>
          <w:rFonts w:ascii="Angsana New" w:hAnsi="Angsana New" w:cs="Angsana New"/>
          <w:sz w:val="32"/>
          <w:szCs w:val="32"/>
        </w:rPr>
        <w:t xml:space="preserve">: </w:t>
      </w:r>
      <w:r w:rsidRPr="00905054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1665"/>
        <w:gridCol w:w="1665"/>
        <w:gridCol w:w="2250"/>
      </w:tblGrid>
      <w:tr w:rsidR="00D41534" w:rsidRPr="002F37CC" w:rsidTr="00344D62">
        <w:tc>
          <w:tcPr>
            <w:tcW w:w="3240" w:type="dxa"/>
            <w:vMerge w:val="restart"/>
            <w:vAlign w:val="center"/>
          </w:tcPr>
          <w:p w:rsidR="00D41534" w:rsidRPr="00E76F6F" w:rsidRDefault="00D41534" w:rsidP="00344D62">
            <w:pPr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  <w:gridSpan w:val="3"/>
            <w:tcBorders>
              <w:bottom w:val="single" w:sz="4" w:space="0" w:color="auto"/>
            </w:tcBorders>
          </w:tcPr>
          <w:p w:rsidR="00D41534" w:rsidRPr="00E76F6F" w:rsidRDefault="00D41534" w:rsidP="00344D62">
            <w:pPr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80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41534" w:rsidRPr="002F37CC" w:rsidTr="00344D62">
        <w:tc>
          <w:tcPr>
            <w:tcW w:w="3240" w:type="dxa"/>
            <w:vMerge/>
          </w:tcPr>
          <w:p w:rsidR="00D41534" w:rsidRPr="00E76F6F" w:rsidRDefault="00D41534" w:rsidP="00344D62">
            <w:pPr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bottom w:val="nil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65" w:type="dxa"/>
            <w:vMerge w:val="restart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ในสกุลเงินบาท</w:t>
            </w:r>
          </w:p>
        </w:tc>
        <w:tc>
          <w:tcPr>
            <w:tcW w:w="2250" w:type="dxa"/>
            <w:vMerge w:val="restart"/>
            <w:tcBorders>
              <w:lef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ครบกำหนดภายใน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D41534" w:rsidRPr="002F37CC" w:rsidTr="00344D62"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D41534" w:rsidRPr="00E76F6F" w:rsidRDefault="00D41534" w:rsidP="00344D62">
            <w:pPr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65" w:type="dxa"/>
            <w:vMerge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Merge/>
            <w:tcBorders>
              <w:left w:val="dashed" w:sz="4" w:space="0" w:color="auto"/>
              <w:bottom w:val="single" w:sz="4" w:space="0" w:color="auto"/>
            </w:tcBorders>
          </w:tcPr>
          <w:p w:rsidR="00D41534" w:rsidRPr="00E76F6F" w:rsidRDefault="00D41534" w:rsidP="00344D62">
            <w:pPr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534" w:rsidRPr="002F37CC" w:rsidTr="00F36621">
        <w:tc>
          <w:tcPr>
            <w:tcW w:w="3240" w:type="dxa"/>
            <w:tcBorders>
              <w:bottom w:val="nil"/>
            </w:tcBorders>
          </w:tcPr>
          <w:p w:rsidR="00D41534" w:rsidRPr="00155D27" w:rsidRDefault="00D41534" w:rsidP="004909EC">
            <w:pPr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5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  <w:r w:rsidRPr="00155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909E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665" w:type="dxa"/>
            <w:tcBorders>
              <w:bottom w:val="nil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left w:val="dashed" w:sz="4" w:space="0" w:color="auto"/>
              <w:bottom w:val="nil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41534" w:rsidRPr="002F37CC" w:rsidTr="007C0310">
        <w:trPr>
          <w:trHeight w:val="416"/>
        </w:trPr>
        <w:tc>
          <w:tcPr>
            <w:tcW w:w="3240" w:type="dxa"/>
            <w:tcBorders>
              <w:top w:val="nil"/>
              <w:bottom w:val="nil"/>
            </w:tcBorders>
          </w:tcPr>
          <w:p w:rsidR="00D41534" w:rsidRPr="00E76F6F" w:rsidRDefault="00D41534" w:rsidP="00344D62">
            <w:pPr>
              <w:ind w:right="29" w:firstLine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665" w:type="dxa"/>
            <w:tcBorders>
              <w:top w:val="nil"/>
              <w:bottom w:val="nil"/>
              <w:right w:val="dashed" w:sz="4" w:space="0" w:color="auto"/>
            </w:tcBorders>
          </w:tcPr>
          <w:p w:rsidR="00D41534" w:rsidRPr="008B202B" w:rsidRDefault="007C0310" w:rsidP="00344D62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</w:t>
            </w:r>
            <w:r w:rsidR="00A9715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B5AC0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665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</w:tcPr>
          <w:p w:rsidR="00D41534" w:rsidRPr="008B202B" w:rsidRDefault="007C0310" w:rsidP="007C0310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B5AC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793</w:t>
            </w:r>
            <w:r w:rsidR="006B5AC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nil"/>
            </w:tcBorders>
          </w:tcPr>
          <w:p w:rsidR="00D41534" w:rsidRPr="008B202B" w:rsidRDefault="00A97156" w:rsidP="00344D62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C0310" w:rsidRPr="002F37CC" w:rsidTr="00F36621">
        <w:trPr>
          <w:trHeight w:val="416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7C0310" w:rsidRPr="00E76F6F" w:rsidRDefault="007C0310" w:rsidP="00344D62">
            <w:pPr>
              <w:ind w:right="29" w:firstLine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7C0310" w:rsidRDefault="007C0310" w:rsidP="00344D62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500.00</w:t>
            </w:r>
          </w:p>
        </w:tc>
        <w:tc>
          <w:tcPr>
            <w:tcW w:w="1665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7C0310" w:rsidRDefault="007C0310" w:rsidP="00344D62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15,833.35</w:t>
            </w: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7C0310" w:rsidRDefault="007C0310" w:rsidP="007C0310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</w:tbl>
    <w:p w:rsidR="00392736" w:rsidRDefault="00392736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DC11FC" w:rsidRPr="00B4793E" w:rsidRDefault="00DC11FC" w:rsidP="003D35BE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93E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9820EC" w:rsidRPr="008314EA" w:rsidRDefault="009820EC" w:rsidP="005E11A3">
      <w:pPr>
        <w:pStyle w:val="af"/>
        <w:ind w:left="709" w:right="29" w:firstLine="709"/>
        <w:jc w:val="thaiDistribute"/>
        <w:rPr>
          <w:rFonts w:ascii="Angsana New" w:hAnsi="Angsana New"/>
          <w:sz w:val="32"/>
          <w:szCs w:val="32"/>
        </w:rPr>
      </w:pPr>
      <w:r w:rsidRPr="008314EA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บริษัทและบริษัทย่อยดำเนินธุรกิจผลิตและประกอบแผงวงจรไฟฟ้า</w:t>
      </w:r>
      <w:r w:rsidRPr="008314EA">
        <w:rPr>
          <w:rFonts w:ascii="Angsana New" w:hAnsi="Angsana New"/>
          <w:sz w:val="32"/>
          <w:szCs w:val="32"/>
        </w:rPr>
        <w:t xml:space="preserve"> </w:t>
      </w:r>
      <w:r w:rsidRPr="008314EA">
        <w:rPr>
          <w:rFonts w:ascii="Angsana New" w:hAnsi="Angsana New"/>
          <w:sz w:val="32"/>
          <w:szCs w:val="32"/>
          <w:cs/>
        </w:rPr>
        <w:t>หรือแผงวงจรอิเล็คทรอนิคส์</w:t>
      </w:r>
      <w:r w:rsidRPr="008314EA">
        <w:rPr>
          <w:rFonts w:ascii="Angsana New" w:hAnsi="Angsana New" w:hint="cs"/>
          <w:sz w:val="32"/>
          <w:szCs w:val="32"/>
          <w:cs/>
        </w:rPr>
        <w:t xml:space="preserve"> </w:t>
      </w:r>
      <w:r w:rsidRPr="008314EA">
        <w:rPr>
          <w:rFonts w:ascii="Angsana New" w:hAnsi="Angsana New"/>
          <w:sz w:val="32"/>
          <w:szCs w:val="32"/>
          <w:cs/>
        </w:rPr>
        <w:t>เพียงธุรกิจเดียว</w:t>
      </w:r>
      <w:r w:rsidRPr="008314EA">
        <w:rPr>
          <w:rFonts w:ascii="Angsana New" w:hAnsi="Angsana New"/>
          <w:sz w:val="32"/>
          <w:szCs w:val="32"/>
        </w:rPr>
        <w:t xml:space="preserve"> </w:t>
      </w:r>
      <w:r w:rsidRPr="008314EA">
        <w:rPr>
          <w:rFonts w:ascii="Angsana New" w:hAnsi="Angsana New"/>
          <w:sz w:val="32"/>
          <w:szCs w:val="32"/>
          <w:cs/>
        </w:rPr>
        <w:t>และดำเนินธุรกิจในส่วนงานทางภูมิศาสตร์</w:t>
      </w:r>
      <w:r w:rsidR="008314EA" w:rsidRPr="008314EA">
        <w:rPr>
          <w:rFonts w:ascii="Angsana New" w:hAnsi="Angsana New" w:hint="cs"/>
          <w:sz w:val="32"/>
          <w:szCs w:val="32"/>
          <w:cs/>
        </w:rPr>
        <w:t>ทั้ง</w:t>
      </w:r>
      <w:r w:rsidRPr="008314EA">
        <w:rPr>
          <w:rFonts w:ascii="Angsana New" w:hAnsi="Angsana New"/>
          <w:sz w:val="32"/>
          <w:szCs w:val="32"/>
          <w:cs/>
        </w:rPr>
        <w:t xml:space="preserve">ในประเทศไทยและต่างประเทศ </w:t>
      </w:r>
      <w:r w:rsidR="001F02BE" w:rsidRPr="008314EA">
        <w:rPr>
          <w:rFonts w:ascii="Angsana New" w:hAnsi="Angsana New" w:hint="cs"/>
          <w:sz w:val="32"/>
          <w:szCs w:val="32"/>
          <w:cs/>
        </w:rPr>
        <w:t>สำหรับงวดเก้าเดือน</w:t>
      </w:r>
      <w:r w:rsidRPr="008314E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643AC" w:rsidRPr="008314EA">
        <w:rPr>
          <w:rFonts w:ascii="Angsana New" w:hAnsi="Angsana New"/>
          <w:sz w:val="32"/>
          <w:szCs w:val="32"/>
        </w:rPr>
        <w:t xml:space="preserve">30 </w:t>
      </w:r>
      <w:r w:rsidR="004909EC" w:rsidRPr="008314EA">
        <w:rPr>
          <w:rFonts w:ascii="Angsana New" w:hAnsi="Angsana New" w:hint="cs"/>
          <w:sz w:val="32"/>
          <w:szCs w:val="32"/>
          <w:cs/>
        </w:rPr>
        <w:t>กันยายน</w:t>
      </w:r>
      <w:r w:rsidR="00D643AC" w:rsidRPr="008314EA">
        <w:rPr>
          <w:rFonts w:ascii="Angsana New" w:hAnsi="Angsana New" w:hint="cs"/>
          <w:sz w:val="32"/>
          <w:szCs w:val="32"/>
          <w:cs/>
        </w:rPr>
        <w:t xml:space="preserve"> </w:t>
      </w:r>
      <w:r w:rsidR="00D643AC" w:rsidRPr="008314EA">
        <w:rPr>
          <w:rFonts w:ascii="Angsana New" w:hAnsi="Angsana New"/>
          <w:sz w:val="32"/>
          <w:szCs w:val="32"/>
        </w:rPr>
        <w:t>2563</w:t>
      </w:r>
      <w:r w:rsidRPr="008314E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314EA">
        <w:rPr>
          <w:rFonts w:ascii="Angsana New" w:hAnsi="Angsana New"/>
          <w:sz w:val="32"/>
          <w:szCs w:val="32"/>
        </w:rPr>
        <w:t>2562</w:t>
      </w:r>
      <w:r w:rsidRPr="008314EA">
        <w:rPr>
          <w:rFonts w:ascii="Angsana New" w:hAnsi="Angsana New" w:hint="cs"/>
          <w:sz w:val="32"/>
          <w:szCs w:val="32"/>
          <w:cs/>
        </w:rPr>
        <w:t xml:space="preserve"> </w:t>
      </w:r>
      <w:r w:rsidR="000649E7">
        <w:rPr>
          <w:rFonts w:ascii="Angsana New" w:hAnsi="Angsana New" w:hint="cs"/>
          <w:sz w:val="32"/>
          <w:szCs w:val="32"/>
          <w:cs/>
        </w:rPr>
        <w:t xml:space="preserve">มีข้อมูลจำแนกตามส่วนงาน </w:t>
      </w:r>
      <w:r w:rsidRPr="008314EA">
        <w:rPr>
          <w:rFonts w:ascii="Angsana New" w:hAnsi="Angsana New" w:hint="cs"/>
          <w:sz w:val="32"/>
          <w:szCs w:val="32"/>
          <w:cs/>
        </w:rPr>
        <w:t>ดังนี้</w:t>
      </w:r>
    </w:p>
    <w:p w:rsidR="009820EC" w:rsidRPr="00B4793E" w:rsidRDefault="009820EC" w:rsidP="005E11A3">
      <w:pPr>
        <w:ind w:left="720" w:right="-525" w:firstLine="8069"/>
        <w:jc w:val="thaiDistribute"/>
        <w:rPr>
          <w:rFonts w:ascii="Angsana New" w:hAnsi="Angsana New" w:cs="Angsana New"/>
          <w:sz w:val="28"/>
          <w:szCs w:val="28"/>
          <w:cs/>
        </w:rPr>
      </w:pPr>
      <w:r w:rsidRPr="00B4793E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B4793E">
        <w:rPr>
          <w:rFonts w:ascii="Angsana New" w:hAnsi="Angsana New" w:cs="Angsana New"/>
          <w:sz w:val="28"/>
          <w:szCs w:val="28"/>
        </w:rPr>
        <w:t xml:space="preserve">: </w:t>
      </w:r>
      <w:r w:rsidRPr="00B4793E">
        <w:rPr>
          <w:rFonts w:ascii="Angsana New" w:hAnsi="Angsana New" w:cs="Angsana New"/>
          <w:sz w:val="28"/>
          <w:szCs w:val="28"/>
          <w:cs/>
        </w:rPr>
        <w:t>ล้านบาท</w:t>
      </w:r>
    </w:p>
    <w:tbl>
      <w:tblPr>
        <w:tblW w:w="97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1"/>
        <w:gridCol w:w="809"/>
        <w:gridCol w:w="539"/>
        <w:gridCol w:w="1348"/>
        <w:gridCol w:w="1206"/>
        <w:gridCol w:w="878"/>
        <w:gridCol w:w="35"/>
        <w:gridCol w:w="294"/>
        <w:gridCol w:w="1207"/>
        <w:gridCol w:w="1212"/>
      </w:tblGrid>
      <w:tr w:rsidR="009820EC" w:rsidRPr="00B4793E" w:rsidTr="003A6243">
        <w:trPr>
          <w:cantSplit/>
          <w:trHeight w:val="188"/>
        </w:trPr>
        <w:tc>
          <w:tcPr>
            <w:tcW w:w="2261" w:type="dxa"/>
            <w:vMerge w:val="restart"/>
            <w:shd w:val="clear" w:color="auto" w:fill="auto"/>
            <w:vAlign w:val="center"/>
          </w:tcPr>
          <w:p w:rsidR="009820EC" w:rsidRPr="00B4793E" w:rsidRDefault="009820EC" w:rsidP="009820E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7528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9820EC" w:rsidRPr="00B4793E" w:rsidRDefault="009820EC" w:rsidP="007F5A1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20EC" w:rsidRPr="00B4793E" w:rsidTr="003A6243">
        <w:trPr>
          <w:cantSplit/>
          <w:trHeight w:val="187"/>
        </w:trPr>
        <w:tc>
          <w:tcPr>
            <w:tcW w:w="2261" w:type="dxa"/>
            <w:vMerge/>
            <w:shd w:val="clear" w:color="auto" w:fill="auto"/>
            <w:vAlign w:val="center"/>
          </w:tcPr>
          <w:p w:rsidR="009820EC" w:rsidRPr="00B4793E" w:rsidRDefault="009820EC" w:rsidP="009820E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02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820EC" w:rsidRPr="00B4793E" w:rsidRDefault="009820EC" w:rsidP="009820E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36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0EC" w:rsidRPr="00B4793E" w:rsidRDefault="009820EC" w:rsidP="009820E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9820EC" w:rsidRPr="00B4793E" w:rsidTr="003A6243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20EC" w:rsidRPr="00B4793E" w:rsidRDefault="009820EC" w:rsidP="009820E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9820EC">
            <w:pP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B4793E" w:rsidRDefault="009820EC" w:rsidP="009820EC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943D7" w:rsidRPr="00B4793E" w:rsidTr="003A6243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1943D7" w:rsidP="009820E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1943D7" w:rsidP="001943D7">
            <w:pPr>
              <w:pStyle w:val="a5"/>
              <w:tabs>
                <w:tab w:val="clear" w:pos="4153"/>
                <w:tab w:val="clear" w:pos="8306"/>
                <w:tab w:val="decimal" w:pos="857"/>
              </w:tabs>
              <w:rPr>
                <w:rFonts w:ascii="Angsana New" w:hAnsi="Angsana New"/>
                <w:sz w:val="28"/>
                <w:szCs w:val="28"/>
              </w:rPr>
            </w:pPr>
            <w:r w:rsidRPr="00B4793E">
              <w:rPr>
                <w:rFonts w:ascii="Angsana New" w:hAnsi="Angsana New"/>
                <w:sz w:val="28"/>
                <w:szCs w:val="28"/>
              </w:rPr>
              <w:t>50.59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1943D7" w:rsidP="00A644D2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B4793E">
              <w:rPr>
                <w:rFonts w:ascii="Angsana New" w:hAnsi="Angsana New"/>
                <w:sz w:val="28"/>
                <w:szCs w:val="28"/>
              </w:rPr>
              <w:t>1</w:t>
            </w:r>
            <w:r w:rsidR="00A644D2" w:rsidRPr="00B4793E">
              <w:rPr>
                <w:rFonts w:ascii="Angsana New" w:hAnsi="Angsana New"/>
                <w:sz w:val="28"/>
                <w:szCs w:val="28"/>
              </w:rPr>
              <w:t>,</w:t>
            </w:r>
            <w:r w:rsidRPr="00B4793E">
              <w:rPr>
                <w:rFonts w:ascii="Angsana New" w:hAnsi="Angsana New"/>
                <w:sz w:val="28"/>
                <w:szCs w:val="28"/>
              </w:rPr>
              <w:t>24</w:t>
            </w:r>
            <w:r w:rsidR="00A644D2" w:rsidRPr="00B4793E">
              <w:rPr>
                <w:rFonts w:ascii="Angsana New" w:hAnsi="Angsana New"/>
                <w:sz w:val="28"/>
                <w:szCs w:val="28"/>
              </w:rPr>
              <w:t>2</w:t>
            </w:r>
            <w:r w:rsidRPr="00B4793E">
              <w:rPr>
                <w:rFonts w:ascii="Angsana New" w:hAnsi="Angsana New"/>
                <w:sz w:val="28"/>
                <w:szCs w:val="28"/>
              </w:rPr>
              <w:t>.</w:t>
            </w:r>
            <w:r w:rsidR="00A644D2" w:rsidRPr="00B4793E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A644D2" w:rsidP="004B0B61">
            <w:pPr>
              <w:pStyle w:val="a5"/>
              <w:tabs>
                <w:tab w:val="clear" w:pos="4153"/>
                <w:tab w:val="clear" w:pos="8306"/>
                <w:tab w:val="decimal" w:pos="857"/>
              </w:tabs>
              <w:rPr>
                <w:rFonts w:ascii="Angsana New" w:hAnsi="Angsana New"/>
                <w:sz w:val="28"/>
                <w:szCs w:val="28"/>
              </w:rPr>
            </w:pPr>
            <w:r w:rsidRPr="00B4793E">
              <w:rPr>
                <w:rFonts w:ascii="Angsana New" w:hAnsi="Angsana New"/>
                <w:sz w:val="28"/>
                <w:szCs w:val="28"/>
              </w:rPr>
              <w:t>1,293.08</w:t>
            </w: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B4793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B4793E">
              <w:rPr>
                <w:rFonts w:ascii="Angsana New" w:hAnsi="Angsana New"/>
                <w:sz w:val="28"/>
                <w:szCs w:val="28"/>
              </w:rPr>
              <w:t>68.30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B4793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B4793E">
              <w:rPr>
                <w:rFonts w:ascii="Angsana New" w:hAnsi="Angsana New"/>
                <w:sz w:val="28"/>
                <w:szCs w:val="28"/>
              </w:rPr>
              <w:t>1,536.26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B4793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B4793E">
              <w:rPr>
                <w:rFonts w:ascii="Angsana New" w:hAnsi="Angsana New"/>
                <w:sz w:val="28"/>
                <w:szCs w:val="28"/>
              </w:rPr>
              <w:t>1,604.56</w:t>
            </w:r>
          </w:p>
        </w:tc>
      </w:tr>
      <w:tr w:rsidR="001943D7" w:rsidRPr="00B4793E" w:rsidTr="003A6243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1943D7" w:rsidP="009820E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1943D7" w:rsidP="001943D7">
            <w:pPr>
              <w:pStyle w:val="a5"/>
              <w:tabs>
                <w:tab w:val="clear" w:pos="4153"/>
                <w:tab w:val="clear" w:pos="8306"/>
                <w:tab w:val="decimal" w:pos="8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(46.7</w:t>
            </w:r>
            <w:r w:rsidR="00A644D2" w:rsidRPr="00B4793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4793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A644D2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(1,146.88)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A644D2" w:rsidP="004B0B61">
            <w:pPr>
              <w:pStyle w:val="a5"/>
              <w:tabs>
                <w:tab w:val="clear" w:pos="4153"/>
                <w:tab w:val="clear" w:pos="8306"/>
                <w:tab w:val="decimal" w:pos="8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(1,193.60)</w:t>
            </w: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B4793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(63.52)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B4793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(1,428.56)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B4793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(1,492.08)</w:t>
            </w:r>
          </w:p>
        </w:tc>
      </w:tr>
      <w:tr w:rsidR="001943D7" w:rsidRPr="00B4793E" w:rsidTr="003A6243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:rsidR="001943D7" w:rsidRPr="00B4793E" w:rsidRDefault="001943D7" w:rsidP="009820E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943D7" w:rsidRPr="00B4793E" w:rsidRDefault="001943D7" w:rsidP="001943D7">
            <w:pPr>
              <w:pStyle w:val="a5"/>
              <w:tabs>
                <w:tab w:val="clear" w:pos="4153"/>
                <w:tab w:val="clear" w:pos="8306"/>
                <w:tab w:val="decimal" w:pos="85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(0.26)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943D7" w:rsidRPr="00B4793E" w:rsidRDefault="00A644D2" w:rsidP="00A644D2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(20.33)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943D7" w:rsidRPr="00B4793E" w:rsidRDefault="00A644D2" w:rsidP="00A644D2">
            <w:pPr>
              <w:pStyle w:val="a5"/>
              <w:tabs>
                <w:tab w:val="clear" w:pos="4153"/>
                <w:tab w:val="clear" w:pos="8306"/>
                <w:tab w:val="decimal" w:pos="85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(20.59)</w:t>
            </w:r>
          </w:p>
        </w:tc>
        <w:tc>
          <w:tcPr>
            <w:tcW w:w="120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943D7" w:rsidRPr="00B4793E" w:rsidRDefault="00B4793E" w:rsidP="000B543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(0.30)</w:t>
            </w: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943D7" w:rsidRPr="00B4793E" w:rsidRDefault="00B4793E" w:rsidP="000B543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(21.62)</w:t>
            </w: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943D7" w:rsidRPr="00B4793E" w:rsidRDefault="00B4793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(21.92)</w:t>
            </w:r>
          </w:p>
        </w:tc>
      </w:tr>
      <w:tr w:rsidR="001943D7" w:rsidRPr="00B4793E" w:rsidTr="003A6243">
        <w:tc>
          <w:tcPr>
            <w:tcW w:w="226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943D7" w:rsidRPr="00B4793E" w:rsidRDefault="001943D7" w:rsidP="00C439EB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จำแนกตามส่วนงาน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3D7" w:rsidRPr="00B4793E" w:rsidRDefault="001943D7" w:rsidP="001943D7">
            <w:pPr>
              <w:pStyle w:val="a5"/>
              <w:tabs>
                <w:tab w:val="clear" w:pos="4153"/>
                <w:tab w:val="clear" w:pos="8306"/>
                <w:tab w:val="decimal" w:pos="8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3.6</w:t>
            </w:r>
            <w:r w:rsidR="00A644D2" w:rsidRPr="00B4793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3D7" w:rsidRPr="00B4793E" w:rsidRDefault="00A644D2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75.28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3D7" w:rsidRPr="00B4793E" w:rsidRDefault="00A644D2" w:rsidP="005A114A">
            <w:pPr>
              <w:pStyle w:val="a5"/>
              <w:tabs>
                <w:tab w:val="clear" w:pos="4153"/>
                <w:tab w:val="clear" w:pos="8306"/>
                <w:tab w:val="decimal" w:pos="7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78.</w:t>
            </w:r>
            <w:r w:rsidR="0020271E" w:rsidRPr="005A114A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3D7" w:rsidRPr="00B4793E" w:rsidRDefault="00B4793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4.48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3D7" w:rsidRPr="00B4793E" w:rsidRDefault="00584ECC" w:rsidP="000B543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86.08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43D7" w:rsidRPr="00B4793E" w:rsidRDefault="00B4793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90.56</w:t>
            </w:r>
          </w:p>
        </w:tc>
      </w:tr>
      <w:tr w:rsidR="002538AE" w:rsidRPr="00B4793E" w:rsidTr="003A6243">
        <w:trPr>
          <w:trHeight w:val="187"/>
        </w:trPr>
        <w:tc>
          <w:tcPr>
            <w:tcW w:w="22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38AE" w:rsidRPr="00B4793E" w:rsidRDefault="002538AE" w:rsidP="003A6243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A40A44"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(ขาดทุน)</w:t>
            </w: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ส</w:t>
            </w: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</w:t>
            </w:r>
            <w:r w:rsidR="003A6243"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38AE" w:rsidRPr="00B4793E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2538AE" w:rsidRPr="00B4793E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B4793E" w:rsidRDefault="00B4793E" w:rsidP="00B4793E">
            <w:pPr>
              <w:pStyle w:val="a5"/>
              <w:tabs>
                <w:tab w:val="clear" w:pos="4153"/>
                <w:tab w:val="clear" w:pos="8306"/>
                <w:tab w:val="decimal" w:pos="85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(66.19)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2538AE" w:rsidRPr="00B4793E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2538AE" w:rsidRPr="00B4793E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B4793E" w:rsidRDefault="00B4793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28.63</w:t>
            </w:r>
          </w:p>
        </w:tc>
      </w:tr>
      <w:tr w:rsidR="002538AE" w:rsidRPr="00F91091" w:rsidTr="003A6243">
        <w:tc>
          <w:tcPr>
            <w:tcW w:w="4957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B4793E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B4793E" w:rsidRDefault="00B4793E" w:rsidP="00B4793E">
            <w:pPr>
              <w:pStyle w:val="a5"/>
              <w:tabs>
                <w:tab w:val="clear" w:pos="4153"/>
                <w:tab w:val="clear" w:pos="8306"/>
                <w:tab w:val="decimal" w:pos="85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404.64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2538AE" w:rsidRPr="00B4793E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538AE" w:rsidRPr="00B4793E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443565" w:rsidRDefault="00B4793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/>
                <w:sz w:val="28"/>
                <w:szCs w:val="28"/>
              </w:rPr>
              <w:t>447.82</w:t>
            </w:r>
          </w:p>
        </w:tc>
      </w:tr>
    </w:tbl>
    <w:p w:rsidR="009820EC" w:rsidRPr="009820EC" w:rsidRDefault="00D41534" w:rsidP="00D415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EF0C7A" w:rsidRPr="008E1804" w:rsidRDefault="00EF0C7A" w:rsidP="000D2638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8E1804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8C2385" w:rsidRDefault="003D670E" w:rsidP="00B840F2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:rsidR="00B21C4D" w:rsidRPr="00B21C4D" w:rsidRDefault="00B21C4D" w:rsidP="00B21C4D">
      <w:pPr>
        <w:pStyle w:val="a8"/>
        <w:tabs>
          <w:tab w:val="clear" w:pos="900"/>
        </w:tabs>
        <w:spacing w:line="276" w:lineRule="auto"/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946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75"/>
        <w:gridCol w:w="2835"/>
        <w:gridCol w:w="2436"/>
      </w:tblGrid>
      <w:tr w:rsidR="005155C9" w:rsidRPr="002A2FFA" w:rsidTr="00E3209F">
        <w:trPr>
          <w:trHeight w:val="360"/>
        </w:trPr>
        <w:tc>
          <w:tcPr>
            <w:tcW w:w="3675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36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2A2FFA" w:rsidTr="00E3209F">
        <w:trPr>
          <w:trHeight w:val="485"/>
        </w:trPr>
        <w:tc>
          <w:tcPr>
            <w:tcW w:w="367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DE33AE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E33A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DE33A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DE33AE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="005155C9" w:rsidRPr="00DE33AE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DE33AE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DE33AE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DE33AE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DE33A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209F" w:rsidRPr="00DE33A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B79BF" w:rsidRPr="00DE33A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436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5155C9" w:rsidRPr="00411DBB" w:rsidTr="00E3209F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5155C9" w:rsidRPr="00DE33AE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>2)</w:t>
            </w:r>
            <w:r w:rsidR="005155C9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0566AC" w:rsidRPr="00DE33AE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="000566AC" w:rsidRPr="00DE33A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566AC" w:rsidRPr="00DE33AE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</w:tcPr>
          <w:p w:rsidR="005155C9" w:rsidRPr="00DE33AE" w:rsidRDefault="000566AC" w:rsidP="007B19CB">
            <w:pPr>
              <w:ind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E33AE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DE33AE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DE33A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209F" w:rsidRPr="00DE33A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B79BF" w:rsidRPr="00DE33A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บริษัทย่อย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411DBB" w:rsidTr="00E3209F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DE33AE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>3)</w:t>
            </w:r>
            <w:r w:rsidR="00F90F51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DE33AE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America, LLC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</w:tcPr>
          <w:p w:rsidR="00F90F51" w:rsidRPr="00DE33AE" w:rsidRDefault="00F90F51" w:rsidP="00F90F51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E33AE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DE33AE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Pr="00DE33A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B79BF" w:rsidRPr="00DE33A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E241FB" w:rsidRDefault="00F90F51" w:rsidP="009910BD">
            <w:pPr>
              <w:tabs>
                <w:tab w:val="left" w:pos="0"/>
                <w:tab w:val="left" w:pos="342"/>
              </w:tabs>
              <w:ind w:right="-18"/>
              <w:jc w:val="thaiDistribute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ร่วม (</w:t>
            </w:r>
            <w:r w:rsidR="009910B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ใช้สิทธิขายคืน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เงิน</w:t>
            </w:r>
            <w:r w:rsidR="00EE1751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ลง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ทุนเมื่อวันที่ 24 กุมภาพันธ์ 2563)</w:t>
            </w:r>
            <w:r w:rsidR="00E241FB" w:rsidRP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2A2FFA" w:rsidTr="00E3209F">
        <w:trPr>
          <w:trHeight w:val="679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6A678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  <w:vAlign w:val="center"/>
          </w:tcPr>
          <w:p w:rsidR="00C439EB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</w:p>
          <w:p w:rsidR="00F90F51" w:rsidRPr="00B21C4D" w:rsidRDefault="00C439EB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</w:t>
            </w:r>
            <w:r w:rsidR="00F90F51"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ทร</w:t>
            </w:r>
            <w:r w:rsidR="003A6243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อนิก</w:t>
            </w:r>
            <w:r w:rsidR="00F90F51"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2A2FFA" w:rsidTr="00971937">
        <w:trPr>
          <w:trHeight w:val="742"/>
        </w:trPr>
        <w:tc>
          <w:tcPr>
            <w:tcW w:w="36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:rsidR="00F90F51" w:rsidRPr="00B21C4D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39EB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จำหน่ายเครื่องมืออุปกรณ์ไฟฟ้า</w:t>
            </w:r>
          </w:p>
          <w:p w:rsidR="00F90F51" w:rsidRPr="00B21C4D" w:rsidRDefault="00C439EB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และอิเล็ก</w:t>
            </w:r>
            <w:r w:rsidR="003A6243">
              <w:rPr>
                <w:rFonts w:ascii="Angsana New" w:hAnsi="Angsana New" w:cs="Angsana New" w:hint="cs"/>
                <w:sz w:val="28"/>
                <w:szCs w:val="28"/>
                <w:cs/>
              </w:rPr>
              <w:t>ทรอนิก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F8B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2A2FFA" w:rsidTr="00971937">
        <w:trPr>
          <w:trHeight w:val="395"/>
        </w:trPr>
        <w:tc>
          <w:tcPr>
            <w:tcW w:w="36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:rsidR="00F90F51" w:rsidRPr="00B21C4D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</w:t>
            </w:r>
            <w:r w:rsidR="00C439E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้นส่วนแผงวงจรไฟฟ้า แผงวงจรอิเล็ก</w:t>
            </w:r>
            <w:r w:rsidR="003A624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ทรอนิก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:rsidR="001B5A0F" w:rsidRDefault="001B5A0F">
      <w:pPr>
        <w:rPr>
          <w:rFonts w:ascii="Angsana New" w:hAnsi="Angsana New" w:cs="Angsana New"/>
          <w:spacing w:val="-2"/>
          <w:sz w:val="24"/>
          <w:szCs w:val="24"/>
        </w:rPr>
      </w:pPr>
    </w:p>
    <w:p w:rsidR="003D670E" w:rsidRPr="00B21C4D" w:rsidRDefault="003D670E" w:rsidP="00E21AB0">
      <w:pPr>
        <w:pStyle w:val="a8"/>
        <w:tabs>
          <w:tab w:val="clear" w:pos="900"/>
        </w:tabs>
        <w:spacing w:line="238" w:lineRule="auto"/>
        <w:ind w:left="446" w:right="29" w:firstLine="994"/>
        <w:jc w:val="thaiDistribute"/>
        <w:rPr>
          <w:rFonts w:ascii="Angsana New" w:hAnsi="Angsana New" w:cs="Angsana New"/>
          <w:spacing w:val="-2"/>
        </w:rPr>
      </w:pPr>
      <w:r w:rsidRPr="00480E67">
        <w:rPr>
          <w:rFonts w:ascii="Angsana New" w:hAnsi="Angsana New" w:cs="Angsana New"/>
          <w:spacing w:val="-2"/>
          <w:cs/>
        </w:rPr>
        <w:t>รายการบัญชีกับกิจการที่เกี่ยวข้องกันที่สำคัญ มีดังนี้</w:t>
      </w:r>
    </w:p>
    <w:p w:rsidR="00DD4911" w:rsidRPr="00B21C4D" w:rsidRDefault="00DD4911" w:rsidP="00E21AB0">
      <w:pPr>
        <w:pStyle w:val="a8"/>
        <w:tabs>
          <w:tab w:val="clear" w:pos="900"/>
        </w:tabs>
        <w:spacing w:line="238" w:lineRule="auto"/>
        <w:ind w:left="7952" w:right="-126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B21C4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พันบาท</w:t>
      </w:r>
    </w:p>
    <w:tbl>
      <w:tblPr>
        <w:tblW w:w="49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050"/>
        <w:gridCol w:w="1403"/>
        <w:gridCol w:w="1405"/>
        <w:gridCol w:w="1403"/>
        <w:gridCol w:w="1403"/>
      </w:tblGrid>
      <w:tr w:rsidR="005155C9" w:rsidRPr="002F37CC" w:rsidTr="00AD2323">
        <w:trPr>
          <w:trHeight w:val="360"/>
        </w:trPr>
        <w:tc>
          <w:tcPr>
            <w:tcW w:w="2095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155C9" w:rsidRPr="002F37CC" w:rsidRDefault="005155C9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19CB" w:rsidRPr="002F37CC" w:rsidTr="00E00C25">
        <w:trPr>
          <w:trHeight w:val="360"/>
        </w:trPr>
        <w:tc>
          <w:tcPr>
            <w:tcW w:w="209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="00D95FE2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1E3CD0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95F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.ย. </w:t>
            </w:r>
            <w:r w:rsidR="00D95FE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54EB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1E3CD0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F37CC" w:rsidRDefault="003635CA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54EB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7B19CB" w:rsidRPr="002F37CC" w:rsidTr="00E00C25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BE58BA" w:rsidRDefault="005155C9" w:rsidP="00E21AB0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E21AB0">
            <w:pPr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E21AB0">
            <w:pPr>
              <w:tabs>
                <w:tab w:val="decimal" w:pos="475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E21AB0">
            <w:pPr>
              <w:tabs>
                <w:tab w:val="decimal" w:pos="746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55C9" w:rsidRPr="002F37CC" w:rsidRDefault="005155C9" w:rsidP="00E21AB0">
            <w:pPr>
              <w:tabs>
                <w:tab w:val="decimal" w:pos="562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61690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1690" w:rsidRPr="002F37CC" w:rsidRDefault="00F61690" w:rsidP="00E21AB0">
            <w:pPr>
              <w:spacing w:line="238" w:lineRule="auto"/>
              <w:ind w:right="29" w:firstLine="10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690" w:rsidRPr="002F37CC" w:rsidRDefault="00AD2323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690" w:rsidRDefault="00F61690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690" w:rsidRPr="002F37CC" w:rsidRDefault="004B0B61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61690" w:rsidRDefault="00F61690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</w:t>
            </w:r>
          </w:p>
        </w:tc>
      </w:tr>
      <w:tr w:rsidR="001B5A0F" w:rsidRPr="002F37CC" w:rsidTr="001F5F71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5A0F" w:rsidRPr="00BE58BA" w:rsidRDefault="001B5A0F" w:rsidP="00E21AB0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AB45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Default="001B5A0F" w:rsidP="00E21AB0">
            <w:pPr>
              <w:tabs>
                <w:tab w:val="decimal" w:pos="746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Default="001B5A0F" w:rsidP="00E21AB0">
            <w:pPr>
              <w:tabs>
                <w:tab w:val="decimal" w:pos="683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Default="001B5A0F" w:rsidP="00E21AB0">
            <w:pPr>
              <w:tabs>
                <w:tab w:val="decimal" w:pos="746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B5A0F" w:rsidRDefault="001B5A0F" w:rsidP="00E21AB0">
            <w:pPr>
              <w:tabs>
                <w:tab w:val="decimal" w:pos="683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5F71" w:rsidRPr="002F37CC" w:rsidTr="001F5F71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1F5F71" w:rsidRDefault="001F5F71" w:rsidP="00E21AB0">
            <w:pPr>
              <w:spacing w:line="238" w:lineRule="auto"/>
              <w:ind w:right="29" w:firstLine="130"/>
              <w:rPr>
                <w:rFonts w:ascii="Angsana New" w:hAnsi="Angsana New"/>
                <w:sz w:val="28"/>
                <w:szCs w:val="28"/>
                <w:cs/>
              </w:rPr>
            </w:pPr>
            <w:r w:rsidRPr="001F5F7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5F71">
              <w:rPr>
                <w:rFonts w:ascii="Angsana New" w:hAnsi="Angsana New"/>
                <w:sz w:val="28"/>
                <w:szCs w:val="28"/>
              </w:rPr>
              <w:t>TPA Holding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AD2323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4B0B61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Default="001F5F71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1F5F71" w:rsidRPr="002F37CC" w:rsidTr="00E21AB0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F37CC" w:rsidRDefault="001F5F71" w:rsidP="00E21AB0">
            <w:pPr>
              <w:spacing w:line="238" w:lineRule="auto"/>
              <w:ind w:right="29" w:firstLine="144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AD2323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4B0B61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Default="001F5F71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1F5F71" w:rsidRPr="002F37CC" w:rsidTr="00E21AB0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441473" w:rsidRDefault="001F5F71" w:rsidP="00E21AB0">
            <w:pPr>
              <w:tabs>
                <w:tab w:val="left" w:pos="1131"/>
              </w:tabs>
              <w:spacing w:line="238" w:lineRule="auto"/>
              <w:ind w:left="841" w:right="29" w:hanging="269"/>
              <w:rPr>
                <w:rFonts w:ascii="Angsana New" w:hAnsi="Angsana New" w:cs="Angsana New"/>
                <w:sz w:val="28"/>
                <w:szCs w:val="28"/>
              </w:rPr>
            </w:pP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AB4566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5F71" w:rsidRPr="00BE58BA" w:rsidRDefault="00AD2323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5F71" w:rsidRPr="00BE58BA" w:rsidRDefault="001F5F71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175,238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CF3ADA" w:rsidRDefault="004B0B61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F71" w:rsidRPr="00BE58BA" w:rsidRDefault="001F5F71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175,238</w:t>
            </w:r>
          </w:p>
        </w:tc>
      </w:tr>
      <w:tr w:rsidR="00C86E7A" w:rsidRPr="002F37CC" w:rsidTr="00E21AB0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6E7A" w:rsidRPr="00354D3C" w:rsidRDefault="00C86E7A" w:rsidP="00E21AB0">
            <w:pPr>
              <w:tabs>
                <w:tab w:val="left" w:pos="1131"/>
              </w:tabs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4D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ลูกหนี้ตามสัญญาการประนอมหนี้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6E7A" w:rsidRDefault="00C86E7A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6E7A" w:rsidRDefault="00C86E7A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6E7A" w:rsidRDefault="00C86E7A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86E7A" w:rsidRDefault="00C86E7A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86E7A" w:rsidRPr="002F37CC" w:rsidTr="00354D3C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6E7A" w:rsidRDefault="00CC3185" w:rsidP="00E21AB0">
            <w:pPr>
              <w:spacing w:line="238" w:lineRule="auto"/>
              <w:ind w:right="29" w:firstLine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B79BF">
              <w:rPr>
                <w:rFonts w:ascii="Angsana New" w:hAnsi="Angsana New" w:cs="Angsana New" w:hint="cs"/>
                <w:sz w:val="28"/>
                <w:szCs w:val="28"/>
                <w:cs/>
              </w:rPr>
              <w:t>(ดูหมายเหตุ 12</w:t>
            </w:r>
            <w:r w:rsidR="0080108C" w:rsidRPr="00C86E7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7A" w:rsidRPr="00E21AB0" w:rsidRDefault="00D51C58" w:rsidP="00D51C58">
            <w:pPr>
              <w:tabs>
                <w:tab w:val="decimal" w:pos="837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  <w:r w:rsidR="00CC3185"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7A" w:rsidRPr="00E21AB0" w:rsidRDefault="0080108C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7A" w:rsidRPr="00E21AB0" w:rsidRDefault="001D1135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86E7A" w:rsidRPr="00E21AB0" w:rsidRDefault="00354D3C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21AB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--</w:t>
            </w:r>
          </w:p>
        </w:tc>
      </w:tr>
      <w:tr w:rsidR="001F5F71" w:rsidRPr="002F37CC" w:rsidTr="00C86E7A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AE7218" w:rsidRDefault="001F5F71" w:rsidP="00E21AB0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br w:type="page"/>
            </w:r>
            <w:r w:rsidRPr="00AE72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2F37CC" w:rsidRDefault="001F5F71" w:rsidP="00E21AB0">
            <w:pPr>
              <w:tabs>
                <w:tab w:val="decimal" w:pos="735"/>
                <w:tab w:val="decimal" w:pos="781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E21AB0">
            <w:pPr>
              <w:tabs>
                <w:tab w:val="decimal" w:pos="683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2F37CC" w:rsidRDefault="001F5F71" w:rsidP="00E21AB0">
            <w:pPr>
              <w:tabs>
                <w:tab w:val="decimal" w:pos="746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Default="001F5F71" w:rsidP="00E21AB0">
            <w:pPr>
              <w:tabs>
                <w:tab w:val="decimal" w:pos="780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5F71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20157" w:rsidRDefault="00816DEF" w:rsidP="00E21AB0">
            <w:pPr>
              <w:spacing w:line="238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5F7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5F71">
              <w:rPr>
                <w:rFonts w:ascii="Angsana New" w:hAnsi="Angsana New"/>
                <w:sz w:val="28"/>
                <w:szCs w:val="28"/>
              </w:rPr>
              <w:t>TPA Holding LLC</w:t>
            </w:r>
            <w:r w:rsidR="00CC31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3185">
              <w:rPr>
                <w:rFonts w:ascii="Angsana New" w:hAnsi="Angsana New" w:cs="Angsana New" w:hint="cs"/>
                <w:sz w:val="28"/>
                <w:szCs w:val="28"/>
                <w:cs/>
              </w:rPr>
              <w:t>(ดูหมายเหตุ 7</w:t>
            </w:r>
            <w:r w:rsidR="00CC3185" w:rsidRPr="00C86E7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2F37CC" w:rsidRDefault="00AD2323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2F37CC" w:rsidRDefault="00816DEF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16,296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Default="001F5F71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6,820</w:t>
            </w:r>
          </w:p>
        </w:tc>
      </w:tr>
      <w:tr w:rsidR="001F5F71" w:rsidRPr="002F37CC" w:rsidTr="004B0B61">
        <w:trPr>
          <w:trHeight w:val="347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20157" w:rsidRDefault="001F5F71" w:rsidP="00E21AB0">
            <w:pPr>
              <w:spacing w:line="238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C86E7A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="00AB79B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(ดูหมายเหตุ 7</w:t>
            </w:r>
            <w:r w:rsidRPr="00C86E7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9B751C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2F37CC" w:rsidRDefault="004B0B61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Default="001F5F71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9B751C" w:rsidRPr="002F37CC" w:rsidTr="00E21AB0">
        <w:trPr>
          <w:trHeight w:val="347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B751C" w:rsidRPr="009B751C" w:rsidRDefault="009B751C" w:rsidP="00E21AB0">
            <w:pPr>
              <w:spacing w:line="238" w:lineRule="auto"/>
              <w:ind w:right="29" w:firstLine="25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B75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B75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่าเผื่อหนี้สงสัยจะสูญ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751C" w:rsidRDefault="009B751C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(6,896)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751C" w:rsidRDefault="009B751C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751C" w:rsidRDefault="009B751C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(16,296)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B751C" w:rsidRDefault="00E21AB0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</w:tr>
      <w:tr w:rsidR="001F5F71" w:rsidRPr="002F37CC" w:rsidTr="00E21AB0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Default="001F5F71" w:rsidP="00E21AB0">
            <w:pPr>
              <w:tabs>
                <w:tab w:val="left" w:pos="931"/>
              </w:tabs>
              <w:spacing w:line="238" w:lineRule="auto"/>
              <w:ind w:right="-68" w:firstLine="39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4B0B61" w:rsidRDefault="00AD2323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4B0B61" w:rsidRDefault="001F5F71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0B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4B0B61" w:rsidRDefault="009B751C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F71" w:rsidRPr="004B0B61" w:rsidRDefault="001F5F71" w:rsidP="00E21AB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0B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6,820</w:t>
            </w:r>
          </w:p>
        </w:tc>
      </w:tr>
      <w:tr w:rsidR="009B751C" w:rsidRPr="002F37CC" w:rsidTr="00E21AB0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B751C" w:rsidRPr="0026562C" w:rsidRDefault="009B751C" w:rsidP="00E21AB0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ลูกหนี้จากการโอนสิทธิในการรับชำระหนี้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751C" w:rsidRPr="00354D3C" w:rsidRDefault="009B751C" w:rsidP="00E21AB0">
            <w:pPr>
              <w:tabs>
                <w:tab w:val="decimal" w:pos="781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751C" w:rsidRPr="00354D3C" w:rsidRDefault="009B751C" w:rsidP="00E21AB0">
            <w:pPr>
              <w:tabs>
                <w:tab w:val="decimal" w:pos="475"/>
                <w:tab w:val="decimal" w:pos="683"/>
                <w:tab w:val="decimal" w:pos="759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751C" w:rsidRPr="00354D3C" w:rsidRDefault="009B751C" w:rsidP="00E21AB0">
            <w:pPr>
              <w:tabs>
                <w:tab w:val="decimal" w:pos="746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B751C" w:rsidRPr="00354D3C" w:rsidRDefault="009B751C" w:rsidP="00E21AB0">
            <w:pPr>
              <w:tabs>
                <w:tab w:val="decimal" w:pos="562"/>
                <w:tab w:val="decimal" w:pos="780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B751C" w:rsidRPr="002F37CC" w:rsidTr="00E21AB0">
        <w:trPr>
          <w:trHeight w:val="266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51C" w:rsidRPr="0026562C" w:rsidRDefault="009B751C" w:rsidP="00E21AB0">
            <w:pPr>
              <w:spacing w:line="238" w:lineRule="auto"/>
              <w:ind w:right="29" w:firstLine="122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1F5F7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5F71">
              <w:rPr>
                <w:rFonts w:ascii="Angsana New" w:hAnsi="Angsana New"/>
                <w:sz w:val="28"/>
                <w:szCs w:val="28"/>
              </w:rPr>
              <w:t>TPA Holding LLC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75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(ดูหมายเหตุ </w:t>
            </w: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9B751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1C" w:rsidRPr="00E21AB0" w:rsidRDefault="009B751C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1C" w:rsidRPr="00E21AB0" w:rsidRDefault="009B751C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1C" w:rsidRPr="00E21AB0" w:rsidRDefault="009B751C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61,522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B751C" w:rsidRPr="00E21AB0" w:rsidRDefault="009B751C" w:rsidP="00E21AB0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</w:tbl>
    <w:p w:rsidR="00800620" w:rsidRPr="00800620" w:rsidRDefault="00800620" w:rsidP="00800620">
      <w:pPr>
        <w:pStyle w:val="a8"/>
        <w:tabs>
          <w:tab w:val="clear" w:pos="900"/>
        </w:tabs>
        <w:spacing w:line="238" w:lineRule="auto"/>
        <w:ind w:left="7952" w:right="-126" w:firstLine="0"/>
        <w:jc w:val="right"/>
        <w:rPr>
          <w:rFonts w:ascii="Angsana New" w:hAnsi="Angsana New" w:cs="Angsana New"/>
          <w:sz w:val="28"/>
          <w:szCs w:val="28"/>
        </w:rPr>
      </w:pPr>
      <w:r w:rsidRPr="00B4793E">
        <w:rPr>
          <w:rFonts w:ascii="Angsana New" w:hAnsi="Angsana New" w:cs="Angsana New"/>
          <w:sz w:val="28"/>
          <w:szCs w:val="28"/>
          <w:cs/>
        </w:rPr>
        <w:lastRenderedPageBreak/>
        <w:t xml:space="preserve">หน่วย </w:t>
      </w:r>
      <w:r w:rsidRPr="00B4793E">
        <w:rPr>
          <w:rFonts w:ascii="Angsana New" w:hAnsi="Angsana New" w:cs="Angsana New"/>
          <w:sz w:val="28"/>
          <w:szCs w:val="28"/>
        </w:rPr>
        <w:t xml:space="preserve">: </w:t>
      </w:r>
      <w:r w:rsidR="000333FE">
        <w:rPr>
          <w:rFonts w:ascii="Angsana New" w:hAnsi="Angsana New" w:cs="Angsana New" w:hint="cs"/>
          <w:sz w:val="28"/>
          <w:szCs w:val="28"/>
          <w:cs/>
        </w:rPr>
        <w:t>พัน</w:t>
      </w:r>
      <w:r w:rsidRPr="00B4793E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49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050"/>
        <w:gridCol w:w="1403"/>
        <w:gridCol w:w="1405"/>
        <w:gridCol w:w="1403"/>
        <w:gridCol w:w="1403"/>
      </w:tblGrid>
      <w:tr w:rsidR="00E21AB0" w:rsidRPr="002F37CC" w:rsidTr="00E21AB0">
        <w:trPr>
          <w:trHeight w:val="266"/>
        </w:trPr>
        <w:tc>
          <w:tcPr>
            <w:tcW w:w="2095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1AB0" w:rsidRPr="002F37CC" w:rsidRDefault="00E21AB0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2F37CC" w:rsidRDefault="00E21AB0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AB0" w:rsidRPr="00354D3C" w:rsidRDefault="00E21AB0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AB0" w:rsidRPr="002F37CC" w:rsidTr="00E21AB0">
        <w:trPr>
          <w:trHeight w:val="266"/>
        </w:trPr>
        <w:tc>
          <w:tcPr>
            <w:tcW w:w="209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2F37CC" w:rsidRDefault="00E21AB0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2F37CC" w:rsidRDefault="00E21AB0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2F37CC" w:rsidRDefault="00E21AB0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2F37CC" w:rsidRDefault="00E21AB0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AB0" w:rsidRPr="002F37CC" w:rsidRDefault="00E21AB0" w:rsidP="00E21AB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E21AB0" w:rsidRPr="002F37CC" w:rsidTr="00E21AB0">
        <w:trPr>
          <w:trHeight w:val="360"/>
        </w:trPr>
        <w:tc>
          <w:tcPr>
            <w:tcW w:w="209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E21AB0" w:rsidRDefault="00E21AB0" w:rsidP="00E21AB0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1AB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21AB0" w:rsidRDefault="00E21AB0" w:rsidP="00E00C2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1AB0" w:rsidRPr="002F37CC" w:rsidTr="00E21AB0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1AB0" w:rsidRPr="002F37CC" w:rsidRDefault="00E21AB0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F37C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2F37CC" w:rsidRDefault="00E21AB0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4,997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1AB0" w:rsidRDefault="00E21AB0" w:rsidP="00E00C2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3,517</w:t>
            </w:r>
          </w:p>
        </w:tc>
      </w:tr>
      <w:tr w:rsidR="00E21AB0" w:rsidRPr="002F37CC" w:rsidTr="00E00C25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1AB0" w:rsidRPr="002F37CC" w:rsidRDefault="00E21AB0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C86E7A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816DEF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1AB0" w:rsidRDefault="00E21AB0" w:rsidP="00816DEF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21AB0" w:rsidRPr="002F37CC" w:rsidTr="008A399D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1AB0" w:rsidRPr="002A2FFA" w:rsidRDefault="00E21AB0" w:rsidP="00816DEF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รวมเจ้า</w:t>
            </w: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AD2323" w:rsidRDefault="00E21AB0" w:rsidP="00AD2323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23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642D8A" w:rsidRDefault="00E21AB0" w:rsidP="008A399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BE58BA" w:rsidRDefault="00E21AB0" w:rsidP="009E74A2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5,070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21AB0" w:rsidRDefault="00E21AB0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3,517</w:t>
            </w:r>
          </w:p>
        </w:tc>
      </w:tr>
      <w:tr w:rsidR="00E21AB0" w:rsidRPr="002F37CC" w:rsidTr="008A399D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1AB0" w:rsidRPr="0080108C" w:rsidRDefault="00E21AB0" w:rsidP="0080108C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08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F34C7E" w:rsidRDefault="00E21AB0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642D8A" w:rsidRDefault="00E21AB0" w:rsidP="00642D8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BE58BA" w:rsidRDefault="00E21AB0" w:rsidP="009E74A2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21AB0" w:rsidRDefault="00E21AB0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21AB0" w:rsidRPr="002F37CC" w:rsidTr="0080108C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1AB0" w:rsidRDefault="00E21AB0" w:rsidP="0080108C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80108C" w:rsidRDefault="00E21AB0" w:rsidP="00AD2323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80108C" w:rsidRDefault="00E21AB0" w:rsidP="007A670B">
            <w:pPr>
              <w:spacing w:line="276" w:lineRule="auto"/>
              <w:ind w:right="-27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Pr="0080108C" w:rsidRDefault="00E21AB0" w:rsidP="009E74A2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1AB0" w:rsidRPr="0080108C" w:rsidRDefault="00E21AB0" w:rsidP="000F378D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</w:tr>
      <w:tr w:rsidR="00E21AB0" w:rsidRPr="002F37CC" w:rsidTr="007A670B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1AB0" w:rsidRPr="002F37CC" w:rsidRDefault="00E21AB0" w:rsidP="0080108C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ไฟน์เนส เมด ดีไซน์ จำกัด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Default="00E21AB0" w:rsidP="000F378D">
            <w:pPr>
              <w:tabs>
                <w:tab w:val="decimal" w:pos="672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Default="00E21AB0" w:rsidP="000F378D">
            <w:pPr>
              <w:tabs>
                <w:tab w:val="decimal" w:pos="878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Default="00E21AB0" w:rsidP="000F378D">
            <w:pPr>
              <w:tabs>
                <w:tab w:val="decimal" w:pos="67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21AB0" w:rsidRPr="0080108C" w:rsidRDefault="00E21AB0" w:rsidP="000F378D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E21AB0" w:rsidRPr="002F37CC" w:rsidTr="007A670B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1AB0" w:rsidRPr="002F37CC" w:rsidRDefault="00E21AB0" w:rsidP="007A670B">
            <w:pPr>
              <w:spacing w:line="276" w:lineRule="auto"/>
              <w:ind w:right="29" w:firstLine="39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0F378D" w:rsidRDefault="00E21AB0" w:rsidP="00AD2323">
            <w:pPr>
              <w:tabs>
                <w:tab w:val="decimal" w:pos="837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0F378D" w:rsidRDefault="00E21AB0" w:rsidP="007A670B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37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0F378D" w:rsidRDefault="00E21AB0" w:rsidP="007A670B">
            <w:pPr>
              <w:tabs>
                <w:tab w:val="decimal" w:pos="868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AB0" w:rsidRPr="000F378D" w:rsidRDefault="00E21AB0" w:rsidP="000F378D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37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414</w:t>
            </w:r>
          </w:p>
        </w:tc>
      </w:tr>
      <w:tr w:rsidR="00E21AB0" w:rsidRPr="002F37CC" w:rsidTr="007A670B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1AB0" w:rsidRPr="002F37CC" w:rsidRDefault="00E21AB0" w:rsidP="0080108C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08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80108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80108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9E74A2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21AB0" w:rsidRPr="0080108C" w:rsidRDefault="00E21AB0" w:rsidP="0080108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21AB0" w:rsidRPr="002F37CC" w:rsidTr="00816DEF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1AB0" w:rsidRPr="002F37CC" w:rsidRDefault="00E21AB0" w:rsidP="0080108C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5411C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80108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AB0" w:rsidRDefault="00E21AB0" w:rsidP="00C73A46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21AB0" w:rsidRPr="0080108C" w:rsidRDefault="00E21AB0" w:rsidP="0080108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</w:tr>
      <w:tr w:rsidR="00E21AB0" w:rsidRPr="002F37CC" w:rsidTr="00816DEF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1AB0" w:rsidRPr="002F37CC" w:rsidRDefault="00E21AB0" w:rsidP="0080108C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ไฟน์เนส เมด ดีไซน์ จำกัด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Default="00E21AB0" w:rsidP="005411C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Default="00E21AB0" w:rsidP="0080108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Default="00E21AB0" w:rsidP="00C73A46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21AB0" w:rsidRDefault="00E21AB0" w:rsidP="0080108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21AB0" w:rsidRPr="002F37CC" w:rsidTr="00816DEF">
        <w:trPr>
          <w:trHeight w:val="360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816DEF" w:rsidRDefault="00E21AB0" w:rsidP="00816DEF">
            <w:pPr>
              <w:spacing w:line="276" w:lineRule="auto"/>
              <w:ind w:right="29" w:firstLine="39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6DEF"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รวมหนี้สินที่เกิดจากสัญญาไม่หมุนเวียน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9B751C" w:rsidRDefault="00E21AB0" w:rsidP="00816DEF">
            <w:pPr>
              <w:tabs>
                <w:tab w:val="decimal" w:pos="880"/>
              </w:tabs>
              <w:spacing w:line="276" w:lineRule="auto"/>
              <w:ind w:right="-97" w:firstLine="3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75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9B751C" w:rsidRDefault="00E21AB0" w:rsidP="00AD2323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B75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B0" w:rsidRPr="00C73A46" w:rsidRDefault="00E21AB0" w:rsidP="00C73A46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3A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1AB0" w:rsidRPr="009B751C" w:rsidRDefault="00E21AB0" w:rsidP="00AD2323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B75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</w:tbl>
    <w:p w:rsidR="00AD2323" w:rsidRDefault="00AD2323">
      <w:pPr>
        <w:rPr>
          <w:rFonts w:ascii="Angsana New" w:hAnsi="Angsana New" w:cs="Angsana New"/>
          <w:spacing w:val="-2"/>
          <w:sz w:val="16"/>
          <w:szCs w:val="16"/>
        </w:rPr>
      </w:pPr>
    </w:p>
    <w:p w:rsidR="003D670E" w:rsidRPr="007B7A4D" w:rsidRDefault="003D670E" w:rsidP="00381DEA">
      <w:pPr>
        <w:pStyle w:val="a8"/>
        <w:tabs>
          <w:tab w:val="clear" w:pos="900"/>
        </w:tabs>
        <w:spacing w:line="276" w:lineRule="auto"/>
        <w:ind w:left="7952" w:right="-11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7B7A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7B7A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A6813" w:rsidRPr="007B7A4D">
        <w:rPr>
          <w:rFonts w:ascii="Angsana New" w:hAnsi="Angsana New" w:cs="Angsana New"/>
          <w:spacing w:val="-2"/>
          <w:sz w:val="28"/>
          <w:szCs w:val="28"/>
          <w:cs/>
        </w:rPr>
        <w:t>พัน</w:t>
      </w:r>
      <w:r w:rsidR="001173B9"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060"/>
        <w:gridCol w:w="1401"/>
        <w:gridCol w:w="1402"/>
        <w:gridCol w:w="1401"/>
        <w:gridCol w:w="1402"/>
      </w:tblGrid>
      <w:tr w:rsidR="00B0663F" w:rsidRPr="00216A77" w:rsidTr="00B54922">
        <w:trPr>
          <w:trHeight w:val="360"/>
        </w:trPr>
        <w:tc>
          <w:tcPr>
            <w:tcW w:w="4060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</w:t>
            </w:r>
            <w:r w:rsidR="00A66B7D" w:rsidRPr="00266DBF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</w:t>
            </w:r>
          </w:p>
          <w:p w:rsidR="00B807AC" w:rsidRPr="00266DBF" w:rsidRDefault="001F02BE" w:rsidP="001E3CD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สำหรับงวดเก้าเดือน</w:t>
            </w:r>
            <w:r w:rsidR="001173B9" w:rsidRPr="00266DBF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</w:t>
            </w:r>
            <w:r w:rsidR="001173B9"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="00B807AC" w:rsidRPr="00266DBF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 w:rsidR="00D440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6201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1E3CD0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0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5CA" w:rsidRPr="00216A77" w:rsidTr="00B54922">
        <w:trPr>
          <w:trHeight w:val="360"/>
        </w:trPr>
        <w:tc>
          <w:tcPr>
            <w:tcW w:w="40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3635CA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F9523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F95232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F9523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66DBF" w:rsidRDefault="00D440E0" w:rsidP="00F95232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220157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266DBF" w:rsidRDefault="00D3578C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Pr="00266DBF" w:rsidRDefault="0022015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3CD0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8B0EBE" w:rsidRDefault="00747B03" w:rsidP="00261CF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35,287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8B0EBE" w:rsidRDefault="001E3CD0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138,120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8B0EBE" w:rsidRDefault="00747B03" w:rsidP="00261CF5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35,287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E3CD0" w:rsidRPr="008B0EBE" w:rsidRDefault="001E3CD0" w:rsidP="00213655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138,120</w:t>
            </w:r>
          </w:p>
        </w:tc>
      </w:tr>
      <w:tr w:rsidR="001E3CD0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0A48F3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D3578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E3CD0" w:rsidRPr="00266DBF" w:rsidRDefault="001E3CD0" w:rsidP="00213655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3CD0" w:rsidRPr="00216A77" w:rsidTr="00B54922">
        <w:trPr>
          <w:trHeight w:val="360"/>
        </w:trPr>
        <w:tc>
          <w:tcPr>
            <w:tcW w:w="406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3D3487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รายได้</w:t>
            </w:r>
            <w:r w:rsidR="003D3487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E3CD0" w:rsidRPr="00266DBF" w:rsidRDefault="001E3CD0" w:rsidP="00213655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3CD0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F2629" w:rsidRDefault="00AD2323" w:rsidP="00254F6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6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F2629" w:rsidRDefault="001E3CD0" w:rsidP="00254F6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6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F2629" w:rsidRDefault="00AD2323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6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E3CD0" w:rsidRPr="002F2629" w:rsidRDefault="001E3CD0" w:rsidP="0021365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6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  <w:tr w:rsidR="007D674D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74D" w:rsidRPr="002F37CC" w:rsidRDefault="007D674D" w:rsidP="003D3487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="003D3487">
              <w:rPr>
                <w:rFonts w:ascii="Angsana New" w:hAnsi="Angsana New" w:cs="Angsana New" w:hint="cs"/>
                <w:sz w:val="28"/>
                <w:szCs w:val="28"/>
                <w:cs/>
              </w:rPr>
              <w:t>ทางการเงิน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4D" w:rsidRDefault="007D674D" w:rsidP="00254F6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4D" w:rsidRDefault="007D674D" w:rsidP="00254F6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74D" w:rsidRDefault="007D674D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D674D" w:rsidRDefault="007D674D" w:rsidP="0021365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674D" w:rsidRPr="00216A77" w:rsidTr="00B54922">
        <w:trPr>
          <w:trHeight w:val="360"/>
        </w:trPr>
        <w:tc>
          <w:tcPr>
            <w:tcW w:w="406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74D" w:rsidRPr="002F37CC" w:rsidRDefault="007D674D" w:rsidP="007D674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74D" w:rsidRDefault="007D674D" w:rsidP="00254F6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74D" w:rsidRDefault="007D674D" w:rsidP="00254F6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74D" w:rsidRDefault="007D674D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D674D" w:rsidRDefault="007D674D" w:rsidP="0021365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3CD0" w:rsidRPr="00216A77" w:rsidTr="00191C2E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บจก. 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Default="001E3CD0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Default="001E3CD0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Default="001E3CD0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E3CD0" w:rsidRDefault="001E3CD0" w:rsidP="00213655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3CD0" w:rsidRPr="00216A77" w:rsidTr="00191C2E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F2629" w:rsidRDefault="00AD2323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6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F2629" w:rsidRDefault="001E3CD0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26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F2629" w:rsidRDefault="00AD2323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6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E3CD0" w:rsidRPr="002F2629" w:rsidRDefault="001E3CD0" w:rsidP="00213655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26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135</w:t>
            </w:r>
          </w:p>
        </w:tc>
      </w:tr>
      <w:tr w:rsidR="001E3CD0" w:rsidRPr="00216A77" w:rsidTr="00191C2E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3CD0" w:rsidRDefault="001E3CD0" w:rsidP="001A0FED">
            <w:pPr>
              <w:spacing w:line="276" w:lineRule="auto"/>
              <w:ind w:left="97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8A399D" w:rsidRDefault="001E3CD0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8A399D" w:rsidRDefault="001E3CD0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8A399D" w:rsidRDefault="001E3CD0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E3CD0" w:rsidRPr="008A399D" w:rsidRDefault="001E3CD0" w:rsidP="00213655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E3CD0" w:rsidRPr="00216A77" w:rsidTr="00B54922">
        <w:trPr>
          <w:trHeight w:val="360"/>
        </w:trPr>
        <w:tc>
          <w:tcPr>
            <w:tcW w:w="406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E3CD0" w:rsidRPr="00266DBF" w:rsidRDefault="001E3CD0" w:rsidP="00213655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3CD0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1E7560" w:rsidRDefault="00AD2323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1E7560" w:rsidRDefault="001E3CD0" w:rsidP="00744FC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560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1E7560" w:rsidRDefault="00AD2323" w:rsidP="0081444A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42,76</w:t>
            </w:r>
            <w:r w:rsidR="00747B0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E3CD0" w:rsidRPr="001E7560" w:rsidRDefault="001E3CD0" w:rsidP="0021365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61,621</w:t>
            </w:r>
          </w:p>
        </w:tc>
      </w:tr>
      <w:tr w:rsidR="00E50827" w:rsidRPr="00216A77" w:rsidTr="00B54922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0827" w:rsidRPr="00266DBF" w:rsidRDefault="00E50827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827" w:rsidRDefault="00E50827" w:rsidP="00E5082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827" w:rsidRPr="001E7560" w:rsidRDefault="00073F6D" w:rsidP="00744FC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32,424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827" w:rsidRDefault="00E50827" w:rsidP="0081444A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50827" w:rsidRDefault="00073F6D" w:rsidP="0021365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32,424</w:t>
            </w:r>
          </w:p>
        </w:tc>
      </w:tr>
      <w:tr w:rsidR="001E3CD0" w:rsidRPr="00216A77" w:rsidTr="00800620">
        <w:trPr>
          <w:trHeight w:val="360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3CD0" w:rsidRPr="00266DBF" w:rsidRDefault="001E3CD0" w:rsidP="001E7560">
            <w:pPr>
              <w:spacing w:line="276" w:lineRule="auto"/>
              <w:ind w:right="29" w:firstLine="5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รวมซื้อสินค้าและวัตถุดิบ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E50827" w:rsidRDefault="00E50827" w:rsidP="00E5082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508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254F6C" w:rsidRDefault="00073F6D" w:rsidP="00744FC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32,424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3CD0" w:rsidRPr="009B751C" w:rsidRDefault="00E50827" w:rsidP="0081444A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43,281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E3CD0" w:rsidRPr="00254F6C" w:rsidRDefault="00073F6D" w:rsidP="0021365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94,045</w:t>
            </w:r>
          </w:p>
        </w:tc>
      </w:tr>
      <w:tr w:rsidR="001E3CD0" w:rsidRPr="00216A77" w:rsidTr="00800620">
        <w:trPr>
          <w:trHeight w:val="360"/>
        </w:trPr>
        <w:tc>
          <w:tcPr>
            <w:tcW w:w="40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D0" w:rsidRPr="00266DBF" w:rsidRDefault="001E3CD0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E3CD0" w:rsidRPr="00266DBF" w:rsidRDefault="001E3CD0" w:rsidP="00213655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381DEA" w:rsidRPr="00381DEA" w:rsidRDefault="00381DEA" w:rsidP="00DB0F5D">
      <w:pPr>
        <w:pStyle w:val="a8"/>
        <w:tabs>
          <w:tab w:val="clear" w:pos="900"/>
        </w:tabs>
        <w:spacing w:line="233" w:lineRule="auto"/>
        <w:ind w:left="7952" w:right="-133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7B7A4D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 xml:space="preserve">หน่วย </w:t>
      </w:r>
      <w:r w:rsidRPr="007B7A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7B7A4D">
        <w:rPr>
          <w:rFonts w:ascii="Angsana New" w:hAnsi="Angsana New" w:cs="Angsana New"/>
          <w:spacing w:val="-2"/>
          <w:sz w:val="28"/>
          <w:szCs w:val="28"/>
          <w:cs/>
        </w:rPr>
        <w:t>พันบาท</w:t>
      </w:r>
    </w:p>
    <w:tbl>
      <w:tblPr>
        <w:tblW w:w="9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060"/>
        <w:gridCol w:w="1401"/>
        <w:gridCol w:w="1402"/>
        <w:gridCol w:w="1401"/>
        <w:gridCol w:w="9"/>
        <w:gridCol w:w="1393"/>
      </w:tblGrid>
      <w:tr w:rsidR="00800620" w:rsidRPr="00216A77" w:rsidTr="00381DEA">
        <w:trPr>
          <w:trHeight w:val="415"/>
        </w:trPr>
        <w:tc>
          <w:tcPr>
            <w:tcW w:w="40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งบกำไรขาดทุนเบ็ดเสร็จ</w:t>
            </w:r>
          </w:p>
          <w:p w:rsidR="00800620" w:rsidRPr="00266DBF" w:rsidRDefault="00800620" w:rsidP="00DB0F5D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สำหรับงวดเก้าเดือน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0620" w:rsidRPr="00266DBF" w:rsidRDefault="00800620" w:rsidP="00DB0F5D">
            <w:pPr>
              <w:tabs>
                <w:tab w:val="decimal" w:pos="40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620" w:rsidRPr="00216A77" w:rsidTr="00800620">
        <w:trPr>
          <w:trHeight w:val="306"/>
        </w:trPr>
        <w:tc>
          <w:tcPr>
            <w:tcW w:w="4060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00620" w:rsidRPr="00266DBF" w:rsidRDefault="00800620" w:rsidP="00DB0F5D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00620" w:rsidRPr="00266DBF" w:rsidRDefault="00800620" w:rsidP="00DB0F5D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800620" w:rsidRPr="00216A77" w:rsidTr="00B54922">
        <w:trPr>
          <w:trHeight w:val="363"/>
        </w:trPr>
        <w:tc>
          <w:tcPr>
            <w:tcW w:w="406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0620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ค่าใช้จ่า</w:t>
            </w: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ยอื่น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00620" w:rsidRPr="00266DBF" w:rsidRDefault="00800620" w:rsidP="00DB0F5D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0620" w:rsidRPr="00216A77" w:rsidTr="00B54922">
        <w:trPr>
          <w:trHeight w:val="363"/>
        </w:trPr>
        <w:tc>
          <w:tcPr>
            <w:tcW w:w="4060" w:type="dxa"/>
            <w:tcBorders>
              <w:top w:val="nil"/>
              <w:bottom w:val="nil"/>
              <w:right w:val="single" w:sz="4" w:space="0" w:color="auto"/>
            </w:tcBorders>
          </w:tcPr>
          <w:p w:rsidR="00800620" w:rsidRPr="00266DBF" w:rsidRDefault="00800620" w:rsidP="00DB0F5D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เอ็นเนอร์ยี อินโนเวชั่น จำกัด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BE58BA" w:rsidRDefault="00800620" w:rsidP="00DB0F5D">
            <w:pPr>
              <w:tabs>
                <w:tab w:val="decimal" w:pos="891"/>
              </w:tabs>
              <w:spacing w:line="233" w:lineRule="auto"/>
              <w:ind w:right="-6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BE58BA" w:rsidRDefault="00800620" w:rsidP="00DB0F5D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620" w:rsidRPr="00BE58BA" w:rsidRDefault="00800620" w:rsidP="00DB0F5D">
            <w:pPr>
              <w:tabs>
                <w:tab w:val="decimal" w:pos="891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00620" w:rsidRPr="00BE58BA" w:rsidRDefault="00800620" w:rsidP="00DB0F5D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172</w:t>
            </w:r>
          </w:p>
        </w:tc>
      </w:tr>
      <w:tr w:rsidR="00800620" w:rsidRPr="00216A77" w:rsidTr="00B54922">
        <w:trPr>
          <w:trHeight w:val="363"/>
        </w:trPr>
        <w:tc>
          <w:tcPr>
            <w:tcW w:w="4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00620" w:rsidRPr="00266DBF" w:rsidRDefault="00800620" w:rsidP="00DB0F5D">
            <w:pPr>
              <w:spacing w:line="233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tabs>
                <w:tab w:val="decimal" w:pos="714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20" w:rsidRPr="00266DBF" w:rsidRDefault="00800620" w:rsidP="00DB0F5D">
            <w:pPr>
              <w:tabs>
                <w:tab w:val="decimal" w:pos="826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00620" w:rsidRPr="00266DBF" w:rsidRDefault="00800620" w:rsidP="00DB0F5D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7B19CB" w:rsidRPr="00BA4913" w:rsidRDefault="007B19CB" w:rsidP="00DB0F5D">
      <w:pPr>
        <w:spacing w:line="233" w:lineRule="auto"/>
        <w:rPr>
          <w:rFonts w:ascii="Angsana New" w:hAnsi="Angsana New" w:cs="Angsana New"/>
          <w:b/>
          <w:bCs/>
          <w:sz w:val="28"/>
          <w:szCs w:val="28"/>
          <w:cs/>
        </w:rPr>
      </w:pPr>
    </w:p>
    <w:p w:rsidR="00DC11FC" w:rsidRPr="003826E5" w:rsidRDefault="00DC11FC" w:rsidP="000D2638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3826E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:rsidR="00DC11FC" w:rsidRPr="003826E5" w:rsidRDefault="00DC11FC" w:rsidP="00DB0F5D">
      <w:pPr>
        <w:tabs>
          <w:tab w:val="left" w:pos="1440"/>
        </w:tabs>
        <w:spacing w:line="233" w:lineRule="auto"/>
        <w:ind w:left="1080" w:right="-90" w:firstLine="362"/>
        <w:jc w:val="thaiDistribute"/>
        <w:rPr>
          <w:rFonts w:ascii="Angsana New" w:hAnsi="Angsana New" w:cs="Angsana New"/>
          <w:sz w:val="32"/>
          <w:szCs w:val="32"/>
        </w:rPr>
      </w:pPr>
      <w:r w:rsidRPr="003826E5">
        <w:rPr>
          <w:rFonts w:ascii="Angsana New" w:hAnsi="Angsana New" w:cs="Angsana New"/>
          <w:sz w:val="32"/>
          <w:szCs w:val="32"/>
          <w:cs/>
        </w:rPr>
        <w:t>ณ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วันที่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="007C2FFC">
        <w:rPr>
          <w:rFonts w:ascii="Angsana New" w:hAnsi="Angsana New" w:cs="Angsana New"/>
          <w:sz w:val="32"/>
          <w:szCs w:val="32"/>
        </w:rPr>
        <w:t xml:space="preserve">30 </w:t>
      </w:r>
      <w:r w:rsidR="001E3CD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C2FF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2FFC">
        <w:rPr>
          <w:rFonts w:ascii="Angsana New" w:hAnsi="Angsana New" w:cs="Angsana New"/>
          <w:sz w:val="32"/>
          <w:szCs w:val="32"/>
        </w:rPr>
        <w:t>2563</w:t>
      </w:r>
      <w:r w:rsidR="00A013B8" w:rsidRPr="00382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3826E5">
        <w:rPr>
          <w:rFonts w:ascii="Angsana New" w:hAnsi="Angsana New" w:cs="Angsana New" w:hint="cs"/>
          <w:sz w:val="32"/>
          <w:szCs w:val="32"/>
          <w:cs/>
        </w:rPr>
        <w:t xml:space="preserve"> 31 ธันวาคม </w:t>
      </w:r>
      <w:r w:rsidR="001319FF" w:rsidRPr="003826E5">
        <w:rPr>
          <w:rFonts w:ascii="Angsana New" w:hAnsi="Angsana New" w:cs="Angsana New"/>
          <w:sz w:val="32"/>
          <w:szCs w:val="32"/>
        </w:rPr>
        <w:t>25</w:t>
      </w:r>
      <w:r w:rsidR="00810567" w:rsidRPr="003826E5">
        <w:rPr>
          <w:rFonts w:ascii="Angsana New" w:hAnsi="Angsana New" w:cs="Angsana New"/>
          <w:sz w:val="32"/>
          <w:szCs w:val="32"/>
        </w:rPr>
        <w:t>6</w:t>
      </w:r>
      <w:r w:rsidR="00F95232" w:rsidRPr="003826E5">
        <w:rPr>
          <w:rFonts w:ascii="Angsana New" w:hAnsi="Angsana New" w:cs="Angsana New"/>
          <w:sz w:val="32"/>
          <w:szCs w:val="32"/>
        </w:rPr>
        <w:t>2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3826E5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3826E5">
        <w:rPr>
          <w:rFonts w:ascii="Angsana New" w:hAnsi="Angsana New" w:cs="Angsana New"/>
          <w:sz w:val="32"/>
          <w:szCs w:val="32"/>
          <w:cs/>
        </w:rPr>
        <w:t>ภายหน้า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810567" w:rsidRPr="003826E5" w:rsidRDefault="00810567" w:rsidP="00DB0F5D">
      <w:pPr>
        <w:spacing w:line="233" w:lineRule="auto"/>
        <w:ind w:right="-90" w:firstLine="448"/>
        <w:jc w:val="right"/>
        <w:rPr>
          <w:rFonts w:ascii="Angsana New" w:hAnsi="Angsana New" w:cs="Angsana New"/>
          <w:sz w:val="30"/>
          <w:szCs w:val="30"/>
        </w:rPr>
      </w:pPr>
      <w:r w:rsidRPr="003826E5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3826E5">
        <w:rPr>
          <w:rFonts w:ascii="Angsana New" w:hAnsi="Angsana New" w:cs="Angsana New"/>
          <w:sz w:val="30"/>
          <w:szCs w:val="30"/>
        </w:rPr>
        <w:t>:</w:t>
      </w:r>
      <w:r w:rsidRPr="003826E5">
        <w:rPr>
          <w:rFonts w:ascii="Angsana New" w:hAnsi="Angsana New" w:cs="Angsana New" w:hint="cs"/>
          <w:sz w:val="30"/>
          <w:szCs w:val="30"/>
          <w:cs/>
        </w:rPr>
        <w:t xml:space="preserve"> พั</w:t>
      </w:r>
      <w:r w:rsidRPr="003826E5">
        <w:rPr>
          <w:rFonts w:ascii="Angsana New" w:hAnsi="Angsana New" w:cs="Angsana New"/>
          <w:sz w:val="30"/>
          <w:szCs w:val="30"/>
          <w:cs/>
        </w:rPr>
        <w:t>น</w:t>
      </w:r>
    </w:p>
    <w:tbl>
      <w:tblPr>
        <w:tblW w:w="8919" w:type="dxa"/>
        <w:tblInd w:w="828" w:type="dxa"/>
        <w:tblLayout w:type="fixed"/>
        <w:tblLook w:val="0000"/>
      </w:tblPr>
      <w:tblGrid>
        <w:gridCol w:w="3330"/>
        <w:gridCol w:w="1397"/>
        <w:gridCol w:w="1397"/>
        <w:gridCol w:w="1397"/>
        <w:gridCol w:w="1398"/>
      </w:tblGrid>
      <w:tr w:rsidR="00810567" w:rsidRPr="00CF36C1" w:rsidTr="00BA4913">
        <w:trPr>
          <w:cantSplit/>
          <w:trHeight w:val="20"/>
        </w:trPr>
        <w:tc>
          <w:tcPr>
            <w:tcW w:w="33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3826E5" w:rsidRDefault="00810567" w:rsidP="00DB0F5D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558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567" w:rsidRPr="003826E5" w:rsidRDefault="00810567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10567" w:rsidRPr="00CF36C1" w:rsidTr="00BA4913">
        <w:trPr>
          <w:cantSplit/>
          <w:trHeight w:val="408"/>
        </w:trPr>
        <w:tc>
          <w:tcPr>
            <w:tcW w:w="33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10567" w:rsidRPr="003826E5" w:rsidRDefault="00810567" w:rsidP="00DB0F5D">
            <w:pPr>
              <w:spacing w:before="30" w:line="233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3826E5" w:rsidRDefault="00810567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567" w:rsidRPr="003826E5" w:rsidRDefault="00810567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810567" w:rsidRPr="00CF36C1" w:rsidTr="00BA4913">
        <w:trPr>
          <w:cantSplit/>
          <w:trHeight w:val="355"/>
        </w:trPr>
        <w:tc>
          <w:tcPr>
            <w:tcW w:w="33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10567" w:rsidRPr="003826E5" w:rsidRDefault="00810567" w:rsidP="00DB0F5D">
            <w:pPr>
              <w:spacing w:before="30" w:line="233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567" w:rsidRPr="003826E5" w:rsidRDefault="00810567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C2FF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C3CF0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5C3CF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C3CF0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="007C2F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C2F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3826E5" w:rsidRDefault="00810567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3826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5232" w:rsidRPr="00382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567" w:rsidRPr="003826E5" w:rsidRDefault="005C3CF0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3826E5" w:rsidRDefault="00810567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3826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5232" w:rsidRPr="00382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10567" w:rsidRPr="00CF36C1" w:rsidTr="00BA4913">
        <w:trPr>
          <w:trHeight w:val="368"/>
        </w:trPr>
        <w:tc>
          <w:tcPr>
            <w:tcW w:w="33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DB0F5D">
            <w:pPr>
              <w:spacing w:line="233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39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810567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810567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0567" w:rsidRPr="00CF36C1" w:rsidTr="00BA4913">
        <w:trPr>
          <w:trHeight w:val="239"/>
        </w:trPr>
        <w:tc>
          <w:tcPr>
            <w:tcW w:w="33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BA4913">
            <w:pPr>
              <w:spacing w:line="233" w:lineRule="auto"/>
              <w:ind w:right="29" w:firstLine="162"/>
              <w:rPr>
                <w:rFonts w:ascii="Angsana New" w:hAnsi="Angsana New" w:cs="Angsana New"/>
                <w:sz w:val="30"/>
                <w:szCs w:val="30"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39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7D563D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F95232" w:rsidP="00DB0F5D">
            <w:pPr>
              <w:tabs>
                <w:tab w:val="decimal" w:pos="880"/>
              </w:tabs>
              <w:spacing w:line="233" w:lineRule="auto"/>
              <w:ind w:right="-97"/>
              <w:rPr>
                <w:rFonts w:ascii="Angsana New" w:hAnsi="Angsana New" w:cs="Angsana New"/>
                <w:sz w:val="32"/>
                <w:szCs w:val="32"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39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7D563D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F95232" w:rsidP="00DB0F5D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BA4913" w:rsidRPr="00CF36C1" w:rsidTr="00BA4913">
        <w:trPr>
          <w:trHeight w:val="248"/>
        </w:trPr>
        <w:tc>
          <w:tcPr>
            <w:tcW w:w="333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4913" w:rsidRPr="003826E5" w:rsidRDefault="00BA4913" w:rsidP="00BA4913">
            <w:pPr>
              <w:spacing w:line="233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39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913" w:rsidRPr="003826E5" w:rsidRDefault="00BA4913" w:rsidP="00D84740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4913" w:rsidRPr="003826E5" w:rsidRDefault="00BA4913" w:rsidP="00D84740">
            <w:pPr>
              <w:spacing w:before="30" w:line="233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9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913" w:rsidRPr="003826E5" w:rsidRDefault="00BA4913" w:rsidP="00D84740">
            <w:pPr>
              <w:tabs>
                <w:tab w:val="decimal" w:pos="880"/>
              </w:tabs>
              <w:spacing w:line="233" w:lineRule="auto"/>
              <w:ind w:right="-9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5,118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4913" w:rsidRPr="003826E5" w:rsidRDefault="00BA4913" w:rsidP="00D84740">
            <w:pPr>
              <w:tabs>
                <w:tab w:val="decimal" w:pos="880"/>
              </w:tabs>
              <w:spacing w:line="233" w:lineRule="auto"/>
              <w:ind w:right="-97"/>
              <w:rPr>
                <w:rFonts w:ascii="Angsana New" w:hAnsi="Angsana New" w:cs="Angsana New"/>
                <w:sz w:val="32"/>
                <w:szCs w:val="32"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5,118</w:t>
            </w:r>
          </w:p>
        </w:tc>
      </w:tr>
    </w:tbl>
    <w:p w:rsidR="00810567" w:rsidRPr="00BA4913" w:rsidRDefault="00810567" w:rsidP="00DB0F5D">
      <w:pPr>
        <w:spacing w:line="233" w:lineRule="auto"/>
        <w:ind w:right="28" w:firstLine="448"/>
        <w:jc w:val="thaiDistribute"/>
        <w:rPr>
          <w:rFonts w:ascii="Angsana New" w:hAnsi="Angsana New" w:cs="Angsana New"/>
          <w:sz w:val="16"/>
          <w:szCs w:val="16"/>
          <w:highlight w:val="yellow"/>
          <w:cs/>
        </w:rPr>
      </w:pPr>
    </w:p>
    <w:p w:rsidR="00A719EC" w:rsidRDefault="00DC11FC" w:rsidP="00BA4913">
      <w:pPr>
        <w:spacing w:line="233" w:lineRule="auto"/>
        <w:ind w:left="720" w:firstLine="722"/>
        <w:jc w:val="thaiDistribute"/>
        <w:rPr>
          <w:rFonts w:ascii="Angsana New" w:hAnsi="Angsana New" w:cs="Angsana New"/>
          <w:sz w:val="32"/>
          <w:szCs w:val="32"/>
        </w:rPr>
      </w:pPr>
      <w:r w:rsidRPr="007D563D">
        <w:rPr>
          <w:rFonts w:ascii="Angsana New" w:hAnsi="Angsana New" w:cs="Angsana New"/>
          <w:sz w:val="32"/>
          <w:szCs w:val="32"/>
          <w:cs/>
        </w:rPr>
        <w:t>ณ</w:t>
      </w:r>
      <w:r w:rsidRPr="007D563D">
        <w:rPr>
          <w:rFonts w:ascii="Angsana New" w:hAnsi="Angsana New" w:cs="Angsana New"/>
          <w:sz w:val="32"/>
          <w:szCs w:val="32"/>
        </w:rPr>
        <w:t xml:space="preserve"> </w:t>
      </w:r>
      <w:r w:rsidRPr="007D563D">
        <w:rPr>
          <w:rFonts w:ascii="Angsana New" w:hAnsi="Angsana New" w:cs="Angsana New"/>
          <w:sz w:val="32"/>
          <w:szCs w:val="32"/>
          <w:cs/>
        </w:rPr>
        <w:t>วันที่</w:t>
      </w:r>
      <w:r w:rsidRPr="007D563D">
        <w:rPr>
          <w:rFonts w:ascii="Angsana New" w:hAnsi="Angsana New" w:cs="Angsana New"/>
          <w:sz w:val="32"/>
          <w:szCs w:val="32"/>
        </w:rPr>
        <w:t xml:space="preserve"> </w:t>
      </w:r>
      <w:r w:rsidR="0001690F" w:rsidRPr="007D563D">
        <w:rPr>
          <w:rFonts w:ascii="Angsana New" w:hAnsi="Angsana New" w:cs="Angsana New"/>
          <w:sz w:val="32"/>
          <w:szCs w:val="32"/>
        </w:rPr>
        <w:t xml:space="preserve">30 </w:t>
      </w:r>
      <w:r w:rsidR="005C3CF0" w:rsidRPr="007D563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01690F" w:rsidRPr="007D56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1690F" w:rsidRPr="007D563D">
        <w:rPr>
          <w:rFonts w:ascii="Angsana New" w:hAnsi="Angsana New" w:cs="Angsana New"/>
          <w:sz w:val="32"/>
          <w:szCs w:val="32"/>
        </w:rPr>
        <w:t>2563</w:t>
      </w:r>
      <w:r w:rsidR="006D25CE" w:rsidRPr="007D56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563D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7D563D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7D563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7D563D">
        <w:rPr>
          <w:rFonts w:ascii="Angsana New" w:hAnsi="Angsana New" w:cs="Angsana New"/>
          <w:sz w:val="32"/>
          <w:szCs w:val="32"/>
        </w:rPr>
        <w:t xml:space="preserve"> 25</w:t>
      </w:r>
      <w:r w:rsidR="008449CC" w:rsidRPr="007D563D">
        <w:rPr>
          <w:rFonts w:ascii="Angsana New" w:hAnsi="Angsana New" w:cs="Angsana New"/>
          <w:sz w:val="32"/>
          <w:szCs w:val="32"/>
        </w:rPr>
        <w:t>6</w:t>
      </w:r>
      <w:r w:rsidR="00F95232" w:rsidRPr="007D563D">
        <w:rPr>
          <w:rFonts w:ascii="Angsana New" w:hAnsi="Angsana New" w:cs="Angsana New"/>
          <w:sz w:val="32"/>
          <w:szCs w:val="32"/>
        </w:rPr>
        <w:t>2</w:t>
      </w:r>
      <w:r w:rsidRPr="007D563D">
        <w:rPr>
          <w:rFonts w:ascii="Angsana New" w:hAnsi="Angsana New" w:cs="Angsana New"/>
          <w:sz w:val="32"/>
          <w:szCs w:val="32"/>
        </w:rPr>
        <w:t xml:space="preserve"> </w:t>
      </w:r>
      <w:r w:rsidRPr="007D563D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7D563D">
        <w:rPr>
          <w:rFonts w:ascii="Angsana New" w:hAnsi="Angsana New" w:cs="Angsana New"/>
          <w:sz w:val="32"/>
          <w:szCs w:val="32"/>
          <w:cs/>
        </w:rPr>
        <w:t>รวมกัน</w:t>
      </w:r>
      <w:r w:rsidR="00B1659B" w:rsidRPr="007D563D">
        <w:rPr>
          <w:rFonts w:ascii="Angsana New" w:hAnsi="Angsana New" w:cs="Angsana New"/>
          <w:sz w:val="32"/>
          <w:szCs w:val="32"/>
        </w:rPr>
        <w:t xml:space="preserve"> </w:t>
      </w:r>
      <w:r w:rsidR="009A0172" w:rsidRPr="007D563D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="00160FEB" w:rsidRPr="007D56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563D" w:rsidRPr="007D563D">
        <w:rPr>
          <w:rFonts w:ascii="Angsana New" w:hAnsi="Angsana New" w:cs="Angsana New"/>
          <w:sz w:val="32"/>
          <w:szCs w:val="32"/>
        </w:rPr>
        <w:t xml:space="preserve">430 </w:t>
      </w:r>
      <w:r w:rsidR="00F95232" w:rsidRPr="007D563D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46787F" w:rsidRPr="007D563D">
        <w:rPr>
          <w:rFonts w:ascii="Angsana New" w:hAnsi="Angsana New" w:cs="Angsana New"/>
          <w:sz w:val="32"/>
          <w:szCs w:val="32"/>
        </w:rPr>
        <w:t xml:space="preserve"> </w:t>
      </w:r>
      <w:r w:rsidR="009A0172" w:rsidRPr="007D563D">
        <w:rPr>
          <w:rFonts w:ascii="Angsana New" w:hAnsi="Angsana New" w:cs="Angsana New"/>
          <w:sz w:val="32"/>
          <w:szCs w:val="32"/>
        </w:rPr>
        <w:t>3</w:t>
      </w:r>
      <w:r w:rsidR="00160FEB" w:rsidRPr="007D563D">
        <w:rPr>
          <w:rFonts w:ascii="Angsana New" w:hAnsi="Angsana New" w:cs="Angsana New"/>
          <w:sz w:val="32"/>
          <w:szCs w:val="32"/>
        </w:rPr>
        <w:t>1</w:t>
      </w:r>
      <w:r w:rsidR="009A0172" w:rsidRPr="007D563D">
        <w:rPr>
          <w:rFonts w:ascii="Angsana New" w:hAnsi="Angsana New" w:cs="Angsana New" w:hint="cs"/>
          <w:sz w:val="32"/>
          <w:szCs w:val="32"/>
          <w:cs/>
        </w:rPr>
        <w:t>7</w:t>
      </w:r>
      <w:r w:rsidR="00A47774" w:rsidRPr="007D563D">
        <w:rPr>
          <w:rFonts w:ascii="Angsana New" w:hAnsi="Angsana New" w:cs="Angsana New"/>
          <w:sz w:val="32"/>
          <w:szCs w:val="32"/>
        </w:rPr>
        <w:t xml:space="preserve"> </w:t>
      </w:r>
      <w:r w:rsidR="00A47774" w:rsidRPr="007D563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95232" w:rsidRPr="007D563D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DB0F5D" w:rsidRPr="00BA4913" w:rsidRDefault="00DB0F5D" w:rsidP="00BA4913">
      <w:pPr>
        <w:spacing w:line="233" w:lineRule="auto"/>
        <w:rPr>
          <w:rFonts w:ascii="Angsana New" w:hAnsi="Angsana New" w:cs="Angsana New"/>
          <w:b/>
          <w:bCs/>
          <w:sz w:val="28"/>
          <w:szCs w:val="28"/>
        </w:rPr>
      </w:pPr>
    </w:p>
    <w:p w:rsidR="00722C13" w:rsidRDefault="00722C13" w:rsidP="000D2638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/>
          <w:b/>
          <w:bCs/>
          <w:sz w:val="32"/>
          <w:szCs w:val="32"/>
        </w:rPr>
      </w:pPr>
      <w:r w:rsidRPr="00226024">
        <w:rPr>
          <w:rFonts w:ascii="Angsana New"/>
          <w:b/>
          <w:bCs/>
          <w:sz w:val="32"/>
          <w:szCs w:val="32"/>
          <w:cs/>
        </w:rPr>
        <w:t>การจัดประเภทบัญชีใหม่</w:t>
      </w:r>
    </w:p>
    <w:p w:rsidR="004C410A" w:rsidRPr="00B54922" w:rsidRDefault="004C410A" w:rsidP="00BA4913">
      <w:pPr>
        <w:pStyle w:val="af"/>
        <w:spacing w:line="233" w:lineRule="auto"/>
        <w:ind w:left="709" w:firstLine="709"/>
        <w:jc w:val="thaiDistribute"/>
        <w:rPr>
          <w:rFonts w:ascii="Angsana New" w:hAnsi="Angsana New"/>
          <w:sz w:val="32"/>
          <w:szCs w:val="32"/>
        </w:rPr>
      </w:pPr>
      <w:r w:rsidRPr="00B54922">
        <w:rPr>
          <w:rFonts w:ascii="Angsana New" w:hAnsi="Angsana New" w:hint="cs"/>
          <w:sz w:val="32"/>
          <w:szCs w:val="32"/>
          <w:cs/>
        </w:rPr>
        <w:t xml:space="preserve">บริษัทได้มีการจัดประเภทบัญชีใหม่ในงบแสดงฐานะการเงิน ณ วันที่ </w:t>
      </w:r>
      <w:r w:rsidRPr="00B54922">
        <w:rPr>
          <w:rFonts w:ascii="Angsana New" w:hAnsi="Angsana New"/>
          <w:sz w:val="32"/>
          <w:szCs w:val="32"/>
        </w:rPr>
        <w:t xml:space="preserve">31 </w:t>
      </w:r>
      <w:r w:rsidRPr="00B549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54922">
        <w:rPr>
          <w:rFonts w:ascii="Angsana New" w:hAnsi="Angsana New"/>
          <w:sz w:val="32"/>
          <w:szCs w:val="32"/>
        </w:rPr>
        <w:t xml:space="preserve">2562 </w:t>
      </w:r>
      <w:r w:rsidRPr="00B54922">
        <w:rPr>
          <w:rFonts w:ascii="Angsana New" w:hAnsi="Angsana New" w:hint="cs"/>
          <w:sz w:val="32"/>
          <w:szCs w:val="32"/>
          <w:cs/>
        </w:rPr>
        <w:t>และงบกำไรขาดทุน</w:t>
      </w:r>
      <w:r w:rsidR="001C5C85" w:rsidRPr="00B54922">
        <w:rPr>
          <w:rFonts w:ascii="Angsana New" w:hAnsi="Angsana New" w:hint="cs"/>
          <w:sz w:val="32"/>
          <w:szCs w:val="32"/>
          <w:cs/>
        </w:rPr>
        <w:t>เบ็ดเสร็จ</w:t>
      </w:r>
      <w:r w:rsidRPr="00B54922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5C3CF0" w:rsidRPr="00B54922">
        <w:rPr>
          <w:rFonts w:ascii="Angsana New" w:hAnsi="Angsana New" w:hint="cs"/>
          <w:sz w:val="32"/>
          <w:szCs w:val="32"/>
          <w:cs/>
        </w:rPr>
        <w:t>และเก้า</w:t>
      </w:r>
      <w:r w:rsidR="00351B3E" w:rsidRPr="00B54922">
        <w:rPr>
          <w:rFonts w:ascii="Angsana New" w:hAnsi="Angsana New" w:hint="cs"/>
          <w:sz w:val="32"/>
          <w:szCs w:val="32"/>
          <w:cs/>
        </w:rPr>
        <w:t>เดือน</w:t>
      </w:r>
      <w:r w:rsidRPr="00B5492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51B3E" w:rsidRPr="00B54922">
        <w:rPr>
          <w:rFonts w:ascii="Angsana New" w:hAnsi="Angsana New"/>
          <w:sz w:val="32"/>
          <w:szCs w:val="32"/>
        </w:rPr>
        <w:t>30</w:t>
      </w:r>
      <w:r w:rsidRPr="00B54922">
        <w:rPr>
          <w:rFonts w:ascii="Angsana New" w:hAnsi="Angsana New" w:hint="cs"/>
          <w:sz w:val="32"/>
          <w:szCs w:val="32"/>
          <w:cs/>
        </w:rPr>
        <w:t xml:space="preserve"> </w:t>
      </w:r>
      <w:r w:rsidR="005C3CF0" w:rsidRPr="00B54922">
        <w:rPr>
          <w:rFonts w:ascii="Angsana New" w:hAnsi="Angsana New" w:hint="cs"/>
          <w:sz w:val="32"/>
          <w:szCs w:val="32"/>
          <w:cs/>
        </w:rPr>
        <w:t>กันยายน</w:t>
      </w:r>
      <w:r w:rsidR="009B751C" w:rsidRPr="00B54922">
        <w:rPr>
          <w:rFonts w:ascii="Angsana New" w:hAnsi="Angsana New"/>
          <w:sz w:val="32"/>
          <w:szCs w:val="32"/>
        </w:rPr>
        <w:t xml:space="preserve"> 2562 </w:t>
      </w:r>
      <w:r w:rsidRPr="00B54922">
        <w:rPr>
          <w:rFonts w:ascii="Angsana New" w:hAnsi="Angsana New" w:hint="cs"/>
          <w:sz w:val="32"/>
          <w:szCs w:val="32"/>
          <w:cs/>
        </w:rPr>
        <w:t xml:space="preserve">เพื่อให้มีความสอดคล้องกับการแสดงงบแสดงฐานะการเงิน ณ วันที่ </w:t>
      </w:r>
      <w:r w:rsidR="00351B3E" w:rsidRPr="00B54922">
        <w:rPr>
          <w:rFonts w:ascii="Angsana New" w:hAnsi="Angsana New"/>
          <w:sz w:val="32"/>
          <w:szCs w:val="32"/>
        </w:rPr>
        <w:t>30</w:t>
      </w:r>
      <w:r w:rsidRPr="00B54922">
        <w:rPr>
          <w:rFonts w:ascii="Angsana New" w:hAnsi="Angsana New"/>
          <w:sz w:val="32"/>
          <w:szCs w:val="32"/>
        </w:rPr>
        <w:t xml:space="preserve"> </w:t>
      </w:r>
      <w:r w:rsidR="005C3CF0" w:rsidRPr="00B54922">
        <w:rPr>
          <w:rFonts w:ascii="Angsana New" w:hAnsi="Angsana New" w:hint="cs"/>
          <w:sz w:val="32"/>
          <w:szCs w:val="32"/>
          <w:cs/>
        </w:rPr>
        <w:t>กันยายน</w:t>
      </w:r>
      <w:r w:rsidRPr="00B54922">
        <w:rPr>
          <w:rFonts w:ascii="Angsana New" w:hAnsi="Angsana New" w:hint="cs"/>
          <w:sz w:val="32"/>
          <w:szCs w:val="32"/>
          <w:cs/>
        </w:rPr>
        <w:t xml:space="preserve"> </w:t>
      </w:r>
      <w:r w:rsidRPr="00B54922">
        <w:rPr>
          <w:rFonts w:ascii="Angsana New" w:hAnsi="Angsana New"/>
          <w:sz w:val="32"/>
          <w:szCs w:val="32"/>
        </w:rPr>
        <w:t xml:space="preserve">2563 </w:t>
      </w:r>
      <w:r w:rsidRPr="00B54922">
        <w:rPr>
          <w:rFonts w:ascii="Angsana New" w:hAnsi="Angsana New" w:hint="cs"/>
          <w:sz w:val="32"/>
          <w:szCs w:val="32"/>
          <w:cs/>
        </w:rPr>
        <w:t>และงบกำไรขาดทุน</w:t>
      </w:r>
      <w:r w:rsidR="001C5C85" w:rsidRPr="00B54922">
        <w:rPr>
          <w:rFonts w:ascii="Angsana New" w:hAnsi="Angsana New" w:hint="cs"/>
          <w:sz w:val="32"/>
          <w:szCs w:val="32"/>
          <w:cs/>
        </w:rPr>
        <w:t>เบ็ดเสร็จ</w:t>
      </w:r>
      <w:r w:rsidRPr="00B54922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351B3E" w:rsidRPr="00B54922">
        <w:rPr>
          <w:rFonts w:ascii="Angsana New" w:hAnsi="Angsana New" w:hint="cs"/>
          <w:sz w:val="32"/>
          <w:szCs w:val="32"/>
          <w:cs/>
        </w:rPr>
        <w:t>และ</w:t>
      </w:r>
      <w:r w:rsidR="005C3CF0" w:rsidRPr="00B54922">
        <w:rPr>
          <w:rFonts w:ascii="Angsana New" w:hAnsi="Angsana New" w:hint="cs"/>
          <w:sz w:val="32"/>
          <w:szCs w:val="32"/>
          <w:cs/>
        </w:rPr>
        <w:t>เก้า</w:t>
      </w:r>
      <w:r w:rsidR="00351B3E" w:rsidRPr="00B54922">
        <w:rPr>
          <w:rFonts w:ascii="Angsana New" w:hAnsi="Angsana New" w:hint="cs"/>
          <w:sz w:val="32"/>
          <w:szCs w:val="32"/>
          <w:cs/>
        </w:rPr>
        <w:t>เดือน</w:t>
      </w:r>
      <w:r w:rsidRPr="00B5492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51B3E" w:rsidRPr="00B54922">
        <w:rPr>
          <w:rFonts w:ascii="Angsana New" w:hAnsi="Angsana New"/>
          <w:sz w:val="32"/>
          <w:szCs w:val="32"/>
        </w:rPr>
        <w:t>30</w:t>
      </w:r>
      <w:r w:rsidRPr="00B54922">
        <w:rPr>
          <w:rFonts w:ascii="Angsana New" w:hAnsi="Angsana New"/>
          <w:sz w:val="32"/>
          <w:szCs w:val="32"/>
        </w:rPr>
        <w:t xml:space="preserve"> </w:t>
      </w:r>
      <w:r w:rsidR="005C3CF0" w:rsidRPr="00B54922">
        <w:rPr>
          <w:rFonts w:ascii="Angsana New" w:hAnsi="Angsana New" w:hint="cs"/>
          <w:sz w:val="32"/>
          <w:szCs w:val="32"/>
          <w:cs/>
        </w:rPr>
        <w:t>กันยายน</w:t>
      </w:r>
      <w:r w:rsidRPr="00B54922">
        <w:rPr>
          <w:rFonts w:ascii="Angsana New" w:hAnsi="Angsana New" w:hint="cs"/>
          <w:sz w:val="32"/>
          <w:szCs w:val="32"/>
          <w:cs/>
        </w:rPr>
        <w:t xml:space="preserve"> </w:t>
      </w:r>
      <w:r w:rsidRPr="00B54922">
        <w:rPr>
          <w:rFonts w:ascii="Angsana New" w:hAnsi="Angsana New"/>
          <w:sz w:val="32"/>
          <w:szCs w:val="32"/>
        </w:rPr>
        <w:t>2563</w:t>
      </w:r>
      <w:r w:rsidRPr="00B54922">
        <w:rPr>
          <w:rFonts w:ascii="Angsana New" w:hAnsi="Angsana New" w:hint="cs"/>
          <w:sz w:val="32"/>
          <w:szCs w:val="32"/>
          <w:cs/>
        </w:rPr>
        <w:t xml:space="preserve"> ซึ่งไม่มีผลกระทบต่อกำไรสำหรับงวดหรือส่วนของผู้ถือหุ้นตามที่เคยรายงานไว้ </w:t>
      </w:r>
    </w:p>
    <w:p w:rsidR="00722C13" w:rsidRPr="00BA4913" w:rsidRDefault="00722C13" w:rsidP="00BA4913">
      <w:pPr>
        <w:spacing w:line="233" w:lineRule="auto"/>
        <w:rPr>
          <w:rFonts w:ascii="Angsana New" w:hAnsi="Angsana New" w:cs="Angsana New"/>
          <w:b/>
          <w:bCs/>
          <w:sz w:val="28"/>
          <w:szCs w:val="28"/>
        </w:rPr>
      </w:pPr>
    </w:p>
    <w:p w:rsidR="00C14703" w:rsidRDefault="00C14703" w:rsidP="000D2638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การแพร่ระบาดของโรคติดเชื้อไวรัสโควิด-19</w:t>
      </w:r>
    </w:p>
    <w:p w:rsidR="00C14703" w:rsidRDefault="00C14703" w:rsidP="00BA4913">
      <w:pPr>
        <w:pStyle w:val="af"/>
        <w:spacing w:line="233" w:lineRule="auto"/>
        <w:ind w:left="709" w:firstLine="709"/>
        <w:jc w:val="thaiDistribute"/>
        <w:rPr>
          <w:rFonts w:ascii="Angsana New" w:hAnsi="Angsana New"/>
          <w:sz w:val="32"/>
          <w:szCs w:val="32"/>
        </w:rPr>
      </w:pPr>
      <w:r w:rsidRPr="00EA4626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r>
        <w:rPr>
          <w:rFonts w:ascii="Angsana New" w:hAnsi="Angsana New" w:hint="cs"/>
          <w:sz w:val="32"/>
          <w:szCs w:val="32"/>
          <w:cs/>
        </w:rPr>
        <w:t xml:space="preserve">วิด-19 </w:t>
      </w:r>
      <w:r w:rsidRPr="00EA4626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มีผลกระทบต่อธุรกิจและอุตสาหกรรมส่วนใหญ่ ฝ่ายบริหารข</w:t>
      </w:r>
      <w:r>
        <w:rPr>
          <w:rFonts w:ascii="Angsana New" w:hAnsi="Angsana New"/>
          <w:sz w:val="32"/>
          <w:szCs w:val="32"/>
          <w:cs/>
        </w:rPr>
        <w:t>องกลุ่มบริษัทได้ติดตามสถาน</w:t>
      </w:r>
      <w:r w:rsidRPr="00EA4626">
        <w:rPr>
          <w:rFonts w:ascii="Angsana New" w:hAnsi="Angsana New"/>
          <w:sz w:val="32"/>
          <w:szCs w:val="32"/>
          <w:cs/>
        </w:rPr>
        <w:t xml:space="preserve">การณ์ดังกล่าวอย่างต่อเนื่อง และประเมินผลกระทบทางการเงินเกี่ยวกับมูลค่าของสินทรัพย์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EA4626">
        <w:rPr>
          <w:rFonts w:ascii="Angsana New" w:hAnsi="Angsana New"/>
          <w:sz w:val="32"/>
          <w:szCs w:val="32"/>
          <w:cs/>
        </w:rPr>
        <w:t>ประมาณการหนี้สินที่อาจจะเกิดขึ้นอย่างสม่ำเสมอ</w:t>
      </w:r>
    </w:p>
    <w:p w:rsidR="00C14703" w:rsidRPr="00BA4913" w:rsidRDefault="00C14703" w:rsidP="00BA4913">
      <w:pPr>
        <w:spacing w:line="233" w:lineRule="auto"/>
        <w:rPr>
          <w:rFonts w:ascii="Angsana New" w:hAnsi="Angsana New" w:cs="Angsana New"/>
          <w:b/>
          <w:bCs/>
          <w:sz w:val="28"/>
          <w:szCs w:val="28"/>
        </w:rPr>
      </w:pPr>
    </w:p>
    <w:p w:rsidR="00177D34" w:rsidRPr="005112AB" w:rsidRDefault="00DE5353" w:rsidP="000D2638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2A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BA4913" w:rsidRDefault="00DE5353" w:rsidP="00BA4913">
      <w:pPr>
        <w:spacing w:line="233" w:lineRule="auto"/>
        <w:ind w:left="72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4913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2201EE" w:rsidRPr="00BA49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A4913">
        <w:rPr>
          <w:rFonts w:ascii="Angsana New" w:hAnsi="Angsana New" w:cs="Angsana New"/>
          <w:sz w:val="32"/>
          <w:szCs w:val="32"/>
          <w:cs/>
        </w:rPr>
        <w:t>นี้ได้รับ</w:t>
      </w:r>
      <w:r w:rsidR="002201EE" w:rsidRPr="00BA4913">
        <w:rPr>
          <w:rFonts w:ascii="Angsana New" w:hAnsi="Angsana New" w:cs="Angsana New" w:hint="cs"/>
          <w:sz w:val="32"/>
          <w:szCs w:val="32"/>
          <w:cs/>
        </w:rPr>
        <w:t>การ</w:t>
      </w:r>
      <w:r w:rsidRPr="00BA4913">
        <w:rPr>
          <w:rFonts w:ascii="Angsana New" w:hAnsi="Angsana New" w:cs="Angsana New"/>
          <w:sz w:val="32"/>
          <w:szCs w:val="32"/>
          <w:cs/>
        </w:rPr>
        <w:t>อนุมัติจากคณะกรรมการของบริษัทแล้ว</w:t>
      </w:r>
      <w:r w:rsidR="00837C4F" w:rsidRPr="00BA49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91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8E1804" w:rsidRPr="00BA4913">
        <w:rPr>
          <w:rFonts w:ascii="Angsana New" w:hAnsi="Angsana New" w:cs="Angsana New"/>
          <w:sz w:val="32"/>
          <w:szCs w:val="32"/>
        </w:rPr>
        <w:t>11</w:t>
      </w:r>
      <w:r w:rsidR="00AC6F51" w:rsidRPr="00BA4913">
        <w:rPr>
          <w:rFonts w:ascii="Angsana New" w:hAnsi="Angsana New" w:cs="Angsana New"/>
          <w:sz w:val="32"/>
          <w:szCs w:val="32"/>
        </w:rPr>
        <w:t xml:space="preserve"> </w:t>
      </w:r>
      <w:r w:rsidR="008E1804" w:rsidRPr="00BA4913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DB050B" w:rsidRPr="00BA4913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A017FD" w:rsidRPr="00BA4913">
        <w:rPr>
          <w:rFonts w:ascii="Angsana New" w:hAnsi="Angsana New" w:cs="Angsana New" w:hint="cs"/>
          <w:sz w:val="32"/>
          <w:szCs w:val="32"/>
          <w:cs/>
        </w:rPr>
        <w:t>6</w:t>
      </w:r>
      <w:r w:rsidR="00FD21FD" w:rsidRPr="00BA4913">
        <w:rPr>
          <w:rFonts w:ascii="Angsana New" w:hAnsi="Angsana New" w:cs="Angsana New" w:hint="cs"/>
          <w:sz w:val="32"/>
          <w:szCs w:val="32"/>
          <w:cs/>
        </w:rPr>
        <w:t>3</w:t>
      </w:r>
    </w:p>
    <w:sectPr w:rsidR="00E20CF3" w:rsidRPr="00BA4913" w:rsidSect="008A399D">
      <w:headerReference w:type="default" r:id="rId8"/>
      <w:footerReference w:type="default" r:id="rId9"/>
      <w:footerReference w:type="first" r:id="rId10"/>
      <w:pgSz w:w="11909" w:h="16834" w:code="9"/>
      <w:pgMar w:top="994" w:right="929" w:bottom="284" w:left="1440" w:header="360" w:footer="204" w:gutter="0"/>
      <w:pgNumType w:start="1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DF0" w:rsidRDefault="000B4DF0" w:rsidP="007167DA">
      <w:r>
        <w:separator/>
      </w:r>
    </w:p>
  </w:endnote>
  <w:endnote w:type="continuationSeparator" w:id="1">
    <w:p w:rsidR="000B4DF0" w:rsidRDefault="000B4DF0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DF0" w:rsidRDefault="000B4DF0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10049708"/>
        <w:docPartObj>
          <w:docPartGallery w:val="Page Numbers (Bottom of Page)"/>
          <w:docPartUnique/>
        </w:docPartObj>
      </w:sdtPr>
      <w:sdtContent>
        <w:r w:rsidR="00C95F5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C95F5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2B4E06">
          <w:rPr>
            <w:rFonts w:ascii="Angsana New" w:hAnsi="Angsana New" w:cs="Angsana New"/>
            <w:i/>
            <w:iCs/>
            <w:noProof/>
            <w:sz w:val="32"/>
            <w:szCs w:val="32"/>
          </w:rPr>
          <w:t>24</w:t>
        </w:r>
        <w:r w:rsidR="00C95F5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  <w:p w:rsidR="000B4DF0" w:rsidRPr="00AA2F86" w:rsidRDefault="000B4DF0">
    <w:pPr>
      <w:pStyle w:val="a5"/>
      <w:jc w:val="right"/>
      <w:rPr>
        <w:rFonts w:ascii="Angsana New" w:hAnsi="Angsana New" w:cs="Angsana New"/>
        <w:i/>
        <w:iCs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DF0" w:rsidRPr="004E51FB" w:rsidRDefault="000B4DF0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10049709"/>
        <w:docPartObj>
          <w:docPartGallery w:val="Page Numbers (Bottom of Page)"/>
          <w:docPartUnique/>
        </w:docPartObj>
      </w:sdtPr>
      <w:sdtContent>
        <w:r w:rsidR="00C95F5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C95F5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2B4E06">
          <w:rPr>
            <w:rFonts w:ascii="Angsana New" w:hAnsi="Angsana New" w:cs="Angsana New"/>
            <w:i/>
            <w:iCs/>
            <w:noProof/>
            <w:sz w:val="32"/>
            <w:szCs w:val="32"/>
          </w:rPr>
          <w:t>11</w:t>
        </w:r>
        <w:r w:rsidR="00C95F5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  <w:p w:rsidR="000B4DF0" w:rsidRPr="00AA2F86" w:rsidRDefault="000B4DF0">
    <w:pPr>
      <w:pStyle w:val="a5"/>
      <w:rPr>
        <w:rFonts w:ascii="Angsana New" w:hAnsi="Angsana New" w:cs="Angsana New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DF0" w:rsidRDefault="000B4DF0" w:rsidP="007167DA">
      <w:r>
        <w:separator/>
      </w:r>
    </w:p>
  </w:footnote>
  <w:footnote w:type="continuationSeparator" w:id="1">
    <w:p w:rsidR="000B4DF0" w:rsidRDefault="000B4DF0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DF0" w:rsidRPr="00076380" w:rsidRDefault="000B4DF0" w:rsidP="004E51FB">
    <w:pPr>
      <w:pStyle w:val="a3"/>
      <w:pBdr>
        <w:bottom w:val="single" w:sz="4" w:space="1" w:color="auto"/>
      </w:pBdr>
      <w:jc w:val="center"/>
      <w:rPr>
        <w:rFonts w:asciiTheme="majorBidi" w:hAnsiTheme="majorBidi" w:cstheme="majorBidi"/>
        <w:i/>
        <w:iCs/>
        <w:sz w:val="32"/>
        <w:szCs w:val="32"/>
        <w:cs/>
      </w:rPr>
    </w:pPr>
    <w:r>
      <w:rPr>
        <w:rFonts w:asciiTheme="majorBidi" w:hAnsiTheme="majorBidi" w:cstheme="majorBidi" w:hint="cs"/>
        <w:i/>
        <w:iCs/>
        <w:sz w:val="32"/>
        <w:szCs w:val="32"/>
        <w:cs/>
      </w:rPr>
      <w:t>หมายเหตุประกอบงบการเงินระหว่างกาล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>
    <w:nsid w:val="07201008"/>
    <w:multiLevelType w:val="hybridMultilevel"/>
    <w:tmpl w:val="840C3BEE"/>
    <w:lvl w:ilvl="0" w:tplc="AF362388">
      <w:start w:val="1"/>
      <w:numFmt w:val="decimal"/>
      <w:isLgl/>
      <w:lvlText w:val="26.%1"/>
      <w:lvlJc w:val="left"/>
      <w:pPr>
        <w:ind w:left="216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B213494"/>
    <w:multiLevelType w:val="multilevel"/>
    <w:tmpl w:val="FD1602BA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7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8">
    <w:nsid w:val="258648FF"/>
    <w:multiLevelType w:val="hybridMultilevel"/>
    <w:tmpl w:val="3000EF94"/>
    <w:lvl w:ilvl="0" w:tplc="A642B6C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10">
    <w:nsid w:val="3F6A7CAD"/>
    <w:multiLevelType w:val="hybridMultilevel"/>
    <w:tmpl w:val="9A32DBF8"/>
    <w:lvl w:ilvl="0" w:tplc="DC206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2">
    <w:nsid w:val="413D0C18"/>
    <w:multiLevelType w:val="multilevel"/>
    <w:tmpl w:val="3446DC40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  <w:lang w:bidi="th-TH"/>
      </w:rPr>
    </w:lvl>
  </w:abstractNum>
  <w:abstractNum w:abstractNumId="14">
    <w:nsid w:val="45505086"/>
    <w:multiLevelType w:val="hybridMultilevel"/>
    <w:tmpl w:val="B2CE2010"/>
    <w:lvl w:ilvl="0" w:tplc="7B865BE4">
      <w:start w:val="1"/>
      <w:numFmt w:val="decimal"/>
      <w:lvlText w:val="%14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697E6E"/>
    <w:multiLevelType w:val="hybridMultilevel"/>
    <w:tmpl w:val="2ECEEDA4"/>
    <w:lvl w:ilvl="0" w:tplc="63F2C278">
      <w:start w:val="1"/>
      <w:numFmt w:val="decimal"/>
      <w:isLgl/>
      <w:lvlText w:val="14.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EDF0400"/>
    <w:multiLevelType w:val="hybridMultilevel"/>
    <w:tmpl w:val="6D7CADF2"/>
    <w:lvl w:ilvl="0" w:tplc="9DB469D4">
      <w:start w:val="13"/>
      <w:numFmt w:val="decimal"/>
      <w:isLgl/>
      <w:lvlText w:val="13.%1"/>
      <w:lvlJc w:val="left"/>
      <w:pPr>
        <w:ind w:left="108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B3247"/>
    <w:multiLevelType w:val="hybridMultilevel"/>
    <w:tmpl w:val="63A063C8"/>
    <w:lvl w:ilvl="0" w:tplc="C3588E3E">
      <w:start w:val="18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1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25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7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29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5DA0200"/>
    <w:multiLevelType w:val="hybridMultilevel"/>
    <w:tmpl w:val="B45CB218"/>
    <w:lvl w:ilvl="0" w:tplc="7B865BE4">
      <w:start w:val="1"/>
      <w:numFmt w:val="decimal"/>
      <w:lvlText w:val="%14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77D4304"/>
    <w:multiLevelType w:val="hybridMultilevel"/>
    <w:tmpl w:val="768689CA"/>
    <w:lvl w:ilvl="0" w:tplc="D1F8D7E2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2F3AE6"/>
    <w:multiLevelType w:val="hybridMultilevel"/>
    <w:tmpl w:val="6CF2E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C365DC"/>
    <w:multiLevelType w:val="hybridMultilevel"/>
    <w:tmpl w:val="01C89B08"/>
    <w:lvl w:ilvl="0" w:tplc="63F2C278">
      <w:start w:val="1"/>
      <w:numFmt w:val="decimal"/>
      <w:isLgl/>
      <w:lvlText w:val="14.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7E641B7E"/>
    <w:multiLevelType w:val="multilevel"/>
    <w:tmpl w:val="01FC62C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2.1"/>
      <w:lvlJc w:val="left"/>
      <w:pPr>
        <w:ind w:left="930" w:hanging="57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5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11"/>
  </w:num>
  <w:num w:numId="4">
    <w:abstractNumId w:val="23"/>
  </w:num>
  <w:num w:numId="5">
    <w:abstractNumId w:val="26"/>
  </w:num>
  <w:num w:numId="6">
    <w:abstractNumId w:val="35"/>
  </w:num>
  <w:num w:numId="7">
    <w:abstractNumId w:val="0"/>
  </w:num>
  <w:num w:numId="8">
    <w:abstractNumId w:val="18"/>
  </w:num>
  <w:num w:numId="9">
    <w:abstractNumId w:val="6"/>
  </w:num>
  <w:num w:numId="10">
    <w:abstractNumId w:val="1"/>
  </w:num>
  <w:num w:numId="11">
    <w:abstractNumId w:val="28"/>
  </w:num>
  <w:num w:numId="12">
    <w:abstractNumId w:val="7"/>
  </w:num>
  <w:num w:numId="13">
    <w:abstractNumId w:val="24"/>
  </w:num>
  <w:num w:numId="14">
    <w:abstractNumId w:val="25"/>
  </w:num>
  <w:num w:numId="15">
    <w:abstractNumId w:val="22"/>
  </w:num>
  <w:num w:numId="16">
    <w:abstractNumId w:val="13"/>
  </w:num>
  <w:num w:numId="17">
    <w:abstractNumId w:val="4"/>
  </w:num>
  <w:num w:numId="18">
    <w:abstractNumId w:val="27"/>
  </w:num>
  <w:num w:numId="19">
    <w:abstractNumId w:val="19"/>
  </w:num>
  <w:num w:numId="20">
    <w:abstractNumId w:val="16"/>
  </w:num>
  <w:num w:numId="21">
    <w:abstractNumId w:val="2"/>
  </w:num>
  <w:num w:numId="22">
    <w:abstractNumId w:val="17"/>
  </w:num>
  <w:num w:numId="23">
    <w:abstractNumId w:val="33"/>
  </w:num>
  <w:num w:numId="24">
    <w:abstractNumId w:val="29"/>
  </w:num>
  <w:num w:numId="25">
    <w:abstractNumId w:val="12"/>
  </w:num>
  <w:num w:numId="26">
    <w:abstractNumId w:val="9"/>
  </w:num>
  <w:num w:numId="27">
    <w:abstractNumId w:val="34"/>
  </w:num>
  <w:num w:numId="28">
    <w:abstractNumId w:val="20"/>
  </w:num>
  <w:num w:numId="29">
    <w:abstractNumId w:val="32"/>
  </w:num>
  <w:num w:numId="30">
    <w:abstractNumId w:val="31"/>
  </w:num>
  <w:num w:numId="31">
    <w:abstractNumId w:val="8"/>
  </w:num>
  <w:num w:numId="32">
    <w:abstractNumId w:val="15"/>
  </w:num>
  <w:num w:numId="33">
    <w:abstractNumId w:val="30"/>
  </w:num>
  <w:num w:numId="34">
    <w:abstractNumId w:val="14"/>
  </w:num>
  <w:num w:numId="35">
    <w:abstractNumId w:val="3"/>
  </w:num>
  <w:num w:numId="36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41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C11FC"/>
    <w:rsid w:val="000002CB"/>
    <w:rsid w:val="00000E36"/>
    <w:rsid w:val="00000E8C"/>
    <w:rsid w:val="000016BC"/>
    <w:rsid w:val="00001834"/>
    <w:rsid w:val="0000197A"/>
    <w:rsid w:val="00001AD9"/>
    <w:rsid w:val="00001CF3"/>
    <w:rsid w:val="00002180"/>
    <w:rsid w:val="000028A5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73B8"/>
    <w:rsid w:val="00007DAE"/>
    <w:rsid w:val="00007FC2"/>
    <w:rsid w:val="000103E9"/>
    <w:rsid w:val="000109D8"/>
    <w:rsid w:val="000112BB"/>
    <w:rsid w:val="000113BC"/>
    <w:rsid w:val="000125E7"/>
    <w:rsid w:val="0001308E"/>
    <w:rsid w:val="00013113"/>
    <w:rsid w:val="0001352F"/>
    <w:rsid w:val="000139DA"/>
    <w:rsid w:val="00013AFB"/>
    <w:rsid w:val="00013B67"/>
    <w:rsid w:val="00013EBB"/>
    <w:rsid w:val="00014110"/>
    <w:rsid w:val="00014CAD"/>
    <w:rsid w:val="00014DD1"/>
    <w:rsid w:val="000154E0"/>
    <w:rsid w:val="00015E54"/>
    <w:rsid w:val="00016720"/>
    <w:rsid w:val="0001690F"/>
    <w:rsid w:val="00016AA6"/>
    <w:rsid w:val="00017B47"/>
    <w:rsid w:val="00017B4B"/>
    <w:rsid w:val="00020A14"/>
    <w:rsid w:val="00020F06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1975"/>
    <w:rsid w:val="00031F77"/>
    <w:rsid w:val="000320C2"/>
    <w:rsid w:val="000333FE"/>
    <w:rsid w:val="000338FB"/>
    <w:rsid w:val="00034AF1"/>
    <w:rsid w:val="00035C33"/>
    <w:rsid w:val="00036014"/>
    <w:rsid w:val="000363D4"/>
    <w:rsid w:val="00036821"/>
    <w:rsid w:val="00036DF0"/>
    <w:rsid w:val="000376B5"/>
    <w:rsid w:val="000404B2"/>
    <w:rsid w:val="00040DAF"/>
    <w:rsid w:val="0004175C"/>
    <w:rsid w:val="00041D8B"/>
    <w:rsid w:val="00042DA7"/>
    <w:rsid w:val="000434F8"/>
    <w:rsid w:val="00043AD2"/>
    <w:rsid w:val="00043ADB"/>
    <w:rsid w:val="0004433E"/>
    <w:rsid w:val="0004436D"/>
    <w:rsid w:val="0004466F"/>
    <w:rsid w:val="000454A3"/>
    <w:rsid w:val="000463C6"/>
    <w:rsid w:val="0004651C"/>
    <w:rsid w:val="00047A0B"/>
    <w:rsid w:val="00047FDA"/>
    <w:rsid w:val="00051337"/>
    <w:rsid w:val="00051FCE"/>
    <w:rsid w:val="000527E1"/>
    <w:rsid w:val="00052A0D"/>
    <w:rsid w:val="00052E08"/>
    <w:rsid w:val="00053642"/>
    <w:rsid w:val="00053923"/>
    <w:rsid w:val="00054886"/>
    <w:rsid w:val="000550F8"/>
    <w:rsid w:val="000551F7"/>
    <w:rsid w:val="000552F4"/>
    <w:rsid w:val="000554C5"/>
    <w:rsid w:val="0005655D"/>
    <w:rsid w:val="000566AC"/>
    <w:rsid w:val="0005686F"/>
    <w:rsid w:val="000601DF"/>
    <w:rsid w:val="00060953"/>
    <w:rsid w:val="00060E92"/>
    <w:rsid w:val="00063855"/>
    <w:rsid w:val="00064464"/>
    <w:rsid w:val="000645B2"/>
    <w:rsid w:val="000649E7"/>
    <w:rsid w:val="00064DB0"/>
    <w:rsid w:val="00064EF0"/>
    <w:rsid w:val="00064F1B"/>
    <w:rsid w:val="000654F0"/>
    <w:rsid w:val="00065879"/>
    <w:rsid w:val="000661F7"/>
    <w:rsid w:val="000662D8"/>
    <w:rsid w:val="00066A21"/>
    <w:rsid w:val="00066E16"/>
    <w:rsid w:val="00066E3F"/>
    <w:rsid w:val="000670AD"/>
    <w:rsid w:val="000676F7"/>
    <w:rsid w:val="00067A1F"/>
    <w:rsid w:val="000701FD"/>
    <w:rsid w:val="000706A9"/>
    <w:rsid w:val="000712E4"/>
    <w:rsid w:val="00071933"/>
    <w:rsid w:val="00071D08"/>
    <w:rsid w:val="0007227C"/>
    <w:rsid w:val="000723FE"/>
    <w:rsid w:val="00072EE1"/>
    <w:rsid w:val="00073F6D"/>
    <w:rsid w:val="0007456D"/>
    <w:rsid w:val="0007458B"/>
    <w:rsid w:val="00074929"/>
    <w:rsid w:val="00074A5A"/>
    <w:rsid w:val="00074C0E"/>
    <w:rsid w:val="000753E8"/>
    <w:rsid w:val="00075FCF"/>
    <w:rsid w:val="00076380"/>
    <w:rsid w:val="00076599"/>
    <w:rsid w:val="0007670F"/>
    <w:rsid w:val="00077114"/>
    <w:rsid w:val="00077E02"/>
    <w:rsid w:val="0008047E"/>
    <w:rsid w:val="00080591"/>
    <w:rsid w:val="00080D4F"/>
    <w:rsid w:val="00080EB7"/>
    <w:rsid w:val="00080FD7"/>
    <w:rsid w:val="000811BF"/>
    <w:rsid w:val="000814DC"/>
    <w:rsid w:val="00081ACD"/>
    <w:rsid w:val="00081E59"/>
    <w:rsid w:val="00081F56"/>
    <w:rsid w:val="000824A3"/>
    <w:rsid w:val="00082C0A"/>
    <w:rsid w:val="00083308"/>
    <w:rsid w:val="00083386"/>
    <w:rsid w:val="00083A5B"/>
    <w:rsid w:val="00084118"/>
    <w:rsid w:val="00084BBD"/>
    <w:rsid w:val="000852BA"/>
    <w:rsid w:val="0008538B"/>
    <w:rsid w:val="000871BF"/>
    <w:rsid w:val="00087D2E"/>
    <w:rsid w:val="00090A42"/>
    <w:rsid w:val="00090B1A"/>
    <w:rsid w:val="00090B5E"/>
    <w:rsid w:val="00090FA2"/>
    <w:rsid w:val="000910B8"/>
    <w:rsid w:val="00091650"/>
    <w:rsid w:val="000916F9"/>
    <w:rsid w:val="00091C84"/>
    <w:rsid w:val="00092C07"/>
    <w:rsid w:val="0009419E"/>
    <w:rsid w:val="00094AD6"/>
    <w:rsid w:val="00096D1E"/>
    <w:rsid w:val="00096E57"/>
    <w:rsid w:val="00097687"/>
    <w:rsid w:val="000A03DD"/>
    <w:rsid w:val="000A087F"/>
    <w:rsid w:val="000A0DF2"/>
    <w:rsid w:val="000A2B3F"/>
    <w:rsid w:val="000A46F2"/>
    <w:rsid w:val="000A47C6"/>
    <w:rsid w:val="000A48F3"/>
    <w:rsid w:val="000A4E5A"/>
    <w:rsid w:val="000A5E8A"/>
    <w:rsid w:val="000A610E"/>
    <w:rsid w:val="000A64F6"/>
    <w:rsid w:val="000A672E"/>
    <w:rsid w:val="000A69EC"/>
    <w:rsid w:val="000A6A4A"/>
    <w:rsid w:val="000A6BB2"/>
    <w:rsid w:val="000A6C31"/>
    <w:rsid w:val="000A7C58"/>
    <w:rsid w:val="000B2535"/>
    <w:rsid w:val="000B4169"/>
    <w:rsid w:val="000B4549"/>
    <w:rsid w:val="000B49BB"/>
    <w:rsid w:val="000B4DF0"/>
    <w:rsid w:val="000B543B"/>
    <w:rsid w:val="000B59CC"/>
    <w:rsid w:val="000B6510"/>
    <w:rsid w:val="000B6A8B"/>
    <w:rsid w:val="000B6B5A"/>
    <w:rsid w:val="000C0BC1"/>
    <w:rsid w:val="000C0D64"/>
    <w:rsid w:val="000C1154"/>
    <w:rsid w:val="000C18E9"/>
    <w:rsid w:val="000C21C5"/>
    <w:rsid w:val="000C27BF"/>
    <w:rsid w:val="000C2A5D"/>
    <w:rsid w:val="000C3ADB"/>
    <w:rsid w:val="000C3AF3"/>
    <w:rsid w:val="000C3D27"/>
    <w:rsid w:val="000C423E"/>
    <w:rsid w:val="000C4540"/>
    <w:rsid w:val="000C45B7"/>
    <w:rsid w:val="000C4EC7"/>
    <w:rsid w:val="000C58FA"/>
    <w:rsid w:val="000C5925"/>
    <w:rsid w:val="000C5ECE"/>
    <w:rsid w:val="000C63C9"/>
    <w:rsid w:val="000C6C7D"/>
    <w:rsid w:val="000C6CCA"/>
    <w:rsid w:val="000C71BC"/>
    <w:rsid w:val="000C7673"/>
    <w:rsid w:val="000C7F07"/>
    <w:rsid w:val="000D03D0"/>
    <w:rsid w:val="000D084B"/>
    <w:rsid w:val="000D136B"/>
    <w:rsid w:val="000D1419"/>
    <w:rsid w:val="000D14C2"/>
    <w:rsid w:val="000D2121"/>
    <w:rsid w:val="000D2638"/>
    <w:rsid w:val="000D26F4"/>
    <w:rsid w:val="000D353C"/>
    <w:rsid w:val="000D3E65"/>
    <w:rsid w:val="000D4F1A"/>
    <w:rsid w:val="000D552E"/>
    <w:rsid w:val="000D646D"/>
    <w:rsid w:val="000D64D6"/>
    <w:rsid w:val="000D64F9"/>
    <w:rsid w:val="000D6A5B"/>
    <w:rsid w:val="000D72F0"/>
    <w:rsid w:val="000D7A32"/>
    <w:rsid w:val="000D7B03"/>
    <w:rsid w:val="000E04BA"/>
    <w:rsid w:val="000E0A70"/>
    <w:rsid w:val="000E2A95"/>
    <w:rsid w:val="000E2D02"/>
    <w:rsid w:val="000E30A3"/>
    <w:rsid w:val="000E35D0"/>
    <w:rsid w:val="000E3B9E"/>
    <w:rsid w:val="000E415C"/>
    <w:rsid w:val="000E43D3"/>
    <w:rsid w:val="000E46AB"/>
    <w:rsid w:val="000E4ACE"/>
    <w:rsid w:val="000E5346"/>
    <w:rsid w:val="000E59ED"/>
    <w:rsid w:val="000E5C4F"/>
    <w:rsid w:val="000E601A"/>
    <w:rsid w:val="000E7073"/>
    <w:rsid w:val="000F09E0"/>
    <w:rsid w:val="000F10CC"/>
    <w:rsid w:val="000F238E"/>
    <w:rsid w:val="000F23C0"/>
    <w:rsid w:val="000F254B"/>
    <w:rsid w:val="000F378D"/>
    <w:rsid w:val="000F450D"/>
    <w:rsid w:val="000F4D3F"/>
    <w:rsid w:val="000F4E92"/>
    <w:rsid w:val="000F5442"/>
    <w:rsid w:val="000F58C6"/>
    <w:rsid w:val="000F6EA5"/>
    <w:rsid w:val="000F7A58"/>
    <w:rsid w:val="00100700"/>
    <w:rsid w:val="00101092"/>
    <w:rsid w:val="001012AD"/>
    <w:rsid w:val="00101369"/>
    <w:rsid w:val="001016A0"/>
    <w:rsid w:val="00102084"/>
    <w:rsid w:val="00102773"/>
    <w:rsid w:val="00102BFD"/>
    <w:rsid w:val="00102DB0"/>
    <w:rsid w:val="00102E63"/>
    <w:rsid w:val="001045FE"/>
    <w:rsid w:val="001048D5"/>
    <w:rsid w:val="00104ADB"/>
    <w:rsid w:val="00104CDF"/>
    <w:rsid w:val="00104DC2"/>
    <w:rsid w:val="00104EDA"/>
    <w:rsid w:val="001055FF"/>
    <w:rsid w:val="0010577F"/>
    <w:rsid w:val="001057C4"/>
    <w:rsid w:val="00105CBA"/>
    <w:rsid w:val="001060C7"/>
    <w:rsid w:val="00106A5C"/>
    <w:rsid w:val="0010700A"/>
    <w:rsid w:val="00107440"/>
    <w:rsid w:val="00110117"/>
    <w:rsid w:val="0011127E"/>
    <w:rsid w:val="00111C15"/>
    <w:rsid w:val="001121BD"/>
    <w:rsid w:val="00113963"/>
    <w:rsid w:val="00113DA7"/>
    <w:rsid w:val="001159F8"/>
    <w:rsid w:val="00115A73"/>
    <w:rsid w:val="00115C7E"/>
    <w:rsid w:val="0011641D"/>
    <w:rsid w:val="00116890"/>
    <w:rsid w:val="001168C3"/>
    <w:rsid w:val="00116BB8"/>
    <w:rsid w:val="001173B9"/>
    <w:rsid w:val="001175A7"/>
    <w:rsid w:val="00117E64"/>
    <w:rsid w:val="00120241"/>
    <w:rsid w:val="001207E6"/>
    <w:rsid w:val="001210A7"/>
    <w:rsid w:val="0012135F"/>
    <w:rsid w:val="0012169B"/>
    <w:rsid w:val="00121883"/>
    <w:rsid w:val="00121993"/>
    <w:rsid w:val="00121C91"/>
    <w:rsid w:val="00121D5E"/>
    <w:rsid w:val="00121F99"/>
    <w:rsid w:val="00122D0C"/>
    <w:rsid w:val="00122DE0"/>
    <w:rsid w:val="0012332B"/>
    <w:rsid w:val="001236F8"/>
    <w:rsid w:val="00123ADF"/>
    <w:rsid w:val="00123EA1"/>
    <w:rsid w:val="001245E8"/>
    <w:rsid w:val="0012506F"/>
    <w:rsid w:val="00125619"/>
    <w:rsid w:val="00126325"/>
    <w:rsid w:val="0012648B"/>
    <w:rsid w:val="00127975"/>
    <w:rsid w:val="00127DAF"/>
    <w:rsid w:val="00127FB4"/>
    <w:rsid w:val="00130405"/>
    <w:rsid w:val="001311A9"/>
    <w:rsid w:val="00131630"/>
    <w:rsid w:val="001316B0"/>
    <w:rsid w:val="001319FF"/>
    <w:rsid w:val="00131BFA"/>
    <w:rsid w:val="00131E12"/>
    <w:rsid w:val="00132DD7"/>
    <w:rsid w:val="0013340E"/>
    <w:rsid w:val="00133645"/>
    <w:rsid w:val="00133829"/>
    <w:rsid w:val="00133BD7"/>
    <w:rsid w:val="00134240"/>
    <w:rsid w:val="00134AA9"/>
    <w:rsid w:val="00134D7B"/>
    <w:rsid w:val="0013513C"/>
    <w:rsid w:val="001351AE"/>
    <w:rsid w:val="00135A0D"/>
    <w:rsid w:val="00135BFC"/>
    <w:rsid w:val="00135F06"/>
    <w:rsid w:val="00136B2F"/>
    <w:rsid w:val="00136B70"/>
    <w:rsid w:val="001415CB"/>
    <w:rsid w:val="001415F9"/>
    <w:rsid w:val="00142285"/>
    <w:rsid w:val="0014278C"/>
    <w:rsid w:val="00142BF2"/>
    <w:rsid w:val="00143B92"/>
    <w:rsid w:val="00144AF9"/>
    <w:rsid w:val="00145265"/>
    <w:rsid w:val="00145378"/>
    <w:rsid w:val="0014571F"/>
    <w:rsid w:val="00145B54"/>
    <w:rsid w:val="0014655E"/>
    <w:rsid w:val="001468BF"/>
    <w:rsid w:val="00146DA8"/>
    <w:rsid w:val="001475EC"/>
    <w:rsid w:val="00150642"/>
    <w:rsid w:val="0015196A"/>
    <w:rsid w:val="00151AC0"/>
    <w:rsid w:val="00151DA3"/>
    <w:rsid w:val="00151F14"/>
    <w:rsid w:val="00152545"/>
    <w:rsid w:val="0015254B"/>
    <w:rsid w:val="0015255C"/>
    <w:rsid w:val="00152B67"/>
    <w:rsid w:val="00153708"/>
    <w:rsid w:val="001550A6"/>
    <w:rsid w:val="00155987"/>
    <w:rsid w:val="00155D27"/>
    <w:rsid w:val="001561FB"/>
    <w:rsid w:val="00156BE4"/>
    <w:rsid w:val="00156EAD"/>
    <w:rsid w:val="00157052"/>
    <w:rsid w:val="001574BD"/>
    <w:rsid w:val="001604DA"/>
    <w:rsid w:val="001607D9"/>
    <w:rsid w:val="00160911"/>
    <w:rsid w:val="00160970"/>
    <w:rsid w:val="00160FEB"/>
    <w:rsid w:val="0016166D"/>
    <w:rsid w:val="0016201E"/>
    <w:rsid w:val="001624DE"/>
    <w:rsid w:val="00163643"/>
    <w:rsid w:val="0016370B"/>
    <w:rsid w:val="001643B6"/>
    <w:rsid w:val="001660AA"/>
    <w:rsid w:val="00166D39"/>
    <w:rsid w:val="001672DD"/>
    <w:rsid w:val="00167982"/>
    <w:rsid w:val="00167E94"/>
    <w:rsid w:val="001716D8"/>
    <w:rsid w:val="0017355B"/>
    <w:rsid w:val="00173E05"/>
    <w:rsid w:val="00174287"/>
    <w:rsid w:val="001744FC"/>
    <w:rsid w:val="00174556"/>
    <w:rsid w:val="00175141"/>
    <w:rsid w:val="00175F4F"/>
    <w:rsid w:val="00176701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1BFC"/>
    <w:rsid w:val="00181D38"/>
    <w:rsid w:val="0018207D"/>
    <w:rsid w:val="00182A73"/>
    <w:rsid w:val="00182E21"/>
    <w:rsid w:val="001839B2"/>
    <w:rsid w:val="00184B12"/>
    <w:rsid w:val="00185CE9"/>
    <w:rsid w:val="00185E36"/>
    <w:rsid w:val="0018623B"/>
    <w:rsid w:val="00186CD4"/>
    <w:rsid w:val="001877EF"/>
    <w:rsid w:val="00187C94"/>
    <w:rsid w:val="00187E05"/>
    <w:rsid w:val="00190B93"/>
    <w:rsid w:val="0019129B"/>
    <w:rsid w:val="00191C2E"/>
    <w:rsid w:val="0019218E"/>
    <w:rsid w:val="00192297"/>
    <w:rsid w:val="001925D0"/>
    <w:rsid w:val="0019298D"/>
    <w:rsid w:val="00192BDD"/>
    <w:rsid w:val="00193051"/>
    <w:rsid w:val="00193189"/>
    <w:rsid w:val="001933D3"/>
    <w:rsid w:val="001933D8"/>
    <w:rsid w:val="00193D4F"/>
    <w:rsid w:val="00193E62"/>
    <w:rsid w:val="00194158"/>
    <w:rsid w:val="001941C7"/>
    <w:rsid w:val="001942EF"/>
    <w:rsid w:val="001943D7"/>
    <w:rsid w:val="00194ED8"/>
    <w:rsid w:val="00195439"/>
    <w:rsid w:val="00195D03"/>
    <w:rsid w:val="00195EEB"/>
    <w:rsid w:val="00197918"/>
    <w:rsid w:val="00197CED"/>
    <w:rsid w:val="001A0FED"/>
    <w:rsid w:val="001A1054"/>
    <w:rsid w:val="001A2141"/>
    <w:rsid w:val="001A2785"/>
    <w:rsid w:val="001A280C"/>
    <w:rsid w:val="001A3669"/>
    <w:rsid w:val="001A3877"/>
    <w:rsid w:val="001A4153"/>
    <w:rsid w:val="001A42E1"/>
    <w:rsid w:val="001A4706"/>
    <w:rsid w:val="001A477C"/>
    <w:rsid w:val="001A4E49"/>
    <w:rsid w:val="001A4FC9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BC5"/>
    <w:rsid w:val="001B3044"/>
    <w:rsid w:val="001B38D0"/>
    <w:rsid w:val="001B402F"/>
    <w:rsid w:val="001B4BDC"/>
    <w:rsid w:val="001B4E25"/>
    <w:rsid w:val="001B56FC"/>
    <w:rsid w:val="001B5A0F"/>
    <w:rsid w:val="001B6428"/>
    <w:rsid w:val="001B68B4"/>
    <w:rsid w:val="001B7130"/>
    <w:rsid w:val="001B7157"/>
    <w:rsid w:val="001B74C1"/>
    <w:rsid w:val="001B75A4"/>
    <w:rsid w:val="001B7CF3"/>
    <w:rsid w:val="001C028A"/>
    <w:rsid w:val="001C0902"/>
    <w:rsid w:val="001C174D"/>
    <w:rsid w:val="001C1E96"/>
    <w:rsid w:val="001C1F1E"/>
    <w:rsid w:val="001C2328"/>
    <w:rsid w:val="001C25B2"/>
    <w:rsid w:val="001C25C5"/>
    <w:rsid w:val="001C2B78"/>
    <w:rsid w:val="001C32A1"/>
    <w:rsid w:val="001C4098"/>
    <w:rsid w:val="001C40CE"/>
    <w:rsid w:val="001C42C0"/>
    <w:rsid w:val="001C42F2"/>
    <w:rsid w:val="001C4BA8"/>
    <w:rsid w:val="001C5B06"/>
    <w:rsid w:val="001C5C85"/>
    <w:rsid w:val="001C6E80"/>
    <w:rsid w:val="001D09E2"/>
    <w:rsid w:val="001D10D6"/>
    <w:rsid w:val="001D1135"/>
    <w:rsid w:val="001D1568"/>
    <w:rsid w:val="001D256F"/>
    <w:rsid w:val="001D29C2"/>
    <w:rsid w:val="001D3589"/>
    <w:rsid w:val="001D3877"/>
    <w:rsid w:val="001D3FAF"/>
    <w:rsid w:val="001D5E70"/>
    <w:rsid w:val="001E01F2"/>
    <w:rsid w:val="001E0937"/>
    <w:rsid w:val="001E125E"/>
    <w:rsid w:val="001E1C99"/>
    <w:rsid w:val="001E1EF5"/>
    <w:rsid w:val="001E29D0"/>
    <w:rsid w:val="001E2DFE"/>
    <w:rsid w:val="001E2E63"/>
    <w:rsid w:val="001E327E"/>
    <w:rsid w:val="001E3CD0"/>
    <w:rsid w:val="001E3E35"/>
    <w:rsid w:val="001E4261"/>
    <w:rsid w:val="001E557C"/>
    <w:rsid w:val="001E5692"/>
    <w:rsid w:val="001E663D"/>
    <w:rsid w:val="001E7292"/>
    <w:rsid w:val="001E7560"/>
    <w:rsid w:val="001E7BBA"/>
    <w:rsid w:val="001F0049"/>
    <w:rsid w:val="001F0137"/>
    <w:rsid w:val="001F02BE"/>
    <w:rsid w:val="001F0E0D"/>
    <w:rsid w:val="001F1534"/>
    <w:rsid w:val="001F1538"/>
    <w:rsid w:val="001F1E20"/>
    <w:rsid w:val="001F2CD8"/>
    <w:rsid w:val="001F3368"/>
    <w:rsid w:val="001F4695"/>
    <w:rsid w:val="001F4D50"/>
    <w:rsid w:val="001F5A09"/>
    <w:rsid w:val="001F5C9B"/>
    <w:rsid w:val="001F5F71"/>
    <w:rsid w:val="001F633F"/>
    <w:rsid w:val="001F66FE"/>
    <w:rsid w:val="001F6D8B"/>
    <w:rsid w:val="001F7D08"/>
    <w:rsid w:val="001F7EDC"/>
    <w:rsid w:val="00200115"/>
    <w:rsid w:val="002003A5"/>
    <w:rsid w:val="002006E7"/>
    <w:rsid w:val="00200E4E"/>
    <w:rsid w:val="00201174"/>
    <w:rsid w:val="002014A0"/>
    <w:rsid w:val="00201626"/>
    <w:rsid w:val="00201BC3"/>
    <w:rsid w:val="002024E1"/>
    <w:rsid w:val="0020271E"/>
    <w:rsid w:val="00203096"/>
    <w:rsid w:val="002050E6"/>
    <w:rsid w:val="00205159"/>
    <w:rsid w:val="00205211"/>
    <w:rsid w:val="00205410"/>
    <w:rsid w:val="00205A0D"/>
    <w:rsid w:val="002065D0"/>
    <w:rsid w:val="00206FD7"/>
    <w:rsid w:val="0020794F"/>
    <w:rsid w:val="00207F67"/>
    <w:rsid w:val="002104B8"/>
    <w:rsid w:val="0021053B"/>
    <w:rsid w:val="00210590"/>
    <w:rsid w:val="00210C27"/>
    <w:rsid w:val="00211B62"/>
    <w:rsid w:val="002134A8"/>
    <w:rsid w:val="00213655"/>
    <w:rsid w:val="002144ED"/>
    <w:rsid w:val="002148F5"/>
    <w:rsid w:val="00214B7C"/>
    <w:rsid w:val="00215964"/>
    <w:rsid w:val="0021683E"/>
    <w:rsid w:val="00216A77"/>
    <w:rsid w:val="00217E0D"/>
    <w:rsid w:val="00220157"/>
    <w:rsid w:val="002201EE"/>
    <w:rsid w:val="002205B3"/>
    <w:rsid w:val="00220D85"/>
    <w:rsid w:val="00221FB8"/>
    <w:rsid w:val="0022212A"/>
    <w:rsid w:val="0022253A"/>
    <w:rsid w:val="002228FF"/>
    <w:rsid w:val="00222E7E"/>
    <w:rsid w:val="0022336A"/>
    <w:rsid w:val="00223967"/>
    <w:rsid w:val="00223E1B"/>
    <w:rsid w:val="002241ED"/>
    <w:rsid w:val="0022538C"/>
    <w:rsid w:val="002255BC"/>
    <w:rsid w:val="002259CB"/>
    <w:rsid w:val="002266C2"/>
    <w:rsid w:val="00227421"/>
    <w:rsid w:val="00227C0A"/>
    <w:rsid w:val="00227E49"/>
    <w:rsid w:val="00227FB2"/>
    <w:rsid w:val="002306C7"/>
    <w:rsid w:val="00230B36"/>
    <w:rsid w:val="00230CBA"/>
    <w:rsid w:val="0023171D"/>
    <w:rsid w:val="00231EC3"/>
    <w:rsid w:val="00231EE8"/>
    <w:rsid w:val="002338EA"/>
    <w:rsid w:val="00233D71"/>
    <w:rsid w:val="00233DF7"/>
    <w:rsid w:val="0023439B"/>
    <w:rsid w:val="002346C1"/>
    <w:rsid w:val="0023470E"/>
    <w:rsid w:val="00234AC3"/>
    <w:rsid w:val="00234BB3"/>
    <w:rsid w:val="002350EE"/>
    <w:rsid w:val="002350F3"/>
    <w:rsid w:val="00235CBC"/>
    <w:rsid w:val="00235E26"/>
    <w:rsid w:val="00236D0D"/>
    <w:rsid w:val="00237D4B"/>
    <w:rsid w:val="0024037C"/>
    <w:rsid w:val="002404CF"/>
    <w:rsid w:val="002407E0"/>
    <w:rsid w:val="002408B1"/>
    <w:rsid w:val="00240B04"/>
    <w:rsid w:val="00240CDE"/>
    <w:rsid w:val="00241191"/>
    <w:rsid w:val="002428D7"/>
    <w:rsid w:val="00243259"/>
    <w:rsid w:val="00244787"/>
    <w:rsid w:val="0024555F"/>
    <w:rsid w:val="002455C1"/>
    <w:rsid w:val="002457F5"/>
    <w:rsid w:val="00246B52"/>
    <w:rsid w:val="00247A20"/>
    <w:rsid w:val="002500A2"/>
    <w:rsid w:val="0025010A"/>
    <w:rsid w:val="0025078F"/>
    <w:rsid w:val="002508BD"/>
    <w:rsid w:val="00251452"/>
    <w:rsid w:val="00251DFD"/>
    <w:rsid w:val="00251FAA"/>
    <w:rsid w:val="002521E2"/>
    <w:rsid w:val="0025308D"/>
    <w:rsid w:val="002531B0"/>
    <w:rsid w:val="002538AE"/>
    <w:rsid w:val="00253EEE"/>
    <w:rsid w:val="00254062"/>
    <w:rsid w:val="00254124"/>
    <w:rsid w:val="002543FA"/>
    <w:rsid w:val="00254453"/>
    <w:rsid w:val="0025462E"/>
    <w:rsid w:val="00254A6C"/>
    <w:rsid w:val="00254F6C"/>
    <w:rsid w:val="00257C38"/>
    <w:rsid w:val="00257DA0"/>
    <w:rsid w:val="00257DFA"/>
    <w:rsid w:val="002600F4"/>
    <w:rsid w:val="0026028B"/>
    <w:rsid w:val="0026070D"/>
    <w:rsid w:val="0026086A"/>
    <w:rsid w:val="00260CED"/>
    <w:rsid w:val="00261076"/>
    <w:rsid w:val="002613DD"/>
    <w:rsid w:val="00261CF5"/>
    <w:rsid w:val="002626F6"/>
    <w:rsid w:val="00262AF4"/>
    <w:rsid w:val="00262DCF"/>
    <w:rsid w:val="002630FA"/>
    <w:rsid w:val="002638A6"/>
    <w:rsid w:val="00263DA7"/>
    <w:rsid w:val="00264272"/>
    <w:rsid w:val="002649BF"/>
    <w:rsid w:val="0026562C"/>
    <w:rsid w:val="00265C8F"/>
    <w:rsid w:val="00266DBF"/>
    <w:rsid w:val="00266FD0"/>
    <w:rsid w:val="002676C5"/>
    <w:rsid w:val="00267DB2"/>
    <w:rsid w:val="002701BC"/>
    <w:rsid w:val="00271475"/>
    <w:rsid w:val="00271BB6"/>
    <w:rsid w:val="00272252"/>
    <w:rsid w:val="00272286"/>
    <w:rsid w:val="002727DE"/>
    <w:rsid w:val="00272901"/>
    <w:rsid w:val="00272C0A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779A0"/>
    <w:rsid w:val="0028047E"/>
    <w:rsid w:val="00280775"/>
    <w:rsid w:val="00281411"/>
    <w:rsid w:val="00281BDB"/>
    <w:rsid w:val="00281E9E"/>
    <w:rsid w:val="00282389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AD2"/>
    <w:rsid w:val="00290653"/>
    <w:rsid w:val="00291FD0"/>
    <w:rsid w:val="0029205E"/>
    <w:rsid w:val="002926F6"/>
    <w:rsid w:val="002963EE"/>
    <w:rsid w:val="00296E7D"/>
    <w:rsid w:val="00297303"/>
    <w:rsid w:val="002974E8"/>
    <w:rsid w:val="00297D7C"/>
    <w:rsid w:val="002A01A4"/>
    <w:rsid w:val="002A1010"/>
    <w:rsid w:val="002A1E1C"/>
    <w:rsid w:val="002A23F6"/>
    <w:rsid w:val="002A2720"/>
    <w:rsid w:val="002A27B9"/>
    <w:rsid w:val="002A2FFA"/>
    <w:rsid w:val="002A30F7"/>
    <w:rsid w:val="002A31B3"/>
    <w:rsid w:val="002A3404"/>
    <w:rsid w:val="002A46E9"/>
    <w:rsid w:val="002A484F"/>
    <w:rsid w:val="002A4979"/>
    <w:rsid w:val="002A4CB2"/>
    <w:rsid w:val="002A4DFB"/>
    <w:rsid w:val="002A58AF"/>
    <w:rsid w:val="002A5D63"/>
    <w:rsid w:val="002A6DB6"/>
    <w:rsid w:val="002A75D3"/>
    <w:rsid w:val="002A7688"/>
    <w:rsid w:val="002A77BF"/>
    <w:rsid w:val="002A7A33"/>
    <w:rsid w:val="002B0604"/>
    <w:rsid w:val="002B1E45"/>
    <w:rsid w:val="002B29E1"/>
    <w:rsid w:val="002B3AD3"/>
    <w:rsid w:val="002B3C08"/>
    <w:rsid w:val="002B42A6"/>
    <w:rsid w:val="002B42C2"/>
    <w:rsid w:val="002B4788"/>
    <w:rsid w:val="002B4918"/>
    <w:rsid w:val="002B4E06"/>
    <w:rsid w:val="002B5908"/>
    <w:rsid w:val="002B59EE"/>
    <w:rsid w:val="002B6916"/>
    <w:rsid w:val="002B6DB8"/>
    <w:rsid w:val="002C04A6"/>
    <w:rsid w:val="002C0540"/>
    <w:rsid w:val="002C075E"/>
    <w:rsid w:val="002C18C2"/>
    <w:rsid w:val="002C2099"/>
    <w:rsid w:val="002C4595"/>
    <w:rsid w:val="002C4744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F9"/>
    <w:rsid w:val="002D1A90"/>
    <w:rsid w:val="002D1C2C"/>
    <w:rsid w:val="002D2228"/>
    <w:rsid w:val="002D28F9"/>
    <w:rsid w:val="002D29D3"/>
    <w:rsid w:val="002D3590"/>
    <w:rsid w:val="002D3C96"/>
    <w:rsid w:val="002D3FB4"/>
    <w:rsid w:val="002D414D"/>
    <w:rsid w:val="002D48B9"/>
    <w:rsid w:val="002D54D7"/>
    <w:rsid w:val="002D60C7"/>
    <w:rsid w:val="002D6967"/>
    <w:rsid w:val="002D6F89"/>
    <w:rsid w:val="002D7338"/>
    <w:rsid w:val="002D73DD"/>
    <w:rsid w:val="002D7500"/>
    <w:rsid w:val="002D7637"/>
    <w:rsid w:val="002D7745"/>
    <w:rsid w:val="002D783E"/>
    <w:rsid w:val="002D7881"/>
    <w:rsid w:val="002D7FD5"/>
    <w:rsid w:val="002E0B8C"/>
    <w:rsid w:val="002E1381"/>
    <w:rsid w:val="002E1D73"/>
    <w:rsid w:val="002E1D82"/>
    <w:rsid w:val="002E2068"/>
    <w:rsid w:val="002E2550"/>
    <w:rsid w:val="002E2D65"/>
    <w:rsid w:val="002E3427"/>
    <w:rsid w:val="002E5520"/>
    <w:rsid w:val="002E6187"/>
    <w:rsid w:val="002E642C"/>
    <w:rsid w:val="002E6ED0"/>
    <w:rsid w:val="002E7440"/>
    <w:rsid w:val="002F0157"/>
    <w:rsid w:val="002F0A2A"/>
    <w:rsid w:val="002F2473"/>
    <w:rsid w:val="002F254C"/>
    <w:rsid w:val="002F2629"/>
    <w:rsid w:val="002F2B9A"/>
    <w:rsid w:val="002F37CC"/>
    <w:rsid w:val="002F4767"/>
    <w:rsid w:val="002F74DB"/>
    <w:rsid w:val="002F75DB"/>
    <w:rsid w:val="002F7A0A"/>
    <w:rsid w:val="002F7AC4"/>
    <w:rsid w:val="003004A6"/>
    <w:rsid w:val="00300807"/>
    <w:rsid w:val="003008DD"/>
    <w:rsid w:val="00301201"/>
    <w:rsid w:val="00301463"/>
    <w:rsid w:val="003018FE"/>
    <w:rsid w:val="00301A65"/>
    <w:rsid w:val="00302DE6"/>
    <w:rsid w:val="00302E63"/>
    <w:rsid w:val="00302ED6"/>
    <w:rsid w:val="003032BC"/>
    <w:rsid w:val="00303431"/>
    <w:rsid w:val="0030379E"/>
    <w:rsid w:val="0030461B"/>
    <w:rsid w:val="003047E6"/>
    <w:rsid w:val="00305FB9"/>
    <w:rsid w:val="003064FF"/>
    <w:rsid w:val="0030713C"/>
    <w:rsid w:val="003075B3"/>
    <w:rsid w:val="00310573"/>
    <w:rsid w:val="0031092A"/>
    <w:rsid w:val="00310BCD"/>
    <w:rsid w:val="003119D1"/>
    <w:rsid w:val="00311EDD"/>
    <w:rsid w:val="00312A49"/>
    <w:rsid w:val="00312C04"/>
    <w:rsid w:val="00313048"/>
    <w:rsid w:val="00313049"/>
    <w:rsid w:val="003131EA"/>
    <w:rsid w:val="003142F9"/>
    <w:rsid w:val="00314538"/>
    <w:rsid w:val="00314546"/>
    <w:rsid w:val="0031599A"/>
    <w:rsid w:val="00320291"/>
    <w:rsid w:val="00320618"/>
    <w:rsid w:val="00321491"/>
    <w:rsid w:val="00321C7E"/>
    <w:rsid w:val="00321E4F"/>
    <w:rsid w:val="003228EB"/>
    <w:rsid w:val="0032431F"/>
    <w:rsid w:val="0032469C"/>
    <w:rsid w:val="0032525B"/>
    <w:rsid w:val="003256AE"/>
    <w:rsid w:val="003259D8"/>
    <w:rsid w:val="003261CA"/>
    <w:rsid w:val="00326209"/>
    <w:rsid w:val="0032675A"/>
    <w:rsid w:val="00327398"/>
    <w:rsid w:val="0032764E"/>
    <w:rsid w:val="00327873"/>
    <w:rsid w:val="00327E1F"/>
    <w:rsid w:val="00327E69"/>
    <w:rsid w:val="00327E98"/>
    <w:rsid w:val="00330139"/>
    <w:rsid w:val="003304E0"/>
    <w:rsid w:val="0033054C"/>
    <w:rsid w:val="003319FD"/>
    <w:rsid w:val="00331CE0"/>
    <w:rsid w:val="00332ABB"/>
    <w:rsid w:val="003330CB"/>
    <w:rsid w:val="003335A9"/>
    <w:rsid w:val="00334706"/>
    <w:rsid w:val="00335690"/>
    <w:rsid w:val="003369B1"/>
    <w:rsid w:val="00336C4B"/>
    <w:rsid w:val="00336C99"/>
    <w:rsid w:val="00337EDF"/>
    <w:rsid w:val="00340364"/>
    <w:rsid w:val="00340946"/>
    <w:rsid w:val="00341444"/>
    <w:rsid w:val="003417D4"/>
    <w:rsid w:val="0034221A"/>
    <w:rsid w:val="00343B43"/>
    <w:rsid w:val="00344171"/>
    <w:rsid w:val="003441E9"/>
    <w:rsid w:val="003443AA"/>
    <w:rsid w:val="00344D62"/>
    <w:rsid w:val="00345BBF"/>
    <w:rsid w:val="00345CB4"/>
    <w:rsid w:val="003465E1"/>
    <w:rsid w:val="0034699B"/>
    <w:rsid w:val="00346D68"/>
    <w:rsid w:val="00347251"/>
    <w:rsid w:val="00347440"/>
    <w:rsid w:val="00347873"/>
    <w:rsid w:val="00350297"/>
    <w:rsid w:val="003503E6"/>
    <w:rsid w:val="00351133"/>
    <w:rsid w:val="0035149A"/>
    <w:rsid w:val="00351B3E"/>
    <w:rsid w:val="00353D44"/>
    <w:rsid w:val="00354400"/>
    <w:rsid w:val="0035485B"/>
    <w:rsid w:val="00354D3C"/>
    <w:rsid w:val="00355AA4"/>
    <w:rsid w:val="00355F05"/>
    <w:rsid w:val="00355FF2"/>
    <w:rsid w:val="0035638C"/>
    <w:rsid w:val="003563C7"/>
    <w:rsid w:val="00356832"/>
    <w:rsid w:val="00356A47"/>
    <w:rsid w:val="00357174"/>
    <w:rsid w:val="003574C1"/>
    <w:rsid w:val="0036057F"/>
    <w:rsid w:val="003605D3"/>
    <w:rsid w:val="00360922"/>
    <w:rsid w:val="00361FC1"/>
    <w:rsid w:val="00362849"/>
    <w:rsid w:val="00363325"/>
    <w:rsid w:val="00363573"/>
    <w:rsid w:val="003635CA"/>
    <w:rsid w:val="0036427F"/>
    <w:rsid w:val="00364D06"/>
    <w:rsid w:val="00367A66"/>
    <w:rsid w:val="0037004A"/>
    <w:rsid w:val="00370FA3"/>
    <w:rsid w:val="00371246"/>
    <w:rsid w:val="003714D3"/>
    <w:rsid w:val="00371863"/>
    <w:rsid w:val="00371BA5"/>
    <w:rsid w:val="00371E0A"/>
    <w:rsid w:val="00371EA2"/>
    <w:rsid w:val="00372C06"/>
    <w:rsid w:val="00372E22"/>
    <w:rsid w:val="00373481"/>
    <w:rsid w:val="00373C8D"/>
    <w:rsid w:val="00373D8B"/>
    <w:rsid w:val="00374903"/>
    <w:rsid w:val="003759FB"/>
    <w:rsid w:val="00376AD9"/>
    <w:rsid w:val="00376F37"/>
    <w:rsid w:val="00377894"/>
    <w:rsid w:val="00377E1D"/>
    <w:rsid w:val="00380B57"/>
    <w:rsid w:val="00381ABD"/>
    <w:rsid w:val="00381BCA"/>
    <w:rsid w:val="00381DEA"/>
    <w:rsid w:val="003826E5"/>
    <w:rsid w:val="00382B8B"/>
    <w:rsid w:val="00382ED6"/>
    <w:rsid w:val="00383075"/>
    <w:rsid w:val="003837C1"/>
    <w:rsid w:val="00383AA1"/>
    <w:rsid w:val="00385E2C"/>
    <w:rsid w:val="00385F99"/>
    <w:rsid w:val="00386073"/>
    <w:rsid w:val="00386175"/>
    <w:rsid w:val="003868A3"/>
    <w:rsid w:val="00386D69"/>
    <w:rsid w:val="00387B23"/>
    <w:rsid w:val="0039078E"/>
    <w:rsid w:val="00390937"/>
    <w:rsid w:val="00390982"/>
    <w:rsid w:val="00390E60"/>
    <w:rsid w:val="00391B21"/>
    <w:rsid w:val="00391E46"/>
    <w:rsid w:val="0039251D"/>
    <w:rsid w:val="00392736"/>
    <w:rsid w:val="0039304B"/>
    <w:rsid w:val="003937E5"/>
    <w:rsid w:val="003939D3"/>
    <w:rsid w:val="00394226"/>
    <w:rsid w:val="0039424E"/>
    <w:rsid w:val="00394750"/>
    <w:rsid w:val="0039511C"/>
    <w:rsid w:val="003964E9"/>
    <w:rsid w:val="0039674D"/>
    <w:rsid w:val="0039675F"/>
    <w:rsid w:val="00396F1B"/>
    <w:rsid w:val="003979AC"/>
    <w:rsid w:val="00397A91"/>
    <w:rsid w:val="003A131A"/>
    <w:rsid w:val="003A202A"/>
    <w:rsid w:val="003A20A2"/>
    <w:rsid w:val="003A2D89"/>
    <w:rsid w:val="003A2EFB"/>
    <w:rsid w:val="003A2F7D"/>
    <w:rsid w:val="003A321A"/>
    <w:rsid w:val="003A44FC"/>
    <w:rsid w:val="003A45A8"/>
    <w:rsid w:val="003A492D"/>
    <w:rsid w:val="003A4DFD"/>
    <w:rsid w:val="003A5239"/>
    <w:rsid w:val="003A5B2A"/>
    <w:rsid w:val="003A5E48"/>
    <w:rsid w:val="003A6243"/>
    <w:rsid w:val="003A645B"/>
    <w:rsid w:val="003A68EB"/>
    <w:rsid w:val="003A71D0"/>
    <w:rsid w:val="003A7444"/>
    <w:rsid w:val="003A7D0D"/>
    <w:rsid w:val="003B08E5"/>
    <w:rsid w:val="003B08E8"/>
    <w:rsid w:val="003B0D64"/>
    <w:rsid w:val="003B1282"/>
    <w:rsid w:val="003B1329"/>
    <w:rsid w:val="003B178B"/>
    <w:rsid w:val="003B226C"/>
    <w:rsid w:val="003B253C"/>
    <w:rsid w:val="003B2749"/>
    <w:rsid w:val="003B2E41"/>
    <w:rsid w:val="003B37C9"/>
    <w:rsid w:val="003B3F8D"/>
    <w:rsid w:val="003B5359"/>
    <w:rsid w:val="003B66FB"/>
    <w:rsid w:val="003B6AA8"/>
    <w:rsid w:val="003B6ADD"/>
    <w:rsid w:val="003B703A"/>
    <w:rsid w:val="003B76EE"/>
    <w:rsid w:val="003B7E16"/>
    <w:rsid w:val="003C1B00"/>
    <w:rsid w:val="003C1B33"/>
    <w:rsid w:val="003C2462"/>
    <w:rsid w:val="003C2A0A"/>
    <w:rsid w:val="003C2E35"/>
    <w:rsid w:val="003C33E0"/>
    <w:rsid w:val="003C3C8B"/>
    <w:rsid w:val="003C3F94"/>
    <w:rsid w:val="003C450B"/>
    <w:rsid w:val="003C4F84"/>
    <w:rsid w:val="003C54AC"/>
    <w:rsid w:val="003C572C"/>
    <w:rsid w:val="003C5A4E"/>
    <w:rsid w:val="003C5FD2"/>
    <w:rsid w:val="003C6E27"/>
    <w:rsid w:val="003C78AE"/>
    <w:rsid w:val="003C79E6"/>
    <w:rsid w:val="003D0470"/>
    <w:rsid w:val="003D060E"/>
    <w:rsid w:val="003D0A06"/>
    <w:rsid w:val="003D1849"/>
    <w:rsid w:val="003D1C99"/>
    <w:rsid w:val="003D2AC5"/>
    <w:rsid w:val="003D31A2"/>
    <w:rsid w:val="003D3487"/>
    <w:rsid w:val="003D35BE"/>
    <w:rsid w:val="003D3DF9"/>
    <w:rsid w:val="003D47DE"/>
    <w:rsid w:val="003D53A7"/>
    <w:rsid w:val="003D59C0"/>
    <w:rsid w:val="003D670E"/>
    <w:rsid w:val="003D6BB6"/>
    <w:rsid w:val="003D7F40"/>
    <w:rsid w:val="003E08A6"/>
    <w:rsid w:val="003E08C7"/>
    <w:rsid w:val="003E1507"/>
    <w:rsid w:val="003E189E"/>
    <w:rsid w:val="003E2D54"/>
    <w:rsid w:val="003E3545"/>
    <w:rsid w:val="003E37D7"/>
    <w:rsid w:val="003E3D9B"/>
    <w:rsid w:val="003E472E"/>
    <w:rsid w:val="003E4B0D"/>
    <w:rsid w:val="003E4EF2"/>
    <w:rsid w:val="003E5744"/>
    <w:rsid w:val="003E6BC8"/>
    <w:rsid w:val="003E6F4E"/>
    <w:rsid w:val="003E7B0A"/>
    <w:rsid w:val="003F06F0"/>
    <w:rsid w:val="003F0B7A"/>
    <w:rsid w:val="003F1421"/>
    <w:rsid w:val="003F3574"/>
    <w:rsid w:val="003F3589"/>
    <w:rsid w:val="003F3CB9"/>
    <w:rsid w:val="003F61FA"/>
    <w:rsid w:val="003F6B26"/>
    <w:rsid w:val="00400262"/>
    <w:rsid w:val="0040067B"/>
    <w:rsid w:val="00400F27"/>
    <w:rsid w:val="00401061"/>
    <w:rsid w:val="00401479"/>
    <w:rsid w:val="00401873"/>
    <w:rsid w:val="004019D3"/>
    <w:rsid w:val="00401B74"/>
    <w:rsid w:val="004027A9"/>
    <w:rsid w:val="00403903"/>
    <w:rsid w:val="0040416E"/>
    <w:rsid w:val="0040427E"/>
    <w:rsid w:val="004059D3"/>
    <w:rsid w:val="0040784D"/>
    <w:rsid w:val="00407C39"/>
    <w:rsid w:val="00407C69"/>
    <w:rsid w:val="00407D93"/>
    <w:rsid w:val="00410A98"/>
    <w:rsid w:val="0041197B"/>
    <w:rsid w:val="00411994"/>
    <w:rsid w:val="00411BCF"/>
    <w:rsid w:val="00412AC1"/>
    <w:rsid w:val="00412E10"/>
    <w:rsid w:val="004131A3"/>
    <w:rsid w:val="00413398"/>
    <w:rsid w:val="0041443B"/>
    <w:rsid w:val="00414B7C"/>
    <w:rsid w:val="00415941"/>
    <w:rsid w:val="004161CF"/>
    <w:rsid w:val="0041682D"/>
    <w:rsid w:val="00420031"/>
    <w:rsid w:val="00420FEA"/>
    <w:rsid w:val="00421ADE"/>
    <w:rsid w:val="00422AF1"/>
    <w:rsid w:val="00423F47"/>
    <w:rsid w:val="00424B08"/>
    <w:rsid w:val="00425DA0"/>
    <w:rsid w:val="00425F6C"/>
    <w:rsid w:val="00425FBE"/>
    <w:rsid w:val="004267AB"/>
    <w:rsid w:val="00430477"/>
    <w:rsid w:val="0043061C"/>
    <w:rsid w:val="00430AC4"/>
    <w:rsid w:val="00430D13"/>
    <w:rsid w:val="00431FF9"/>
    <w:rsid w:val="004323F6"/>
    <w:rsid w:val="0043269A"/>
    <w:rsid w:val="004327B9"/>
    <w:rsid w:val="00432BCC"/>
    <w:rsid w:val="0043322A"/>
    <w:rsid w:val="004338BA"/>
    <w:rsid w:val="0043442D"/>
    <w:rsid w:val="00434E1B"/>
    <w:rsid w:val="00434FBB"/>
    <w:rsid w:val="004352E3"/>
    <w:rsid w:val="00435B5B"/>
    <w:rsid w:val="00435B8F"/>
    <w:rsid w:val="004361B6"/>
    <w:rsid w:val="004366FF"/>
    <w:rsid w:val="004368E1"/>
    <w:rsid w:val="00437B21"/>
    <w:rsid w:val="00440C37"/>
    <w:rsid w:val="00441353"/>
    <w:rsid w:val="00441473"/>
    <w:rsid w:val="00442BDD"/>
    <w:rsid w:val="004430F3"/>
    <w:rsid w:val="00443165"/>
    <w:rsid w:val="004433AC"/>
    <w:rsid w:val="00443565"/>
    <w:rsid w:val="00443883"/>
    <w:rsid w:val="00443C91"/>
    <w:rsid w:val="00443EA5"/>
    <w:rsid w:val="00444C96"/>
    <w:rsid w:val="00444DCD"/>
    <w:rsid w:val="00445889"/>
    <w:rsid w:val="00445A25"/>
    <w:rsid w:val="00446313"/>
    <w:rsid w:val="00446EC1"/>
    <w:rsid w:val="004505F5"/>
    <w:rsid w:val="00450661"/>
    <w:rsid w:val="00451F30"/>
    <w:rsid w:val="0045223B"/>
    <w:rsid w:val="0045288B"/>
    <w:rsid w:val="00452899"/>
    <w:rsid w:val="004533CE"/>
    <w:rsid w:val="00453BA1"/>
    <w:rsid w:val="00453E3A"/>
    <w:rsid w:val="00454B6E"/>
    <w:rsid w:val="00454C9A"/>
    <w:rsid w:val="00454FDA"/>
    <w:rsid w:val="00455027"/>
    <w:rsid w:val="004560CB"/>
    <w:rsid w:val="00456193"/>
    <w:rsid w:val="0045663E"/>
    <w:rsid w:val="00456649"/>
    <w:rsid w:val="00456E55"/>
    <w:rsid w:val="00457043"/>
    <w:rsid w:val="0045786C"/>
    <w:rsid w:val="00457B39"/>
    <w:rsid w:val="00460B68"/>
    <w:rsid w:val="00460E7B"/>
    <w:rsid w:val="00461089"/>
    <w:rsid w:val="0046155B"/>
    <w:rsid w:val="0046156F"/>
    <w:rsid w:val="00461B44"/>
    <w:rsid w:val="00461D32"/>
    <w:rsid w:val="00461F95"/>
    <w:rsid w:val="00462A69"/>
    <w:rsid w:val="0046314D"/>
    <w:rsid w:val="004632F4"/>
    <w:rsid w:val="004643B8"/>
    <w:rsid w:val="0046478D"/>
    <w:rsid w:val="00464F74"/>
    <w:rsid w:val="004657B1"/>
    <w:rsid w:val="00465802"/>
    <w:rsid w:val="00466301"/>
    <w:rsid w:val="00466F54"/>
    <w:rsid w:val="00467358"/>
    <w:rsid w:val="00467493"/>
    <w:rsid w:val="0046787F"/>
    <w:rsid w:val="00467894"/>
    <w:rsid w:val="00467925"/>
    <w:rsid w:val="00467BFD"/>
    <w:rsid w:val="00467D9A"/>
    <w:rsid w:val="00467E6B"/>
    <w:rsid w:val="00470052"/>
    <w:rsid w:val="004705A7"/>
    <w:rsid w:val="004713A3"/>
    <w:rsid w:val="00471DA2"/>
    <w:rsid w:val="004726D2"/>
    <w:rsid w:val="00473F52"/>
    <w:rsid w:val="00474367"/>
    <w:rsid w:val="0047468E"/>
    <w:rsid w:val="00474CE3"/>
    <w:rsid w:val="00474FDA"/>
    <w:rsid w:val="0047505D"/>
    <w:rsid w:val="00475198"/>
    <w:rsid w:val="00475489"/>
    <w:rsid w:val="00476826"/>
    <w:rsid w:val="0047736C"/>
    <w:rsid w:val="00480405"/>
    <w:rsid w:val="004805C2"/>
    <w:rsid w:val="00480E67"/>
    <w:rsid w:val="00480F19"/>
    <w:rsid w:val="00480F24"/>
    <w:rsid w:val="004814A9"/>
    <w:rsid w:val="004818D5"/>
    <w:rsid w:val="00483A33"/>
    <w:rsid w:val="00483DE0"/>
    <w:rsid w:val="00484769"/>
    <w:rsid w:val="00484CAA"/>
    <w:rsid w:val="0048572B"/>
    <w:rsid w:val="004857BB"/>
    <w:rsid w:val="0048626E"/>
    <w:rsid w:val="00486375"/>
    <w:rsid w:val="004864B1"/>
    <w:rsid w:val="00486A4A"/>
    <w:rsid w:val="00486BF4"/>
    <w:rsid w:val="00486EA1"/>
    <w:rsid w:val="00487BCF"/>
    <w:rsid w:val="00487EC4"/>
    <w:rsid w:val="004908BA"/>
    <w:rsid w:val="004909EC"/>
    <w:rsid w:val="00490D4F"/>
    <w:rsid w:val="004915CC"/>
    <w:rsid w:val="004917EE"/>
    <w:rsid w:val="0049232C"/>
    <w:rsid w:val="00493578"/>
    <w:rsid w:val="00493DAE"/>
    <w:rsid w:val="00494CAF"/>
    <w:rsid w:val="00496949"/>
    <w:rsid w:val="0049702C"/>
    <w:rsid w:val="00497176"/>
    <w:rsid w:val="004975F7"/>
    <w:rsid w:val="00497CC4"/>
    <w:rsid w:val="004A03ED"/>
    <w:rsid w:val="004A0448"/>
    <w:rsid w:val="004A0869"/>
    <w:rsid w:val="004A251B"/>
    <w:rsid w:val="004A318C"/>
    <w:rsid w:val="004A51C5"/>
    <w:rsid w:val="004A5E18"/>
    <w:rsid w:val="004A61A9"/>
    <w:rsid w:val="004A6FBE"/>
    <w:rsid w:val="004B0457"/>
    <w:rsid w:val="004B0877"/>
    <w:rsid w:val="004B0B61"/>
    <w:rsid w:val="004B0DCF"/>
    <w:rsid w:val="004B0F11"/>
    <w:rsid w:val="004B1549"/>
    <w:rsid w:val="004B1AD9"/>
    <w:rsid w:val="004B227E"/>
    <w:rsid w:val="004B22D9"/>
    <w:rsid w:val="004B35C2"/>
    <w:rsid w:val="004B36FD"/>
    <w:rsid w:val="004B3C56"/>
    <w:rsid w:val="004B3C85"/>
    <w:rsid w:val="004B40D4"/>
    <w:rsid w:val="004B49CA"/>
    <w:rsid w:val="004B4A87"/>
    <w:rsid w:val="004B72D9"/>
    <w:rsid w:val="004B7444"/>
    <w:rsid w:val="004B78E9"/>
    <w:rsid w:val="004B79AA"/>
    <w:rsid w:val="004C080E"/>
    <w:rsid w:val="004C1BA7"/>
    <w:rsid w:val="004C1BE5"/>
    <w:rsid w:val="004C1F23"/>
    <w:rsid w:val="004C2195"/>
    <w:rsid w:val="004C236F"/>
    <w:rsid w:val="004C2604"/>
    <w:rsid w:val="004C2EE1"/>
    <w:rsid w:val="004C3308"/>
    <w:rsid w:val="004C3CED"/>
    <w:rsid w:val="004C410A"/>
    <w:rsid w:val="004C4668"/>
    <w:rsid w:val="004C4F49"/>
    <w:rsid w:val="004C57CB"/>
    <w:rsid w:val="004C592D"/>
    <w:rsid w:val="004C5DD4"/>
    <w:rsid w:val="004C6751"/>
    <w:rsid w:val="004C690E"/>
    <w:rsid w:val="004C7930"/>
    <w:rsid w:val="004C7A63"/>
    <w:rsid w:val="004C7C56"/>
    <w:rsid w:val="004D022A"/>
    <w:rsid w:val="004D07F3"/>
    <w:rsid w:val="004D12AF"/>
    <w:rsid w:val="004D1371"/>
    <w:rsid w:val="004D17E6"/>
    <w:rsid w:val="004D2815"/>
    <w:rsid w:val="004D306D"/>
    <w:rsid w:val="004D596B"/>
    <w:rsid w:val="004D7108"/>
    <w:rsid w:val="004E027D"/>
    <w:rsid w:val="004E036F"/>
    <w:rsid w:val="004E134E"/>
    <w:rsid w:val="004E193F"/>
    <w:rsid w:val="004E1E59"/>
    <w:rsid w:val="004E21D8"/>
    <w:rsid w:val="004E299D"/>
    <w:rsid w:val="004E2ACD"/>
    <w:rsid w:val="004E31FB"/>
    <w:rsid w:val="004E356C"/>
    <w:rsid w:val="004E37DD"/>
    <w:rsid w:val="004E4E5A"/>
    <w:rsid w:val="004E51FB"/>
    <w:rsid w:val="004E54E1"/>
    <w:rsid w:val="004E56E3"/>
    <w:rsid w:val="004E5D0F"/>
    <w:rsid w:val="004E65EF"/>
    <w:rsid w:val="004E6EEF"/>
    <w:rsid w:val="004E6EFD"/>
    <w:rsid w:val="004E7052"/>
    <w:rsid w:val="004E7066"/>
    <w:rsid w:val="004E70D2"/>
    <w:rsid w:val="004E7421"/>
    <w:rsid w:val="004E7FCA"/>
    <w:rsid w:val="004F1472"/>
    <w:rsid w:val="004F14F9"/>
    <w:rsid w:val="004F1C5D"/>
    <w:rsid w:val="004F1FD4"/>
    <w:rsid w:val="004F2020"/>
    <w:rsid w:val="004F28FB"/>
    <w:rsid w:val="004F2BEA"/>
    <w:rsid w:val="004F2DBA"/>
    <w:rsid w:val="004F396C"/>
    <w:rsid w:val="004F41B4"/>
    <w:rsid w:val="004F54C1"/>
    <w:rsid w:val="004F5CC3"/>
    <w:rsid w:val="004F5CFB"/>
    <w:rsid w:val="004F5F2A"/>
    <w:rsid w:val="004F648F"/>
    <w:rsid w:val="00500D13"/>
    <w:rsid w:val="005031F3"/>
    <w:rsid w:val="005034FB"/>
    <w:rsid w:val="00503633"/>
    <w:rsid w:val="00503A54"/>
    <w:rsid w:val="005044F5"/>
    <w:rsid w:val="005054E2"/>
    <w:rsid w:val="005055EC"/>
    <w:rsid w:val="00506295"/>
    <w:rsid w:val="00506A66"/>
    <w:rsid w:val="00506C85"/>
    <w:rsid w:val="005072D0"/>
    <w:rsid w:val="005079AA"/>
    <w:rsid w:val="005101A4"/>
    <w:rsid w:val="0051084C"/>
    <w:rsid w:val="005110A5"/>
    <w:rsid w:val="005111B8"/>
    <w:rsid w:val="005112AB"/>
    <w:rsid w:val="0051212E"/>
    <w:rsid w:val="0051259B"/>
    <w:rsid w:val="005127E3"/>
    <w:rsid w:val="00513054"/>
    <w:rsid w:val="0051358B"/>
    <w:rsid w:val="00513E2A"/>
    <w:rsid w:val="005143C4"/>
    <w:rsid w:val="005144E7"/>
    <w:rsid w:val="0051533A"/>
    <w:rsid w:val="005155C9"/>
    <w:rsid w:val="00515BA7"/>
    <w:rsid w:val="00515DA9"/>
    <w:rsid w:val="00516077"/>
    <w:rsid w:val="00516508"/>
    <w:rsid w:val="00517992"/>
    <w:rsid w:val="00520964"/>
    <w:rsid w:val="00520AD4"/>
    <w:rsid w:val="00521A85"/>
    <w:rsid w:val="00521BE8"/>
    <w:rsid w:val="00521EEC"/>
    <w:rsid w:val="0052297B"/>
    <w:rsid w:val="00522B28"/>
    <w:rsid w:val="005238B3"/>
    <w:rsid w:val="0052415E"/>
    <w:rsid w:val="00524BC4"/>
    <w:rsid w:val="00524C50"/>
    <w:rsid w:val="00525D7F"/>
    <w:rsid w:val="005268E1"/>
    <w:rsid w:val="005301EE"/>
    <w:rsid w:val="00530480"/>
    <w:rsid w:val="00531439"/>
    <w:rsid w:val="005315DD"/>
    <w:rsid w:val="00531D7D"/>
    <w:rsid w:val="0053230E"/>
    <w:rsid w:val="005324D1"/>
    <w:rsid w:val="005336CB"/>
    <w:rsid w:val="005338F5"/>
    <w:rsid w:val="00533DF9"/>
    <w:rsid w:val="005343BA"/>
    <w:rsid w:val="00534997"/>
    <w:rsid w:val="0053551B"/>
    <w:rsid w:val="00535CC6"/>
    <w:rsid w:val="005360A3"/>
    <w:rsid w:val="00536299"/>
    <w:rsid w:val="00536A6E"/>
    <w:rsid w:val="00536CCB"/>
    <w:rsid w:val="00536F35"/>
    <w:rsid w:val="00537395"/>
    <w:rsid w:val="00537509"/>
    <w:rsid w:val="00537FED"/>
    <w:rsid w:val="005402BB"/>
    <w:rsid w:val="00540C26"/>
    <w:rsid w:val="005411CA"/>
    <w:rsid w:val="00542410"/>
    <w:rsid w:val="00542ADC"/>
    <w:rsid w:val="00542B68"/>
    <w:rsid w:val="00542F1B"/>
    <w:rsid w:val="00543223"/>
    <w:rsid w:val="0054336E"/>
    <w:rsid w:val="0054380E"/>
    <w:rsid w:val="00544995"/>
    <w:rsid w:val="0054511A"/>
    <w:rsid w:val="00545775"/>
    <w:rsid w:val="00546832"/>
    <w:rsid w:val="00546D2D"/>
    <w:rsid w:val="00546E26"/>
    <w:rsid w:val="0054734B"/>
    <w:rsid w:val="005473DA"/>
    <w:rsid w:val="0054793B"/>
    <w:rsid w:val="00547D23"/>
    <w:rsid w:val="005502A5"/>
    <w:rsid w:val="005503A4"/>
    <w:rsid w:val="005509BA"/>
    <w:rsid w:val="00550DB1"/>
    <w:rsid w:val="00551110"/>
    <w:rsid w:val="00552184"/>
    <w:rsid w:val="005524D2"/>
    <w:rsid w:val="00552AA3"/>
    <w:rsid w:val="00552C5F"/>
    <w:rsid w:val="00553499"/>
    <w:rsid w:val="00554D6E"/>
    <w:rsid w:val="0055544D"/>
    <w:rsid w:val="00555C11"/>
    <w:rsid w:val="00555DE9"/>
    <w:rsid w:val="005562B7"/>
    <w:rsid w:val="0055695E"/>
    <w:rsid w:val="00556EFC"/>
    <w:rsid w:val="00557A5F"/>
    <w:rsid w:val="00560184"/>
    <w:rsid w:val="0056033E"/>
    <w:rsid w:val="00560657"/>
    <w:rsid w:val="005608EB"/>
    <w:rsid w:val="00560F49"/>
    <w:rsid w:val="00561C34"/>
    <w:rsid w:val="00562070"/>
    <w:rsid w:val="00562A35"/>
    <w:rsid w:val="00562A9A"/>
    <w:rsid w:val="0056343E"/>
    <w:rsid w:val="005639DB"/>
    <w:rsid w:val="00564E9B"/>
    <w:rsid w:val="005650F5"/>
    <w:rsid w:val="00566229"/>
    <w:rsid w:val="0056687D"/>
    <w:rsid w:val="005668DD"/>
    <w:rsid w:val="00566DF9"/>
    <w:rsid w:val="005672E7"/>
    <w:rsid w:val="00567577"/>
    <w:rsid w:val="00567C3B"/>
    <w:rsid w:val="0057098A"/>
    <w:rsid w:val="005721BE"/>
    <w:rsid w:val="005726CF"/>
    <w:rsid w:val="00572958"/>
    <w:rsid w:val="00572C21"/>
    <w:rsid w:val="005733E1"/>
    <w:rsid w:val="00573DA4"/>
    <w:rsid w:val="00574362"/>
    <w:rsid w:val="005750E0"/>
    <w:rsid w:val="005759D4"/>
    <w:rsid w:val="00576593"/>
    <w:rsid w:val="005766FD"/>
    <w:rsid w:val="00576865"/>
    <w:rsid w:val="005772E8"/>
    <w:rsid w:val="00580BC4"/>
    <w:rsid w:val="00580CE0"/>
    <w:rsid w:val="00581402"/>
    <w:rsid w:val="00581A05"/>
    <w:rsid w:val="00581AE2"/>
    <w:rsid w:val="00581F14"/>
    <w:rsid w:val="00582CAB"/>
    <w:rsid w:val="00582F68"/>
    <w:rsid w:val="00583871"/>
    <w:rsid w:val="00584ECC"/>
    <w:rsid w:val="0058538E"/>
    <w:rsid w:val="00585BB6"/>
    <w:rsid w:val="00587265"/>
    <w:rsid w:val="00587836"/>
    <w:rsid w:val="00590918"/>
    <w:rsid w:val="0059136D"/>
    <w:rsid w:val="00591BD5"/>
    <w:rsid w:val="00591D24"/>
    <w:rsid w:val="005921EF"/>
    <w:rsid w:val="00592509"/>
    <w:rsid w:val="0059288F"/>
    <w:rsid w:val="00593807"/>
    <w:rsid w:val="005938C0"/>
    <w:rsid w:val="005938DE"/>
    <w:rsid w:val="0059518E"/>
    <w:rsid w:val="005954C0"/>
    <w:rsid w:val="005962B1"/>
    <w:rsid w:val="00596903"/>
    <w:rsid w:val="00596DFA"/>
    <w:rsid w:val="00597516"/>
    <w:rsid w:val="00597E56"/>
    <w:rsid w:val="00597F1B"/>
    <w:rsid w:val="005A0037"/>
    <w:rsid w:val="005A02A7"/>
    <w:rsid w:val="005A0597"/>
    <w:rsid w:val="005A114A"/>
    <w:rsid w:val="005A1757"/>
    <w:rsid w:val="005A1EA2"/>
    <w:rsid w:val="005A2352"/>
    <w:rsid w:val="005A2731"/>
    <w:rsid w:val="005A29CC"/>
    <w:rsid w:val="005A2B1B"/>
    <w:rsid w:val="005A2E50"/>
    <w:rsid w:val="005A3384"/>
    <w:rsid w:val="005A4B0A"/>
    <w:rsid w:val="005A50A6"/>
    <w:rsid w:val="005A5C07"/>
    <w:rsid w:val="005A6B17"/>
    <w:rsid w:val="005A7440"/>
    <w:rsid w:val="005A7F18"/>
    <w:rsid w:val="005B1CEA"/>
    <w:rsid w:val="005B1F0D"/>
    <w:rsid w:val="005B3958"/>
    <w:rsid w:val="005B40B7"/>
    <w:rsid w:val="005B40D7"/>
    <w:rsid w:val="005B4181"/>
    <w:rsid w:val="005B4F2E"/>
    <w:rsid w:val="005B52D2"/>
    <w:rsid w:val="005B5936"/>
    <w:rsid w:val="005B59CA"/>
    <w:rsid w:val="005B6441"/>
    <w:rsid w:val="005B68A0"/>
    <w:rsid w:val="005B6EC1"/>
    <w:rsid w:val="005B7ACE"/>
    <w:rsid w:val="005C192F"/>
    <w:rsid w:val="005C2EA2"/>
    <w:rsid w:val="005C33D0"/>
    <w:rsid w:val="005C3CF0"/>
    <w:rsid w:val="005C3F0F"/>
    <w:rsid w:val="005C4FA8"/>
    <w:rsid w:val="005C5207"/>
    <w:rsid w:val="005C5613"/>
    <w:rsid w:val="005C5B9A"/>
    <w:rsid w:val="005C650E"/>
    <w:rsid w:val="005C670F"/>
    <w:rsid w:val="005C6E28"/>
    <w:rsid w:val="005C70C5"/>
    <w:rsid w:val="005D0DB6"/>
    <w:rsid w:val="005D0EF1"/>
    <w:rsid w:val="005D1841"/>
    <w:rsid w:val="005D1FDD"/>
    <w:rsid w:val="005D20E5"/>
    <w:rsid w:val="005D2C5A"/>
    <w:rsid w:val="005D321E"/>
    <w:rsid w:val="005D4793"/>
    <w:rsid w:val="005D47FF"/>
    <w:rsid w:val="005D482E"/>
    <w:rsid w:val="005D6A77"/>
    <w:rsid w:val="005D6DB1"/>
    <w:rsid w:val="005D75F8"/>
    <w:rsid w:val="005E060D"/>
    <w:rsid w:val="005E1151"/>
    <w:rsid w:val="005E11A3"/>
    <w:rsid w:val="005E2072"/>
    <w:rsid w:val="005E2449"/>
    <w:rsid w:val="005E2903"/>
    <w:rsid w:val="005E3446"/>
    <w:rsid w:val="005E351E"/>
    <w:rsid w:val="005E352A"/>
    <w:rsid w:val="005E387D"/>
    <w:rsid w:val="005E41FF"/>
    <w:rsid w:val="005E517B"/>
    <w:rsid w:val="005E5941"/>
    <w:rsid w:val="005E5C43"/>
    <w:rsid w:val="005E5CF1"/>
    <w:rsid w:val="005E6301"/>
    <w:rsid w:val="005E63B8"/>
    <w:rsid w:val="005E64F4"/>
    <w:rsid w:val="005E7472"/>
    <w:rsid w:val="005E7538"/>
    <w:rsid w:val="005E7CFD"/>
    <w:rsid w:val="005F0583"/>
    <w:rsid w:val="005F0D35"/>
    <w:rsid w:val="005F13E5"/>
    <w:rsid w:val="005F160D"/>
    <w:rsid w:val="005F19BB"/>
    <w:rsid w:val="005F1A26"/>
    <w:rsid w:val="005F1A98"/>
    <w:rsid w:val="005F1DFD"/>
    <w:rsid w:val="005F1F81"/>
    <w:rsid w:val="005F2F7C"/>
    <w:rsid w:val="005F3843"/>
    <w:rsid w:val="005F3FE2"/>
    <w:rsid w:val="005F4CF6"/>
    <w:rsid w:val="005F4CFC"/>
    <w:rsid w:val="005F4E88"/>
    <w:rsid w:val="005F53E4"/>
    <w:rsid w:val="005F5819"/>
    <w:rsid w:val="005F6046"/>
    <w:rsid w:val="005F67B9"/>
    <w:rsid w:val="005F6950"/>
    <w:rsid w:val="005F6D17"/>
    <w:rsid w:val="005F75E0"/>
    <w:rsid w:val="005F772A"/>
    <w:rsid w:val="005F79B5"/>
    <w:rsid w:val="00601332"/>
    <w:rsid w:val="00601FD8"/>
    <w:rsid w:val="006029FF"/>
    <w:rsid w:val="00603A94"/>
    <w:rsid w:val="00603F59"/>
    <w:rsid w:val="006048F9"/>
    <w:rsid w:val="00604AEE"/>
    <w:rsid w:val="00605C67"/>
    <w:rsid w:val="006060A9"/>
    <w:rsid w:val="00607173"/>
    <w:rsid w:val="0060765E"/>
    <w:rsid w:val="00607B5B"/>
    <w:rsid w:val="00607BB0"/>
    <w:rsid w:val="00610793"/>
    <w:rsid w:val="00610831"/>
    <w:rsid w:val="00610844"/>
    <w:rsid w:val="00611822"/>
    <w:rsid w:val="0061219E"/>
    <w:rsid w:val="006127A2"/>
    <w:rsid w:val="006127D9"/>
    <w:rsid w:val="00612847"/>
    <w:rsid w:val="00612898"/>
    <w:rsid w:val="00612B9D"/>
    <w:rsid w:val="00612E01"/>
    <w:rsid w:val="00613380"/>
    <w:rsid w:val="00613B6B"/>
    <w:rsid w:val="00613C29"/>
    <w:rsid w:val="00613D87"/>
    <w:rsid w:val="00614327"/>
    <w:rsid w:val="006147D2"/>
    <w:rsid w:val="00614A54"/>
    <w:rsid w:val="00614E4D"/>
    <w:rsid w:val="00615354"/>
    <w:rsid w:val="00615BAC"/>
    <w:rsid w:val="00615D82"/>
    <w:rsid w:val="00615F78"/>
    <w:rsid w:val="00616184"/>
    <w:rsid w:val="00617484"/>
    <w:rsid w:val="006178CB"/>
    <w:rsid w:val="00617CC5"/>
    <w:rsid w:val="00617F9C"/>
    <w:rsid w:val="00620186"/>
    <w:rsid w:val="0062030B"/>
    <w:rsid w:val="00620ACD"/>
    <w:rsid w:val="00620B56"/>
    <w:rsid w:val="00620BD6"/>
    <w:rsid w:val="0062187B"/>
    <w:rsid w:val="006220AE"/>
    <w:rsid w:val="006220D8"/>
    <w:rsid w:val="006223D9"/>
    <w:rsid w:val="006225AA"/>
    <w:rsid w:val="00623690"/>
    <w:rsid w:val="00623802"/>
    <w:rsid w:val="00623EC5"/>
    <w:rsid w:val="00624DAE"/>
    <w:rsid w:val="006266E8"/>
    <w:rsid w:val="00627099"/>
    <w:rsid w:val="00630419"/>
    <w:rsid w:val="0063056D"/>
    <w:rsid w:val="00631267"/>
    <w:rsid w:val="006314C8"/>
    <w:rsid w:val="00632994"/>
    <w:rsid w:val="00632D0B"/>
    <w:rsid w:val="006330B2"/>
    <w:rsid w:val="006330F4"/>
    <w:rsid w:val="006336D8"/>
    <w:rsid w:val="00633790"/>
    <w:rsid w:val="006350EA"/>
    <w:rsid w:val="0063558C"/>
    <w:rsid w:val="00635600"/>
    <w:rsid w:val="006356C0"/>
    <w:rsid w:val="006358D0"/>
    <w:rsid w:val="0063685E"/>
    <w:rsid w:val="00636CDA"/>
    <w:rsid w:val="00637033"/>
    <w:rsid w:val="006372D8"/>
    <w:rsid w:val="00640FFE"/>
    <w:rsid w:val="0064106A"/>
    <w:rsid w:val="006411E3"/>
    <w:rsid w:val="006415CE"/>
    <w:rsid w:val="006419D4"/>
    <w:rsid w:val="00642D8A"/>
    <w:rsid w:val="00642FA1"/>
    <w:rsid w:val="00643396"/>
    <w:rsid w:val="00643701"/>
    <w:rsid w:val="00644AE6"/>
    <w:rsid w:val="00644C7C"/>
    <w:rsid w:val="006456E5"/>
    <w:rsid w:val="00646D8E"/>
    <w:rsid w:val="006503D5"/>
    <w:rsid w:val="00650EDA"/>
    <w:rsid w:val="0065123E"/>
    <w:rsid w:val="006512CA"/>
    <w:rsid w:val="00651CAF"/>
    <w:rsid w:val="00652120"/>
    <w:rsid w:val="00652470"/>
    <w:rsid w:val="006524E2"/>
    <w:rsid w:val="0065281C"/>
    <w:rsid w:val="006531D8"/>
    <w:rsid w:val="0065328E"/>
    <w:rsid w:val="00653581"/>
    <w:rsid w:val="006535F5"/>
    <w:rsid w:val="0065386D"/>
    <w:rsid w:val="00654621"/>
    <w:rsid w:val="00657586"/>
    <w:rsid w:val="006601BA"/>
    <w:rsid w:val="00660373"/>
    <w:rsid w:val="00660762"/>
    <w:rsid w:val="00660801"/>
    <w:rsid w:val="00662EDA"/>
    <w:rsid w:val="00663180"/>
    <w:rsid w:val="006633BF"/>
    <w:rsid w:val="00663CE6"/>
    <w:rsid w:val="00665FFC"/>
    <w:rsid w:val="00666141"/>
    <w:rsid w:val="0066648A"/>
    <w:rsid w:val="00666AA3"/>
    <w:rsid w:val="0066708E"/>
    <w:rsid w:val="006674E3"/>
    <w:rsid w:val="0067155C"/>
    <w:rsid w:val="00671FF2"/>
    <w:rsid w:val="006726E6"/>
    <w:rsid w:val="00672A44"/>
    <w:rsid w:val="00672A7D"/>
    <w:rsid w:val="00672F47"/>
    <w:rsid w:val="006730B9"/>
    <w:rsid w:val="00673DEC"/>
    <w:rsid w:val="006740BB"/>
    <w:rsid w:val="00674140"/>
    <w:rsid w:val="00674B7C"/>
    <w:rsid w:val="00675964"/>
    <w:rsid w:val="006759F9"/>
    <w:rsid w:val="006760FE"/>
    <w:rsid w:val="006761AB"/>
    <w:rsid w:val="0067706B"/>
    <w:rsid w:val="0067734B"/>
    <w:rsid w:val="0067752D"/>
    <w:rsid w:val="0067775F"/>
    <w:rsid w:val="00677B5F"/>
    <w:rsid w:val="00677DBB"/>
    <w:rsid w:val="00677DEC"/>
    <w:rsid w:val="00680319"/>
    <w:rsid w:val="006807CE"/>
    <w:rsid w:val="00680CDA"/>
    <w:rsid w:val="0068130C"/>
    <w:rsid w:val="0068243A"/>
    <w:rsid w:val="00682C27"/>
    <w:rsid w:val="00683F84"/>
    <w:rsid w:val="00684509"/>
    <w:rsid w:val="00685343"/>
    <w:rsid w:val="00685C7E"/>
    <w:rsid w:val="006860B5"/>
    <w:rsid w:val="006867F8"/>
    <w:rsid w:val="006872A3"/>
    <w:rsid w:val="00687A2C"/>
    <w:rsid w:val="006902E0"/>
    <w:rsid w:val="006907D6"/>
    <w:rsid w:val="00690F8E"/>
    <w:rsid w:val="0069140D"/>
    <w:rsid w:val="00691584"/>
    <w:rsid w:val="00691A82"/>
    <w:rsid w:val="00691AD8"/>
    <w:rsid w:val="00692009"/>
    <w:rsid w:val="00694223"/>
    <w:rsid w:val="00694341"/>
    <w:rsid w:val="0069471E"/>
    <w:rsid w:val="00695274"/>
    <w:rsid w:val="006955F4"/>
    <w:rsid w:val="00695EF0"/>
    <w:rsid w:val="00695FF2"/>
    <w:rsid w:val="0069609C"/>
    <w:rsid w:val="006963AC"/>
    <w:rsid w:val="00697718"/>
    <w:rsid w:val="0069784E"/>
    <w:rsid w:val="00697BA7"/>
    <w:rsid w:val="00697F87"/>
    <w:rsid w:val="006A1864"/>
    <w:rsid w:val="006A1F67"/>
    <w:rsid w:val="006A2316"/>
    <w:rsid w:val="006A2A38"/>
    <w:rsid w:val="006A2E0A"/>
    <w:rsid w:val="006A3BAE"/>
    <w:rsid w:val="006A4D30"/>
    <w:rsid w:val="006A4EA1"/>
    <w:rsid w:val="006A5099"/>
    <w:rsid w:val="006A510F"/>
    <w:rsid w:val="006A54BA"/>
    <w:rsid w:val="006A5605"/>
    <w:rsid w:val="006A678D"/>
    <w:rsid w:val="006B03A5"/>
    <w:rsid w:val="006B0F1B"/>
    <w:rsid w:val="006B0F40"/>
    <w:rsid w:val="006B15B5"/>
    <w:rsid w:val="006B17BF"/>
    <w:rsid w:val="006B1EFD"/>
    <w:rsid w:val="006B2552"/>
    <w:rsid w:val="006B283A"/>
    <w:rsid w:val="006B289C"/>
    <w:rsid w:val="006B2902"/>
    <w:rsid w:val="006B2AE0"/>
    <w:rsid w:val="006B2BD4"/>
    <w:rsid w:val="006B2D2B"/>
    <w:rsid w:val="006B3164"/>
    <w:rsid w:val="006B40F8"/>
    <w:rsid w:val="006B42D5"/>
    <w:rsid w:val="006B4975"/>
    <w:rsid w:val="006B4B35"/>
    <w:rsid w:val="006B511E"/>
    <w:rsid w:val="006B56D6"/>
    <w:rsid w:val="006B58FC"/>
    <w:rsid w:val="006B5AC0"/>
    <w:rsid w:val="006B5B8E"/>
    <w:rsid w:val="006B64C7"/>
    <w:rsid w:val="006B65D7"/>
    <w:rsid w:val="006B6F57"/>
    <w:rsid w:val="006B6F77"/>
    <w:rsid w:val="006B7207"/>
    <w:rsid w:val="006B7271"/>
    <w:rsid w:val="006B7792"/>
    <w:rsid w:val="006B78DF"/>
    <w:rsid w:val="006C01C0"/>
    <w:rsid w:val="006C18EA"/>
    <w:rsid w:val="006C34E3"/>
    <w:rsid w:val="006C3674"/>
    <w:rsid w:val="006C3F87"/>
    <w:rsid w:val="006C3FF0"/>
    <w:rsid w:val="006C40DB"/>
    <w:rsid w:val="006C5263"/>
    <w:rsid w:val="006C6A7D"/>
    <w:rsid w:val="006C7252"/>
    <w:rsid w:val="006C7266"/>
    <w:rsid w:val="006C7738"/>
    <w:rsid w:val="006C7F44"/>
    <w:rsid w:val="006D0A37"/>
    <w:rsid w:val="006D183F"/>
    <w:rsid w:val="006D1CA0"/>
    <w:rsid w:val="006D25CE"/>
    <w:rsid w:val="006D263A"/>
    <w:rsid w:val="006D366E"/>
    <w:rsid w:val="006D402A"/>
    <w:rsid w:val="006D4700"/>
    <w:rsid w:val="006D4DE6"/>
    <w:rsid w:val="006D4E2F"/>
    <w:rsid w:val="006D4F9A"/>
    <w:rsid w:val="006D5A85"/>
    <w:rsid w:val="006D5F18"/>
    <w:rsid w:val="006D6680"/>
    <w:rsid w:val="006D7143"/>
    <w:rsid w:val="006D74FB"/>
    <w:rsid w:val="006D7AE4"/>
    <w:rsid w:val="006D7D05"/>
    <w:rsid w:val="006E07E7"/>
    <w:rsid w:val="006E0834"/>
    <w:rsid w:val="006E0B5B"/>
    <w:rsid w:val="006E0EC9"/>
    <w:rsid w:val="006E0F44"/>
    <w:rsid w:val="006E15CA"/>
    <w:rsid w:val="006E2131"/>
    <w:rsid w:val="006E224C"/>
    <w:rsid w:val="006E299A"/>
    <w:rsid w:val="006E31D8"/>
    <w:rsid w:val="006E3F42"/>
    <w:rsid w:val="006E3FC2"/>
    <w:rsid w:val="006E51FE"/>
    <w:rsid w:val="006E52DA"/>
    <w:rsid w:val="006E5B04"/>
    <w:rsid w:val="006E6643"/>
    <w:rsid w:val="006E6A1C"/>
    <w:rsid w:val="006E6E48"/>
    <w:rsid w:val="006E7D10"/>
    <w:rsid w:val="006F03F9"/>
    <w:rsid w:val="006F045B"/>
    <w:rsid w:val="006F096A"/>
    <w:rsid w:val="006F11B3"/>
    <w:rsid w:val="006F18A3"/>
    <w:rsid w:val="006F1B67"/>
    <w:rsid w:val="006F2502"/>
    <w:rsid w:val="006F2E15"/>
    <w:rsid w:val="006F35EA"/>
    <w:rsid w:val="006F3883"/>
    <w:rsid w:val="006F40BC"/>
    <w:rsid w:val="006F4DB1"/>
    <w:rsid w:val="006F57CC"/>
    <w:rsid w:val="006F5CEF"/>
    <w:rsid w:val="006F721B"/>
    <w:rsid w:val="0070047A"/>
    <w:rsid w:val="007004CC"/>
    <w:rsid w:val="00700852"/>
    <w:rsid w:val="00700C6E"/>
    <w:rsid w:val="00700FA3"/>
    <w:rsid w:val="00701074"/>
    <w:rsid w:val="0070192A"/>
    <w:rsid w:val="00702172"/>
    <w:rsid w:val="007022EC"/>
    <w:rsid w:val="007023AE"/>
    <w:rsid w:val="00703BA3"/>
    <w:rsid w:val="00704489"/>
    <w:rsid w:val="007044C1"/>
    <w:rsid w:val="00704B0D"/>
    <w:rsid w:val="00705841"/>
    <w:rsid w:val="00705E80"/>
    <w:rsid w:val="00706C67"/>
    <w:rsid w:val="00707062"/>
    <w:rsid w:val="00707FFB"/>
    <w:rsid w:val="00710809"/>
    <w:rsid w:val="00710FFA"/>
    <w:rsid w:val="00712E57"/>
    <w:rsid w:val="00713147"/>
    <w:rsid w:val="007133A6"/>
    <w:rsid w:val="0071516E"/>
    <w:rsid w:val="007154BA"/>
    <w:rsid w:val="00715629"/>
    <w:rsid w:val="0071656D"/>
    <w:rsid w:val="007167DA"/>
    <w:rsid w:val="00717063"/>
    <w:rsid w:val="00717AAB"/>
    <w:rsid w:val="0072030D"/>
    <w:rsid w:val="0072078C"/>
    <w:rsid w:val="007210CB"/>
    <w:rsid w:val="00721C0E"/>
    <w:rsid w:val="00721C5D"/>
    <w:rsid w:val="00721CEC"/>
    <w:rsid w:val="00721E49"/>
    <w:rsid w:val="00722299"/>
    <w:rsid w:val="00722739"/>
    <w:rsid w:val="00722C13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E87"/>
    <w:rsid w:val="0073164C"/>
    <w:rsid w:val="007317B5"/>
    <w:rsid w:val="00732C50"/>
    <w:rsid w:val="00733529"/>
    <w:rsid w:val="007337B0"/>
    <w:rsid w:val="00733A92"/>
    <w:rsid w:val="00733D60"/>
    <w:rsid w:val="00733DFB"/>
    <w:rsid w:val="00733F93"/>
    <w:rsid w:val="00734065"/>
    <w:rsid w:val="007343AA"/>
    <w:rsid w:val="00734630"/>
    <w:rsid w:val="00734755"/>
    <w:rsid w:val="00735D20"/>
    <w:rsid w:val="00736156"/>
    <w:rsid w:val="007367AC"/>
    <w:rsid w:val="00736BBC"/>
    <w:rsid w:val="00737593"/>
    <w:rsid w:val="0073759A"/>
    <w:rsid w:val="00740E43"/>
    <w:rsid w:val="00742AFA"/>
    <w:rsid w:val="00742D2E"/>
    <w:rsid w:val="00742FFF"/>
    <w:rsid w:val="0074318A"/>
    <w:rsid w:val="00743672"/>
    <w:rsid w:val="0074372F"/>
    <w:rsid w:val="0074414F"/>
    <w:rsid w:val="007447C5"/>
    <w:rsid w:val="007447CA"/>
    <w:rsid w:val="00744FCC"/>
    <w:rsid w:val="00745E37"/>
    <w:rsid w:val="00746111"/>
    <w:rsid w:val="007464E7"/>
    <w:rsid w:val="007466CA"/>
    <w:rsid w:val="00746B9D"/>
    <w:rsid w:val="00747A52"/>
    <w:rsid w:val="00747A61"/>
    <w:rsid w:val="00747AF0"/>
    <w:rsid w:val="00747AF1"/>
    <w:rsid w:val="00747B03"/>
    <w:rsid w:val="00750104"/>
    <w:rsid w:val="0075086A"/>
    <w:rsid w:val="00750CC2"/>
    <w:rsid w:val="00750D73"/>
    <w:rsid w:val="007510C3"/>
    <w:rsid w:val="00752427"/>
    <w:rsid w:val="0075242C"/>
    <w:rsid w:val="00752A4D"/>
    <w:rsid w:val="00753055"/>
    <w:rsid w:val="00753AE2"/>
    <w:rsid w:val="007542DE"/>
    <w:rsid w:val="00754961"/>
    <w:rsid w:val="00754C93"/>
    <w:rsid w:val="00755A71"/>
    <w:rsid w:val="0075604F"/>
    <w:rsid w:val="007567F7"/>
    <w:rsid w:val="00757716"/>
    <w:rsid w:val="0075781C"/>
    <w:rsid w:val="00757D15"/>
    <w:rsid w:val="00757F27"/>
    <w:rsid w:val="00757F70"/>
    <w:rsid w:val="007609DE"/>
    <w:rsid w:val="00760A71"/>
    <w:rsid w:val="00760FF2"/>
    <w:rsid w:val="00761076"/>
    <w:rsid w:val="0076131D"/>
    <w:rsid w:val="007613D6"/>
    <w:rsid w:val="00761719"/>
    <w:rsid w:val="00761E49"/>
    <w:rsid w:val="00761FA0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812"/>
    <w:rsid w:val="00765958"/>
    <w:rsid w:val="00765C24"/>
    <w:rsid w:val="00766049"/>
    <w:rsid w:val="007664EC"/>
    <w:rsid w:val="00767B0D"/>
    <w:rsid w:val="00767FB7"/>
    <w:rsid w:val="0077010C"/>
    <w:rsid w:val="00770684"/>
    <w:rsid w:val="007706AA"/>
    <w:rsid w:val="007711C2"/>
    <w:rsid w:val="0077146E"/>
    <w:rsid w:val="00771B31"/>
    <w:rsid w:val="00772572"/>
    <w:rsid w:val="00772B21"/>
    <w:rsid w:val="007734E7"/>
    <w:rsid w:val="007736DD"/>
    <w:rsid w:val="007745A2"/>
    <w:rsid w:val="0077469B"/>
    <w:rsid w:val="007749DD"/>
    <w:rsid w:val="007752AC"/>
    <w:rsid w:val="007761C4"/>
    <w:rsid w:val="00776312"/>
    <w:rsid w:val="007769DC"/>
    <w:rsid w:val="00776EE4"/>
    <w:rsid w:val="007772F7"/>
    <w:rsid w:val="00780650"/>
    <w:rsid w:val="00780C8E"/>
    <w:rsid w:val="00781F05"/>
    <w:rsid w:val="00782872"/>
    <w:rsid w:val="0078311C"/>
    <w:rsid w:val="00783171"/>
    <w:rsid w:val="007832C9"/>
    <w:rsid w:val="00784704"/>
    <w:rsid w:val="0078486B"/>
    <w:rsid w:val="00785D0B"/>
    <w:rsid w:val="0078614C"/>
    <w:rsid w:val="007863A0"/>
    <w:rsid w:val="00786F4E"/>
    <w:rsid w:val="007870CC"/>
    <w:rsid w:val="007901B8"/>
    <w:rsid w:val="00790DD9"/>
    <w:rsid w:val="007912B9"/>
    <w:rsid w:val="007918CF"/>
    <w:rsid w:val="007921B9"/>
    <w:rsid w:val="00792A01"/>
    <w:rsid w:val="00792B0B"/>
    <w:rsid w:val="007934AD"/>
    <w:rsid w:val="0079354D"/>
    <w:rsid w:val="007938AB"/>
    <w:rsid w:val="00794FBF"/>
    <w:rsid w:val="007951FD"/>
    <w:rsid w:val="007959AB"/>
    <w:rsid w:val="007967D4"/>
    <w:rsid w:val="007970F3"/>
    <w:rsid w:val="0079753E"/>
    <w:rsid w:val="007A0D4D"/>
    <w:rsid w:val="007A178F"/>
    <w:rsid w:val="007A262C"/>
    <w:rsid w:val="007A29D0"/>
    <w:rsid w:val="007A341A"/>
    <w:rsid w:val="007A3542"/>
    <w:rsid w:val="007A369B"/>
    <w:rsid w:val="007A3DD0"/>
    <w:rsid w:val="007A453A"/>
    <w:rsid w:val="007A4D52"/>
    <w:rsid w:val="007A52FB"/>
    <w:rsid w:val="007A57B7"/>
    <w:rsid w:val="007A61EA"/>
    <w:rsid w:val="007A6374"/>
    <w:rsid w:val="007A670B"/>
    <w:rsid w:val="007A6D50"/>
    <w:rsid w:val="007A706E"/>
    <w:rsid w:val="007A7845"/>
    <w:rsid w:val="007A7C2A"/>
    <w:rsid w:val="007B17C8"/>
    <w:rsid w:val="007B19CB"/>
    <w:rsid w:val="007B28D5"/>
    <w:rsid w:val="007B360B"/>
    <w:rsid w:val="007B3F3B"/>
    <w:rsid w:val="007B484F"/>
    <w:rsid w:val="007B489C"/>
    <w:rsid w:val="007B4B3C"/>
    <w:rsid w:val="007B53D2"/>
    <w:rsid w:val="007B5586"/>
    <w:rsid w:val="007B586F"/>
    <w:rsid w:val="007B5BB7"/>
    <w:rsid w:val="007B5E0C"/>
    <w:rsid w:val="007B6132"/>
    <w:rsid w:val="007B64D4"/>
    <w:rsid w:val="007B6835"/>
    <w:rsid w:val="007B6C41"/>
    <w:rsid w:val="007B6EAC"/>
    <w:rsid w:val="007B7262"/>
    <w:rsid w:val="007B758C"/>
    <w:rsid w:val="007B77A7"/>
    <w:rsid w:val="007B7951"/>
    <w:rsid w:val="007B7A4D"/>
    <w:rsid w:val="007C0310"/>
    <w:rsid w:val="007C0612"/>
    <w:rsid w:val="007C1244"/>
    <w:rsid w:val="007C1B63"/>
    <w:rsid w:val="007C2707"/>
    <w:rsid w:val="007C2B8B"/>
    <w:rsid w:val="007C2FFC"/>
    <w:rsid w:val="007C4351"/>
    <w:rsid w:val="007C62C6"/>
    <w:rsid w:val="007C66B2"/>
    <w:rsid w:val="007C6898"/>
    <w:rsid w:val="007C74F9"/>
    <w:rsid w:val="007C79D1"/>
    <w:rsid w:val="007D0A91"/>
    <w:rsid w:val="007D11D9"/>
    <w:rsid w:val="007D136D"/>
    <w:rsid w:val="007D1995"/>
    <w:rsid w:val="007D2817"/>
    <w:rsid w:val="007D324F"/>
    <w:rsid w:val="007D3306"/>
    <w:rsid w:val="007D33C5"/>
    <w:rsid w:val="007D3E26"/>
    <w:rsid w:val="007D3FE5"/>
    <w:rsid w:val="007D3FEE"/>
    <w:rsid w:val="007D443D"/>
    <w:rsid w:val="007D447D"/>
    <w:rsid w:val="007D540D"/>
    <w:rsid w:val="007D563D"/>
    <w:rsid w:val="007D5869"/>
    <w:rsid w:val="007D5BF1"/>
    <w:rsid w:val="007D60AC"/>
    <w:rsid w:val="007D6255"/>
    <w:rsid w:val="007D674D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56E"/>
    <w:rsid w:val="007E5AF8"/>
    <w:rsid w:val="007E6199"/>
    <w:rsid w:val="007E6D2E"/>
    <w:rsid w:val="007E6E8C"/>
    <w:rsid w:val="007E78E9"/>
    <w:rsid w:val="007E793B"/>
    <w:rsid w:val="007E7C99"/>
    <w:rsid w:val="007F004B"/>
    <w:rsid w:val="007F0884"/>
    <w:rsid w:val="007F0E75"/>
    <w:rsid w:val="007F1B2D"/>
    <w:rsid w:val="007F1E3B"/>
    <w:rsid w:val="007F28C5"/>
    <w:rsid w:val="007F2D8E"/>
    <w:rsid w:val="007F2DCE"/>
    <w:rsid w:val="007F34EC"/>
    <w:rsid w:val="007F3F9B"/>
    <w:rsid w:val="007F4A22"/>
    <w:rsid w:val="007F4D94"/>
    <w:rsid w:val="007F52A8"/>
    <w:rsid w:val="007F54DE"/>
    <w:rsid w:val="007F5890"/>
    <w:rsid w:val="007F5A19"/>
    <w:rsid w:val="007F5C4B"/>
    <w:rsid w:val="007F6824"/>
    <w:rsid w:val="007F6A93"/>
    <w:rsid w:val="007F7992"/>
    <w:rsid w:val="008002B8"/>
    <w:rsid w:val="00800620"/>
    <w:rsid w:val="00800D43"/>
    <w:rsid w:val="00800DAA"/>
    <w:rsid w:val="0080100A"/>
    <w:rsid w:val="0080108C"/>
    <w:rsid w:val="008013FE"/>
    <w:rsid w:val="00801B19"/>
    <w:rsid w:val="00801BC0"/>
    <w:rsid w:val="00802115"/>
    <w:rsid w:val="00802704"/>
    <w:rsid w:val="00802767"/>
    <w:rsid w:val="0080290E"/>
    <w:rsid w:val="00802A60"/>
    <w:rsid w:val="00803497"/>
    <w:rsid w:val="00803A1C"/>
    <w:rsid w:val="00804141"/>
    <w:rsid w:val="008049B8"/>
    <w:rsid w:val="00804EF9"/>
    <w:rsid w:val="008057A9"/>
    <w:rsid w:val="008062AD"/>
    <w:rsid w:val="00810567"/>
    <w:rsid w:val="008105DA"/>
    <w:rsid w:val="008108E0"/>
    <w:rsid w:val="00810B38"/>
    <w:rsid w:val="00810E47"/>
    <w:rsid w:val="0081107E"/>
    <w:rsid w:val="008111D4"/>
    <w:rsid w:val="008140FE"/>
    <w:rsid w:val="0081444A"/>
    <w:rsid w:val="00814FB8"/>
    <w:rsid w:val="0081564A"/>
    <w:rsid w:val="00815ACA"/>
    <w:rsid w:val="00815D5B"/>
    <w:rsid w:val="00815EAA"/>
    <w:rsid w:val="00816741"/>
    <w:rsid w:val="00816AA1"/>
    <w:rsid w:val="00816DEF"/>
    <w:rsid w:val="008175E1"/>
    <w:rsid w:val="00817D2D"/>
    <w:rsid w:val="0082079E"/>
    <w:rsid w:val="008207EC"/>
    <w:rsid w:val="00820F08"/>
    <w:rsid w:val="00820FEA"/>
    <w:rsid w:val="008217E6"/>
    <w:rsid w:val="0082186B"/>
    <w:rsid w:val="00821CB5"/>
    <w:rsid w:val="0082244F"/>
    <w:rsid w:val="0082253C"/>
    <w:rsid w:val="008226D6"/>
    <w:rsid w:val="00823F0A"/>
    <w:rsid w:val="00823F99"/>
    <w:rsid w:val="008259FD"/>
    <w:rsid w:val="00825D8F"/>
    <w:rsid w:val="00825E07"/>
    <w:rsid w:val="00826681"/>
    <w:rsid w:val="008274B9"/>
    <w:rsid w:val="00827867"/>
    <w:rsid w:val="00830BF3"/>
    <w:rsid w:val="008314EA"/>
    <w:rsid w:val="00831A60"/>
    <w:rsid w:val="00831CF0"/>
    <w:rsid w:val="00831E74"/>
    <w:rsid w:val="00831FCB"/>
    <w:rsid w:val="008321AA"/>
    <w:rsid w:val="008322D5"/>
    <w:rsid w:val="00832926"/>
    <w:rsid w:val="00833114"/>
    <w:rsid w:val="008331C7"/>
    <w:rsid w:val="008337E3"/>
    <w:rsid w:val="00833D73"/>
    <w:rsid w:val="00833E27"/>
    <w:rsid w:val="00833FC3"/>
    <w:rsid w:val="00833FFF"/>
    <w:rsid w:val="008345D9"/>
    <w:rsid w:val="00834812"/>
    <w:rsid w:val="00834B23"/>
    <w:rsid w:val="00834DF9"/>
    <w:rsid w:val="0083559A"/>
    <w:rsid w:val="00835F22"/>
    <w:rsid w:val="00836135"/>
    <w:rsid w:val="00836367"/>
    <w:rsid w:val="00836F85"/>
    <w:rsid w:val="00837C4F"/>
    <w:rsid w:val="0084057F"/>
    <w:rsid w:val="00840747"/>
    <w:rsid w:val="008409D8"/>
    <w:rsid w:val="00841A6C"/>
    <w:rsid w:val="0084206F"/>
    <w:rsid w:val="00842AFA"/>
    <w:rsid w:val="00843740"/>
    <w:rsid w:val="0084384D"/>
    <w:rsid w:val="00844146"/>
    <w:rsid w:val="0084417A"/>
    <w:rsid w:val="008444F6"/>
    <w:rsid w:val="008445E0"/>
    <w:rsid w:val="0084468E"/>
    <w:rsid w:val="008449CC"/>
    <w:rsid w:val="0084529C"/>
    <w:rsid w:val="008454C5"/>
    <w:rsid w:val="00845503"/>
    <w:rsid w:val="00845927"/>
    <w:rsid w:val="0084592C"/>
    <w:rsid w:val="00845D69"/>
    <w:rsid w:val="00845FCB"/>
    <w:rsid w:val="008469E7"/>
    <w:rsid w:val="00846D0E"/>
    <w:rsid w:val="008470C2"/>
    <w:rsid w:val="00847361"/>
    <w:rsid w:val="00850B4C"/>
    <w:rsid w:val="00850BAF"/>
    <w:rsid w:val="00851D80"/>
    <w:rsid w:val="00852F78"/>
    <w:rsid w:val="00853AAF"/>
    <w:rsid w:val="00854366"/>
    <w:rsid w:val="008552BC"/>
    <w:rsid w:val="00855308"/>
    <w:rsid w:val="0085605D"/>
    <w:rsid w:val="008563B9"/>
    <w:rsid w:val="00857EB7"/>
    <w:rsid w:val="00860122"/>
    <w:rsid w:val="00860328"/>
    <w:rsid w:val="00860AA1"/>
    <w:rsid w:val="00860CF7"/>
    <w:rsid w:val="00861845"/>
    <w:rsid w:val="008620BF"/>
    <w:rsid w:val="00862539"/>
    <w:rsid w:val="00862976"/>
    <w:rsid w:val="00862991"/>
    <w:rsid w:val="00862C55"/>
    <w:rsid w:val="00863434"/>
    <w:rsid w:val="0086382C"/>
    <w:rsid w:val="00863B03"/>
    <w:rsid w:val="00864027"/>
    <w:rsid w:val="008641F7"/>
    <w:rsid w:val="00864C58"/>
    <w:rsid w:val="00865CBF"/>
    <w:rsid w:val="00866075"/>
    <w:rsid w:val="008662B6"/>
    <w:rsid w:val="00866336"/>
    <w:rsid w:val="0086737A"/>
    <w:rsid w:val="00867B20"/>
    <w:rsid w:val="00867D17"/>
    <w:rsid w:val="008702DA"/>
    <w:rsid w:val="00870959"/>
    <w:rsid w:val="00871401"/>
    <w:rsid w:val="00872128"/>
    <w:rsid w:val="0087236A"/>
    <w:rsid w:val="00872409"/>
    <w:rsid w:val="00872F15"/>
    <w:rsid w:val="00872F36"/>
    <w:rsid w:val="00873340"/>
    <w:rsid w:val="008733E7"/>
    <w:rsid w:val="00873BE4"/>
    <w:rsid w:val="008741B6"/>
    <w:rsid w:val="00875562"/>
    <w:rsid w:val="008758BC"/>
    <w:rsid w:val="00876DE3"/>
    <w:rsid w:val="00877376"/>
    <w:rsid w:val="00880FB2"/>
    <w:rsid w:val="00880FBA"/>
    <w:rsid w:val="00881193"/>
    <w:rsid w:val="008816EF"/>
    <w:rsid w:val="00881829"/>
    <w:rsid w:val="00881CF1"/>
    <w:rsid w:val="008826B8"/>
    <w:rsid w:val="00883336"/>
    <w:rsid w:val="008841B0"/>
    <w:rsid w:val="0088481E"/>
    <w:rsid w:val="00884E70"/>
    <w:rsid w:val="00885AC3"/>
    <w:rsid w:val="00885AEC"/>
    <w:rsid w:val="00885AFA"/>
    <w:rsid w:val="008867B2"/>
    <w:rsid w:val="00886C73"/>
    <w:rsid w:val="008871B2"/>
    <w:rsid w:val="008904A1"/>
    <w:rsid w:val="00890D88"/>
    <w:rsid w:val="0089287A"/>
    <w:rsid w:val="0089315C"/>
    <w:rsid w:val="00893343"/>
    <w:rsid w:val="00894160"/>
    <w:rsid w:val="00894AFE"/>
    <w:rsid w:val="00894FB2"/>
    <w:rsid w:val="008955EC"/>
    <w:rsid w:val="00896199"/>
    <w:rsid w:val="00896F50"/>
    <w:rsid w:val="00897228"/>
    <w:rsid w:val="008972C3"/>
    <w:rsid w:val="0089767A"/>
    <w:rsid w:val="00897A30"/>
    <w:rsid w:val="00897A47"/>
    <w:rsid w:val="008A0822"/>
    <w:rsid w:val="008A155D"/>
    <w:rsid w:val="008A18DD"/>
    <w:rsid w:val="008A209E"/>
    <w:rsid w:val="008A2242"/>
    <w:rsid w:val="008A2243"/>
    <w:rsid w:val="008A2E3D"/>
    <w:rsid w:val="008A303E"/>
    <w:rsid w:val="008A3060"/>
    <w:rsid w:val="008A399D"/>
    <w:rsid w:val="008A3FDA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321"/>
    <w:rsid w:val="008B1726"/>
    <w:rsid w:val="008B1F9F"/>
    <w:rsid w:val="008B202B"/>
    <w:rsid w:val="008B2A37"/>
    <w:rsid w:val="008B3386"/>
    <w:rsid w:val="008B397F"/>
    <w:rsid w:val="008B4001"/>
    <w:rsid w:val="008B4161"/>
    <w:rsid w:val="008B41A7"/>
    <w:rsid w:val="008B5C43"/>
    <w:rsid w:val="008B5ECA"/>
    <w:rsid w:val="008B6897"/>
    <w:rsid w:val="008B773B"/>
    <w:rsid w:val="008B7776"/>
    <w:rsid w:val="008C0DCE"/>
    <w:rsid w:val="008C1A1A"/>
    <w:rsid w:val="008C1EE4"/>
    <w:rsid w:val="008C2188"/>
    <w:rsid w:val="008C2385"/>
    <w:rsid w:val="008C28BA"/>
    <w:rsid w:val="008C3628"/>
    <w:rsid w:val="008C4562"/>
    <w:rsid w:val="008C5D80"/>
    <w:rsid w:val="008C69FD"/>
    <w:rsid w:val="008C76DC"/>
    <w:rsid w:val="008C7DE7"/>
    <w:rsid w:val="008D0893"/>
    <w:rsid w:val="008D17A3"/>
    <w:rsid w:val="008D1A77"/>
    <w:rsid w:val="008D200D"/>
    <w:rsid w:val="008D2123"/>
    <w:rsid w:val="008D23F1"/>
    <w:rsid w:val="008D3237"/>
    <w:rsid w:val="008D39E6"/>
    <w:rsid w:val="008D40D1"/>
    <w:rsid w:val="008D488B"/>
    <w:rsid w:val="008D55DE"/>
    <w:rsid w:val="008D5644"/>
    <w:rsid w:val="008D5983"/>
    <w:rsid w:val="008D5B1C"/>
    <w:rsid w:val="008D656F"/>
    <w:rsid w:val="008D687E"/>
    <w:rsid w:val="008D7BA5"/>
    <w:rsid w:val="008E06CF"/>
    <w:rsid w:val="008E09D8"/>
    <w:rsid w:val="008E0D85"/>
    <w:rsid w:val="008E15DA"/>
    <w:rsid w:val="008E17D5"/>
    <w:rsid w:val="008E1804"/>
    <w:rsid w:val="008E1BB1"/>
    <w:rsid w:val="008E1E61"/>
    <w:rsid w:val="008E2106"/>
    <w:rsid w:val="008E211A"/>
    <w:rsid w:val="008E2578"/>
    <w:rsid w:val="008E2CF8"/>
    <w:rsid w:val="008E3422"/>
    <w:rsid w:val="008E3FE9"/>
    <w:rsid w:val="008E50C7"/>
    <w:rsid w:val="008E56C7"/>
    <w:rsid w:val="008E59AE"/>
    <w:rsid w:val="008E7C5A"/>
    <w:rsid w:val="008F037C"/>
    <w:rsid w:val="008F118E"/>
    <w:rsid w:val="008F1260"/>
    <w:rsid w:val="008F3012"/>
    <w:rsid w:val="008F3872"/>
    <w:rsid w:val="008F3954"/>
    <w:rsid w:val="008F3EBD"/>
    <w:rsid w:val="008F44E1"/>
    <w:rsid w:val="008F4531"/>
    <w:rsid w:val="008F4EC2"/>
    <w:rsid w:val="008F4F1D"/>
    <w:rsid w:val="008F51FF"/>
    <w:rsid w:val="008F54D5"/>
    <w:rsid w:val="008F5525"/>
    <w:rsid w:val="008F55AF"/>
    <w:rsid w:val="008F5F42"/>
    <w:rsid w:val="008F7909"/>
    <w:rsid w:val="009003C7"/>
    <w:rsid w:val="0090061C"/>
    <w:rsid w:val="00900A19"/>
    <w:rsid w:val="00900C68"/>
    <w:rsid w:val="0090227C"/>
    <w:rsid w:val="009025A3"/>
    <w:rsid w:val="0090328F"/>
    <w:rsid w:val="0090339A"/>
    <w:rsid w:val="0090350E"/>
    <w:rsid w:val="00905054"/>
    <w:rsid w:val="009064EA"/>
    <w:rsid w:val="00907618"/>
    <w:rsid w:val="00907BEF"/>
    <w:rsid w:val="00907FF8"/>
    <w:rsid w:val="009100A5"/>
    <w:rsid w:val="00910C93"/>
    <w:rsid w:val="009110F0"/>
    <w:rsid w:val="009124CE"/>
    <w:rsid w:val="009134CF"/>
    <w:rsid w:val="00913AB1"/>
    <w:rsid w:val="00913CC7"/>
    <w:rsid w:val="00913D0D"/>
    <w:rsid w:val="00913E3A"/>
    <w:rsid w:val="00913F0C"/>
    <w:rsid w:val="009148F0"/>
    <w:rsid w:val="00914CB1"/>
    <w:rsid w:val="0091577E"/>
    <w:rsid w:val="00916436"/>
    <w:rsid w:val="00916672"/>
    <w:rsid w:val="009173BC"/>
    <w:rsid w:val="00917CDE"/>
    <w:rsid w:val="0092061A"/>
    <w:rsid w:val="00920C51"/>
    <w:rsid w:val="00920CC8"/>
    <w:rsid w:val="00921523"/>
    <w:rsid w:val="00921A9B"/>
    <w:rsid w:val="00923461"/>
    <w:rsid w:val="009253C4"/>
    <w:rsid w:val="00926605"/>
    <w:rsid w:val="00926DDE"/>
    <w:rsid w:val="00926E45"/>
    <w:rsid w:val="00926EA3"/>
    <w:rsid w:val="00927061"/>
    <w:rsid w:val="00927B04"/>
    <w:rsid w:val="009305CE"/>
    <w:rsid w:val="009309B9"/>
    <w:rsid w:val="00930E27"/>
    <w:rsid w:val="009317AA"/>
    <w:rsid w:val="00931F3B"/>
    <w:rsid w:val="009323C3"/>
    <w:rsid w:val="0093303E"/>
    <w:rsid w:val="0093338C"/>
    <w:rsid w:val="00933F00"/>
    <w:rsid w:val="00933F24"/>
    <w:rsid w:val="00934BBD"/>
    <w:rsid w:val="00934D1A"/>
    <w:rsid w:val="00936886"/>
    <w:rsid w:val="00936DDB"/>
    <w:rsid w:val="00937185"/>
    <w:rsid w:val="00937426"/>
    <w:rsid w:val="00940879"/>
    <w:rsid w:val="00941169"/>
    <w:rsid w:val="00941768"/>
    <w:rsid w:val="00943437"/>
    <w:rsid w:val="00943E84"/>
    <w:rsid w:val="00944AF8"/>
    <w:rsid w:val="00945F52"/>
    <w:rsid w:val="00946362"/>
    <w:rsid w:val="009464DE"/>
    <w:rsid w:val="0094659D"/>
    <w:rsid w:val="00946C6F"/>
    <w:rsid w:val="009476EC"/>
    <w:rsid w:val="00947BBE"/>
    <w:rsid w:val="0095021D"/>
    <w:rsid w:val="0095071E"/>
    <w:rsid w:val="0095114F"/>
    <w:rsid w:val="00951509"/>
    <w:rsid w:val="00951BBB"/>
    <w:rsid w:val="00952085"/>
    <w:rsid w:val="0095240B"/>
    <w:rsid w:val="009528A7"/>
    <w:rsid w:val="00952B52"/>
    <w:rsid w:val="00954F1A"/>
    <w:rsid w:val="00955162"/>
    <w:rsid w:val="00955750"/>
    <w:rsid w:val="009564F7"/>
    <w:rsid w:val="00956BB1"/>
    <w:rsid w:val="009572EA"/>
    <w:rsid w:val="0096150E"/>
    <w:rsid w:val="00961EFC"/>
    <w:rsid w:val="009624D4"/>
    <w:rsid w:val="009631C2"/>
    <w:rsid w:val="00963736"/>
    <w:rsid w:val="0096422E"/>
    <w:rsid w:val="0096448E"/>
    <w:rsid w:val="00965400"/>
    <w:rsid w:val="009658B6"/>
    <w:rsid w:val="00965BEA"/>
    <w:rsid w:val="00965EA6"/>
    <w:rsid w:val="00966AED"/>
    <w:rsid w:val="009675B3"/>
    <w:rsid w:val="00967887"/>
    <w:rsid w:val="009678FC"/>
    <w:rsid w:val="00967CB8"/>
    <w:rsid w:val="00970450"/>
    <w:rsid w:val="00970648"/>
    <w:rsid w:val="00971157"/>
    <w:rsid w:val="00971937"/>
    <w:rsid w:val="00971D09"/>
    <w:rsid w:val="00972381"/>
    <w:rsid w:val="00972A02"/>
    <w:rsid w:val="00973534"/>
    <w:rsid w:val="009751AD"/>
    <w:rsid w:val="009758BA"/>
    <w:rsid w:val="00976329"/>
    <w:rsid w:val="00976AC9"/>
    <w:rsid w:val="00976D81"/>
    <w:rsid w:val="00977C27"/>
    <w:rsid w:val="00977C46"/>
    <w:rsid w:val="00980555"/>
    <w:rsid w:val="009805E9"/>
    <w:rsid w:val="00981348"/>
    <w:rsid w:val="0098160C"/>
    <w:rsid w:val="009816EB"/>
    <w:rsid w:val="009817D0"/>
    <w:rsid w:val="00981AA0"/>
    <w:rsid w:val="00981CF4"/>
    <w:rsid w:val="009820EC"/>
    <w:rsid w:val="0098215A"/>
    <w:rsid w:val="00982B73"/>
    <w:rsid w:val="00982E25"/>
    <w:rsid w:val="0098498D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0BD"/>
    <w:rsid w:val="00991714"/>
    <w:rsid w:val="00991A60"/>
    <w:rsid w:val="00991CE9"/>
    <w:rsid w:val="00991FAE"/>
    <w:rsid w:val="00992606"/>
    <w:rsid w:val="0099337B"/>
    <w:rsid w:val="0099371F"/>
    <w:rsid w:val="00993BE8"/>
    <w:rsid w:val="00994044"/>
    <w:rsid w:val="0099435B"/>
    <w:rsid w:val="009944EF"/>
    <w:rsid w:val="009951D4"/>
    <w:rsid w:val="00995816"/>
    <w:rsid w:val="00995AA0"/>
    <w:rsid w:val="00996E89"/>
    <w:rsid w:val="009972E3"/>
    <w:rsid w:val="009A0172"/>
    <w:rsid w:val="009A0599"/>
    <w:rsid w:val="009A08C1"/>
    <w:rsid w:val="009A12CF"/>
    <w:rsid w:val="009A1576"/>
    <w:rsid w:val="009A1A7E"/>
    <w:rsid w:val="009A26A0"/>
    <w:rsid w:val="009A42D2"/>
    <w:rsid w:val="009A53AF"/>
    <w:rsid w:val="009A53FF"/>
    <w:rsid w:val="009A63F9"/>
    <w:rsid w:val="009A6A87"/>
    <w:rsid w:val="009A6AF1"/>
    <w:rsid w:val="009B050E"/>
    <w:rsid w:val="009B0C32"/>
    <w:rsid w:val="009B16FE"/>
    <w:rsid w:val="009B1C0A"/>
    <w:rsid w:val="009B21D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6DEB"/>
    <w:rsid w:val="009B751C"/>
    <w:rsid w:val="009B788F"/>
    <w:rsid w:val="009C133E"/>
    <w:rsid w:val="009C1B8C"/>
    <w:rsid w:val="009C1E4C"/>
    <w:rsid w:val="009C2D8B"/>
    <w:rsid w:val="009C3156"/>
    <w:rsid w:val="009C4921"/>
    <w:rsid w:val="009C4A45"/>
    <w:rsid w:val="009C5B8F"/>
    <w:rsid w:val="009C6722"/>
    <w:rsid w:val="009C6BFC"/>
    <w:rsid w:val="009C6DC9"/>
    <w:rsid w:val="009C7AF8"/>
    <w:rsid w:val="009C7C41"/>
    <w:rsid w:val="009D0001"/>
    <w:rsid w:val="009D1E24"/>
    <w:rsid w:val="009D27EE"/>
    <w:rsid w:val="009D2F08"/>
    <w:rsid w:val="009D37EC"/>
    <w:rsid w:val="009D3C41"/>
    <w:rsid w:val="009D4097"/>
    <w:rsid w:val="009D4E9F"/>
    <w:rsid w:val="009D5C66"/>
    <w:rsid w:val="009D605F"/>
    <w:rsid w:val="009D78A1"/>
    <w:rsid w:val="009E04FE"/>
    <w:rsid w:val="009E06B9"/>
    <w:rsid w:val="009E088F"/>
    <w:rsid w:val="009E13D9"/>
    <w:rsid w:val="009E14E2"/>
    <w:rsid w:val="009E1661"/>
    <w:rsid w:val="009E1681"/>
    <w:rsid w:val="009E17BD"/>
    <w:rsid w:val="009E1D9D"/>
    <w:rsid w:val="009E2B95"/>
    <w:rsid w:val="009E2D8F"/>
    <w:rsid w:val="009E3198"/>
    <w:rsid w:val="009E441E"/>
    <w:rsid w:val="009E55C1"/>
    <w:rsid w:val="009E6478"/>
    <w:rsid w:val="009E74A2"/>
    <w:rsid w:val="009E7A45"/>
    <w:rsid w:val="009F00EE"/>
    <w:rsid w:val="009F0398"/>
    <w:rsid w:val="009F1520"/>
    <w:rsid w:val="009F160D"/>
    <w:rsid w:val="009F2318"/>
    <w:rsid w:val="009F239E"/>
    <w:rsid w:val="009F39A4"/>
    <w:rsid w:val="009F43A6"/>
    <w:rsid w:val="009F51A8"/>
    <w:rsid w:val="009F587E"/>
    <w:rsid w:val="009F5CE2"/>
    <w:rsid w:val="009F5F15"/>
    <w:rsid w:val="009F6A63"/>
    <w:rsid w:val="009F6AB2"/>
    <w:rsid w:val="009F7718"/>
    <w:rsid w:val="009F7B27"/>
    <w:rsid w:val="00A003FC"/>
    <w:rsid w:val="00A00CF8"/>
    <w:rsid w:val="00A013B8"/>
    <w:rsid w:val="00A017FD"/>
    <w:rsid w:val="00A01931"/>
    <w:rsid w:val="00A02370"/>
    <w:rsid w:val="00A023A2"/>
    <w:rsid w:val="00A02AD0"/>
    <w:rsid w:val="00A0313D"/>
    <w:rsid w:val="00A03575"/>
    <w:rsid w:val="00A03731"/>
    <w:rsid w:val="00A03C50"/>
    <w:rsid w:val="00A05FCF"/>
    <w:rsid w:val="00A06978"/>
    <w:rsid w:val="00A06DD4"/>
    <w:rsid w:val="00A07162"/>
    <w:rsid w:val="00A074DC"/>
    <w:rsid w:val="00A10A6C"/>
    <w:rsid w:val="00A11811"/>
    <w:rsid w:val="00A12562"/>
    <w:rsid w:val="00A127CB"/>
    <w:rsid w:val="00A131CC"/>
    <w:rsid w:val="00A13559"/>
    <w:rsid w:val="00A13C93"/>
    <w:rsid w:val="00A14A4A"/>
    <w:rsid w:val="00A14CD2"/>
    <w:rsid w:val="00A1577B"/>
    <w:rsid w:val="00A15D5B"/>
    <w:rsid w:val="00A15F0E"/>
    <w:rsid w:val="00A1649E"/>
    <w:rsid w:val="00A17802"/>
    <w:rsid w:val="00A17846"/>
    <w:rsid w:val="00A20120"/>
    <w:rsid w:val="00A20FF8"/>
    <w:rsid w:val="00A215B9"/>
    <w:rsid w:val="00A21DC5"/>
    <w:rsid w:val="00A22968"/>
    <w:rsid w:val="00A22E51"/>
    <w:rsid w:val="00A230CF"/>
    <w:rsid w:val="00A23508"/>
    <w:rsid w:val="00A2393F"/>
    <w:rsid w:val="00A23C8C"/>
    <w:rsid w:val="00A24363"/>
    <w:rsid w:val="00A24CA7"/>
    <w:rsid w:val="00A251A9"/>
    <w:rsid w:val="00A25DB4"/>
    <w:rsid w:val="00A26AB0"/>
    <w:rsid w:val="00A27880"/>
    <w:rsid w:val="00A27CD6"/>
    <w:rsid w:val="00A27EDB"/>
    <w:rsid w:val="00A301CA"/>
    <w:rsid w:val="00A308FB"/>
    <w:rsid w:val="00A31D22"/>
    <w:rsid w:val="00A330BE"/>
    <w:rsid w:val="00A33871"/>
    <w:rsid w:val="00A342F1"/>
    <w:rsid w:val="00A35207"/>
    <w:rsid w:val="00A35492"/>
    <w:rsid w:val="00A35C8E"/>
    <w:rsid w:val="00A366FD"/>
    <w:rsid w:val="00A37D26"/>
    <w:rsid w:val="00A40823"/>
    <w:rsid w:val="00A40A44"/>
    <w:rsid w:val="00A40D0E"/>
    <w:rsid w:val="00A41467"/>
    <w:rsid w:val="00A41A79"/>
    <w:rsid w:val="00A426A9"/>
    <w:rsid w:val="00A42F1C"/>
    <w:rsid w:val="00A43259"/>
    <w:rsid w:val="00A43CB0"/>
    <w:rsid w:val="00A43F8C"/>
    <w:rsid w:val="00A44A23"/>
    <w:rsid w:val="00A45488"/>
    <w:rsid w:val="00A460C8"/>
    <w:rsid w:val="00A46EA9"/>
    <w:rsid w:val="00A47027"/>
    <w:rsid w:val="00A475B1"/>
    <w:rsid w:val="00A47774"/>
    <w:rsid w:val="00A50438"/>
    <w:rsid w:val="00A50DEF"/>
    <w:rsid w:val="00A51753"/>
    <w:rsid w:val="00A5270B"/>
    <w:rsid w:val="00A527D3"/>
    <w:rsid w:val="00A52B27"/>
    <w:rsid w:val="00A53088"/>
    <w:rsid w:val="00A54BB0"/>
    <w:rsid w:val="00A559D6"/>
    <w:rsid w:val="00A5680F"/>
    <w:rsid w:val="00A5685E"/>
    <w:rsid w:val="00A601FD"/>
    <w:rsid w:val="00A6039B"/>
    <w:rsid w:val="00A608DB"/>
    <w:rsid w:val="00A61612"/>
    <w:rsid w:val="00A625A8"/>
    <w:rsid w:val="00A62BBA"/>
    <w:rsid w:val="00A630A8"/>
    <w:rsid w:val="00A63755"/>
    <w:rsid w:val="00A63859"/>
    <w:rsid w:val="00A643B4"/>
    <w:rsid w:val="00A644D2"/>
    <w:rsid w:val="00A6458C"/>
    <w:rsid w:val="00A64708"/>
    <w:rsid w:val="00A6563B"/>
    <w:rsid w:val="00A666E9"/>
    <w:rsid w:val="00A66B7D"/>
    <w:rsid w:val="00A705B0"/>
    <w:rsid w:val="00A71095"/>
    <w:rsid w:val="00A714BD"/>
    <w:rsid w:val="00A718EA"/>
    <w:rsid w:val="00A71986"/>
    <w:rsid w:val="00A719EC"/>
    <w:rsid w:val="00A71B1E"/>
    <w:rsid w:val="00A720CB"/>
    <w:rsid w:val="00A732BA"/>
    <w:rsid w:val="00A73412"/>
    <w:rsid w:val="00A73A3C"/>
    <w:rsid w:val="00A73FE5"/>
    <w:rsid w:val="00A7417B"/>
    <w:rsid w:val="00A74831"/>
    <w:rsid w:val="00A74B77"/>
    <w:rsid w:val="00A74E94"/>
    <w:rsid w:val="00A76823"/>
    <w:rsid w:val="00A76A40"/>
    <w:rsid w:val="00A76C4E"/>
    <w:rsid w:val="00A77973"/>
    <w:rsid w:val="00A77B86"/>
    <w:rsid w:val="00A77FF6"/>
    <w:rsid w:val="00A8048D"/>
    <w:rsid w:val="00A80861"/>
    <w:rsid w:val="00A80E4D"/>
    <w:rsid w:val="00A80F85"/>
    <w:rsid w:val="00A81F59"/>
    <w:rsid w:val="00A85EAA"/>
    <w:rsid w:val="00A863C4"/>
    <w:rsid w:val="00A87579"/>
    <w:rsid w:val="00A87899"/>
    <w:rsid w:val="00A90292"/>
    <w:rsid w:val="00A9091F"/>
    <w:rsid w:val="00A916EB"/>
    <w:rsid w:val="00A924F7"/>
    <w:rsid w:val="00A92C85"/>
    <w:rsid w:val="00A92F74"/>
    <w:rsid w:val="00A93C31"/>
    <w:rsid w:val="00A93F4C"/>
    <w:rsid w:val="00A94D02"/>
    <w:rsid w:val="00A94D6B"/>
    <w:rsid w:val="00A9518F"/>
    <w:rsid w:val="00A95722"/>
    <w:rsid w:val="00A958E6"/>
    <w:rsid w:val="00A95C43"/>
    <w:rsid w:val="00A967E2"/>
    <w:rsid w:val="00A96D56"/>
    <w:rsid w:val="00A97156"/>
    <w:rsid w:val="00AA10B3"/>
    <w:rsid w:val="00AA1330"/>
    <w:rsid w:val="00AA2921"/>
    <w:rsid w:val="00AA2F86"/>
    <w:rsid w:val="00AA3067"/>
    <w:rsid w:val="00AA30B2"/>
    <w:rsid w:val="00AA3A9C"/>
    <w:rsid w:val="00AA43F2"/>
    <w:rsid w:val="00AA495E"/>
    <w:rsid w:val="00AA495F"/>
    <w:rsid w:val="00AA49C3"/>
    <w:rsid w:val="00AA5FA6"/>
    <w:rsid w:val="00AA64B2"/>
    <w:rsid w:val="00AA6874"/>
    <w:rsid w:val="00AA7542"/>
    <w:rsid w:val="00AA7558"/>
    <w:rsid w:val="00AA7723"/>
    <w:rsid w:val="00AB097E"/>
    <w:rsid w:val="00AB0E8C"/>
    <w:rsid w:val="00AB1BF9"/>
    <w:rsid w:val="00AB25D3"/>
    <w:rsid w:val="00AB29DF"/>
    <w:rsid w:val="00AB319A"/>
    <w:rsid w:val="00AB31B6"/>
    <w:rsid w:val="00AB326A"/>
    <w:rsid w:val="00AB337E"/>
    <w:rsid w:val="00AB4228"/>
    <w:rsid w:val="00AB4566"/>
    <w:rsid w:val="00AB48D2"/>
    <w:rsid w:val="00AB491D"/>
    <w:rsid w:val="00AB4B35"/>
    <w:rsid w:val="00AB6706"/>
    <w:rsid w:val="00AB6A0D"/>
    <w:rsid w:val="00AB6C2E"/>
    <w:rsid w:val="00AB73A1"/>
    <w:rsid w:val="00AB79BF"/>
    <w:rsid w:val="00AC017E"/>
    <w:rsid w:val="00AC1140"/>
    <w:rsid w:val="00AC12B7"/>
    <w:rsid w:val="00AC1364"/>
    <w:rsid w:val="00AC1E84"/>
    <w:rsid w:val="00AC2A55"/>
    <w:rsid w:val="00AC2BE8"/>
    <w:rsid w:val="00AC32E5"/>
    <w:rsid w:val="00AC3476"/>
    <w:rsid w:val="00AC4003"/>
    <w:rsid w:val="00AC4975"/>
    <w:rsid w:val="00AC5811"/>
    <w:rsid w:val="00AC60EE"/>
    <w:rsid w:val="00AC673E"/>
    <w:rsid w:val="00AC69D3"/>
    <w:rsid w:val="00AC6F51"/>
    <w:rsid w:val="00AC7F9C"/>
    <w:rsid w:val="00AD0E4C"/>
    <w:rsid w:val="00AD2206"/>
    <w:rsid w:val="00AD2323"/>
    <w:rsid w:val="00AD24DF"/>
    <w:rsid w:val="00AD26C3"/>
    <w:rsid w:val="00AD2CAB"/>
    <w:rsid w:val="00AD3128"/>
    <w:rsid w:val="00AD3177"/>
    <w:rsid w:val="00AD43B6"/>
    <w:rsid w:val="00AD5232"/>
    <w:rsid w:val="00AD5D0C"/>
    <w:rsid w:val="00AD5DCB"/>
    <w:rsid w:val="00AD631A"/>
    <w:rsid w:val="00AD65F3"/>
    <w:rsid w:val="00AD66D4"/>
    <w:rsid w:val="00AD6E28"/>
    <w:rsid w:val="00AD74DA"/>
    <w:rsid w:val="00AD7A2F"/>
    <w:rsid w:val="00AE0078"/>
    <w:rsid w:val="00AE09EC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218"/>
    <w:rsid w:val="00AE7B22"/>
    <w:rsid w:val="00AE7CF4"/>
    <w:rsid w:val="00AF25CB"/>
    <w:rsid w:val="00AF2867"/>
    <w:rsid w:val="00AF2CAC"/>
    <w:rsid w:val="00AF3590"/>
    <w:rsid w:val="00AF3931"/>
    <w:rsid w:val="00AF4806"/>
    <w:rsid w:val="00AF4DD6"/>
    <w:rsid w:val="00AF5018"/>
    <w:rsid w:val="00AF56F2"/>
    <w:rsid w:val="00AF6CBA"/>
    <w:rsid w:val="00AF70B6"/>
    <w:rsid w:val="00B00130"/>
    <w:rsid w:val="00B012C2"/>
    <w:rsid w:val="00B018A6"/>
    <w:rsid w:val="00B020D6"/>
    <w:rsid w:val="00B02494"/>
    <w:rsid w:val="00B024C8"/>
    <w:rsid w:val="00B02503"/>
    <w:rsid w:val="00B02D51"/>
    <w:rsid w:val="00B0309D"/>
    <w:rsid w:val="00B03312"/>
    <w:rsid w:val="00B03905"/>
    <w:rsid w:val="00B04AEB"/>
    <w:rsid w:val="00B04CCC"/>
    <w:rsid w:val="00B06212"/>
    <w:rsid w:val="00B06584"/>
    <w:rsid w:val="00B0663F"/>
    <w:rsid w:val="00B06949"/>
    <w:rsid w:val="00B06F23"/>
    <w:rsid w:val="00B0723E"/>
    <w:rsid w:val="00B0737D"/>
    <w:rsid w:val="00B0761E"/>
    <w:rsid w:val="00B07EF1"/>
    <w:rsid w:val="00B07FE5"/>
    <w:rsid w:val="00B106C9"/>
    <w:rsid w:val="00B1083A"/>
    <w:rsid w:val="00B10D99"/>
    <w:rsid w:val="00B112E2"/>
    <w:rsid w:val="00B118E1"/>
    <w:rsid w:val="00B11945"/>
    <w:rsid w:val="00B11F5D"/>
    <w:rsid w:val="00B131B2"/>
    <w:rsid w:val="00B135BF"/>
    <w:rsid w:val="00B1363A"/>
    <w:rsid w:val="00B13778"/>
    <w:rsid w:val="00B1386E"/>
    <w:rsid w:val="00B151A9"/>
    <w:rsid w:val="00B15549"/>
    <w:rsid w:val="00B1583E"/>
    <w:rsid w:val="00B16160"/>
    <w:rsid w:val="00B1659B"/>
    <w:rsid w:val="00B165AA"/>
    <w:rsid w:val="00B179DF"/>
    <w:rsid w:val="00B17C82"/>
    <w:rsid w:val="00B212EC"/>
    <w:rsid w:val="00B2180A"/>
    <w:rsid w:val="00B21921"/>
    <w:rsid w:val="00B21C4D"/>
    <w:rsid w:val="00B21C9C"/>
    <w:rsid w:val="00B21D7F"/>
    <w:rsid w:val="00B22D1D"/>
    <w:rsid w:val="00B22E17"/>
    <w:rsid w:val="00B24112"/>
    <w:rsid w:val="00B24CAB"/>
    <w:rsid w:val="00B2565F"/>
    <w:rsid w:val="00B25F93"/>
    <w:rsid w:val="00B262F6"/>
    <w:rsid w:val="00B26847"/>
    <w:rsid w:val="00B26FDD"/>
    <w:rsid w:val="00B27C96"/>
    <w:rsid w:val="00B27CFF"/>
    <w:rsid w:val="00B308C5"/>
    <w:rsid w:val="00B32C5A"/>
    <w:rsid w:val="00B32F28"/>
    <w:rsid w:val="00B33DF7"/>
    <w:rsid w:val="00B34100"/>
    <w:rsid w:val="00B34D32"/>
    <w:rsid w:val="00B35A0A"/>
    <w:rsid w:val="00B3758E"/>
    <w:rsid w:val="00B37883"/>
    <w:rsid w:val="00B40E39"/>
    <w:rsid w:val="00B40F93"/>
    <w:rsid w:val="00B4101D"/>
    <w:rsid w:val="00B41805"/>
    <w:rsid w:val="00B41A6D"/>
    <w:rsid w:val="00B42072"/>
    <w:rsid w:val="00B429D9"/>
    <w:rsid w:val="00B43CB6"/>
    <w:rsid w:val="00B43FCD"/>
    <w:rsid w:val="00B4407E"/>
    <w:rsid w:val="00B4434E"/>
    <w:rsid w:val="00B44367"/>
    <w:rsid w:val="00B44A55"/>
    <w:rsid w:val="00B4696B"/>
    <w:rsid w:val="00B46DF6"/>
    <w:rsid w:val="00B478C3"/>
    <w:rsid w:val="00B4793E"/>
    <w:rsid w:val="00B47BFD"/>
    <w:rsid w:val="00B47F7D"/>
    <w:rsid w:val="00B47F96"/>
    <w:rsid w:val="00B50202"/>
    <w:rsid w:val="00B50233"/>
    <w:rsid w:val="00B504D0"/>
    <w:rsid w:val="00B50B9B"/>
    <w:rsid w:val="00B511C1"/>
    <w:rsid w:val="00B513C2"/>
    <w:rsid w:val="00B515CE"/>
    <w:rsid w:val="00B51EEF"/>
    <w:rsid w:val="00B52327"/>
    <w:rsid w:val="00B52542"/>
    <w:rsid w:val="00B52A6B"/>
    <w:rsid w:val="00B52EA4"/>
    <w:rsid w:val="00B52ECD"/>
    <w:rsid w:val="00B5404B"/>
    <w:rsid w:val="00B54922"/>
    <w:rsid w:val="00B5562A"/>
    <w:rsid w:val="00B55AD4"/>
    <w:rsid w:val="00B56631"/>
    <w:rsid w:val="00B57C02"/>
    <w:rsid w:val="00B57E06"/>
    <w:rsid w:val="00B57E3D"/>
    <w:rsid w:val="00B6011C"/>
    <w:rsid w:val="00B60631"/>
    <w:rsid w:val="00B60829"/>
    <w:rsid w:val="00B60924"/>
    <w:rsid w:val="00B61120"/>
    <w:rsid w:val="00B61437"/>
    <w:rsid w:val="00B62DD0"/>
    <w:rsid w:val="00B6462A"/>
    <w:rsid w:val="00B65329"/>
    <w:rsid w:val="00B65D62"/>
    <w:rsid w:val="00B6650E"/>
    <w:rsid w:val="00B6702B"/>
    <w:rsid w:val="00B702CC"/>
    <w:rsid w:val="00B70385"/>
    <w:rsid w:val="00B7078D"/>
    <w:rsid w:val="00B713AC"/>
    <w:rsid w:val="00B71777"/>
    <w:rsid w:val="00B71968"/>
    <w:rsid w:val="00B72C9D"/>
    <w:rsid w:val="00B72D95"/>
    <w:rsid w:val="00B72EE4"/>
    <w:rsid w:val="00B72F66"/>
    <w:rsid w:val="00B73AC8"/>
    <w:rsid w:val="00B73C3A"/>
    <w:rsid w:val="00B73C98"/>
    <w:rsid w:val="00B75910"/>
    <w:rsid w:val="00B75B72"/>
    <w:rsid w:val="00B76599"/>
    <w:rsid w:val="00B765FF"/>
    <w:rsid w:val="00B767EA"/>
    <w:rsid w:val="00B777B8"/>
    <w:rsid w:val="00B77AF4"/>
    <w:rsid w:val="00B77D56"/>
    <w:rsid w:val="00B77DB2"/>
    <w:rsid w:val="00B800F1"/>
    <w:rsid w:val="00B8021E"/>
    <w:rsid w:val="00B80744"/>
    <w:rsid w:val="00B807AC"/>
    <w:rsid w:val="00B82A8F"/>
    <w:rsid w:val="00B8348A"/>
    <w:rsid w:val="00B840F2"/>
    <w:rsid w:val="00B844BF"/>
    <w:rsid w:val="00B8496F"/>
    <w:rsid w:val="00B85263"/>
    <w:rsid w:val="00B85348"/>
    <w:rsid w:val="00B875D5"/>
    <w:rsid w:val="00B87B8E"/>
    <w:rsid w:val="00B87F3F"/>
    <w:rsid w:val="00B90055"/>
    <w:rsid w:val="00B901F9"/>
    <w:rsid w:val="00B90E4C"/>
    <w:rsid w:val="00B913E3"/>
    <w:rsid w:val="00B91658"/>
    <w:rsid w:val="00B917A6"/>
    <w:rsid w:val="00B91B80"/>
    <w:rsid w:val="00B91E7C"/>
    <w:rsid w:val="00B937A4"/>
    <w:rsid w:val="00B93F70"/>
    <w:rsid w:val="00B951A7"/>
    <w:rsid w:val="00B953F3"/>
    <w:rsid w:val="00B95501"/>
    <w:rsid w:val="00B957E5"/>
    <w:rsid w:val="00B95807"/>
    <w:rsid w:val="00B9617C"/>
    <w:rsid w:val="00B97645"/>
    <w:rsid w:val="00B97E83"/>
    <w:rsid w:val="00BA06E7"/>
    <w:rsid w:val="00BA0BDA"/>
    <w:rsid w:val="00BA2171"/>
    <w:rsid w:val="00BA27C6"/>
    <w:rsid w:val="00BA2AE1"/>
    <w:rsid w:val="00BA2E62"/>
    <w:rsid w:val="00BA367D"/>
    <w:rsid w:val="00BA3A5B"/>
    <w:rsid w:val="00BA4686"/>
    <w:rsid w:val="00BA4913"/>
    <w:rsid w:val="00BA4FB0"/>
    <w:rsid w:val="00BA52DE"/>
    <w:rsid w:val="00BA550C"/>
    <w:rsid w:val="00BA681E"/>
    <w:rsid w:val="00BA6921"/>
    <w:rsid w:val="00BA719F"/>
    <w:rsid w:val="00BA7766"/>
    <w:rsid w:val="00BA779D"/>
    <w:rsid w:val="00BA7C99"/>
    <w:rsid w:val="00BB0242"/>
    <w:rsid w:val="00BB07E0"/>
    <w:rsid w:val="00BB18F8"/>
    <w:rsid w:val="00BB2031"/>
    <w:rsid w:val="00BB2426"/>
    <w:rsid w:val="00BB2565"/>
    <w:rsid w:val="00BB2C98"/>
    <w:rsid w:val="00BB2E47"/>
    <w:rsid w:val="00BB4462"/>
    <w:rsid w:val="00BB55EA"/>
    <w:rsid w:val="00BB5815"/>
    <w:rsid w:val="00BB5BF6"/>
    <w:rsid w:val="00BB6177"/>
    <w:rsid w:val="00BB65D4"/>
    <w:rsid w:val="00BB6DD1"/>
    <w:rsid w:val="00BB6E1D"/>
    <w:rsid w:val="00BB6E77"/>
    <w:rsid w:val="00BB7611"/>
    <w:rsid w:val="00BB770F"/>
    <w:rsid w:val="00BC042C"/>
    <w:rsid w:val="00BC072E"/>
    <w:rsid w:val="00BC0A41"/>
    <w:rsid w:val="00BC0F2F"/>
    <w:rsid w:val="00BC1318"/>
    <w:rsid w:val="00BC14C4"/>
    <w:rsid w:val="00BC2240"/>
    <w:rsid w:val="00BC299C"/>
    <w:rsid w:val="00BC3BD6"/>
    <w:rsid w:val="00BC41AB"/>
    <w:rsid w:val="00BC4348"/>
    <w:rsid w:val="00BC4F79"/>
    <w:rsid w:val="00BC4FF3"/>
    <w:rsid w:val="00BC52AD"/>
    <w:rsid w:val="00BC536F"/>
    <w:rsid w:val="00BC54CD"/>
    <w:rsid w:val="00BC5E8B"/>
    <w:rsid w:val="00BC5EE3"/>
    <w:rsid w:val="00BC64F4"/>
    <w:rsid w:val="00BD09B0"/>
    <w:rsid w:val="00BD0C23"/>
    <w:rsid w:val="00BD0EBB"/>
    <w:rsid w:val="00BD1548"/>
    <w:rsid w:val="00BD1974"/>
    <w:rsid w:val="00BD206D"/>
    <w:rsid w:val="00BD29C1"/>
    <w:rsid w:val="00BD360A"/>
    <w:rsid w:val="00BD366D"/>
    <w:rsid w:val="00BD3C2C"/>
    <w:rsid w:val="00BD5863"/>
    <w:rsid w:val="00BD5E56"/>
    <w:rsid w:val="00BD5EB3"/>
    <w:rsid w:val="00BD60AF"/>
    <w:rsid w:val="00BD6769"/>
    <w:rsid w:val="00BD7327"/>
    <w:rsid w:val="00BD74A2"/>
    <w:rsid w:val="00BD7590"/>
    <w:rsid w:val="00BE000B"/>
    <w:rsid w:val="00BE0EC8"/>
    <w:rsid w:val="00BE1348"/>
    <w:rsid w:val="00BE17AF"/>
    <w:rsid w:val="00BE1DDD"/>
    <w:rsid w:val="00BE2ED8"/>
    <w:rsid w:val="00BE3058"/>
    <w:rsid w:val="00BE36D2"/>
    <w:rsid w:val="00BE3D2D"/>
    <w:rsid w:val="00BE4488"/>
    <w:rsid w:val="00BE58BA"/>
    <w:rsid w:val="00BE65C4"/>
    <w:rsid w:val="00BE6790"/>
    <w:rsid w:val="00BE68C9"/>
    <w:rsid w:val="00BE68D3"/>
    <w:rsid w:val="00BE6978"/>
    <w:rsid w:val="00BE77CE"/>
    <w:rsid w:val="00BE7B95"/>
    <w:rsid w:val="00BE7BDB"/>
    <w:rsid w:val="00BF0DA1"/>
    <w:rsid w:val="00BF2CB9"/>
    <w:rsid w:val="00BF2CCB"/>
    <w:rsid w:val="00BF2D4E"/>
    <w:rsid w:val="00BF2F41"/>
    <w:rsid w:val="00BF39AB"/>
    <w:rsid w:val="00BF3D40"/>
    <w:rsid w:val="00BF401B"/>
    <w:rsid w:val="00BF42C4"/>
    <w:rsid w:val="00BF480D"/>
    <w:rsid w:val="00BF4AFB"/>
    <w:rsid w:val="00BF59B8"/>
    <w:rsid w:val="00BF5A4D"/>
    <w:rsid w:val="00BF6D69"/>
    <w:rsid w:val="00BF78B7"/>
    <w:rsid w:val="00C00063"/>
    <w:rsid w:val="00C00887"/>
    <w:rsid w:val="00C00FF3"/>
    <w:rsid w:val="00C012B9"/>
    <w:rsid w:val="00C01336"/>
    <w:rsid w:val="00C01431"/>
    <w:rsid w:val="00C01847"/>
    <w:rsid w:val="00C01DFE"/>
    <w:rsid w:val="00C0252F"/>
    <w:rsid w:val="00C02778"/>
    <w:rsid w:val="00C028B4"/>
    <w:rsid w:val="00C02A5D"/>
    <w:rsid w:val="00C02D38"/>
    <w:rsid w:val="00C031D6"/>
    <w:rsid w:val="00C04277"/>
    <w:rsid w:val="00C0514F"/>
    <w:rsid w:val="00C0531C"/>
    <w:rsid w:val="00C0554F"/>
    <w:rsid w:val="00C06148"/>
    <w:rsid w:val="00C06A6A"/>
    <w:rsid w:val="00C076D3"/>
    <w:rsid w:val="00C07840"/>
    <w:rsid w:val="00C1023A"/>
    <w:rsid w:val="00C10551"/>
    <w:rsid w:val="00C107E9"/>
    <w:rsid w:val="00C10B22"/>
    <w:rsid w:val="00C10DCF"/>
    <w:rsid w:val="00C1153E"/>
    <w:rsid w:val="00C13061"/>
    <w:rsid w:val="00C13227"/>
    <w:rsid w:val="00C13382"/>
    <w:rsid w:val="00C14703"/>
    <w:rsid w:val="00C149F1"/>
    <w:rsid w:val="00C14C49"/>
    <w:rsid w:val="00C15983"/>
    <w:rsid w:val="00C159BA"/>
    <w:rsid w:val="00C16EF7"/>
    <w:rsid w:val="00C17C0A"/>
    <w:rsid w:val="00C200B8"/>
    <w:rsid w:val="00C203D2"/>
    <w:rsid w:val="00C2075C"/>
    <w:rsid w:val="00C208C8"/>
    <w:rsid w:val="00C21323"/>
    <w:rsid w:val="00C22747"/>
    <w:rsid w:val="00C237ED"/>
    <w:rsid w:val="00C238DA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2199"/>
    <w:rsid w:val="00C32A67"/>
    <w:rsid w:val="00C32B5A"/>
    <w:rsid w:val="00C3335A"/>
    <w:rsid w:val="00C337C6"/>
    <w:rsid w:val="00C33C45"/>
    <w:rsid w:val="00C34029"/>
    <w:rsid w:val="00C343F5"/>
    <w:rsid w:val="00C3494D"/>
    <w:rsid w:val="00C34D84"/>
    <w:rsid w:val="00C34FF6"/>
    <w:rsid w:val="00C35375"/>
    <w:rsid w:val="00C35716"/>
    <w:rsid w:val="00C35D44"/>
    <w:rsid w:val="00C35F78"/>
    <w:rsid w:val="00C36298"/>
    <w:rsid w:val="00C368D9"/>
    <w:rsid w:val="00C3694C"/>
    <w:rsid w:val="00C3737B"/>
    <w:rsid w:val="00C4345B"/>
    <w:rsid w:val="00C439EB"/>
    <w:rsid w:val="00C43F6A"/>
    <w:rsid w:val="00C44A63"/>
    <w:rsid w:val="00C44D0C"/>
    <w:rsid w:val="00C45184"/>
    <w:rsid w:val="00C45642"/>
    <w:rsid w:val="00C45985"/>
    <w:rsid w:val="00C45D44"/>
    <w:rsid w:val="00C45DED"/>
    <w:rsid w:val="00C46937"/>
    <w:rsid w:val="00C46BE4"/>
    <w:rsid w:val="00C477A0"/>
    <w:rsid w:val="00C47C4A"/>
    <w:rsid w:val="00C51158"/>
    <w:rsid w:val="00C513B5"/>
    <w:rsid w:val="00C51B60"/>
    <w:rsid w:val="00C51F8C"/>
    <w:rsid w:val="00C5209C"/>
    <w:rsid w:val="00C521B0"/>
    <w:rsid w:val="00C5281C"/>
    <w:rsid w:val="00C5287F"/>
    <w:rsid w:val="00C54228"/>
    <w:rsid w:val="00C54362"/>
    <w:rsid w:val="00C550AB"/>
    <w:rsid w:val="00C5518C"/>
    <w:rsid w:val="00C6006E"/>
    <w:rsid w:val="00C60B92"/>
    <w:rsid w:val="00C60F96"/>
    <w:rsid w:val="00C614F7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397"/>
    <w:rsid w:val="00C67B90"/>
    <w:rsid w:val="00C67E31"/>
    <w:rsid w:val="00C706FF"/>
    <w:rsid w:val="00C70D08"/>
    <w:rsid w:val="00C716CD"/>
    <w:rsid w:val="00C729BF"/>
    <w:rsid w:val="00C72E7A"/>
    <w:rsid w:val="00C72F45"/>
    <w:rsid w:val="00C73A17"/>
    <w:rsid w:val="00C73A46"/>
    <w:rsid w:val="00C740F3"/>
    <w:rsid w:val="00C74193"/>
    <w:rsid w:val="00C741EF"/>
    <w:rsid w:val="00C74939"/>
    <w:rsid w:val="00C7532D"/>
    <w:rsid w:val="00C75A65"/>
    <w:rsid w:val="00C75B06"/>
    <w:rsid w:val="00C75EB3"/>
    <w:rsid w:val="00C764AA"/>
    <w:rsid w:val="00C7653E"/>
    <w:rsid w:val="00C77960"/>
    <w:rsid w:val="00C779C0"/>
    <w:rsid w:val="00C77A48"/>
    <w:rsid w:val="00C77C17"/>
    <w:rsid w:val="00C77E39"/>
    <w:rsid w:val="00C77FBC"/>
    <w:rsid w:val="00C80089"/>
    <w:rsid w:val="00C80198"/>
    <w:rsid w:val="00C80906"/>
    <w:rsid w:val="00C812FA"/>
    <w:rsid w:val="00C81C3D"/>
    <w:rsid w:val="00C82604"/>
    <w:rsid w:val="00C82B68"/>
    <w:rsid w:val="00C82C6A"/>
    <w:rsid w:val="00C843B7"/>
    <w:rsid w:val="00C849ED"/>
    <w:rsid w:val="00C84DE1"/>
    <w:rsid w:val="00C84F7F"/>
    <w:rsid w:val="00C8505C"/>
    <w:rsid w:val="00C85323"/>
    <w:rsid w:val="00C8595E"/>
    <w:rsid w:val="00C862DE"/>
    <w:rsid w:val="00C8668D"/>
    <w:rsid w:val="00C8677D"/>
    <w:rsid w:val="00C86E7A"/>
    <w:rsid w:val="00C8713C"/>
    <w:rsid w:val="00C872D3"/>
    <w:rsid w:val="00C875B8"/>
    <w:rsid w:val="00C8761C"/>
    <w:rsid w:val="00C87787"/>
    <w:rsid w:val="00C879EC"/>
    <w:rsid w:val="00C879F2"/>
    <w:rsid w:val="00C90D15"/>
    <w:rsid w:val="00C912ED"/>
    <w:rsid w:val="00C9149D"/>
    <w:rsid w:val="00C9231F"/>
    <w:rsid w:val="00C9251D"/>
    <w:rsid w:val="00C92EE1"/>
    <w:rsid w:val="00C934F8"/>
    <w:rsid w:val="00C93DA7"/>
    <w:rsid w:val="00C941A1"/>
    <w:rsid w:val="00C94219"/>
    <w:rsid w:val="00C95547"/>
    <w:rsid w:val="00C95B7B"/>
    <w:rsid w:val="00C95F54"/>
    <w:rsid w:val="00C96475"/>
    <w:rsid w:val="00C9722F"/>
    <w:rsid w:val="00CA02E1"/>
    <w:rsid w:val="00CA083D"/>
    <w:rsid w:val="00CA08F3"/>
    <w:rsid w:val="00CA12E0"/>
    <w:rsid w:val="00CA1AC5"/>
    <w:rsid w:val="00CA2839"/>
    <w:rsid w:val="00CA31E6"/>
    <w:rsid w:val="00CA43F6"/>
    <w:rsid w:val="00CA5B71"/>
    <w:rsid w:val="00CA6515"/>
    <w:rsid w:val="00CA6C40"/>
    <w:rsid w:val="00CB0385"/>
    <w:rsid w:val="00CB19EF"/>
    <w:rsid w:val="00CB2011"/>
    <w:rsid w:val="00CB2418"/>
    <w:rsid w:val="00CB249E"/>
    <w:rsid w:val="00CB2E25"/>
    <w:rsid w:val="00CB3116"/>
    <w:rsid w:val="00CB34EC"/>
    <w:rsid w:val="00CB39D2"/>
    <w:rsid w:val="00CB45E9"/>
    <w:rsid w:val="00CB4BC7"/>
    <w:rsid w:val="00CB540D"/>
    <w:rsid w:val="00CB5673"/>
    <w:rsid w:val="00CB610A"/>
    <w:rsid w:val="00CB6AF0"/>
    <w:rsid w:val="00CB70A0"/>
    <w:rsid w:val="00CB7A74"/>
    <w:rsid w:val="00CC03E2"/>
    <w:rsid w:val="00CC1589"/>
    <w:rsid w:val="00CC1FBA"/>
    <w:rsid w:val="00CC2490"/>
    <w:rsid w:val="00CC270C"/>
    <w:rsid w:val="00CC2DC2"/>
    <w:rsid w:val="00CC3185"/>
    <w:rsid w:val="00CC3F51"/>
    <w:rsid w:val="00CC5881"/>
    <w:rsid w:val="00CC7797"/>
    <w:rsid w:val="00CC7BF3"/>
    <w:rsid w:val="00CC7CA0"/>
    <w:rsid w:val="00CD0A4D"/>
    <w:rsid w:val="00CD146E"/>
    <w:rsid w:val="00CD25DC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8EF"/>
    <w:rsid w:val="00CD6F0E"/>
    <w:rsid w:val="00CD763D"/>
    <w:rsid w:val="00CD7A29"/>
    <w:rsid w:val="00CD7AAE"/>
    <w:rsid w:val="00CD7B20"/>
    <w:rsid w:val="00CD7FBD"/>
    <w:rsid w:val="00CE03B0"/>
    <w:rsid w:val="00CE09A8"/>
    <w:rsid w:val="00CE0D86"/>
    <w:rsid w:val="00CE0F86"/>
    <w:rsid w:val="00CE1098"/>
    <w:rsid w:val="00CE20DF"/>
    <w:rsid w:val="00CE2C12"/>
    <w:rsid w:val="00CE3066"/>
    <w:rsid w:val="00CE3D1C"/>
    <w:rsid w:val="00CE3F9B"/>
    <w:rsid w:val="00CE42D4"/>
    <w:rsid w:val="00CE502B"/>
    <w:rsid w:val="00CE5628"/>
    <w:rsid w:val="00CE6E8B"/>
    <w:rsid w:val="00CE7949"/>
    <w:rsid w:val="00CF02F1"/>
    <w:rsid w:val="00CF0333"/>
    <w:rsid w:val="00CF0403"/>
    <w:rsid w:val="00CF079F"/>
    <w:rsid w:val="00CF0D89"/>
    <w:rsid w:val="00CF0DDC"/>
    <w:rsid w:val="00CF0FEA"/>
    <w:rsid w:val="00CF1BD5"/>
    <w:rsid w:val="00CF1EA1"/>
    <w:rsid w:val="00CF1F6E"/>
    <w:rsid w:val="00CF2EAB"/>
    <w:rsid w:val="00CF32C1"/>
    <w:rsid w:val="00CF33ED"/>
    <w:rsid w:val="00CF36C1"/>
    <w:rsid w:val="00CF372B"/>
    <w:rsid w:val="00CF3A47"/>
    <w:rsid w:val="00CF3ADA"/>
    <w:rsid w:val="00CF3D7A"/>
    <w:rsid w:val="00CF3F23"/>
    <w:rsid w:val="00CF476A"/>
    <w:rsid w:val="00CF5602"/>
    <w:rsid w:val="00CF588F"/>
    <w:rsid w:val="00CF5A44"/>
    <w:rsid w:val="00CF5C26"/>
    <w:rsid w:val="00CF696C"/>
    <w:rsid w:val="00CF7832"/>
    <w:rsid w:val="00D007D6"/>
    <w:rsid w:val="00D00992"/>
    <w:rsid w:val="00D00D9F"/>
    <w:rsid w:val="00D017D2"/>
    <w:rsid w:val="00D01E8C"/>
    <w:rsid w:val="00D0277F"/>
    <w:rsid w:val="00D04CFB"/>
    <w:rsid w:val="00D05DCB"/>
    <w:rsid w:val="00D05F6A"/>
    <w:rsid w:val="00D05FDC"/>
    <w:rsid w:val="00D06479"/>
    <w:rsid w:val="00D0653F"/>
    <w:rsid w:val="00D10526"/>
    <w:rsid w:val="00D10D76"/>
    <w:rsid w:val="00D111EA"/>
    <w:rsid w:val="00D12717"/>
    <w:rsid w:val="00D12A82"/>
    <w:rsid w:val="00D138A2"/>
    <w:rsid w:val="00D138AF"/>
    <w:rsid w:val="00D146A8"/>
    <w:rsid w:val="00D146E9"/>
    <w:rsid w:val="00D15327"/>
    <w:rsid w:val="00D154B4"/>
    <w:rsid w:val="00D1560F"/>
    <w:rsid w:val="00D1615A"/>
    <w:rsid w:val="00D164AC"/>
    <w:rsid w:val="00D16D65"/>
    <w:rsid w:val="00D16E0C"/>
    <w:rsid w:val="00D1703D"/>
    <w:rsid w:val="00D17282"/>
    <w:rsid w:val="00D17CB6"/>
    <w:rsid w:val="00D17F50"/>
    <w:rsid w:val="00D203F0"/>
    <w:rsid w:val="00D2131E"/>
    <w:rsid w:val="00D23142"/>
    <w:rsid w:val="00D25232"/>
    <w:rsid w:val="00D25287"/>
    <w:rsid w:val="00D25B05"/>
    <w:rsid w:val="00D25C32"/>
    <w:rsid w:val="00D270A2"/>
    <w:rsid w:val="00D27264"/>
    <w:rsid w:val="00D27401"/>
    <w:rsid w:val="00D27AE1"/>
    <w:rsid w:val="00D27E2F"/>
    <w:rsid w:val="00D27EB3"/>
    <w:rsid w:val="00D27FB8"/>
    <w:rsid w:val="00D3076E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3913"/>
    <w:rsid w:val="00D33C96"/>
    <w:rsid w:val="00D3448C"/>
    <w:rsid w:val="00D3458A"/>
    <w:rsid w:val="00D34598"/>
    <w:rsid w:val="00D34B47"/>
    <w:rsid w:val="00D3578C"/>
    <w:rsid w:val="00D3616B"/>
    <w:rsid w:val="00D362CD"/>
    <w:rsid w:val="00D37D07"/>
    <w:rsid w:val="00D37DA1"/>
    <w:rsid w:val="00D405C0"/>
    <w:rsid w:val="00D40BAE"/>
    <w:rsid w:val="00D40D10"/>
    <w:rsid w:val="00D40E85"/>
    <w:rsid w:val="00D411FD"/>
    <w:rsid w:val="00D4124F"/>
    <w:rsid w:val="00D412F6"/>
    <w:rsid w:val="00D41534"/>
    <w:rsid w:val="00D41A7A"/>
    <w:rsid w:val="00D41C24"/>
    <w:rsid w:val="00D42E25"/>
    <w:rsid w:val="00D42F90"/>
    <w:rsid w:val="00D436EA"/>
    <w:rsid w:val="00D437AC"/>
    <w:rsid w:val="00D43867"/>
    <w:rsid w:val="00D43E2C"/>
    <w:rsid w:val="00D440E0"/>
    <w:rsid w:val="00D4434E"/>
    <w:rsid w:val="00D443E9"/>
    <w:rsid w:val="00D4468A"/>
    <w:rsid w:val="00D449BA"/>
    <w:rsid w:val="00D45333"/>
    <w:rsid w:val="00D45791"/>
    <w:rsid w:val="00D45839"/>
    <w:rsid w:val="00D45D6E"/>
    <w:rsid w:val="00D46435"/>
    <w:rsid w:val="00D4719B"/>
    <w:rsid w:val="00D47426"/>
    <w:rsid w:val="00D47A7C"/>
    <w:rsid w:val="00D47BB8"/>
    <w:rsid w:val="00D47C17"/>
    <w:rsid w:val="00D50620"/>
    <w:rsid w:val="00D51062"/>
    <w:rsid w:val="00D5157A"/>
    <w:rsid w:val="00D51C58"/>
    <w:rsid w:val="00D51CE2"/>
    <w:rsid w:val="00D51E1E"/>
    <w:rsid w:val="00D52405"/>
    <w:rsid w:val="00D5300C"/>
    <w:rsid w:val="00D530D9"/>
    <w:rsid w:val="00D539E7"/>
    <w:rsid w:val="00D53FC3"/>
    <w:rsid w:val="00D544EF"/>
    <w:rsid w:val="00D54692"/>
    <w:rsid w:val="00D54A52"/>
    <w:rsid w:val="00D54EB1"/>
    <w:rsid w:val="00D556B2"/>
    <w:rsid w:val="00D55A4D"/>
    <w:rsid w:val="00D55E8E"/>
    <w:rsid w:val="00D5669A"/>
    <w:rsid w:val="00D5685B"/>
    <w:rsid w:val="00D571D5"/>
    <w:rsid w:val="00D5738B"/>
    <w:rsid w:val="00D575B6"/>
    <w:rsid w:val="00D576B8"/>
    <w:rsid w:val="00D608E3"/>
    <w:rsid w:val="00D61DD0"/>
    <w:rsid w:val="00D62779"/>
    <w:rsid w:val="00D628E1"/>
    <w:rsid w:val="00D62F6F"/>
    <w:rsid w:val="00D6312C"/>
    <w:rsid w:val="00D6364C"/>
    <w:rsid w:val="00D63DCD"/>
    <w:rsid w:val="00D63E4C"/>
    <w:rsid w:val="00D642B7"/>
    <w:rsid w:val="00D643AC"/>
    <w:rsid w:val="00D64460"/>
    <w:rsid w:val="00D64B4F"/>
    <w:rsid w:val="00D6554D"/>
    <w:rsid w:val="00D66223"/>
    <w:rsid w:val="00D66C73"/>
    <w:rsid w:val="00D67342"/>
    <w:rsid w:val="00D67C0C"/>
    <w:rsid w:val="00D67C4F"/>
    <w:rsid w:val="00D7055D"/>
    <w:rsid w:val="00D70798"/>
    <w:rsid w:val="00D70A30"/>
    <w:rsid w:val="00D70B8B"/>
    <w:rsid w:val="00D70D4C"/>
    <w:rsid w:val="00D71624"/>
    <w:rsid w:val="00D71994"/>
    <w:rsid w:val="00D72556"/>
    <w:rsid w:val="00D73C8D"/>
    <w:rsid w:val="00D73DDE"/>
    <w:rsid w:val="00D740ED"/>
    <w:rsid w:val="00D742BC"/>
    <w:rsid w:val="00D743C9"/>
    <w:rsid w:val="00D75E80"/>
    <w:rsid w:val="00D765B2"/>
    <w:rsid w:val="00D775D5"/>
    <w:rsid w:val="00D77B75"/>
    <w:rsid w:val="00D77BA9"/>
    <w:rsid w:val="00D8023C"/>
    <w:rsid w:val="00D8053B"/>
    <w:rsid w:val="00D80CBD"/>
    <w:rsid w:val="00D80DF0"/>
    <w:rsid w:val="00D80E52"/>
    <w:rsid w:val="00D81596"/>
    <w:rsid w:val="00D816CD"/>
    <w:rsid w:val="00D81862"/>
    <w:rsid w:val="00D826B2"/>
    <w:rsid w:val="00D82ED6"/>
    <w:rsid w:val="00D82F74"/>
    <w:rsid w:val="00D84740"/>
    <w:rsid w:val="00D848EC"/>
    <w:rsid w:val="00D84E04"/>
    <w:rsid w:val="00D87D17"/>
    <w:rsid w:val="00D87EE0"/>
    <w:rsid w:val="00D91796"/>
    <w:rsid w:val="00D91B72"/>
    <w:rsid w:val="00D91D51"/>
    <w:rsid w:val="00D91DB9"/>
    <w:rsid w:val="00D9224A"/>
    <w:rsid w:val="00D930A6"/>
    <w:rsid w:val="00D9410F"/>
    <w:rsid w:val="00D943DF"/>
    <w:rsid w:val="00D94C00"/>
    <w:rsid w:val="00D95020"/>
    <w:rsid w:val="00D9554D"/>
    <w:rsid w:val="00D95919"/>
    <w:rsid w:val="00D95A02"/>
    <w:rsid w:val="00D95FA5"/>
    <w:rsid w:val="00D95FE2"/>
    <w:rsid w:val="00D97312"/>
    <w:rsid w:val="00DA03FC"/>
    <w:rsid w:val="00DA0A48"/>
    <w:rsid w:val="00DA0DA1"/>
    <w:rsid w:val="00DA144A"/>
    <w:rsid w:val="00DA14C7"/>
    <w:rsid w:val="00DA180F"/>
    <w:rsid w:val="00DA31A8"/>
    <w:rsid w:val="00DA3C17"/>
    <w:rsid w:val="00DA4A26"/>
    <w:rsid w:val="00DA4CED"/>
    <w:rsid w:val="00DA4D05"/>
    <w:rsid w:val="00DA614A"/>
    <w:rsid w:val="00DA63AF"/>
    <w:rsid w:val="00DA6813"/>
    <w:rsid w:val="00DA74DC"/>
    <w:rsid w:val="00DA77D3"/>
    <w:rsid w:val="00DA7B80"/>
    <w:rsid w:val="00DB0006"/>
    <w:rsid w:val="00DB050B"/>
    <w:rsid w:val="00DB0865"/>
    <w:rsid w:val="00DB0F5D"/>
    <w:rsid w:val="00DB15B4"/>
    <w:rsid w:val="00DB29F6"/>
    <w:rsid w:val="00DB2DCF"/>
    <w:rsid w:val="00DB3322"/>
    <w:rsid w:val="00DB3B13"/>
    <w:rsid w:val="00DB4C66"/>
    <w:rsid w:val="00DB4E61"/>
    <w:rsid w:val="00DB5275"/>
    <w:rsid w:val="00DB54D1"/>
    <w:rsid w:val="00DB5729"/>
    <w:rsid w:val="00DB6D77"/>
    <w:rsid w:val="00DB73B8"/>
    <w:rsid w:val="00DB74C0"/>
    <w:rsid w:val="00DC00B1"/>
    <w:rsid w:val="00DC11FC"/>
    <w:rsid w:val="00DC1E55"/>
    <w:rsid w:val="00DC235B"/>
    <w:rsid w:val="00DC2861"/>
    <w:rsid w:val="00DC291F"/>
    <w:rsid w:val="00DC2ED1"/>
    <w:rsid w:val="00DC2F39"/>
    <w:rsid w:val="00DC3038"/>
    <w:rsid w:val="00DC310A"/>
    <w:rsid w:val="00DC3219"/>
    <w:rsid w:val="00DC35ED"/>
    <w:rsid w:val="00DC3F98"/>
    <w:rsid w:val="00DC47D9"/>
    <w:rsid w:val="00DC4DEE"/>
    <w:rsid w:val="00DC51D7"/>
    <w:rsid w:val="00DC5500"/>
    <w:rsid w:val="00DC5C44"/>
    <w:rsid w:val="00DC65A1"/>
    <w:rsid w:val="00DC6B3B"/>
    <w:rsid w:val="00DC6F5A"/>
    <w:rsid w:val="00DC7E5F"/>
    <w:rsid w:val="00DD014E"/>
    <w:rsid w:val="00DD10F8"/>
    <w:rsid w:val="00DD1700"/>
    <w:rsid w:val="00DD1F70"/>
    <w:rsid w:val="00DD2393"/>
    <w:rsid w:val="00DD355E"/>
    <w:rsid w:val="00DD38EF"/>
    <w:rsid w:val="00DD3DC8"/>
    <w:rsid w:val="00DD4911"/>
    <w:rsid w:val="00DD5AE4"/>
    <w:rsid w:val="00DD63A4"/>
    <w:rsid w:val="00DD645D"/>
    <w:rsid w:val="00DD675D"/>
    <w:rsid w:val="00DD6E29"/>
    <w:rsid w:val="00DD6FF1"/>
    <w:rsid w:val="00DD7520"/>
    <w:rsid w:val="00DD7BCC"/>
    <w:rsid w:val="00DE007B"/>
    <w:rsid w:val="00DE0629"/>
    <w:rsid w:val="00DE096E"/>
    <w:rsid w:val="00DE0A96"/>
    <w:rsid w:val="00DE0ED4"/>
    <w:rsid w:val="00DE0FD2"/>
    <w:rsid w:val="00DE2438"/>
    <w:rsid w:val="00DE26C6"/>
    <w:rsid w:val="00DE33AE"/>
    <w:rsid w:val="00DE446C"/>
    <w:rsid w:val="00DE475D"/>
    <w:rsid w:val="00DE4780"/>
    <w:rsid w:val="00DE4861"/>
    <w:rsid w:val="00DE4CED"/>
    <w:rsid w:val="00DE4CFE"/>
    <w:rsid w:val="00DE5151"/>
    <w:rsid w:val="00DE5353"/>
    <w:rsid w:val="00DE5922"/>
    <w:rsid w:val="00DE7480"/>
    <w:rsid w:val="00DE752D"/>
    <w:rsid w:val="00DE7CA4"/>
    <w:rsid w:val="00DF00F4"/>
    <w:rsid w:val="00DF16DA"/>
    <w:rsid w:val="00DF2074"/>
    <w:rsid w:val="00DF22DE"/>
    <w:rsid w:val="00DF2502"/>
    <w:rsid w:val="00DF2CAD"/>
    <w:rsid w:val="00DF33BB"/>
    <w:rsid w:val="00DF3628"/>
    <w:rsid w:val="00DF3BAA"/>
    <w:rsid w:val="00DF3D01"/>
    <w:rsid w:val="00DF4327"/>
    <w:rsid w:val="00DF4365"/>
    <w:rsid w:val="00DF4C48"/>
    <w:rsid w:val="00DF4D00"/>
    <w:rsid w:val="00DF530B"/>
    <w:rsid w:val="00DF54E8"/>
    <w:rsid w:val="00DF5ABF"/>
    <w:rsid w:val="00DF6D24"/>
    <w:rsid w:val="00DF75E6"/>
    <w:rsid w:val="00E00C25"/>
    <w:rsid w:val="00E01811"/>
    <w:rsid w:val="00E01E87"/>
    <w:rsid w:val="00E020C7"/>
    <w:rsid w:val="00E037AC"/>
    <w:rsid w:val="00E03AE2"/>
    <w:rsid w:val="00E04036"/>
    <w:rsid w:val="00E04147"/>
    <w:rsid w:val="00E047E3"/>
    <w:rsid w:val="00E05035"/>
    <w:rsid w:val="00E05072"/>
    <w:rsid w:val="00E05557"/>
    <w:rsid w:val="00E059C0"/>
    <w:rsid w:val="00E05A0D"/>
    <w:rsid w:val="00E05F97"/>
    <w:rsid w:val="00E06B26"/>
    <w:rsid w:val="00E101FD"/>
    <w:rsid w:val="00E10358"/>
    <w:rsid w:val="00E10628"/>
    <w:rsid w:val="00E10B97"/>
    <w:rsid w:val="00E10F1C"/>
    <w:rsid w:val="00E11177"/>
    <w:rsid w:val="00E111BF"/>
    <w:rsid w:val="00E11249"/>
    <w:rsid w:val="00E11968"/>
    <w:rsid w:val="00E12856"/>
    <w:rsid w:val="00E12DC3"/>
    <w:rsid w:val="00E13B12"/>
    <w:rsid w:val="00E13F54"/>
    <w:rsid w:val="00E14172"/>
    <w:rsid w:val="00E141CB"/>
    <w:rsid w:val="00E1423F"/>
    <w:rsid w:val="00E1435F"/>
    <w:rsid w:val="00E14589"/>
    <w:rsid w:val="00E152EB"/>
    <w:rsid w:val="00E1598F"/>
    <w:rsid w:val="00E161D2"/>
    <w:rsid w:val="00E1681F"/>
    <w:rsid w:val="00E168D8"/>
    <w:rsid w:val="00E16A3D"/>
    <w:rsid w:val="00E17766"/>
    <w:rsid w:val="00E20BB2"/>
    <w:rsid w:val="00E20CF3"/>
    <w:rsid w:val="00E2111A"/>
    <w:rsid w:val="00E2180B"/>
    <w:rsid w:val="00E21848"/>
    <w:rsid w:val="00E21AB0"/>
    <w:rsid w:val="00E221B7"/>
    <w:rsid w:val="00E228CA"/>
    <w:rsid w:val="00E22B10"/>
    <w:rsid w:val="00E22CD8"/>
    <w:rsid w:val="00E237DB"/>
    <w:rsid w:val="00E239A5"/>
    <w:rsid w:val="00E23D1C"/>
    <w:rsid w:val="00E23D39"/>
    <w:rsid w:val="00E241FB"/>
    <w:rsid w:val="00E24862"/>
    <w:rsid w:val="00E24A5F"/>
    <w:rsid w:val="00E24DFC"/>
    <w:rsid w:val="00E25648"/>
    <w:rsid w:val="00E26481"/>
    <w:rsid w:val="00E26D86"/>
    <w:rsid w:val="00E27828"/>
    <w:rsid w:val="00E313AA"/>
    <w:rsid w:val="00E31B61"/>
    <w:rsid w:val="00E3209F"/>
    <w:rsid w:val="00E321B8"/>
    <w:rsid w:val="00E322D1"/>
    <w:rsid w:val="00E3237F"/>
    <w:rsid w:val="00E32468"/>
    <w:rsid w:val="00E324AA"/>
    <w:rsid w:val="00E327B2"/>
    <w:rsid w:val="00E32BF4"/>
    <w:rsid w:val="00E34927"/>
    <w:rsid w:val="00E349FB"/>
    <w:rsid w:val="00E34E85"/>
    <w:rsid w:val="00E3553A"/>
    <w:rsid w:val="00E35814"/>
    <w:rsid w:val="00E35B51"/>
    <w:rsid w:val="00E361C4"/>
    <w:rsid w:val="00E366F9"/>
    <w:rsid w:val="00E40245"/>
    <w:rsid w:val="00E40F29"/>
    <w:rsid w:val="00E41C62"/>
    <w:rsid w:val="00E41F0A"/>
    <w:rsid w:val="00E421BE"/>
    <w:rsid w:val="00E42FF6"/>
    <w:rsid w:val="00E4306B"/>
    <w:rsid w:val="00E43933"/>
    <w:rsid w:val="00E43B48"/>
    <w:rsid w:val="00E44AFE"/>
    <w:rsid w:val="00E44BD9"/>
    <w:rsid w:val="00E44E3A"/>
    <w:rsid w:val="00E45761"/>
    <w:rsid w:val="00E46138"/>
    <w:rsid w:val="00E46438"/>
    <w:rsid w:val="00E46ACF"/>
    <w:rsid w:val="00E501A6"/>
    <w:rsid w:val="00E505F5"/>
    <w:rsid w:val="00E50827"/>
    <w:rsid w:val="00E50F83"/>
    <w:rsid w:val="00E517A3"/>
    <w:rsid w:val="00E51D12"/>
    <w:rsid w:val="00E53AA5"/>
    <w:rsid w:val="00E53F06"/>
    <w:rsid w:val="00E541B9"/>
    <w:rsid w:val="00E55687"/>
    <w:rsid w:val="00E557DC"/>
    <w:rsid w:val="00E55A36"/>
    <w:rsid w:val="00E55A88"/>
    <w:rsid w:val="00E5709F"/>
    <w:rsid w:val="00E5739C"/>
    <w:rsid w:val="00E6059F"/>
    <w:rsid w:val="00E60798"/>
    <w:rsid w:val="00E61B3B"/>
    <w:rsid w:val="00E6378D"/>
    <w:rsid w:val="00E64120"/>
    <w:rsid w:val="00E65548"/>
    <w:rsid w:val="00E657BB"/>
    <w:rsid w:val="00E65BAE"/>
    <w:rsid w:val="00E66CCC"/>
    <w:rsid w:val="00E67423"/>
    <w:rsid w:val="00E6764F"/>
    <w:rsid w:val="00E676F9"/>
    <w:rsid w:val="00E70526"/>
    <w:rsid w:val="00E70F0C"/>
    <w:rsid w:val="00E726AC"/>
    <w:rsid w:val="00E72C36"/>
    <w:rsid w:val="00E72DCA"/>
    <w:rsid w:val="00E72E79"/>
    <w:rsid w:val="00E73003"/>
    <w:rsid w:val="00E7320F"/>
    <w:rsid w:val="00E7357B"/>
    <w:rsid w:val="00E742A3"/>
    <w:rsid w:val="00E746F7"/>
    <w:rsid w:val="00E74E54"/>
    <w:rsid w:val="00E74F0F"/>
    <w:rsid w:val="00E74F72"/>
    <w:rsid w:val="00E77860"/>
    <w:rsid w:val="00E80BB9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7391"/>
    <w:rsid w:val="00E8782D"/>
    <w:rsid w:val="00E87B6D"/>
    <w:rsid w:val="00E90069"/>
    <w:rsid w:val="00E9050E"/>
    <w:rsid w:val="00E90A84"/>
    <w:rsid w:val="00E90B8C"/>
    <w:rsid w:val="00E92247"/>
    <w:rsid w:val="00E93987"/>
    <w:rsid w:val="00E93C14"/>
    <w:rsid w:val="00E93C79"/>
    <w:rsid w:val="00E94AEA"/>
    <w:rsid w:val="00E94E20"/>
    <w:rsid w:val="00E963CD"/>
    <w:rsid w:val="00E969A5"/>
    <w:rsid w:val="00E9747D"/>
    <w:rsid w:val="00E977AE"/>
    <w:rsid w:val="00E979DA"/>
    <w:rsid w:val="00E97C9F"/>
    <w:rsid w:val="00EA00B9"/>
    <w:rsid w:val="00EA00E6"/>
    <w:rsid w:val="00EA0210"/>
    <w:rsid w:val="00EA1076"/>
    <w:rsid w:val="00EA188E"/>
    <w:rsid w:val="00EA1F89"/>
    <w:rsid w:val="00EA2B98"/>
    <w:rsid w:val="00EA3039"/>
    <w:rsid w:val="00EA30A9"/>
    <w:rsid w:val="00EA3FD1"/>
    <w:rsid w:val="00EA437C"/>
    <w:rsid w:val="00EA4626"/>
    <w:rsid w:val="00EA4B31"/>
    <w:rsid w:val="00EA4C5F"/>
    <w:rsid w:val="00EA552B"/>
    <w:rsid w:val="00EA5ED1"/>
    <w:rsid w:val="00EA63FF"/>
    <w:rsid w:val="00EA643C"/>
    <w:rsid w:val="00EA6939"/>
    <w:rsid w:val="00EA7098"/>
    <w:rsid w:val="00EA70BC"/>
    <w:rsid w:val="00EA70C6"/>
    <w:rsid w:val="00EA7F96"/>
    <w:rsid w:val="00EB06FD"/>
    <w:rsid w:val="00EB0701"/>
    <w:rsid w:val="00EB07F3"/>
    <w:rsid w:val="00EB1947"/>
    <w:rsid w:val="00EB1CD5"/>
    <w:rsid w:val="00EB217C"/>
    <w:rsid w:val="00EB25C9"/>
    <w:rsid w:val="00EB2B9E"/>
    <w:rsid w:val="00EB2BE9"/>
    <w:rsid w:val="00EB2D79"/>
    <w:rsid w:val="00EB2FE8"/>
    <w:rsid w:val="00EB3093"/>
    <w:rsid w:val="00EB31B5"/>
    <w:rsid w:val="00EB36BD"/>
    <w:rsid w:val="00EB39C7"/>
    <w:rsid w:val="00EB3ABB"/>
    <w:rsid w:val="00EB5D08"/>
    <w:rsid w:val="00EB76A7"/>
    <w:rsid w:val="00EC087E"/>
    <w:rsid w:val="00EC1080"/>
    <w:rsid w:val="00EC3932"/>
    <w:rsid w:val="00EC4575"/>
    <w:rsid w:val="00EC5198"/>
    <w:rsid w:val="00EC528D"/>
    <w:rsid w:val="00EC5D99"/>
    <w:rsid w:val="00EC73D8"/>
    <w:rsid w:val="00ED129A"/>
    <w:rsid w:val="00ED15FD"/>
    <w:rsid w:val="00ED1A45"/>
    <w:rsid w:val="00ED1D73"/>
    <w:rsid w:val="00ED2076"/>
    <w:rsid w:val="00ED23E9"/>
    <w:rsid w:val="00ED5679"/>
    <w:rsid w:val="00ED6780"/>
    <w:rsid w:val="00ED78B9"/>
    <w:rsid w:val="00ED7C91"/>
    <w:rsid w:val="00ED7D2F"/>
    <w:rsid w:val="00ED7E2C"/>
    <w:rsid w:val="00EE0738"/>
    <w:rsid w:val="00EE0F54"/>
    <w:rsid w:val="00EE1356"/>
    <w:rsid w:val="00EE1751"/>
    <w:rsid w:val="00EE1826"/>
    <w:rsid w:val="00EE1BBE"/>
    <w:rsid w:val="00EE2256"/>
    <w:rsid w:val="00EE38B3"/>
    <w:rsid w:val="00EE391B"/>
    <w:rsid w:val="00EE3929"/>
    <w:rsid w:val="00EE3F05"/>
    <w:rsid w:val="00EE46C0"/>
    <w:rsid w:val="00EE4752"/>
    <w:rsid w:val="00EE4FC0"/>
    <w:rsid w:val="00EE50E7"/>
    <w:rsid w:val="00EE5769"/>
    <w:rsid w:val="00EE6B6C"/>
    <w:rsid w:val="00EE6DD2"/>
    <w:rsid w:val="00EE731F"/>
    <w:rsid w:val="00EE739A"/>
    <w:rsid w:val="00EE7452"/>
    <w:rsid w:val="00EE7EDD"/>
    <w:rsid w:val="00EE7FDB"/>
    <w:rsid w:val="00EF0C7A"/>
    <w:rsid w:val="00EF0D0D"/>
    <w:rsid w:val="00EF2194"/>
    <w:rsid w:val="00EF277C"/>
    <w:rsid w:val="00EF2C6B"/>
    <w:rsid w:val="00EF2CCB"/>
    <w:rsid w:val="00EF31FF"/>
    <w:rsid w:val="00EF37FF"/>
    <w:rsid w:val="00EF3F64"/>
    <w:rsid w:val="00EF4BD9"/>
    <w:rsid w:val="00EF60A6"/>
    <w:rsid w:val="00EF6DB8"/>
    <w:rsid w:val="00EF6F5E"/>
    <w:rsid w:val="00EF7077"/>
    <w:rsid w:val="00EF70B0"/>
    <w:rsid w:val="00EF7368"/>
    <w:rsid w:val="00EF7640"/>
    <w:rsid w:val="00EF78BD"/>
    <w:rsid w:val="00F001B0"/>
    <w:rsid w:val="00F0034B"/>
    <w:rsid w:val="00F00924"/>
    <w:rsid w:val="00F00F71"/>
    <w:rsid w:val="00F01F1B"/>
    <w:rsid w:val="00F01F8B"/>
    <w:rsid w:val="00F0269A"/>
    <w:rsid w:val="00F0293B"/>
    <w:rsid w:val="00F0343B"/>
    <w:rsid w:val="00F035CF"/>
    <w:rsid w:val="00F03657"/>
    <w:rsid w:val="00F03DCB"/>
    <w:rsid w:val="00F05081"/>
    <w:rsid w:val="00F05167"/>
    <w:rsid w:val="00F05201"/>
    <w:rsid w:val="00F056FB"/>
    <w:rsid w:val="00F05CC7"/>
    <w:rsid w:val="00F07DA9"/>
    <w:rsid w:val="00F11A2A"/>
    <w:rsid w:val="00F12085"/>
    <w:rsid w:val="00F12160"/>
    <w:rsid w:val="00F12446"/>
    <w:rsid w:val="00F132C9"/>
    <w:rsid w:val="00F137D8"/>
    <w:rsid w:val="00F13CED"/>
    <w:rsid w:val="00F13E7A"/>
    <w:rsid w:val="00F14696"/>
    <w:rsid w:val="00F146E5"/>
    <w:rsid w:val="00F14921"/>
    <w:rsid w:val="00F151C0"/>
    <w:rsid w:val="00F152EF"/>
    <w:rsid w:val="00F15CD6"/>
    <w:rsid w:val="00F15F19"/>
    <w:rsid w:val="00F16438"/>
    <w:rsid w:val="00F167E9"/>
    <w:rsid w:val="00F17A13"/>
    <w:rsid w:val="00F20211"/>
    <w:rsid w:val="00F20587"/>
    <w:rsid w:val="00F2069A"/>
    <w:rsid w:val="00F20EDE"/>
    <w:rsid w:val="00F214DC"/>
    <w:rsid w:val="00F21698"/>
    <w:rsid w:val="00F21932"/>
    <w:rsid w:val="00F2293E"/>
    <w:rsid w:val="00F22D35"/>
    <w:rsid w:val="00F22DF2"/>
    <w:rsid w:val="00F23DC8"/>
    <w:rsid w:val="00F23F3C"/>
    <w:rsid w:val="00F24178"/>
    <w:rsid w:val="00F24C5F"/>
    <w:rsid w:val="00F257B9"/>
    <w:rsid w:val="00F258B2"/>
    <w:rsid w:val="00F25F36"/>
    <w:rsid w:val="00F265C1"/>
    <w:rsid w:val="00F272A1"/>
    <w:rsid w:val="00F27329"/>
    <w:rsid w:val="00F275F0"/>
    <w:rsid w:val="00F278A7"/>
    <w:rsid w:val="00F30837"/>
    <w:rsid w:val="00F311E2"/>
    <w:rsid w:val="00F31408"/>
    <w:rsid w:val="00F318EB"/>
    <w:rsid w:val="00F32A34"/>
    <w:rsid w:val="00F342CF"/>
    <w:rsid w:val="00F3471F"/>
    <w:rsid w:val="00F34C7E"/>
    <w:rsid w:val="00F34D03"/>
    <w:rsid w:val="00F34E52"/>
    <w:rsid w:val="00F3566D"/>
    <w:rsid w:val="00F3577A"/>
    <w:rsid w:val="00F35E94"/>
    <w:rsid w:val="00F36621"/>
    <w:rsid w:val="00F3680E"/>
    <w:rsid w:val="00F36BDB"/>
    <w:rsid w:val="00F36FE6"/>
    <w:rsid w:val="00F373A1"/>
    <w:rsid w:val="00F404F7"/>
    <w:rsid w:val="00F4080C"/>
    <w:rsid w:val="00F41471"/>
    <w:rsid w:val="00F41C6B"/>
    <w:rsid w:val="00F41FF5"/>
    <w:rsid w:val="00F422A9"/>
    <w:rsid w:val="00F43CFB"/>
    <w:rsid w:val="00F43E42"/>
    <w:rsid w:val="00F43F5B"/>
    <w:rsid w:val="00F44102"/>
    <w:rsid w:val="00F44740"/>
    <w:rsid w:val="00F447E3"/>
    <w:rsid w:val="00F45ABB"/>
    <w:rsid w:val="00F45C00"/>
    <w:rsid w:val="00F45D93"/>
    <w:rsid w:val="00F4681D"/>
    <w:rsid w:val="00F4731F"/>
    <w:rsid w:val="00F475ED"/>
    <w:rsid w:val="00F47D2D"/>
    <w:rsid w:val="00F5048C"/>
    <w:rsid w:val="00F504C9"/>
    <w:rsid w:val="00F51918"/>
    <w:rsid w:val="00F525A9"/>
    <w:rsid w:val="00F52A3D"/>
    <w:rsid w:val="00F53E1E"/>
    <w:rsid w:val="00F5474F"/>
    <w:rsid w:val="00F5496C"/>
    <w:rsid w:val="00F54D1A"/>
    <w:rsid w:val="00F54FF1"/>
    <w:rsid w:val="00F555BF"/>
    <w:rsid w:val="00F55C50"/>
    <w:rsid w:val="00F560C6"/>
    <w:rsid w:val="00F5614C"/>
    <w:rsid w:val="00F56786"/>
    <w:rsid w:val="00F5731A"/>
    <w:rsid w:val="00F57A31"/>
    <w:rsid w:val="00F60A20"/>
    <w:rsid w:val="00F60E72"/>
    <w:rsid w:val="00F61690"/>
    <w:rsid w:val="00F61740"/>
    <w:rsid w:val="00F61C43"/>
    <w:rsid w:val="00F62BF9"/>
    <w:rsid w:val="00F65209"/>
    <w:rsid w:val="00F65664"/>
    <w:rsid w:val="00F65685"/>
    <w:rsid w:val="00F65DA9"/>
    <w:rsid w:val="00F6707E"/>
    <w:rsid w:val="00F67661"/>
    <w:rsid w:val="00F67D92"/>
    <w:rsid w:val="00F70120"/>
    <w:rsid w:val="00F70522"/>
    <w:rsid w:val="00F70943"/>
    <w:rsid w:val="00F70D96"/>
    <w:rsid w:val="00F71A9D"/>
    <w:rsid w:val="00F72731"/>
    <w:rsid w:val="00F72A4B"/>
    <w:rsid w:val="00F73771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773C6"/>
    <w:rsid w:val="00F8064D"/>
    <w:rsid w:val="00F80AC1"/>
    <w:rsid w:val="00F8155F"/>
    <w:rsid w:val="00F815B0"/>
    <w:rsid w:val="00F816C4"/>
    <w:rsid w:val="00F81C4A"/>
    <w:rsid w:val="00F81DDD"/>
    <w:rsid w:val="00F82141"/>
    <w:rsid w:val="00F83291"/>
    <w:rsid w:val="00F839CB"/>
    <w:rsid w:val="00F85575"/>
    <w:rsid w:val="00F85BA2"/>
    <w:rsid w:val="00F86034"/>
    <w:rsid w:val="00F86B8D"/>
    <w:rsid w:val="00F87722"/>
    <w:rsid w:val="00F877AD"/>
    <w:rsid w:val="00F908DA"/>
    <w:rsid w:val="00F90AA9"/>
    <w:rsid w:val="00F90DCA"/>
    <w:rsid w:val="00F90F51"/>
    <w:rsid w:val="00F9161C"/>
    <w:rsid w:val="00F9168F"/>
    <w:rsid w:val="00F91C7E"/>
    <w:rsid w:val="00F9209D"/>
    <w:rsid w:val="00F92963"/>
    <w:rsid w:val="00F936EC"/>
    <w:rsid w:val="00F9418E"/>
    <w:rsid w:val="00F94617"/>
    <w:rsid w:val="00F95232"/>
    <w:rsid w:val="00F952AE"/>
    <w:rsid w:val="00F95831"/>
    <w:rsid w:val="00F95DD0"/>
    <w:rsid w:val="00F95EA4"/>
    <w:rsid w:val="00F960B4"/>
    <w:rsid w:val="00F9618F"/>
    <w:rsid w:val="00F965D1"/>
    <w:rsid w:val="00F96F2A"/>
    <w:rsid w:val="00F97306"/>
    <w:rsid w:val="00F977D4"/>
    <w:rsid w:val="00FA0275"/>
    <w:rsid w:val="00FA0A54"/>
    <w:rsid w:val="00FA1041"/>
    <w:rsid w:val="00FA297D"/>
    <w:rsid w:val="00FA29C1"/>
    <w:rsid w:val="00FA2B3B"/>
    <w:rsid w:val="00FA3826"/>
    <w:rsid w:val="00FA3BA1"/>
    <w:rsid w:val="00FA4828"/>
    <w:rsid w:val="00FA52E8"/>
    <w:rsid w:val="00FA531C"/>
    <w:rsid w:val="00FA5332"/>
    <w:rsid w:val="00FA59C9"/>
    <w:rsid w:val="00FA6281"/>
    <w:rsid w:val="00FA6F83"/>
    <w:rsid w:val="00FA7046"/>
    <w:rsid w:val="00FA79A1"/>
    <w:rsid w:val="00FA7CC6"/>
    <w:rsid w:val="00FB03FE"/>
    <w:rsid w:val="00FB0EA8"/>
    <w:rsid w:val="00FB17F1"/>
    <w:rsid w:val="00FB1EA0"/>
    <w:rsid w:val="00FB1EE8"/>
    <w:rsid w:val="00FB2B3B"/>
    <w:rsid w:val="00FB37F9"/>
    <w:rsid w:val="00FB3BF8"/>
    <w:rsid w:val="00FB439B"/>
    <w:rsid w:val="00FB4FD4"/>
    <w:rsid w:val="00FB5C99"/>
    <w:rsid w:val="00FB6023"/>
    <w:rsid w:val="00FB639E"/>
    <w:rsid w:val="00FB6F44"/>
    <w:rsid w:val="00FB7653"/>
    <w:rsid w:val="00FB775D"/>
    <w:rsid w:val="00FC08C9"/>
    <w:rsid w:val="00FC0EE5"/>
    <w:rsid w:val="00FC140D"/>
    <w:rsid w:val="00FC1750"/>
    <w:rsid w:val="00FC17B9"/>
    <w:rsid w:val="00FC1993"/>
    <w:rsid w:val="00FC213B"/>
    <w:rsid w:val="00FC261D"/>
    <w:rsid w:val="00FC4190"/>
    <w:rsid w:val="00FC4459"/>
    <w:rsid w:val="00FC63AF"/>
    <w:rsid w:val="00FC71B8"/>
    <w:rsid w:val="00FC7337"/>
    <w:rsid w:val="00FC7CC0"/>
    <w:rsid w:val="00FD03DB"/>
    <w:rsid w:val="00FD05AE"/>
    <w:rsid w:val="00FD06D7"/>
    <w:rsid w:val="00FD0770"/>
    <w:rsid w:val="00FD1171"/>
    <w:rsid w:val="00FD1528"/>
    <w:rsid w:val="00FD15E3"/>
    <w:rsid w:val="00FD208B"/>
    <w:rsid w:val="00FD21FD"/>
    <w:rsid w:val="00FD285E"/>
    <w:rsid w:val="00FD2EF8"/>
    <w:rsid w:val="00FD38CA"/>
    <w:rsid w:val="00FD38EA"/>
    <w:rsid w:val="00FD42E5"/>
    <w:rsid w:val="00FD433E"/>
    <w:rsid w:val="00FD4A6D"/>
    <w:rsid w:val="00FD627E"/>
    <w:rsid w:val="00FD78D6"/>
    <w:rsid w:val="00FD7C57"/>
    <w:rsid w:val="00FE06E7"/>
    <w:rsid w:val="00FE0B34"/>
    <w:rsid w:val="00FE164B"/>
    <w:rsid w:val="00FE2638"/>
    <w:rsid w:val="00FE2EF9"/>
    <w:rsid w:val="00FE348B"/>
    <w:rsid w:val="00FE368F"/>
    <w:rsid w:val="00FE38E6"/>
    <w:rsid w:val="00FE3A8A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E37"/>
    <w:rsid w:val="00FF0FC2"/>
    <w:rsid w:val="00FF11C5"/>
    <w:rsid w:val="00FF20C6"/>
    <w:rsid w:val="00FF2826"/>
    <w:rsid w:val="00FF2E1E"/>
    <w:rsid w:val="00FF2F79"/>
    <w:rsid w:val="00FF38CB"/>
    <w:rsid w:val="00FF4200"/>
    <w:rsid w:val="00FF5CB6"/>
    <w:rsid w:val="00FF60E1"/>
    <w:rsid w:val="00FF6CFC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0620"/>
    <w:rPr>
      <w:rFonts w:ascii="CordiaUPC" w:hAnsi="CordiaUPC" w:cs="CordiaUPC"/>
    </w:rPr>
  </w:style>
  <w:style w:type="paragraph" w:styleId="1">
    <w:name w:val="heading 1"/>
    <w:basedOn w:val="a"/>
    <w:next w:val="a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5">
    <w:name w:val="heading 5"/>
    <w:basedOn w:val="a"/>
    <w:next w:val="a"/>
    <w:link w:val="50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6">
    <w:name w:val="heading 6"/>
    <w:basedOn w:val="a"/>
    <w:next w:val="a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7">
    <w:name w:val="heading 7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8">
    <w:name w:val="heading 8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9">
    <w:name w:val="heading 9"/>
    <w:basedOn w:val="a"/>
    <w:next w:val="a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a5">
    <w:name w:val="footer"/>
    <w:basedOn w:val="a"/>
    <w:link w:val="a6"/>
    <w:uiPriority w:val="99"/>
    <w:rsid w:val="00281411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281411"/>
    <w:pPr>
      <w:spacing w:before="120" w:after="120"/>
    </w:pPr>
    <w:rPr>
      <w:b/>
      <w:bCs/>
    </w:rPr>
  </w:style>
  <w:style w:type="paragraph" w:styleId="a8">
    <w:name w:val="Block Text"/>
    <w:basedOn w:val="a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a9">
    <w:name w:val="Body Text"/>
    <w:basedOn w:val="a"/>
    <w:link w:val="aa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ab">
    <w:name w:val="Body Text Indent"/>
    <w:basedOn w:val="a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20">
    <w:name w:val="Body Text 2"/>
    <w:basedOn w:val="a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21">
    <w:name w:val="Body Text Indent 2"/>
    <w:basedOn w:val="a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30">
    <w:name w:val="Body Text Indent 3"/>
    <w:basedOn w:val="a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31">
    <w:name w:val="Body Text 3"/>
    <w:basedOn w:val="a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ac">
    <w:name w:val="Balloon Text"/>
    <w:basedOn w:val="a"/>
    <w:semiHidden/>
    <w:rsid w:val="00842AFA"/>
    <w:rPr>
      <w:rFonts w:ascii="Tahoma" w:hAnsi="Tahoma" w:cs="Angsana New"/>
      <w:sz w:val="16"/>
      <w:szCs w:val="18"/>
    </w:rPr>
  </w:style>
  <w:style w:type="table" w:styleId="ad">
    <w:name w:val="Table Grid"/>
    <w:basedOn w:val="a1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7044C1"/>
    <w:pPr>
      <w:ind w:left="720" w:hanging="360"/>
    </w:pPr>
    <w:rPr>
      <w:lang w:eastAsia="zh-CN"/>
    </w:rPr>
  </w:style>
  <w:style w:type="paragraph" w:styleId="23">
    <w:name w:val="List Bullet 2"/>
    <w:basedOn w:val="a"/>
    <w:rsid w:val="007044C1"/>
    <w:pPr>
      <w:ind w:left="720" w:hanging="360"/>
    </w:pPr>
    <w:rPr>
      <w:lang w:eastAsia="zh-CN"/>
    </w:rPr>
  </w:style>
  <w:style w:type="paragraph" w:styleId="ae">
    <w:name w:val="Date"/>
    <w:basedOn w:val="a"/>
    <w:next w:val="a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a0"/>
    <w:rsid w:val="00CE2C12"/>
  </w:style>
  <w:style w:type="character" w:customStyle="1" w:styleId="a4">
    <w:name w:val="หัวกระดาษ อักขระ"/>
    <w:link w:val="a3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a9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">
    <w:name w:val="เนื้อความ อักขระ"/>
    <w:link w:val="a9"/>
    <w:rsid w:val="00AA7558"/>
    <w:rPr>
      <w:rFonts w:ascii="AngsanaUPC" w:hAnsi="AngsanaUPC" w:cs="AngsanaUPC"/>
      <w:sz w:val="32"/>
      <w:szCs w:val="32"/>
    </w:rPr>
  </w:style>
  <w:style w:type="paragraph" w:styleId="af">
    <w:name w:val="List Paragraph"/>
    <w:basedOn w:val="a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076380"/>
    <w:rPr>
      <w:rFonts w:ascii="CordiaUPC" w:hAnsi="CordiaUPC" w:cs="CordiaUPC"/>
    </w:rPr>
  </w:style>
  <w:style w:type="table" w:customStyle="1" w:styleId="TableGrid2">
    <w:name w:val="Table Grid2"/>
    <w:basedOn w:val="a1"/>
    <w:uiPriority w:val="59"/>
    <w:rsid w:val="00BC536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rsid w:val="00D66C73"/>
    <w:rPr>
      <w:rFonts w:ascii="AngsanaUPC" w:hAnsi="AngsanaUPC" w:cs="Angsan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18254-31A1-4B10-85B2-76C8B5007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TP420T00.dot</Template>
  <TotalTime>3188</TotalTime>
  <Pages>23</Pages>
  <Words>6699</Words>
  <Characters>27214</Characters>
  <Application>Microsoft Office Word</Application>
  <DocSecurity>0</DocSecurity>
  <Lines>226</Lines>
  <Paragraphs>67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PAO</cp:lastModifiedBy>
  <cp:revision>452</cp:revision>
  <cp:lastPrinted>2020-11-09T01:33:00Z</cp:lastPrinted>
  <dcterms:created xsi:type="dcterms:W3CDTF">2020-05-27T02:56:00Z</dcterms:created>
  <dcterms:modified xsi:type="dcterms:W3CDTF">2020-11-09T01:37:00Z</dcterms:modified>
</cp:coreProperties>
</file>