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0E0DDE2A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31DEF37" w:rsidR="00CD4D4E" w:rsidRPr="004E770A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4E770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4049D" w:rsidRPr="004E77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04049D" w:rsidRPr="004E770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04049D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</w:t>
      </w:r>
      <w:r w:rsidR="008A3206"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4E77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F7952" w:rsidRPr="004E770A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7142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BF7952" w:rsidRPr="004E770A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BF7952" w:rsidRPr="004E770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สำหรับงวดสามเดือนและ</w:t>
      </w:r>
      <w:r w:rsidR="00B7142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</w:t>
      </w:r>
      <w:r w:rsidR="004B6EA1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="00B71428" w:rsidRPr="004E770A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B7142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7142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7142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4B6EA1" w:rsidRPr="004E770A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BF7952" w:rsidRPr="004E770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</w:t>
      </w:r>
      <w:r w:rsidR="00B71428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F7952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เดือนสิ้นสุดวันเดียวกันและหมายเหตุประกอบงบการเงินระหว่างกาลแบบย่อ </w:t>
      </w:r>
      <w:r w:rsidRPr="004E770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4E770A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</w:t>
      </w:r>
      <w:r w:rsidR="003A1A1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E77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170D89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09C00C5A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27A687AD" w14:textId="4B0FEDBE" w:rsidR="00D73FBB" w:rsidRDefault="00D73FBB" w:rsidP="00CD4D4E">
      <w:pPr>
        <w:jc w:val="thaiDistribute"/>
        <w:rPr>
          <w:rFonts w:ascii="Browallia New" w:hAnsi="Browallia New" w:cs="Browallia New"/>
        </w:rPr>
      </w:pPr>
    </w:p>
    <w:p w14:paraId="3D2070BC" w14:textId="77777777" w:rsidR="00D73FBB" w:rsidRDefault="00D73FBB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48E8833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512F09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3A1A1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AD431AC" w14:textId="77777777"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44A24C24" w:rsidR="00B1491C" w:rsidRPr="00B74D2E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ของบริษัท</w:t>
      </w:r>
      <w:r w:rsidR="00AB690D"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="00B74D2E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="00B74D2E"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เทอร์มินอล</w:t>
      </w:r>
      <w:proofErr w:type="spellEnd"/>
      <w:r w:rsidR="00AB690D"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B74D2E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04D4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ที่แสดงเป็นข้อมูลเปรียบเทียบ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E729C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="008C7AF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ซึ่งแสดงความเห็นอย่างไม่มีเงื่อนไขตามรายงานลงวันที่ </w:t>
      </w:r>
      <w:r w:rsidR="00B74D2E" w:rsidRPr="00B74D2E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65654" w:rsidRPr="00B74D2E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09FFA688" w14:textId="77777777" w:rsidR="003C08B4" w:rsidRPr="00B74D2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55EA472" w14:textId="14F3365C" w:rsidR="00EA70C9" w:rsidRDefault="00EA70C9" w:rsidP="00EA70C9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สำหรับงวดสามเดือนและ</w:t>
      </w:r>
      <w:r w:rsidR="00B7142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="00B71428" w:rsidRPr="004E770A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B7142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7142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71428" w:rsidRPr="004E7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color w:val="007C87" w:themeColor="accent3" w:themeShade="BF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A630DD">
        <w:rPr>
          <w:rFonts w:ascii="Browallia New" w:hAnsi="Browallia New" w:cs="Browallia New"/>
          <w:sz w:val="28"/>
          <w:szCs w:val="28"/>
          <w:lang w:val="en-US" w:bidi="th-TH"/>
        </w:rPr>
        <w:t xml:space="preserve">       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งบกระแสเงินสด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B7142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เดือนสิ้นสุดวันเดียวกัน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</w:t>
      </w:r>
      <w:r w:rsidR="005260D4">
        <w:rPr>
          <w:rFonts w:ascii="Browallia New" w:hAnsi="Browallia New" w:cs="Browallia New"/>
          <w:sz w:val="28"/>
          <w:szCs w:val="28"/>
          <w:lang w:val="en-US" w:bidi="th-TH"/>
        </w:rPr>
        <w:t xml:space="preserve">       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ทางการเงินระหว่างกาลไม่ได้จัดทำขึ้นตามมาตรฐานการบัญชีฉบับที่</w:t>
      </w:r>
      <w:r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34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9506DE" w:rsidRPr="009506DE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9506DE" w:rsidRPr="009506D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506DE" w:rsidRPr="009506D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506DE" w:rsidRPr="009506DE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7DB1B105" w14:textId="3D104CCA" w:rsidR="00342105" w:rsidRPr="00EA70C9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2EF1F79" w:rsidR="00D15EA5" w:rsidRPr="00DD72FB" w:rsidRDefault="007F1210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7F1210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7F121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512F09" w:rsidRPr="007F1210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50DED" w14:textId="77777777" w:rsidR="00B61B28" w:rsidRDefault="00B61B28">
      <w:r>
        <w:separator/>
      </w:r>
    </w:p>
  </w:endnote>
  <w:endnote w:type="continuationSeparator" w:id="0">
    <w:p w14:paraId="54C3B748" w14:textId="77777777" w:rsidR="00B61B28" w:rsidRDefault="00B6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1544B" w14:textId="77777777" w:rsidR="00B61B28" w:rsidRDefault="00B61B28">
      <w:bookmarkStart w:id="0" w:name="_Hlk482348182"/>
      <w:bookmarkEnd w:id="0"/>
      <w:r>
        <w:separator/>
      </w:r>
    </w:p>
  </w:footnote>
  <w:footnote w:type="continuationSeparator" w:id="0">
    <w:p w14:paraId="672A7413" w14:textId="77777777" w:rsidR="00B61B28" w:rsidRDefault="00B6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5DE5BE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8A1C7C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049D"/>
    <w:rsid w:val="000423B2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D63E2"/>
    <w:rsid w:val="000E52CE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1A18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4D4E"/>
    <w:rsid w:val="00406DD0"/>
    <w:rsid w:val="00416281"/>
    <w:rsid w:val="00421A47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5D91"/>
    <w:rsid w:val="005070FA"/>
    <w:rsid w:val="00512F09"/>
    <w:rsid w:val="0052186A"/>
    <w:rsid w:val="005260D4"/>
    <w:rsid w:val="005321DA"/>
    <w:rsid w:val="00547541"/>
    <w:rsid w:val="0054756D"/>
    <w:rsid w:val="00551365"/>
    <w:rsid w:val="00560BED"/>
    <w:rsid w:val="005627FF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70C60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7BDA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73FBB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6AF3"/>
    <w:rsid w:val="00E276E0"/>
    <w:rsid w:val="00E314EA"/>
    <w:rsid w:val="00E33FDA"/>
    <w:rsid w:val="00E406D5"/>
    <w:rsid w:val="00E4627C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23</TotalTime>
  <Pages>2</Pages>
  <Words>494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28</cp:revision>
  <cp:lastPrinted>2017-11-14T11:56:00Z</cp:lastPrinted>
  <dcterms:created xsi:type="dcterms:W3CDTF">2020-05-09T07:50:00Z</dcterms:created>
  <dcterms:modified xsi:type="dcterms:W3CDTF">2020-11-11T06:08:00Z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