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</w:tr>
      <w:tr w:rsidR="00F16933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77777777" w:rsidR="00F16933" w:rsidRPr="009E555A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2F0981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826C32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826C32" w:rsidRPr="009E555A" w:rsidRDefault="00826C32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8DDD1" w14:textId="77777777" w:rsidR="00826C32" w:rsidRDefault="00826C32" w:rsidP="00826C3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A06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38328600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6C32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826C32" w:rsidRPr="009E555A" w:rsidRDefault="00826C32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1FD96" w14:textId="77777777" w:rsidR="00826C32" w:rsidRPr="00474634" w:rsidRDefault="00826C32" w:rsidP="00826C3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  <w:p w14:paraId="1EEA1AF1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16933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514D9" w:rsidRPr="009E555A" w14:paraId="44DC30A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A85951" w14:textId="77777777" w:rsidR="001514D9" w:rsidRPr="009E555A" w:rsidRDefault="001514D9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2E00" w14:textId="77777777" w:rsidR="001514D9" w:rsidRPr="009E555A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C8AF9" w14:textId="77777777" w:rsidR="001514D9" w:rsidRPr="009E555A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4E4531" w:rsidRPr="009E555A" w:rsidRDefault="004E4531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6933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F16933" w:rsidRPr="009E555A" w:rsidRDefault="00F16933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F91395" w:rsidRPr="009E555A" w:rsidRDefault="00F91395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E78923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5773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CA4F49" w:rsidRPr="009E555A" w:rsidRDefault="00CA4F49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</w:t>
            </w:r>
            <w:r w:rsidR="003A12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่จะซื้อหุ้น</w:t>
            </w:r>
          </w:p>
        </w:tc>
      </w:tr>
      <w:tr w:rsidR="0067281E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7281E" w:rsidRPr="009E555A" w:rsidRDefault="0067281E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7281E" w:rsidRPr="009E555A" w:rsidRDefault="0067281E" w:rsidP="006728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77777" w:rsidR="0067281E" w:rsidRPr="009E555A" w:rsidRDefault="0067281E" w:rsidP="0067281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0A6F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A6F36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0A6F36" w:rsidRPr="009B5AC1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29B223C3" w:rsidR="000A6F36" w:rsidRPr="009B5AC1" w:rsidRDefault="00577354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F2DBF" w:rsidRPr="009E555A" w14:paraId="023B74D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92E342" w14:textId="77777777" w:rsidR="007F2DBF" w:rsidRPr="009B5AC1" w:rsidRDefault="007F2DBF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5460C" w14:textId="77777777" w:rsidR="007F2DBF" w:rsidRPr="009B5AC1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FD29DA" w14:textId="750095AF" w:rsidR="007F2DBF" w:rsidRDefault="007F2DBF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A6F36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0A6F36" w:rsidRPr="009B5AC1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2EE998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1F53AD7" w14:textId="77777777" w:rsidR="000A6F36" w:rsidRPr="009E555A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F176E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2CDB0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34A45AE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859B9E" w14:textId="77777777" w:rsidR="000A6F36" w:rsidRPr="009E555A" w:rsidRDefault="000A6F36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FD2B7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3399E8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6C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F4A2B" w:rsidRPr="009E555A" w14:paraId="7747C47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50EEF0" w14:textId="77777777" w:rsidR="001F4A2B" w:rsidRPr="009E555A" w:rsidRDefault="001F4A2B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B54AA" w14:textId="77777777" w:rsidR="001F4A2B" w:rsidRPr="009E555A" w:rsidRDefault="001F4A2B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7317D2" w14:textId="43676661" w:rsidR="001F4A2B" w:rsidRPr="001F4A2B" w:rsidRDefault="00AC7D68" w:rsidP="001F4A2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หุ้นทุนซื้อคืน</w:t>
            </w:r>
          </w:p>
          <w:p w14:paraId="651BD1AD" w14:textId="77777777" w:rsidR="001F4A2B" w:rsidRPr="00826C32" w:rsidRDefault="001F4A2B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A6180" w:rsidRPr="009E555A" w14:paraId="5B587E9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972A6ED" w14:textId="77777777" w:rsidR="002A6180" w:rsidRPr="009E555A" w:rsidRDefault="002A6180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ACCAE" w14:textId="77777777" w:rsidR="002A6180" w:rsidRPr="009E555A" w:rsidRDefault="002A6180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FDDFD7" w14:textId="34641834" w:rsidR="002A6180" w:rsidRPr="002A6180" w:rsidRDefault="002A6180" w:rsidP="002A618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61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</w:t>
            </w:r>
            <w:r w:rsidRPr="002A61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การแพร่ระบาดของโรคโควิด 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  <w:p w14:paraId="780B0F57" w14:textId="77777777" w:rsidR="002A6180" w:rsidRDefault="002A6180" w:rsidP="002A618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53682" w:rsidRPr="009E555A" w14:paraId="0EC6406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FEA5227" w14:textId="77777777" w:rsidR="00253682" w:rsidRPr="009E555A" w:rsidRDefault="00253682" w:rsidP="000E22B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E6CF3" w14:textId="77777777" w:rsidR="00253682" w:rsidRPr="009E555A" w:rsidRDefault="00253682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866465" w14:textId="7A50EA45" w:rsidR="00253682" w:rsidRPr="002A6180" w:rsidRDefault="00253682" w:rsidP="002A618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36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5F5250AB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C17EF9"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11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A14B2F">
        <w:rPr>
          <w:rFonts w:ascii="Angsana New" w:hAnsi="Angsana New" w:hint="cs"/>
          <w:sz w:val="30"/>
          <w:szCs w:val="30"/>
          <w:cs/>
        </w:rPr>
        <w:t>พฤศจิกายน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378018BA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401E3" w:rsidRPr="007401E3">
        <w:rPr>
          <w:rFonts w:ascii="Angsana New" w:hAnsi="Angsana New"/>
          <w:sz w:val="30"/>
          <w:szCs w:val="30"/>
        </w:rPr>
        <w:t>30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CE13C9">
        <w:rPr>
          <w:rFonts w:ascii="Angsana New" w:hAnsi="Angsana New" w:hint="cs"/>
          <w:sz w:val="30"/>
          <w:szCs w:val="30"/>
          <w:cs/>
        </w:rPr>
        <w:t>กันยายน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</w:t>
      </w:r>
      <w:r w:rsidR="007401E3" w:rsidRPr="007401E3">
        <w:rPr>
          <w:rFonts w:ascii="Angsana New" w:hAnsi="Angsana New" w:hint="cs"/>
          <w:sz w:val="30"/>
          <w:szCs w:val="30"/>
        </w:rPr>
        <w:t>3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01E3" w:rsidRPr="007401E3">
        <w:rPr>
          <w:rFonts w:ascii="Angsana New" w:hAnsi="Angsana New"/>
          <w:sz w:val="30"/>
          <w:szCs w:val="30"/>
        </w:rPr>
        <w:t>256</w:t>
      </w:r>
      <w:r w:rsidR="007401E3" w:rsidRPr="007401E3">
        <w:rPr>
          <w:rFonts w:ascii="Angsana New" w:hAnsi="Angsana New" w:hint="cs"/>
          <w:sz w:val="30"/>
          <w:szCs w:val="30"/>
        </w:rPr>
        <w:t>2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1D03946E" w:rsidR="00DD14F9" w:rsidRPr="00EA3857" w:rsidRDefault="007401E3" w:rsidP="0096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9674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13C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2445E486" w:rsidR="00DD14F9" w:rsidRPr="009E555A" w:rsidRDefault="007401E3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0ED15B8A" w:rsidR="00DD14F9" w:rsidRPr="009E555A" w:rsidRDefault="007401E3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032E375B" w:rsidR="00DD14F9" w:rsidRPr="009E555A" w:rsidRDefault="007401E3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7AC9C5A1" w14:textId="77777777" w:rsidTr="005639F1">
        <w:tc>
          <w:tcPr>
            <w:tcW w:w="2700" w:type="dxa"/>
          </w:tcPr>
          <w:p w14:paraId="583CEC51" w14:textId="77777777" w:rsidR="009E7065" w:rsidRPr="009E555A" w:rsidRDefault="009E7065" w:rsidP="009E706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9E7065" w:rsidRPr="009E555A" w:rsidRDefault="009E7065" w:rsidP="009E7065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0288EFE3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F7C3D4F" w14:textId="77777777" w:rsidR="009E7065" w:rsidRPr="00E8282F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53C274C6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E7065" w:rsidRPr="009E555A" w14:paraId="67CEB3D0" w14:textId="77777777" w:rsidTr="005639F1">
        <w:tc>
          <w:tcPr>
            <w:tcW w:w="2700" w:type="dxa"/>
          </w:tcPr>
          <w:p w14:paraId="29AFB690" w14:textId="77777777" w:rsidR="009E7065" w:rsidRPr="009E555A" w:rsidRDefault="009E7065" w:rsidP="009E7065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126EDB87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950813" w14:textId="77777777" w:rsidR="009E7065" w:rsidRPr="00E8282F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111E123B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E7065" w:rsidRPr="009E555A" w14:paraId="239E535E" w14:textId="77777777" w:rsidTr="005639F1">
        <w:tc>
          <w:tcPr>
            <w:tcW w:w="2700" w:type="dxa"/>
          </w:tcPr>
          <w:p w14:paraId="7FD53216" w14:textId="77777777" w:rsidR="009E7065" w:rsidRPr="009E555A" w:rsidRDefault="009E7065" w:rsidP="009E7065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9E7065" w:rsidRPr="00E8282F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22DF6BDC" w14:textId="77777777" w:rsidTr="005639F1">
        <w:tc>
          <w:tcPr>
            <w:tcW w:w="2700" w:type="dxa"/>
          </w:tcPr>
          <w:p w14:paraId="0BF10216" w14:textId="77777777" w:rsidR="009E7065" w:rsidRPr="009E555A" w:rsidRDefault="009E7065" w:rsidP="009E706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9E7065" w:rsidRPr="009E555A" w:rsidRDefault="009E7065" w:rsidP="009E706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9E7065" w:rsidRPr="009E555A" w:rsidRDefault="009E7065" w:rsidP="009E7065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9E7065" w:rsidRPr="009E555A" w14:paraId="405C19B9" w14:textId="77777777" w:rsidTr="005639F1">
        <w:tc>
          <w:tcPr>
            <w:tcW w:w="2700" w:type="dxa"/>
          </w:tcPr>
          <w:p w14:paraId="7039ADC3" w14:textId="77777777" w:rsidR="009E7065" w:rsidRPr="009E555A" w:rsidRDefault="009E7065" w:rsidP="009E7065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9E7065" w:rsidRPr="009E555A" w:rsidRDefault="009E7065" w:rsidP="009E7065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36DDBAE3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A819DAC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7979D4AA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E7065" w:rsidRPr="009E555A" w14:paraId="00048E2B" w14:textId="77777777" w:rsidTr="005639F1">
        <w:tc>
          <w:tcPr>
            <w:tcW w:w="2700" w:type="dxa"/>
          </w:tcPr>
          <w:p w14:paraId="2853A221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2B0B269A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F2AA05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289D3496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E7065" w:rsidRPr="009E555A" w14:paraId="3E80B412" w14:textId="77777777" w:rsidTr="005639F1">
        <w:tc>
          <w:tcPr>
            <w:tcW w:w="2700" w:type="dxa"/>
          </w:tcPr>
          <w:p w14:paraId="49CEB939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9E7065" w:rsidRPr="009E555A" w:rsidRDefault="009E7065" w:rsidP="009E706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73C8CB97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74CF400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5D728580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9E7065" w:rsidRPr="009E555A" w14:paraId="67813688" w14:textId="77777777" w:rsidTr="005639F1">
        <w:tc>
          <w:tcPr>
            <w:tcW w:w="2700" w:type="dxa"/>
          </w:tcPr>
          <w:p w14:paraId="6A88F2C6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9E7065" w:rsidRDefault="009E7065" w:rsidP="009E706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03F4F4A7" w14:textId="77777777" w:rsidTr="005639F1">
        <w:tc>
          <w:tcPr>
            <w:tcW w:w="2700" w:type="dxa"/>
          </w:tcPr>
          <w:p w14:paraId="6315DBCB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9E7065" w:rsidRDefault="009E7065" w:rsidP="009E706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7DE7204C" w14:textId="77777777" w:rsidTr="005639F1">
        <w:tc>
          <w:tcPr>
            <w:tcW w:w="2700" w:type="dxa"/>
          </w:tcPr>
          <w:p w14:paraId="7C79A225" w14:textId="3DFD72E1" w:rsidR="009E7065" w:rsidRPr="009E555A" w:rsidRDefault="009E7065" w:rsidP="009E706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9E7065" w:rsidRPr="009E555A" w:rsidRDefault="009E7065" w:rsidP="009E706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9E7065" w:rsidRPr="009E555A" w:rsidRDefault="009E7065" w:rsidP="009E7065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9E7065" w:rsidRPr="009E555A" w14:paraId="5EC622A4" w14:textId="77777777" w:rsidTr="005639F1">
        <w:tc>
          <w:tcPr>
            <w:tcW w:w="2700" w:type="dxa"/>
          </w:tcPr>
          <w:p w14:paraId="26CF09CF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0CD2226A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C51E73C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4616D938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E7065" w:rsidRPr="009E555A" w14:paraId="39F41A2A" w14:textId="77777777" w:rsidTr="005639F1">
        <w:tc>
          <w:tcPr>
            <w:tcW w:w="2700" w:type="dxa"/>
          </w:tcPr>
          <w:p w14:paraId="722BDB0C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6372E2C8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6CA94BA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5D59E298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E7065" w:rsidRPr="009E555A" w14:paraId="02943AA5" w14:textId="77777777" w:rsidTr="005639F1">
        <w:tc>
          <w:tcPr>
            <w:tcW w:w="2700" w:type="dxa"/>
          </w:tcPr>
          <w:p w14:paraId="649C8809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08E82261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84D9FF0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3DEFA988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9E7065" w:rsidRPr="009E555A" w14:paraId="4928788B" w14:textId="77777777" w:rsidTr="005639F1">
        <w:tc>
          <w:tcPr>
            <w:tcW w:w="2700" w:type="dxa"/>
          </w:tcPr>
          <w:p w14:paraId="0B9A83EB" w14:textId="77777777" w:rsidR="009E7065" w:rsidRPr="008B02AD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082B14B4" w14:textId="77777777" w:rsidTr="005639F1">
        <w:tc>
          <w:tcPr>
            <w:tcW w:w="2700" w:type="dxa"/>
          </w:tcPr>
          <w:p w14:paraId="30A54D28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9E7065" w:rsidRPr="009E555A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065" w:rsidRPr="009E555A" w14:paraId="13270F17" w14:textId="77777777" w:rsidTr="005639F1">
        <w:tc>
          <w:tcPr>
            <w:tcW w:w="2700" w:type="dxa"/>
          </w:tcPr>
          <w:p w14:paraId="77C5F476" w14:textId="77777777" w:rsidR="009E7065" w:rsidRPr="009E555A" w:rsidRDefault="009E7065" w:rsidP="009E706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9E7065" w:rsidRPr="005A3947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9E7065" w:rsidRPr="005A3947" w:rsidRDefault="009E7065" w:rsidP="009E706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0A184260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24C89D3" w14:textId="77777777" w:rsidR="009E7065" w:rsidRPr="009E555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0F5C82F4" w:rsidR="009E7065" w:rsidRPr="009E555A" w:rsidRDefault="007401E3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94B9C35" w14:textId="77777777" w:rsidR="00FD2436" w:rsidRPr="009E555A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497AF" w14:textId="77777777" w:rsidR="00F16933" w:rsidRPr="00A1785B" w:rsidRDefault="00F16933" w:rsidP="000E22B4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674E5" w14:textId="5DF95191" w:rsidR="00D2038C" w:rsidRPr="009E555A" w:rsidRDefault="00D2038C" w:rsidP="00D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="00F45B8D"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F45B8D"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F45B8D" w:rsidRPr="00F45B8D">
        <w:rPr>
          <w:rFonts w:ascii="Angsana New" w:hAnsi="Angsana New"/>
          <w:sz w:val="30"/>
          <w:szCs w:val="30"/>
          <w:cs/>
        </w:rPr>
        <w:t>จัดทำ</w:t>
      </w:r>
      <w:r w:rsidR="00F45B8D"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A704BC">
        <w:rPr>
          <w:rFonts w:ascii="Angsana New" w:hAnsi="Angsana New" w:hint="cs"/>
          <w:sz w:val="30"/>
          <w:szCs w:val="30"/>
          <w:cs/>
        </w:rPr>
        <w:t xml:space="preserve"> (</w:t>
      </w:r>
      <w:r w:rsidR="00A704BC">
        <w:rPr>
          <w:rFonts w:ascii="Angsana New" w:hAnsi="Angsana New"/>
          <w:sz w:val="30"/>
          <w:szCs w:val="30"/>
        </w:rPr>
        <w:t>“</w:t>
      </w:r>
      <w:r w:rsidR="00A704B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/>
          <w:sz w:val="30"/>
          <w:szCs w:val="30"/>
        </w:rPr>
        <w:t>”</w:t>
      </w:r>
      <w:r w:rsidR="00A704BC"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7401E3" w:rsidRPr="007401E3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="00D42A48" w:rsidRPr="009E555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รายงานทางการเงินระหว่างกาล</w:t>
      </w:r>
      <w:r w:rsidR="00577354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 w:rsidR="00727A3F"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</w:p>
    <w:p w14:paraId="0ABF6B35" w14:textId="718FBE2B" w:rsidR="003B7753" w:rsidRDefault="00E472AA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8086F3" w14:textId="28699F37" w:rsidR="00016D60" w:rsidRDefault="00016D60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577354">
        <w:rPr>
          <w:rFonts w:ascii="Angsana New" w:hAnsi="Angsana New" w:hint="cs"/>
          <w:sz w:val="30"/>
          <w:szCs w:val="30"/>
          <w:cs/>
        </w:rPr>
        <w:t>มิได้</w:t>
      </w:r>
      <w:r w:rsidRPr="003F31F5">
        <w:rPr>
          <w:rFonts w:ascii="Angsana New" w:hAnsi="Angsana New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</w:t>
      </w:r>
      <w:r w:rsidRPr="002B635A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016D60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2562</w:t>
      </w:r>
    </w:p>
    <w:p w14:paraId="3D7EC87A" w14:textId="2B2C0066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1825BD" w14:textId="1DECA969" w:rsidR="00577354" w:rsidRDefault="00577354" w:rsidP="00DA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77354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577354">
        <w:rPr>
          <w:rFonts w:ascii="Angsana New" w:hAnsi="Angsana New" w:hint="cs"/>
          <w:sz w:val="30"/>
          <w:szCs w:val="30"/>
          <w:cs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 xml:space="preserve">ฉบับที่ </w:t>
      </w:r>
      <w:r w:rsidR="007401E3" w:rsidRPr="007401E3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77354">
        <w:rPr>
          <w:rFonts w:ascii="Angsana New" w:hAnsi="Angsana New"/>
          <w:sz w:val="30"/>
          <w:szCs w:val="30"/>
          <w:cs/>
        </w:rPr>
        <w:t>สัญญาเช่า</w:t>
      </w:r>
      <w:r w:rsidRPr="00577354">
        <w:rPr>
          <w:rFonts w:ascii="Angsana New" w:hAnsi="Angsana New"/>
          <w:sz w:val="30"/>
          <w:szCs w:val="30"/>
        </w:rPr>
        <w:t xml:space="preserve"> </w:t>
      </w:r>
      <w:r w:rsidRPr="00577354">
        <w:rPr>
          <w:rFonts w:ascii="Angsana New" w:hAnsi="Angsana New"/>
          <w:sz w:val="30"/>
          <w:szCs w:val="30"/>
          <w:cs/>
        </w:rPr>
        <w:t>(</w:t>
      </w:r>
      <w:r w:rsidRPr="00577354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16</w:t>
      </w:r>
      <w:r w:rsidRPr="0057735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7401E3" w:rsidRPr="007401E3">
        <w:rPr>
          <w:rFonts w:ascii="Angsana New" w:hAnsi="Angsana New"/>
          <w:sz w:val="30"/>
          <w:szCs w:val="30"/>
        </w:rPr>
        <w:t>3</w:t>
      </w:r>
    </w:p>
    <w:p w14:paraId="56986360" w14:textId="2F294B3E" w:rsidR="00043D9B" w:rsidRDefault="00043D9B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195D8" w14:textId="334B4A0C" w:rsidR="00043D9B" w:rsidRDefault="00043D9B" w:rsidP="00DA216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83590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983590">
        <w:rPr>
          <w:rFonts w:ascii="Angsana New" w:hAnsi="Angsana New"/>
          <w:sz w:val="30"/>
          <w:szCs w:val="30"/>
          <w:cs/>
        </w:rPr>
        <w:t>และปรับปรุง</w:t>
      </w:r>
      <w:r w:rsidRPr="00983590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</w:p>
    <w:p w14:paraId="332E1D32" w14:textId="77777777" w:rsidR="00577354" w:rsidRDefault="00577354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3ED8" w14:textId="6B4361D2" w:rsidR="00BC0809" w:rsidRDefault="00FD6171" w:rsidP="000E22B4">
      <w:pPr>
        <w:pStyle w:val="ListParagraph1"/>
        <w:numPr>
          <w:ilvl w:val="0"/>
          <w:numId w:val="2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043D9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1785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526AAE1F" w14:textId="77777777" w:rsidR="00F45B8D" w:rsidRPr="00043D9B" w:rsidRDefault="00F45B8D" w:rsidP="009835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C68AC98" w14:textId="7B43AC89" w:rsidR="00983590" w:rsidRPr="007F2DBF" w:rsidRDefault="00043D9B" w:rsidP="00DA216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7401E3" w:rsidRPr="007401E3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01E3" w:rsidRPr="007401E3">
        <w:rPr>
          <w:rFonts w:ascii="Angsana New" w:hAnsi="Angsana New"/>
          <w:sz w:val="30"/>
          <w:szCs w:val="30"/>
        </w:rPr>
        <w:t>2562</w:t>
      </w:r>
      <w:r w:rsidRPr="00043D9B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</w:t>
      </w:r>
      <w:r w:rsidR="007F2DBF" w:rsidRPr="007F2DBF">
        <w:rPr>
          <w:rFonts w:ascii="Angsana New" w:hAnsi="Angsana New"/>
          <w:sz w:val="30"/>
          <w:szCs w:val="30"/>
          <w:cs/>
        </w:rPr>
        <w:t>การเงินใหม่</w:t>
      </w:r>
      <w:r w:rsidR="009234EB">
        <w:rPr>
          <w:rFonts w:ascii="Angsana New" w:hAnsi="Angsana New"/>
          <w:sz w:val="30"/>
          <w:szCs w:val="30"/>
        </w:rPr>
        <w:t xml:space="preserve"> </w:t>
      </w:r>
      <w:r w:rsidR="007F2DBF" w:rsidRPr="007F2DBF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7401E3" w:rsidRPr="007401E3">
        <w:rPr>
          <w:rFonts w:ascii="Angsana New" w:hAnsi="Angsana New"/>
          <w:sz w:val="30"/>
          <w:szCs w:val="30"/>
        </w:rPr>
        <w:t>3</w:t>
      </w:r>
    </w:p>
    <w:p w14:paraId="44F4D989" w14:textId="77777777" w:rsidR="007F2DBF" w:rsidRDefault="007F2DBF" w:rsidP="007F2D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24380" w14:textId="5A870009" w:rsidR="00A35FF1" w:rsidRPr="00983590" w:rsidRDefault="00A35FF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FD437C6" w14:textId="77777777" w:rsidR="00A35FF1" w:rsidRPr="003B7753" w:rsidRDefault="00A35FF1" w:rsidP="00516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74542" w14:textId="3CD99436" w:rsidR="00043D9B" w:rsidRPr="00043D9B" w:rsidRDefault="00043D9B" w:rsidP="00DA2162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401E3" w:rsidRPr="007401E3">
        <w:rPr>
          <w:rFonts w:ascii="Angsana New" w:hAnsi="Angsana New"/>
          <w:sz w:val="30"/>
          <w:szCs w:val="30"/>
        </w:rPr>
        <w:t>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มกราคม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43D9B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16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043D9B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22D67EC1" w14:textId="24F7382D" w:rsidR="00EF16FE" w:rsidRDefault="00EF16FE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84"/>
      </w:tblGrid>
      <w:tr w:rsidR="00043D9B" w:rsidRPr="00043D9B" w14:paraId="647C30BB" w14:textId="77777777" w:rsidTr="00F320E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2B521D54" w14:textId="5E4CC783" w:rsidR="00043D9B" w:rsidRPr="00043D9B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810" w:type="dxa"/>
          </w:tcPr>
          <w:p w14:paraId="083BE5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CD4AC84" w14:textId="568B022A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EB3FB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2CF8EBD6" w14:textId="4EEC4530" w:rsidR="00043D9B" w:rsidRPr="00043D9B" w:rsidRDefault="00043D9B" w:rsidP="00EF21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D9B" w:rsidRPr="00043D9B" w14:paraId="0EF63AC8" w14:textId="77777777" w:rsidTr="00F320E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0B66546C" w14:textId="77777777" w:rsidR="00043D9B" w:rsidRPr="00043D9B" w:rsidRDefault="00043D9B" w:rsidP="007F2DBF">
            <w:pPr>
              <w:tabs>
                <w:tab w:val="clear" w:pos="3515"/>
              </w:tabs>
              <w:spacing w:line="240" w:lineRule="auto"/>
              <w:ind w:left="175" w:right="-8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FC1689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D6028E" w14:textId="77777777" w:rsidR="00043D9B" w:rsidRPr="00043D9B" w:rsidRDefault="00043D9B" w:rsidP="00043D9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22CE71D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AB221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347D567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75D28C5C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95F8B4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6E0152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4359649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6D32CCA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E69F2B0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1901159" w14:textId="77777777" w:rsidR="00043D9B" w:rsidRPr="00043D9B" w:rsidRDefault="00043D9B" w:rsidP="00EF21A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043D9B" w:rsidRPr="00043D9B" w14:paraId="0F496B79" w14:textId="77777777" w:rsidTr="00F320E1">
        <w:trPr>
          <w:cantSplit/>
          <w:trHeight w:val="20"/>
          <w:tblHeader/>
        </w:trPr>
        <w:tc>
          <w:tcPr>
            <w:tcW w:w="3330" w:type="dxa"/>
          </w:tcPr>
          <w:p w14:paraId="1739CE05" w14:textId="77777777" w:rsidR="00043D9B" w:rsidRPr="00043D9B" w:rsidRDefault="00043D9B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1FA1601C" w14:textId="65233233" w:rsidR="00043D9B" w:rsidRPr="00043D9B" w:rsidRDefault="00865F2D" w:rsidP="007F2D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50" w:type="dxa"/>
            <w:gridSpan w:val="7"/>
            <w:vAlign w:val="bottom"/>
          </w:tcPr>
          <w:p w14:paraId="0CF0DC8B" w14:textId="3F6AA11E" w:rsidR="00043D9B" w:rsidRPr="00043D9B" w:rsidRDefault="00043D9B" w:rsidP="00EF21A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65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43D9B" w:rsidRPr="00043D9B" w14:paraId="12C718AC" w14:textId="77777777" w:rsidTr="00F320E1">
        <w:trPr>
          <w:cantSplit/>
          <w:trHeight w:val="20"/>
        </w:trPr>
        <w:tc>
          <w:tcPr>
            <w:tcW w:w="3330" w:type="dxa"/>
          </w:tcPr>
          <w:p w14:paraId="0EACA7D0" w14:textId="6425C954" w:rsidR="00043D9B" w:rsidRPr="00865F2D" w:rsidRDefault="00043D9B" w:rsidP="002B635A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10AE7DCA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1C7874" w14:textId="38F981DF" w:rsidR="00043D9B" w:rsidRPr="00043D9B" w:rsidRDefault="007401E3" w:rsidP="00F320E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A1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vAlign w:val="bottom"/>
          </w:tcPr>
          <w:p w14:paraId="0C45AF9B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E84A4" w14:textId="71359047" w:rsidR="00043D9B" w:rsidRPr="00043D9B" w:rsidRDefault="007401E3" w:rsidP="00A1353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13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72E37A07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CD5D06" w14:textId="2AF2EF30" w:rsidR="00043D9B" w:rsidRPr="00043D9B" w:rsidRDefault="007401E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6D5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30767A0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C34705A" w14:textId="699B757C" w:rsidR="00043D9B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D9B" w:rsidRPr="00043D9B" w14:paraId="44A36101" w14:textId="77777777" w:rsidTr="00F320E1">
        <w:trPr>
          <w:cantSplit/>
          <w:trHeight w:val="254"/>
        </w:trPr>
        <w:tc>
          <w:tcPr>
            <w:tcW w:w="3330" w:type="dxa"/>
          </w:tcPr>
          <w:p w14:paraId="7B0A2824" w14:textId="77777777" w:rsidR="00043D9B" w:rsidRPr="00865F2D" w:rsidRDefault="00043D9B" w:rsidP="00EF21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FB2ECFB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A356C" w14:textId="77777777" w:rsidR="00043D9B" w:rsidRPr="00F320E1" w:rsidRDefault="00043D9B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3AB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794717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A8F135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A4C69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920211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76624ED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D9B" w:rsidRPr="00043D9B" w14:paraId="208C16AB" w14:textId="77777777" w:rsidTr="00F320E1">
        <w:trPr>
          <w:cantSplit/>
          <w:trHeight w:val="254"/>
        </w:trPr>
        <w:tc>
          <w:tcPr>
            <w:tcW w:w="3330" w:type="dxa"/>
          </w:tcPr>
          <w:p w14:paraId="4ACD3316" w14:textId="77777777" w:rsidR="00043D9B" w:rsidRPr="00865F2D" w:rsidRDefault="00043D9B" w:rsidP="007F2DBF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3D2DB706" w14:textId="77777777" w:rsidR="00043D9B" w:rsidRPr="00043D9B" w:rsidRDefault="00043D9B" w:rsidP="00EF21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D32777" w14:textId="77777777" w:rsidR="00043D9B" w:rsidRPr="00F320E1" w:rsidRDefault="00043D9B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9DC23E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319F56" w14:textId="77777777" w:rsidR="00043D9B" w:rsidRPr="00043D9B" w:rsidRDefault="00043D9B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BA85C6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AED7A" w14:textId="43294522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650E34" w14:textId="77777777" w:rsidR="00043D9B" w:rsidRPr="00043D9B" w:rsidRDefault="00043D9B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EDEB329" w14:textId="1D899BC3" w:rsidR="00043D9B" w:rsidRPr="00043D9B" w:rsidRDefault="00043D9B" w:rsidP="006F02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D73" w:rsidRPr="00043D9B" w14:paraId="067A8C35" w14:textId="77777777" w:rsidTr="00F320E1">
        <w:trPr>
          <w:cantSplit/>
          <w:trHeight w:val="20"/>
        </w:trPr>
        <w:tc>
          <w:tcPr>
            <w:tcW w:w="3330" w:type="dxa"/>
          </w:tcPr>
          <w:p w14:paraId="394E71B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116E54C7" w14:textId="2F091703" w:rsidR="006D5D73" w:rsidRPr="00865F2D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0B70619" w14:textId="2697EFB4" w:rsidR="006D5D73" w:rsidRPr="00F320E1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871C29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4264E8" w14:textId="7F0F8C18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5FA8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085272" w14:textId="2786A62F" w:rsidR="006D5D73" w:rsidRPr="00A02E28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4FDDF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60344FE" w14:textId="13BEF765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6C4B9343" w14:textId="77777777" w:rsidTr="00F320E1">
        <w:trPr>
          <w:cantSplit/>
          <w:trHeight w:val="20"/>
        </w:trPr>
        <w:tc>
          <w:tcPr>
            <w:tcW w:w="3330" w:type="dxa"/>
          </w:tcPr>
          <w:p w14:paraId="26618F1E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07BC3EC7" w14:textId="5BDD6B72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BC119B4" w14:textId="5630AFF4" w:rsidR="006D5D73" w:rsidRPr="00F320E1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A03FE3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3B2B37" w14:textId="4B3EE996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F5A42A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A7A829" w14:textId="192DA531" w:rsidR="006D5D73" w:rsidRPr="00A02E28" w:rsidRDefault="00E53CA5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EB22FC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1A9DB38" w14:textId="51D8F8B9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A9C50FB" w14:textId="77777777" w:rsidTr="00F320E1">
        <w:trPr>
          <w:cantSplit/>
          <w:trHeight w:val="20"/>
        </w:trPr>
        <w:tc>
          <w:tcPr>
            <w:tcW w:w="3330" w:type="dxa"/>
          </w:tcPr>
          <w:p w14:paraId="2A5D59B8" w14:textId="77777777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5A47A7E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A0154BD" w14:textId="4BCB22A6" w:rsidR="006D5D73" w:rsidRPr="00043D9B" w:rsidRDefault="007401E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80" w:type="dxa"/>
            <w:vAlign w:val="bottom"/>
          </w:tcPr>
          <w:p w14:paraId="701C87E3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95F645" w14:textId="4793F80F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1570A2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EE033" w14:textId="6D111D8C" w:rsidR="006D5D73" w:rsidRPr="00A02E28" w:rsidRDefault="007401E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80" w:type="dxa"/>
            <w:vAlign w:val="bottom"/>
          </w:tcPr>
          <w:p w14:paraId="7A3BED33" w14:textId="77777777" w:rsidR="006D5D73" w:rsidRPr="00043D9B" w:rsidRDefault="006D5D73" w:rsidP="006D5D7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807B449" w14:textId="3E728AAD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7FFE4368" w14:textId="77777777" w:rsidTr="00F320E1">
        <w:trPr>
          <w:cantSplit/>
          <w:trHeight w:val="20"/>
        </w:trPr>
        <w:tc>
          <w:tcPr>
            <w:tcW w:w="3330" w:type="dxa"/>
          </w:tcPr>
          <w:p w14:paraId="29DB5559" w14:textId="3E130BAF" w:rsidR="006D5D73" w:rsidRPr="00865F2D" w:rsidRDefault="006D5D73" w:rsidP="006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</w:t>
            </w:r>
            <w:r w:rsidR="007F2DB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5E65F898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0" w:type="dxa"/>
            <w:vAlign w:val="bottom"/>
          </w:tcPr>
          <w:p w14:paraId="08FEC114" w14:textId="6654B015" w:rsidR="006D5D73" w:rsidRPr="00043D9B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C2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041D849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32EF3" w14:textId="5F498B67" w:rsidR="006D5D73" w:rsidRPr="00043D9B" w:rsidRDefault="006D5D73" w:rsidP="007F2DB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FD1697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58716D" w14:textId="42CF253C" w:rsidR="006D5D73" w:rsidRPr="00A02E28" w:rsidRDefault="006D5D7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A02E28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7401E3" w:rsidRPr="007401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02E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0442E2" w14:textId="77777777" w:rsidR="006D5D73" w:rsidRPr="00043D9B" w:rsidRDefault="006D5D73" w:rsidP="006D5D7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D869B3E" w14:textId="7896852E" w:rsidR="006D5D73" w:rsidRPr="00043D9B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D73" w:rsidRPr="00043D9B" w14:paraId="0E152AA6" w14:textId="77777777" w:rsidTr="00F320E1">
        <w:trPr>
          <w:cantSplit/>
          <w:trHeight w:val="20"/>
        </w:trPr>
        <w:tc>
          <w:tcPr>
            <w:tcW w:w="3330" w:type="dxa"/>
          </w:tcPr>
          <w:p w14:paraId="586CDB39" w14:textId="306BCA70" w:rsidR="006D5D73" w:rsidRPr="00043D9B" w:rsidRDefault="006D5D73" w:rsidP="006D5D7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3231004" w14:textId="77777777" w:rsidR="006D5D73" w:rsidRPr="00043D9B" w:rsidRDefault="006D5D73" w:rsidP="006D5D7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A6263" w14:textId="1C23196B" w:rsidR="006D5D73" w:rsidRPr="00043D9B" w:rsidRDefault="007401E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  <w:vAlign w:val="bottom"/>
          </w:tcPr>
          <w:p w14:paraId="1C0D5040" w14:textId="77777777" w:rsidR="006D5D73" w:rsidRPr="00043D9B" w:rsidRDefault="006D5D73" w:rsidP="006D5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6A63" w14:textId="0072A689" w:rsidR="006D5D73" w:rsidRPr="006D5D73" w:rsidRDefault="007401E3" w:rsidP="006D5D73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5D73" w:rsidRP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  <w:vAlign w:val="bottom"/>
          </w:tcPr>
          <w:p w14:paraId="4E1A2836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8E0F" w14:textId="1F032FAA" w:rsidR="006D5D73" w:rsidRPr="00A02E28" w:rsidRDefault="007401E3" w:rsidP="00F320E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  <w:r w:rsidR="00E53CA5" w:rsidRPr="00F32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180" w:type="dxa"/>
            <w:vAlign w:val="bottom"/>
          </w:tcPr>
          <w:p w14:paraId="0AA7CB9D" w14:textId="77777777" w:rsidR="006D5D73" w:rsidRPr="00043D9B" w:rsidRDefault="006D5D73" w:rsidP="006D5D7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B0AAB" w14:textId="55551391" w:rsidR="006D5D73" w:rsidRPr="007F2DBF" w:rsidRDefault="006D5D73" w:rsidP="0050436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2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-</w:t>
            </w:r>
          </w:p>
        </w:tc>
      </w:tr>
    </w:tbl>
    <w:p w14:paraId="3B32EA45" w14:textId="200093B8" w:rsidR="00043D9B" w:rsidRDefault="00043D9B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B2246" w14:textId="77777777" w:rsidR="00865F2D" w:rsidRPr="00865F2D" w:rsidRDefault="00865F2D" w:rsidP="000E22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15E93D2" w14:textId="77777777" w:rsidR="00865F2D" w:rsidRPr="00865F2D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459C890" w14:textId="66BD0ADC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7401E3" w:rsidRPr="007401E3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465F74">
        <w:rPr>
          <w:rFonts w:asciiTheme="majorBidi" w:hAnsiTheme="majorBidi" w:cstheme="majorBidi"/>
          <w:sz w:val="30"/>
          <w:szCs w:val="30"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2562</w:t>
      </w:r>
      <w:r w:rsidRPr="00465F74">
        <w:rPr>
          <w:rFonts w:ascii="Angsana New" w:hAnsi="Angsana New"/>
          <w:sz w:val="30"/>
          <w:szCs w:val="30"/>
        </w:rPr>
        <w:t xml:space="preserve"> </w:t>
      </w:r>
    </w:p>
    <w:p w14:paraId="73701E04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F3C7A43" w14:textId="34326050" w:rsidR="00865F2D" w:rsidRPr="00465F74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3E2B2B17" w14:textId="77777777" w:rsidR="00865F2D" w:rsidRPr="00465F74" w:rsidRDefault="00865F2D" w:rsidP="00865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val="en-GB"/>
        </w:rPr>
      </w:pPr>
    </w:p>
    <w:p w14:paraId="1920E787" w14:textId="77777777" w:rsidR="00865F2D" w:rsidRPr="00465F74" w:rsidRDefault="00865F2D" w:rsidP="000E22B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E5ED52D" w14:textId="77777777" w:rsidR="00865F2D" w:rsidRPr="00465F74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24DC7D" w14:textId="318B7190" w:rsidR="00865F2D" w:rsidRPr="00403491" w:rsidRDefault="00865F2D" w:rsidP="00865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7401E3" w:rsidRPr="007401E3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Pr="00465F7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403491">
        <w:rPr>
          <w:rFonts w:ascii="Angsana New" w:hAnsi="Angsana New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403491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7401E3" w:rsidRPr="007401E3">
        <w:rPr>
          <w:rFonts w:ascii="Angsana New" w:hAnsi="Angsana New" w:hint="cs"/>
          <w:sz w:val="30"/>
          <w:szCs w:val="30"/>
        </w:rPr>
        <w:t>105</w:t>
      </w:r>
    </w:p>
    <w:p w14:paraId="1C2B89A5" w14:textId="77777777" w:rsidR="00865F2D" w:rsidRPr="00403491" w:rsidRDefault="00865F2D" w:rsidP="00865F2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12FC37F" w14:textId="39953291" w:rsidR="00865F2D" w:rsidRPr="00403491" w:rsidRDefault="00865F2D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="007401E3" w:rsidRPr="007401E3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="00465F74" w:rsidRPr="00403491">
        <w:rPr>
          <w:rFonts w:ascii="Angsana New" w:hAnsi="Angsana New"/>
          <w:sz w:val="30"/>
          <w:szCs w:val="30"/>
        </w:rPr>
        <w:t xml:space="preserve"> </w:t>
      </w:r>
    </w:p>
    <w:p w14:paraId="2D9BDDD7" w14:textId="4F9A522D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6E4F76B7" w14:textId="43C7B357" w:rsidR="00465F74" w:rsidRPr="00403491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/>
          <w:sz w:val="30"/>
          <w:szCs w:val="30"/>
          <w:cs/>
        </w:rPr>
        <w:t xml:space="preserve">ตาม </w:t>
      </w:r>
      <w:r w:rsidRPr="00403491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03491">
        <w:rPr>
          <w:rFonts w:ascii="Angsana New" w:hAnsi="Angsana New"/>
          <w:sz w:val="30"/>
          <w:szCs w:val="30"/>
        </w:rPr>
        <w:t xml:space="preserve"> </w:t>
      </w:r>
      <w:r w:rsidRPr="0040349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</w:t>
      </w:r>
      <w:r w:rsidRPr="00403491">
        <w:rPr>
          <w:rFonts w:ascii="Angsana New" w:hAnsi="Angsana New" w:hint="cs"/>
          <w:sz w:val="30"/>
          <w:szCs w:val="30"/>
          <w:cs/>
        </w:rPr>
        <w:t>ท</w:t>
      </w:r>
      <w:r w:rsidRPr="00403491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40349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40349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162FB274" w14:textId="77777777" w:rsidR="00465F74" w:rsidRPr="00C43B46" w:rsidRDefault="00465F74" w:rsidP="00465F74">
      <w:pPr>
        <w:tabs>
          <w:tab w:val="clear" w:pos="454"/>
        </w:tabs>
        <w:ind w:left="126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25711FB9" w14:textId="7DEAD770" w:rsidR="00043D9B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465F74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465F74">
        <w:rPr>
          <w:rFonts w:ascii="Angsana New" w:hAnsi="Angsana New"/>
          <w:sz w:val="30"/>
          <w:szCs w:val="30"/>
        </w:rPr>
        <w:br/>
      </w:r>
      <w:r w:rsidR="007401E3" w:rsidRPr="007401E3"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401E3" w:rsidRPr="007401E3">
        <w:rPr>
          <w:rFonts w:ascii="Angsana New" w:hAnsi="Angsana New"/>
          <w:sz w:val="30"/>
          <w:szCs w:val="30"/>
        </w:rPr>
        <w:t>2563</w:t>
      </w:r>
    </w:p>
    <w:p w14:paraId="57389102" w14:textId="43592A83" w:rsidR="00465F74" w:rsidRPr="00C43B46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15"/>
        <w:gridCol w:w="260"/>
        <w:gridCol w:w="1535"/>
        <w:gridCol w:w="240"/>
        <w:gridCol w:w="1570"/>
      </w:tblGrid>
      <w:tr w:rsidR="00F03B46" w:rsidRPr="00F03B46" w14:paraId="5012E86D" w14:textId="77777777" w:rsidTr="003D25F8">
        <w:tc>
          <w:tcPr>
            <w:tcW w:w="9180" w:type="dxa"/>
            <w:gridSpan w:val="6"/>
            <w:vAlign w:val="bottom"/>
          </w:tcPr>
          <w:p w14:paraId="0E939DA1" w14:textId="27006407" w:rsidR="00F03B46" w:rsidRPr="00F03B46" w:rsidRDefault="00F03B46" w:rsidP="00EF21A7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03B46" w:rsidRPr="00465F74" w14:paraId="1F695E26" w14:textId="77777777" w:rsidTr="003D25F8">
        <w:tc>
          <w:tcPr>
            <w:tcW w:w="5575" w:type="dxa"/>
            <w:gridSpan w:val="2"/>
            <w:vAlign w:val="bottom"/>
          </w:tcPr>
          <w:p w14:paraId="5CDD6AB7" w14:textId="57C7DD86" w:rsidR="00F03B46" w:rsidRPr="00F03B46" w:rsidRDefault="00F03B46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553DAD4" w14:textId="77777777" w:rsidR="00F03B46" w:rsidRPr="00F03B46" w:rsidRDefault="00F03B46" w:rsidP="00F03B46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176F2EF6" w14:textId="074D1979" w:rsidR="00F03B46" w:rsidRPr="00F03B46" w:rsidRDefault="00F03B46" w:rsidP="00F0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F03B46" w:rsidRPr="00465F74" w14:paraId="2A81838B" w14:textId="77777777" w:rsidTr="00DA2162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119194E" w14:textId="77777777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1C8DCD9" w14:textId="4F5866FF" w:rsidR="00F03B46" w:rsidRPr="00465F74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51CD508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C96B01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5750C904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13C7EF6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8DF7B69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9A58551" w14:textId="77777777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9F65757" w14:textId="639AD65C" w:rsidR="00F03B46" w:rsidRPr="00F03B46" w:rsidRDefault="00F03B46" w:rsidP="00F03B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43B46" w:rsidRPr="00465F74" w14:paraId="2960664C" w14:textId="77777777" w:rsidTr="00DA2162">
        <w:tc>
          <w:tcPr>
            <w:tcW w:w="3960" w:type="dxa"/>
            <w:vAlign w:val="bottom"/>
          </w:tcPr>
          <w:p w14:paraId="28CEBBFD" w14:textId="77777777" w:rsidR="00C43B46" w:rsidRPr="00465F74" w:rsidRDefault="00C43B46" w:rsidP="00C43B46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D49F59D" w14:textId="5C933F19" w:rsidR="00C43B46" w:rsidRPr="00F03B46" w:rsidRDefault="00C43B46" w:rsidP="00C43B46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05127" w:rsidRPr="00465F74" w14:paraId="2E3BF245" w14:textId="77777777" w:rsidTr="00DA2162">
        <w:tc>
          <w:tcPr>
            <w:tcW w:w="3960" w:type="dxa"/>
          </w:tcPr>
          <w:p w14:paraId="67E59CDC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6EBF822E" w14:textId="57FD89B5" w:rsidR="00305127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60" w:type="dxa"/>
          </w:tcPr>
          <w:p w14:paraId="43F20BE2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7B7C8E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665237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716AEE11" w14:textId="67554B07" w:rsidR="00305127" w:rsidRPr="00A02E28" w:rsidRDefault="007401E3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695</w:t>
            </w:r>
          </w:p>
        </w:tc>
      </w:tr>
      <w:tr w:rsidR="00305127" w:rsidRPr="00465F74" w14:paraId="7C9AF014" w14:textId="77777777" w:rsidTr="00DA2162">
        <w:tc>
          <w:tcPr>
            <w:tcW w:w="3960" w:type="dxa"/>
          </w:tcPr>
          <w:p w14:paraId="4CCA10B7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15" w:type="dxa"/>
            <w:vAlign w:val="bottom"/>
          </w:tcPr>
          <w:p w14:paraId="7EF0198A" w14:textId="13E155E2" w:rsidR="00305127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</w:p>
        </w:tc>
        <w:tc>
          <w:tcPr>
            <w:tcW w:w="260" w:type="dxa"/>
          </w:tcPr>
          <w:p w14:paraId="5C10B3E6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9DC1C67" w14:textId="28DEDB33" w:rsidR="00305127" w:rsidRPr="00A02E28" w:rsidRDefault="00403491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3A6419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190F5775" w14:textId="463AD535" w:rsidR="00305127" w:rsidRPr="00A02E28" w:rsidRDefault="007401E3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391</w:t>
            </w:r>
            <w:r w:rsidR="004034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</w:tr>
      <w:tr w:rsidR="00305127" w:rsidRPr="00465F74" w14:paraId="0B4568BC" w14:textId="77777777" w:rsidTr="00DA2162">
        <w:tc>
          <w:tcPr>
            <w:tcW w:w="3960" w:type="dxa"/>
          </w:tcPr>
          <w:p w14:paraId="444E361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15" w:type="dxa"/>
            <w:vAlign w:val="bottom"/>
          </w:tcPr>
          <w:p w14:paraId="077D58D6" w14:textId="59C754DC" w:rsidR="00305127" w:rsidRPr="00A02E28" w:rsidRDefault="00305127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EC5CCB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BBD678A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9E0B0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03A5D0BC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05127" w:rsidRPr="00465F74" w14:paraId="55778A17" w14:textId="77777777" w:rsidTr="00DA2162">
        <w:tc>
          <w:tcPr>
            <w:tcW w:w="3960" w:type="dxa"/>
          </w:tcPr>
          <w:p w14:paraId="00CF9CC3" w14:textId="77777777" w:rsidR="00305127" w:rsidRPr="00F03B46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615" w:type="dxa"/>
            <w:vAlign w:val="bottom"/>
          </w:tcPr>
          <w:p w14:paraId="37BD9B9D" w14:textId="5CB04325" w:rsidR="00305127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0007A76A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0C09AF9" w14:textId="77777777" w:rsidR="00305127" w:rsidRPr="00A02E28" w:rsidRDefault="00305127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060B83" w14:textId="77777777" w:rsidR="00305127" w:rsidRPr="00A02E28" w:rsidRDefault="00305127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3444FBAA" w14:textId="12CAAEDF" w:rsidR="00305127" w:rsidRPr="00A02E28" w:rsidRDefault="007401E3" w:rsidP="003051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  <w:r w:rsidR="0030512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998528C" w14:textId="77777777" w:rsidTr="00DA2162">
        <w:tc>
          <w:tcPr>
            <w:tcW w:w="3960" w:type="dxa"/>
          </w:tcPr>
          <w:p w14:paraId="65F96C52" w14:textId="31207280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615" w:type="dxa"/>
            <w:vAlign w:val="bottom"/>
          </w:tcPr>
          <w:p w14:paraId="2CBD6912" w14:textId="4D16379B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974A4D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8360880" w14:textId="0FDA4D3A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4BF11128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vAlign w:val="bottom"/>
          </w:tcPr>
          <w:p w14:paraId="4C328800" w14:textId="0715C76B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27645FD8" w14:textId="77777777" w:rsidTr="00DA2162">
        <w:tc>
          <w:tcPr>
            <w:tcW w:w="3960" w:type="dxa"/>
          </w:tcPr>
          <w:p w14:paraId="51B5AE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41F360DA" w14:textId="273AFA5F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0D75F91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F95DF9" w14:textId="55580A69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397001C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1D0EEC1" w14:textId="1B9319B5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7E0FC10B" w14:textId="77777777" w:rsidTr="00DA2162">
        <w:tc>
          <w:tcPr>
            <w:tcW w:w="3960" w:type="dxa"/>
          </w:tcPr>
          <w:p w14:paraId="50BDB35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E515" w14:textId="01982F6E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6FDF187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6CCD" w14:textId="30442FE4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608AC65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88DAC" w14:textId="0395F33B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4A739AF5" w14:textId="77777777" w:rsidTr="00DA2162">
        <w:tc>
          <w:tcPr>
            <w:tcW w:w="3960" w:type="dxa"/>
          </w:tcPr>
          <w:p w14:paraId="3D6DC0BA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719E" w14:textId="04D6960B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810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051E90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02E0C" w14:textId="0B262BF3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1AC3546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E4B83" w14:textId="33B0EF89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672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956</w:t>
            </w:r>
          </w:p>
        </w:tc>
      </w:tr>
      <w:tr w:rsidR="0050436B" w:rsidRPr="00C43B46" w14:paraId="472A2BCF" w14:textId="77777777" w:rsidTr="00DA2162">
        <w:tc>
          <w:tcPr>
            <w:tcW w:w="3960" w:type="dxa"/>
          </w:tcPr>
          <w:p w14:paraId="500C95F3" w14:textId="77777777" w:rsidR="0050436B" w:rsidRPr="00C4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Cs w:val="22"/>
                <w:highlight w:val="cyan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bottom"/>
          </w:tcPr>
          <w:p w14:paraId="0DE1692A" w14:textId="77777777" w:rsidR="0050436B" w:rsidRPr="00A02E28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60" w:type="dxa"/>
          </w:tcPr>
          <w:p w14:paraId="1B8C3A9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0DB45C4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  <w:tc>
          <w:tcPr>
            <w:tcW w:w="240" w:type="dxa"/>
          </w:tcPr>
          <w:p w14:paraId="5B447677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Cs w:val="22"/>
                <w:highlight w:val="cyan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4D41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 w:cs="Angsana New"/>
                <w:color w:val="000000"/>
                <w:szCs w:val="22"/>
                <w:highlight w:val="cyan"/>
                <w:cs/>
              </w:rPr>
            </w:pPr>
          </w:p>
        </w:tc>
      </w:tr>
      <w:tr w:rsidR="0050436B" w:rsidRPr="00465F74" w14:paraId="36272E10" w14:textId="77777777" w:rsidTr="00DA2162">
        <w:tc>
          <w:tcPr>
            <w:tcW w:w="3960" w:type="dxa"/>
          </w:tcPr>
          <w:p w14:paraId="1B9EBA35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15" w:type="dxa"/>
            <w:vAlign w:val="bottom"/>
          </w:tcPr>
          <w:p w14:paraId="335A5633" w14:textId="4911B4C7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  <w:tc>
          <w:tcPr>
            <w:tcW w:w="260" w:type="dxa"/>
          </w:tcPr>
          <w:p w14:paraId="2BA9BF4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C19157" w14:textId="48D64FA8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1DF1B8D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8EDCEE6" w14:textId="0C941223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</w:p>
        </w:tc>
      </w:tr>
      <w:tr w:rsidR="0050436B" w:rsidRPr="00465F74" w14:paraId="28B3015E" w14:textId="77777777" w:rsidTr="00DA2162">
        <w:tc>
          <w:tcPr>
            <w:tcW w:w="3960" w:type="dxa"/>
          </w:tcPr>
          <w:p w14:paraId="7E59123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15" w:type="dxa"/>
            <w:vAlign w:val="bottom"/>
          </w:tcPr>
          <w:p w14:paraId="3A1BAED4" w14:textId="79E641F3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530ECA5D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2879F90" w14:textId="60BAB380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14AB3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38657E82" w14:textId="03DFB382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</w:tr>
      <w:tr w:rsidR="0050436B" w:rsidRPr="00465F74" w14:paraId="565D0794" w14:textId="77777777" w:rsidTr="00DA2162">
        <w:tc>
          <w:tcPr>
            <w:tcW w:w="3960" w:type="dxa"/>
          </w:tcPr>
          <w:p w14:paraId="76483934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15" w:type="dxa"/>
            <w:vAlign w:val="bottom"/>
          </w:tcPr>
          <w:p w14:paraId="4BC779B9" w14:textId="708AC78B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60" w:type="dxa"/>
          </w:tcPr>
          <w:p w14:paraId="3E959589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64EEA855" w14:textId="75851CAC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32BCA2EA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vAlign w:val="bottom"/>
          </w:tcPr>
          <w:p w14:paraId="5A35A08C" w14:textId="42A077AE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</w:p>
        </w:tc>
      </w:tr>
      <w:tr w:rsidR="0050436B" w:rsidRPr="00465F74" w14:paraId="70818894" w14:textId="77777777" w:rsidTr="00DA2162">
        <w:tc>
          <w:tcPr>
            <w:tcW w:w="3960" w:type="dxa"/>
          </w:tcPr>
          <w:p w14:paraId="38854C4C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CC777" w14:textId="4F5076DF" w:rsidR="0050436B" w:rsidRPr="00A02E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  <w:tc>
          <w:tcPr>
            <w:tcW w:w="260" w:type="dxa"/>
          </w:tcPr>
          <w:p w14:paraId="070D017E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205CF" w14:textId="772F5EE4" w:rsidR="0050436B" w:rsidRPr="0050436B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436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P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-</w:t>
            </w:r>
          </w:p>
        </w:tc>
        <w:tc>
          <w:tcPr>
            <w:tcW w:w="240" w:type="dxa"/>
          </w:tcPr>
          <w:p w14:paraId="2C959F55" w14:textId="77777777" w:rsidR="0050436B" w:rsidRPr="00A02E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9E94" w14:textId="0E95CB6F" w:rsidR="0050436B" w:rsidRPr="00A02E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  <w:r w:rsidR="0050436B" w:rsidRPr="00A02E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</w:t>
            </w:r>
          </w:p>
        </w:tc>
      </w:tr>
    </w:tbl>
    <w:p w14:paraId="465AC33F" w14:textId="77777777" w:rsidR="0050436B" w:rsidRDefault="0050436B"/>
    <w:p w14:paraId="7FD35315" w14:textId="77777777" w:rsidR="0050436B" w:rsidRDefault="0050436B">
      <w:r>
        <w:br w:type="page"/>
      </w:r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525"/>
        <w:gridCol w:w="260"/>
        <w:gridCol w:w="1535"/>
        <w:gridCol w:w="240"/>
        <w:gridCol w:w="1650"/>
      </w:tblGrid>
      <w:tr w:rsidR="0050436B" w:rsidRPr="00F03B46" w14:paraId="7332AA0A" w14:textId="77777777" w:rsidTr="00CF42A9">
        <w:tc>
          <w:tcPr>
            <w:tcW w:w="9170" w:type="dxa"/>
            <w:gridSpan w:val="6"/>
            <w:vAlign w:val="bottom"/>
          </w:tcPr>
          <w:p w14:paraId="7266F785" w14:textId="23013176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0436B" w:rsidRPr="00465F74" w14:paraId="1D4D0508" w14:textId="77777777" w:rsidTr="00CF42A9">
        <w:tc>
          <w:tcPr>
            <w:tcW w:w="5485" w:type="dxa"/>
            <w:gridSpan w:val="2"/>
            <w:vAlign w:val="bottom"/>
          </w:tcPr>
          <w:p w14:paraId="79B2443B" w14:textId="4BA7F1A2" w:rsidR="0050436B" w:rsidRPr="00F03B46" w:rsidRDefault="0050436B" w:rsidP="002A4C69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46F07C5A" w14:textId="77777777" w:rsidR="0050436B" w:rsidRPr="00F03B46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25" w:type="dxa"/>
            <w:gridSpan w:val="3"/>
            <w:tcBorders>
              <w:bottom w:val="single" w:sz="4" w:space="0" w:color="auto"/>
            </w:tcBorders>
            <w:vAlign w:val="bottom"/>
          </w:tcPr>
          <w:p w14:paraId="12DF5859" w14:textId="4F51699E" w:rsidR="0050436B" w:rsidRPr="00F0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50436B" w:rsidRPr="00465F74" w14:paraId="1B787901" w14:textId="77777777" w:rsidTr="00DA2162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EC6CE50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BE594B4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5186755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E513E9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DD9E29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AD7AC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2EF2401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E9128E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1DB7731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50436B" w:rsidRPr="00465F74" w14:paraId="0A7F8076" w14:textId="77777777" w:rsidTr="00DA2162">
        <w:tc>
          <w:tcPr>
            <w:tcW w:w="3960" w:type="dxa"/>
            <w:vAlign w:val="bottom"/>
          </w:tcPr>
          <w:p w14:paraId="28EE292D" w14:textId="77777777" w:rsidR="0050436B" w:rsidRPr="00465F74" w:rsidRDefault="0050436B" w:rsidP="0050436B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7307BA35" w14:textId="11B1C1B0" w:rsidR="0050436B" w:rsidRPr="00C43B46" w:rsidRDefault="0050436B" w:rsidP="0050436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0436B" w:rsidRPr="00465F74" w14:paraId="48B3D5E9" w14:textId="77777777" w:rsidTr="00DA2162">
        <w:tc>
          <w:tcPr>
            <w:tcW w:w="3960" w:type="dxa"/>
          </w:tcPr>
          <w:p w14:paraId="77C6EBE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  <w:vAlign w:val="bottom"/>
          </w:tcPr>
          <w:p w14:paraId="25552D9A" w14:textId="3C9238A2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60" w:type="dxa"/>
          </w:tcPr>
          <w:p w14:paraId="4FC32C6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D8B8C38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8EEC2D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2F075E27" w14:textId="44BACDC6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</w:p>
        </w:tc>
      </w:tr>
      <w:tr w:rsidR="0050436B" w:rsidRPr="00465F74" w14:paraId="6DA299B8" w14:textId="77777777" w:rsidTr="00DA2162">
        <w:tc>
          <w:tcPr>
            <w:tcW w:w="3960" w:type="dxa"/>
          </w:tcPr>
          <w:p w14:paraId="36221A05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25" w:type="dxa"/>
            <w:vAlign w:val="bottom"/>
          </w:tcPr>
          <w:p w14:paraId="554D0B81" w14:textId="38A74428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  <w:tc>
          <w:tcPr>
            <w:tcW w:w="260" w:type="dxa"/>
          </w:tcPr>
          <w:p w14:paraId="07BF3DF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4EB8E800" w14:textId="4651F2A1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A9157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3FA9BC1E" w14:textId="1D4D3282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</w:tr>
      <w:tr w:rsidR="0050436B" w:rsidRPr="00465F74" w14:paraId="5B03FB1E" w14:textId="77777777" w:rsidTr="00DA2162">
        <w:tc>
          <w:tcPr>
            <w:tcW w:w="3960" w:type="dxa"/>
          </w:tcPr>
          <w:p w14:paraId="11F02B5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25" w:type="dxa"/>
            <w:vAlign w:val="bottom"/>
          </w:tcPr>
          <w:p w14:paraId="45BBA06A" w14:textId="73C599F3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  <w:tc>
          <w:tcPr>
            <w:tcW w:w="260" w:type="dxa"/>
          </w:tcPr>
          <w:p w14:paraId="4A05ED5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06F96A5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F328EF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12762F5F" w14:textId="41140191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</w:p>
        </w:tc>
      </w:tr>
      <w:tr w:rsidR="0050436B" w:rsidRPr="00465F74" w14:paraId="4842923C" w14:textId="77777777" w:rsidTr="00DA2162">
        <w:tc>
          <w:tcPr>
            <w:tcW w:w="3960" w:type="dxa"/>
          </w:tcPr>
          <w:p w14:paraId="42C5A32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25" w:type="dxa"/>
            <w:vAlign w:val="bottom"/>
          </w:tcPr>
          <w:p w14:paraId="33114000" w14:textId="77777777" w:rsidR="0050436B" w:rsidRPr="00F03B46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37D10D4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9F63480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549140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7F9312BB" w14:textId="77777777" w:rsidR="0050436B" w:rsidRPr="00F03B46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0436B" w:rsidRPr="00465F74" w14:paraId="20BF3CEA" w14:textId="77777777" w:rsidTr="00DA2162">
        <w:tc>
          <w:tcPr>
            <w:tcW w:w="3960" w:type="dxa"/>
          </w:tcPr>
          <w:p w14:paraId="3CF0DC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525" w:type="dxa"/>
            <w:vAlign w:val="bottom"/>
          </w:tcPr>
          <w:p w14:paraId="7F550429" w14:textId="7D168ED2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7B8D93D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16DEEE3" w14:textId="77777777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722219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2931CA8" w14:textId="60E848DF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694FF827" w14:textId="77777777" w:rsidTr="00DA2162">
        <w:tc>
          <w:tcPr>
            <w:tcW w:w="3960" w:type="dxa"/>
          </w:tcPr>
          <w:p w14:paraId="6390955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525" w:type="dxa"/>
            <w:vAlign w:val="bottom"/>
          </w:tcPr>
          <w:p w14:paraId="3CBE8E50" w14:textId="0BDEDC9B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0" w:type="dxa"/>
          </w:tcPr>
          <w:p w14:paraId="75666D20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5754B33" w14:textId="7634A7B2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  <w:r w:rsidR="0050436B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40" w:type="dxa"/>
          </w:tcPr>
          <w:p w14:paraId="2FD2D6F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vAlign w:val="bottom"/>
          </w:tcPr>
          <w:p w14:paraId="468EA4AA" w14:textId="161C54C3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434AFC2A" w14:textId="77777777" w:rsidTr="00DA2162">
        <w:tc>
          <w:tcPr>
            <w:tcW w:w="3960" w:type="dxa"/>
          </w:tcPr>
          <w:p w14:paraId="3BEFEDAC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E7DC2D6" w14:textId="2DB52C40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</w:t>
            </w:r>
          </w:p>
        </w:tc>
        <w:tc>
          <w:tcPr>
            <w:tcW w:w="260" w:type="dxa"/>
          </w:tcPr>
          <w:p w14:paraId="39A8866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138DE3C" w14:textId="3E9969F6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240" w:type="dxa"/>
          </w:tcPr>
          <w:p w14:paraId="4DB25BD8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E7A4236" w14:textId="1C80EA95" w:rsidR="0050436B" w:rsidRPr="00F03B46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436B" w:rsidRPr="00465F74" w14:paraId="0CB5A5DE" w14:textId="77777777" w:rsidTr="00DA2162">
        <w:tc>
          <w:tcPr>
            <w:tcW w:w="3960" w:type="dxa"/>
          </w:tcPr>
          <w:p w14:paraId="2EB8BC56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0A5C" w14:textId="6947A8F4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60" w:type="dxa"/>
          </w:tcPr>
          <w:p w14:paraId="1B801A1B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63782" w14:textId="0A9D1E48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7E3C32D7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76048" w14:textId="75F8F95E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</w:t>
            </w:r>
            <w:r w:rsidR="00597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50436B" w:rsidRPr="00465F74" w14:paraId="35036D75" w14:textId="77777777" w:rsidTr="00DA2162">
        <w:tc>
          <w:tcPr>
            <w:tcW w:w="3960" w:type="dxa"/>
          </w:tcPr>
          <w:p w14:paraId="2FA8E4DB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069AA" w14:textId="339EB7B2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60" w:type="dxa"/>
          </w:tcPr>
          <w:p w14:paraId="76C2A33A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EDAB" w14:textId="25D22E9F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</w:t>
            </w:r>
            <w:r w:rsidR="005043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39368DDE" w14:textId="77777777" w:rsidR="0050436B" w:rsidRPr="00F03B46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41D4" w14:textId="63B47431" w:rsidR="0050436B" w:rsidRPr="00F03B46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</w:t>
            </w:r>
            <w:r w:rsidR="00597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</w:p>
        </w:tc>
      </w:tr>
      <w:tr w:rsidR="0050436B" w:rsidRPr="00987228" w14:paraId="3A5D50B7" w14:textId="77777777" w:rsidTr="00DA2162">
        <w:tc>
          <w:tcPr>
            <w:tcW w:w="3960" w:type="dxa"/>
          </w:tcPr>
          <w:p w14:paraId="5F8AFCB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  <w:vAlign w:val="bottom"/>
          </w:tcPr>
          <w:p w14:paraId="720CEE4F" w14:textId="77777777" w:rsidR="0050436B" w:rsidRPr="00987228" w:rsidRDefault="0050436B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60" w:type="dxa"/>
          </w:tcPr>
          <w:p w14:paraId="751F4EFF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vAlign w:val="bottom"/>
          </w:tcPr>
          <w:p w14:paraId="4D26880B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0" w:type="dxa"/>
          </w:tcPr>
          <w:p w14:paraId="5A3DEE21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  <w:vAlign w:val="bottom"/>
          </w:tcPr>
          <w:p w14:paraId="14E5438E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cyan"/>
                <w:cs/>
              </w:rPr>
            </w:pPr>
          </w:p>
        </w:tc>
      </w:tr>
      <w:tr w:rsidR="0050436B" w:rsidRPr="00465F74" w14:paraId="61F968C7" w14:textId="77777777" w:rsidTr="00DA2162">
        <w:tc>
          <w:tcPr>
            <w:tcW w:w="3960" w:type="dxa"/>
          </w:tcPr>
          <w:p w14:paraId="2100B84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25" w:type="dxa"/>
            <w:vAlign w:val="bottom"/>
          </w:tcPr>
          <w:p w14:paraId="33AA45AC" w14:textId="1D25C2B4" w:rsidR="0050436B" w:rsidRPr="00F03B46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263FB512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vAlign w:val="bottom"/>
          </w:tcPr>
          <w:p w14:paraId="7512485B" w14:textId="7BA9C41B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596EBC93" w14:textId="77777777" w:rsidR="0050436B" w:rsidRPr="00465F74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vAlign w:val="bottom"/>
          </w:tcPr>
          <w:p w14:paraId="08453470" w14:textId="5F68F404" w:rsidR="0050436B" w:rsidRPr="009872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</w:tr>
      <w:tr w:rsidR="0050436B" w:rsidRPr="00465F74" w14:paraId="312079A5" w14:textId="77777777" w:rsidTr="00DA2162">
        <w:tc>
          <w:tcPr>
            <w:tcW w:w="3960" w:type="dxa"/>
          </w:tcPr>
          <w:p w14:paraId="7E3CDF60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2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5778" w14:textId="612DB7AE" w:rsidR="0050436B" w:rsidRPr="00987228" w:rsidRDefault="007401E3" w:rsidP="00DA21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0" w:type="dxa"/>
          </w:tcPr>
          <w:p w14:paraId="71F25827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CCDE5" w14:textId="03C1E93E" w:rsidR="0050436B" w:rsidRPr="00DF00F0" w:rsidRDefault="0050436B" w:rsidP="00DF00F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F00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40" w:type="dxa"/>
          </w:tcPr>
          <w:p w14:paraId="46E3D0D6" w14:textId="77777777" w:rsidR="0050436B" w:rsidRPr="00987228" w:rsidRDefault="0050436B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F8B51" w14:textId="5A3774A7" w:rsidR="0050436B" w:rsidRPr="00987228" w:rsidRDefault="007401E3" w:rsidP="005043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  <w:r w:rsidR="00504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943</w:t>
            </w:r>
          </w:p>
        </w:tc>
      </w:tr>
    </w:tbl>
    <w:p w14:paraId="4EC0CE23" w14:textId="77777777" w:rsidR="00465F74" w:rsidRPr="00465F74" w:rsidRDefault="00465F74" w:rsidP="00465F74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3DAA8EA" w14:textId="7F90B753" w:rsidR="00987228" w:rsidRPr="00DF00F0" w:rsidRDefault="00987228" w:rsidP="000E22B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6FD6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68EBE18" w14:textId="77777777" w:rsidR="00987228" w:rsidRPr="00F80136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1F9B8C" w14:textId="1BA279DE" w:rsidR="00987228" w:rsidRDefault="00987228" w:rsidP="009872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7401E3" w:rsidRPr="007401E3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เดิมกลุ่มบริษัทประมาณ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96FD6">
        <w:rPr>
          <w:rFonts w:asciiTheme="majorBidi" w:hAnsiTheme="majorBidi" w:cstheme="majorBidi"/>
          <w:sz w:val="30"/>
          <w:szCs w:val="30"/>
        </w:rPr>
        <w:t xml:space="preserve">TFRS </w:t>
      </w:r>
      <w:r w:rsidR="007401E3" w:rsidRPr="007401E3">
        <w:rPr>
          <w:rFonts w:asciiTheme="majorBidi" w:hAnsiTheme="majorBidi" w:cstheme="majorBidi"/>
          <w:sz w:val="30"/>
          <w:szCs w:val="30"/>
        </w:rPr>
        <w:t>9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A96FD6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96FD6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A96FD6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96FD6">
        <w:rPr>
          <w:rFonts w:asciiTheme="majorBidi" w:hAnsiTheme="majorBidi" w:cstheme="majorBidi"/>
          <w:sz w:val="30"/>
          <w:szCs w:val="30"/>
        </w:rPr>
        <w:t xml:space="preserve">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96FD6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96FD6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A96FD6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CF42A9">
        <w:rPr>
          <w:rFonts w:asciiTheme="majorBidi" w:hAnsiTheme="majorBidi" w:cstheme="majorBidi"/>
          <w:sz w:val="30"/>
          <w:szCs w:val="30"/>
        </w:rPr>
        <w:br/>
      </w:r>
      <w:r w:rsidRPr="00A96FD6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209F3B61" w14:textId="77777777" w:rsidR="00987228" w:rsidRPr="00A96FD6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272F982D" w14:textId="77777777" w:rsidR="00DF00F0" w:rsidRDefault="00DF0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5B2D6" w14:textId="3DE1AF1D" w:rsidR="00987228" w:rsidRDefault="00987228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="007401E3" w:rsidRPr="007401E3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2080D3" w14:textId="77777777" w:rsidR="00C43B46" w:rsidRPr="006E63FD" w:rsidRDefault="00C43B46" w:rsidP="00987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C43B46" w:rsidRPr="00C43B46" w14:paraId="65179779" w14:textId="77777777" w:rsidTr="00C43B4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D76F447" w14:textId="1CBC6927" w:rsidR="00C43B46" w:rsidRPr="00C43B46" w:rsidRDefault="00C43B46" w:rsidP="00EF21A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64479" w14:textId="77777777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4FDB963" w14:textId="031AC4E1" w:rsidR="00C43B46" w:rsidRPr="00C43B46" w:rsidRDefault="00C43B46" w:rsidP="00EF21A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4BDE63B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6220D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C5248A" w14:textId="34FF98B2" w:rsidR="00C43B46" w:rsidRPr="00C43B46" w:rsidRDefault="00C43B46" w:rsidP="00EF21A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43B46" w:rsidRPr="00C43B46" w14:paraId="35D6034C" w14:textId="77777777" w:rsidTr="00C43B46">
        <w:trPr>
          <w:cantSplit/>
          <w:tblHeader/>
        </w:trPr>
        <w:tc>
          <w:tcPr>
            <w:tcW w:w="5760" w:type="dxa"/>
          </w:tcPr>
          <w:p w14:paraId="551AF8E3" w14:textId="77777777" w:rsidR="00C43B46" w:rsidRPr="00C43B46" w:rsidRDefault="00C43B46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CB06F1" w14:textId="4FD8ADE2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43B46" w:rsidRPr="00C43B46" w14:paraId="74D5EBEE" w14:textId="77777777" w:rsidTr="00C43B46">
        <w:trPr>
          <w:cantSplit/>
          <w:trHeight w:val="191"/>
        </w:trPr>
        <w:tc>
          <w:tcPr>
            <w:tcW w:w="5760" w:type="dxa"/>
          </w:tcPr>
          <w:p w14:paraId="6E4959D7" w14:textId="3C38B79A" w:rsidR="00C43B46" w:rsidRPr="00C43B46" w:rsidRDefault="00C43B46" w:rsidP="00EF21A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F088824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5B8A7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B0830" w14:textId="77777777" w:rsidR="00C43B46" w:rsidRPr="00C43B46" w:rsidRDefault="00C43B46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5032B4E7" w14:textId="77777777" w:rsidTr="00C43B46">
        <w:trPr>
          <w:cantSplit/>
          <w:trHeight w:val="191"/>
        </w:trPr>
        <w:tc>
          <w:tcPr>
            <w:tcW w:w="5760" w:type="dxa"/>
          </w:tcPr>
          <w:p w14:paraId="4DC90923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4707156" w14:textId="7B736AEC" w:rsidR="00C43B46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58B8C01D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F0A80" w14:textId="150FB86B" w:rsidR="00C43B46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A02E28" w:rsidRPr="00C43B46" w14:paraId="02C8A954" w14:textId="77777777" w:rsidTr="00C43B46">
        <w:trPr>
          <w:cantSplit/>
          <w:trHeight w:val="191"/>
        </w:trPr>
        <w:tc>
          <w:tcPr>
            <w:tcW w:w="5760" w:type="dxa"/>
          </w:tcPr>
          <w:p w14:paraId="4BCA01B5" w14:textId="423D9AF6" w:rsidR="00A02E28" w:rsidRPr="00C43B46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1FB05565" w14:textId="7F0E718D" w:rsidR="00A02E28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4AC8D8F6" w14:textId="77777777" w:rsidR="00A02E28" w:rsidRPr="00C43B46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823F8" w14:textId="14BCEF30" w:rsidR="00A02E28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02E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930C28" w:rsidRPr="00C43B46" w14:paraId="2B1C7D1A" w14:textId="77777777" w:rsidTr="00C43B46">
        <w:trPr>
          <w:cantSplit/>
          <w:trHeight w:val="191"/>
        </w:trPr>
        <w:tc>
          <w:tcPr>
            <w:tcW w:w="5760" w:type="dxa"/>
          </w:tcPr>
          <w:p w14:paraId="27327215" w14:textId="0C0D9AD6" w:rsidR="00930C28" w:rsidRDefault="00930C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ค่าเผื่อหนี้สงสัยจะสูญ - </w:t>
            </w:r>
            <w:r w:rsidRPr="00930C28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54F529D" w14:textId="00F9CAB4" w:rsidR="00930C28" w:rsidRPr="00423998" w:rsidRDefault="00930C28" w:rsidP="00DA2162">
            <w:pPr>
              <w:pStyle w:val="NoSpacing"/>
              <w:tabs>
                <w:tab w:val="decimal" w:pos="82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2139B5" w14:textId="77777777" w:rsidR="00930C28" w:rsidRPr="00C43B46" w:rsidRDefault="00930C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FCB71" w14:textId="3FF2CAAA" w:rsidR="00930C28" w:rsidRPr="00423998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30C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C43B46" w:rsidRPr="00C43B46" w14:paraId="450BDA64" w14:textId="77777777" w:rsidTr="00A02E28">
        <w:trPr>
          <w:cantSplit/>
          <w:trHeight w:val="191"/>
        </w:trPr>
        <w:tc>
          <w:tcPr>
            <w:tcW w:w="5760" w:type="dxa"/>
          </w:tcPr>
          <w:p w14:paraId="48CD3085" w14:textId="77777777" w:rsidR="00C43B46" w:rsidRPr="00C43B46" w:rsidRDefault="00C43B46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CB3DB4" w14:textId="52192C48" w:rsidR="00C43B46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02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80" w:type="dxa"/>
          </w:tcPr>
          <w:p w14:paraId="4A0ADEA2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BC832" w14:textId="5595A1FA" w:rsidR="00C43B46" w:rsidRPr="00DA2162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930C28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A02E28" w:rsidRPr="006E63FD" w14:paraId="0E2E6892" w14:textId="77777777" w:rsidTr="00A02E28">
        <w:trPr>
          <w:cantSplit/>
          <w:trHeight w:val="191"/>
        </w:trPr>
        <w:tc>
          <w:tcPr>
            <w:tcW w:w="5760" w:type="dxa"/>
          </w:tcPr>
          <w:p w14:paraId="1D325EC7" w14:textId="77777777" w:rsidR="00A02E28" w:rsidRPr="006E63FD" w:rsidRDefault="00A02E28" w:rsidP="00EF21A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6AA99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F919FE" w14:textId="77777777" w:rsidR="00A02E28" w:rsidRPr="006E63FD" w:rsidRDefault="00A02E28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1D66DCB9" w14:textId="77777777" w:rsidR="00A02E28" w:rsidRPr="006E63FD" w:rsidRDefault="00A02E28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F00F0" w:rsidRPr="00C43B46" w14:paraId="50E5E8CA" w14:textId="77777777" w:rsidTr="006B5823">
        <w:trPr>
          <w:cantSplit/>
          <w:trHeight w:val="191"/>
        </w:trPr>
        <w:tc>
          <w:tcPr>
            <w:tcW w:w="7020" w:type="dxa"/>
            <w:gridSpan w:val="2"/>
          </w:tcPr>
          <w:p w14:paraId="2FECA58C" w14:textId="30C3B948" w:rsidR="00DF00F0" w:rsidRPr="00C43B46" w:rsidRDefault="00DF00F0" w:rsidP="00DF00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2497BDE8" w14:textId="77777777" w:rsidR="00DF00F0" w:rsidRPr="00C43B46" w:rsidRDefault="00DF00F0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D4326" w14:textId="77777777" w:rsidR="00DF00F0" w:rsidRPr="00C43B46" w:rsidRDefault="00DF00F0" w:rsidP="00EF21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46" w:rsidRPr="00C43B46" w14:paraId="65A8AC20" w14:textId="77777777" w:rsidTr="00C43B46">
        <w:trPr>
          <w:cantSplit/>
        </w:trPr>
        <w:tc>
          <w:tcPr>
            <w:tcW w:w="5760" w:type="dxa"/>
          </w:tcPr>
          <w:p w14:paraId="3359B3A9" w14:textId="2F5E43FA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34E386F" w14:textId="2B49DB36" w:rsidR="00C43B46" w:rsidRPr="00E53CA5" w:rsidRDefault="00BF1B36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0" w:type="dxa"/>
          </w:tcPr>
          <w:p w14:paraId="3AD7AC3A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705DB" w14:textId="2F27E85F" w:rsidR="00C43B46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43B46" w:rsidRPr="00C43B46" w14:paraId="4F7A82D6" w14:textId="77777777" w:rsidTr="00C43B46">
        <w:trPr>
          <w:cantSplit/>
        </w:trPr>
        <w:tc>
          <w:tcPr>
            <w:tcW w:w="5760" w:type="dxa"/>
          </w:tcPr>
          <w:p w14:paraId="12E03459" w14:textId="72EB9A3E" w:rsidR="00C43B46" w:rsidRPr="00C43B46" w:rsidRDefault="00C43B46" w:rsidP="00C4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E450350" w14:textId="67A2BF5A" w:rsidR="00C43B46" w:rsidRPr="00E53CA5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2773" w:rsidRP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789CEAC0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6CE06" w14:textId="64A03EA9" w:rsidR="00C43B46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C43B46" w:rsidRPr="00C43B46" w14:paraId="52351EEC" w14:textId="77777777" w:rsidTr="00C43B46">
        <w:trPr>
          <w:cantSplit/>
        </w:trPr>
        <w:tc>
          <w:tcPr>
            <w:tcW w:w="5760" w:type="dxa"/>
            <w:vAlign w:val="bottom"/>
          </w:tcPr>
          <w:p w14:paraId="60889757" w14:textId="41348EBD" w:rsidR="00C43B46" w:rsidRPr="00C43B46" w:rsidRDefault="00C43B46" w:rsidP="00EF21A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DA3D" w14:textId="3CAE8031" w:rsidR="00C43B46" w:rsidRPr="00E53CA5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53C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14:paraId="1B1B5D1C" w14:textId="77777777" w:rsidR="00C43B46" w:rsidRPr="00C43B46" w:rsidRDefault="00C43B46" w:rsidP="00EF21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FB3E6" w14:textId="6A3552E5" w:rsidR="00C43B46" w:rsidRPr="00DA2162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30C28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</w:tbl>
    <w:p w14:paraId="4C982317" w14:textId="77777777" w:rsidR="00C43B46" w:rsidRPr="006E63FD" w:rsidRDefault="00C43B46" w:rsidP="00C43B46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2"/>
          <w:shd w:val="clear" w:color="auto" w:fill="D9D9D9" w:themeFill="background1" w:themeFillShade="D9"/>
        </w:rPr>
      </w:pPr>
    </w:p>
    <w:p w14:paraId="53E1920D" w14:textId="042437CB" w:rsidR="00C43B46" w:rsidRPr="00C43B46" w:rsidRDefault="00C43B46" w:rsidP="00DA2162">
      <w:pPr>
        <w:pStyle w:val="ListParagraph"/>
        <w:spacing w:line="240" w:lineRule="auto"/>
        <w:ind w:left="1267" w:right="-25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C43B46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การเพิ่มขึ้นของผลขาดทุนจากการด้อยค่าโดย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C43B4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C43B4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="007401E3" w:rsidRPr="007401E3"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7401E3" w:rsidRPr="007401E3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5F263E60" w14:textId="5FA0498C" w:rsidR="00465F74" w:rsidRPr="006E63FD" w:rsidRDefault="00465F74" w:rsidP="0078692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91B55B5" w14:textId="640549AA" w:rsidR="00C43B46" w:rsidRPr="00E908DB" w:rsidRDefault="00C43B46" w:rsidP="000E22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7401E3" w:rsidRPr="007401E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8B3CD1B" w14:textId="77777777" w:rsidR="00C43B46" w:rsidRPr="006E63FD" w:rsidRDefault="00C43B46" w:rsidP="00C43B46">
      <w:pPr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p w14:paraId="64D0622B" w14:textId="67AD335F" w:rsidR="00C43B46" w:rsidRPr="00C43B46" w:rsidRDefault="00C43B46" w:rsidP="00C43B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7401E3" w:rsidRPr="007401E3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="007401E3" w:rsidRPr="007401E3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7401E3" w:rsidRPr="007401E3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="007401E3" w:rsidRPr="007401E3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401E3" w:rsidRPr="007401E3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="007401E3" w:rsidRPr="007401E3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4383D2" w14:textId="6A8AAA94" w:rsidR="00F80136" w:rsidRPr="006E63FD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6E16DC12" w14:textId="77DF1F1E" w:rsidR="00C43B46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E908DB"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401E3" w:rsidRPr="007401E3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908DB"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C69B77A" w14:textId="126F74DA" w:rsidR="00C43B46" w:rsidRPr="00E329C1" w:rsidRDefault="00C43B46" w:rsidP="00C4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EB0A4A8" w14:textId="65A5E036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7401E3" w:rsidRPr="007401E3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29A972A3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49F9421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902A9AD" w14:textId="6F99CAA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6343D12" w14:textId="77777777" w:rsidR="00C43B46" w:rsidRPr="00E329C1" w:rsidRDefault="00C43B46" w:rsidP="000E22B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2D17B29B" w14:textId="77777777" w:rsidR="00C43B46" w:rsidRPr="00DA2162" w:rsidRDefault="00C43B46" w:rsidP="00C43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C43B46" w:rsidRPr="00C43B46" w14:paraId="2C3CC6A3" w14:textId="77777777" w:rsidTr="00930C28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012BC0B3" w14:textId="7FBD4F31" w:rsidR="00C43B46" w:rsidRPr="00E329C1" w:rsidRDefault="00C43B46" w:rsidP="00930C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7401E3" w:rsidRPr="007401E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68C4515" w14:textId="7FB7AEDC" w:rsidR="00C43B46" w:rsidRPr="00C43B46" w:rsidRDefault="00C43B46" w:rsidP="00EF21A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E42F6FE" w14:textId="77777777" w:rsidR="00C43B46" w:rsidRPr="00C43B46" w:rsidRDefault="00C43B46" w:rsidP="00EF21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A0A54BB" w14:textId="77777777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9617E72" w14:textId="41F5B5F5" w:rsidR="00C43B46" w:rsidRPr="00C43B46" w:rsidRDefault="00C43B46" w:rsidP="00EF21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43B46" w:rsidRPr="00C43B46" w14:paraId="7CF9A6CC" w14:textId="77777777" w:rsidTr="00930C28">
        <w:trPr>
          <w:cantSplit/>
          <w:trHeight w:val="20"/>
        </w:trPr>
        <w:tc>
          <w:tcPr>
            <w:tcW w:w="6030" w:type="dxa"/>
          </w:tcPr>
          <w:p w14:paraId="329D325C" w14:textId="77777777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A1B06A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B46" w:rsidRPr="00C43B46" w14:paraId="1AFEF256" w14:textId="77777777" w:rsidTr="00930C28">
        <w:trPr>
          <w:cantSplit/>
          <w:trHeight w:val="20"/>
        </w:trPr>
        <w:tc>
          <w:tcPr>
            <w:tcW w:w="6030" w:type="dxa"/>
          </w:tcPr>
          <w:p w14:paraId="1080ED94" w14:textId="76FE111B" w:rsidR="00C43B46" w:rsidRPr="00E329C1" w:rsidRDefault="00C43B46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D26F7D8" w14:textId="77777777" w:rsidR="00C43B46" w:rsidRPr="00C43B46" w:rsidRDefault="00C43B46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5510" w:rsidRPr="00C43B46" w14:paraId="5791D35B" w14:textId="77777777" w:rsidTr="00930C28">
        <w:trPr>
          <w:cantSplit/>
          <w:trHeight w:val="20"/>
        </w:trPr>
        <w:tc>
          <w:tcPr>
            <w:tcW w:w="6030" w:type="dxa"/>
            <w:vAlign w:val="bottom"/>
          </w:tcPr>
          <w:p w14:paraId="41A3910D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3B008853" w14:textId="6DFF42C9" w:rsidR="002B5510" w:rsidRPr="00C43B4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1" w:type="dxa"/>
            <w:vAlign w:val="bottom"/>
          </w:tcPr>
          <w:p w14:paraId="1E7AA182" w14:textId="77777777" w:rsidR="002B5510" w:rsidRPr="00C43B46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192CB65" w14:textId="6C50A69A" w:rsidR="002B5510" w:rsidRPr="00C43B4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2B5510" w:rsidRPr="00E329C1" w14:paraId="2DFAF7D9" w14:textId="77777777" w:rsidTr="00930C28">
        <w:trPr>
          <w:cantSplit/>
          <w:trHeight w:val="20"/>
        </w:trPr>
        <w:tc>
          <w:tcPr>
            <w:tcW w:w="6030" w:type="dxa"/>
          </w:tcPr>
          <w:p w14:paraId="52DE6997" w14:textId="07585ACF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39859EDF" w14:textId="70058B73" w:rsidR="002B5510" w:rsidRPr="002B5510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510" w:rsidRP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81" w:type="dxa"/>
          </w:tcPr>
          <w:p w14:paraId="562CA2C2" w14:textId="77777777" w:rsidR="002B5510" w:rsidRPr="00DA2162" w:rsidRDefault="002B5510" w:rsidP="002B5510">
            <w:pPr>
              <w:pStyle w:val="acctfourfigures"/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96CCCD7" w14:textId="541B2CBB" w:rsidR="002B5510" w:rsidRPr="00DA2162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2B5510" w:rsidRPr="00E329C1" w14:paraId="60B68398" w14:textId="77777777" w:rsidTr="00930C28">
        <w:trPr>
          <w:cantSplit/>
          <w:trHeight w:val="20"/>
        </w:trPr>
        <w:tc>
          <w:tcPr>
            <w:tcW w:w="6030" w:type="dxa"/>
          </w:tcPr>
          <w:p w14:paraId="10030BF6" w14:textId="77777777" w:rsidR="002B5510" w:rsidRPr="00E329C1" w:rsidRDefault="002B5510" w:rsidP="002B551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FEEA4D2" w14:textId="77E92159" w:rsidR="002B5510" w:rsidRPr="006341A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6341A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</w:tcPr>
          <w:p w14:paraId="6135FEED" w14:textId="77777777" w:rsidR="002B5510" w:rsidRPr="00E329C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F81C6DA" w14:textId="3CD0781C" w:rsidR="002B5510" w:rsidRPr="00E329C1" w:rsidRDefault="002B5510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5510" w:rsidRPr="00C43B46" w14:paraId="5C24D2A9" w14:textId="77777777" w:rsidTr="00930C28">
        <w:trPr>
          <w:cantSplit/>
          <w:trHeight w:val="20"/>
        </w:trPr>
        <w:tc>
          <w:tcPr>
            <w:tcW w:w="6030" w:type="dxa"/>
          </w:tcPr>
          <w:p w14:paraId="54E3355C" w14:textId="77777777" w:rsidR="002B5510" w:rsidRPr="00E329C1" w:rsidRDefault="002B5510" w:rsidP="002B551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2B82EDC7" w14:textId="2644902C" w:rsidR="002B5510" w:rsidRPr="00E329C1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74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81" w:type="dxa"/>
            <w:vAlign w:val="bottom"/>
          </w:tcPr>
          <w:p w14:paraId="58E8BF96" w14:textId="77777777" w:rsidR="002B5510" w:rsidRPr="00E329C1" w:rsidRDefault="002B5510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40AC497" w14:textId="7AC1AC0D" w:rsidR="002B5510" w:rsidRPr="00C43B4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38D99EFA" w14:textId="64BED2D2" w:rsidR="00F80136" w:rsidRPr="00DA2162" w:rsidRDefault="00F8013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AE20B6" w:rsidRPr="00AE20B6" w14:paraId="13AB8D2A" w14:textId="77777777" w:rsidTr="00B374BF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08AAED7B" w14:textId="2E100D43" w:rsidR="00AE20B6" w:rsidRPr="00AE20B6" w:rsidRDefault="00AE20B6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E6C3C4" w14:textId="4924179E" w:rsidR="00E329C1" w:rsidRPr="00AE20B6" w:rsidRDefault="00E329C1" w:rsidP="00E329C1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F0E170" w14:textId="2A7B4C72" w:rsidR="00E329C1" w:rsidRPr="00DF00F0" w:rsidRDefault="00E329C1" w:rsidP="00AE20B6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D05581D" w14:textId="77777777" w:rsidR="00E329C1" w:rsidRPr="00DF00F0" w:rsidRDefault="00E329C1" w:rsidP="00AE20B6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11FC85" w14:textId="77777777" w:rsidR="00E329C1" w:rsidRPr="00DF00F0" w:rsidRDefault="00E329C1" w:rsidP="00AE20B6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1145B2" w14:textId="352EF4EE" w:rsidR="00E329C1" w:rsidRPr="00DF00F0" w:rsidRDefault="00E329C1" w:rsidP="00AE20B6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29C1" w:rsidRPr="00AE20B6" w14:paraId="6B13BD23" w14:textId="77777777" w:rsidTr="00B374BF">
        <w:trPr>
          <w:cantSplit/>
          <w:trHeight w:val="20"/>
        </w:trPr>
        <w:tc>
          <w:tcPr>
            <w:tcW w:w="6030" w:type="dxa"/>
          </w:tcPr>
          <w:p w14:paraId="37535362" w14:textId="77777777" w:rsidR="00E329C1" w:rsidRPr="00F102C8" w:rsidRDefault="00E329C1" w:rsidP="00EF21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B2A940" w14:textId="77777777" w:rsidR="00E329C1" w:rsidRPr="00AE20B6" w:rsidRDefault="00E329C1" w:rsidP="00EF21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29C1" w:rsidRPr="00AE20B6" w14:paraId="2F21BE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6F4BCD17" w14:textId="564651EB" w:rsidR="00E329C1" w:rsidRPr="00F102C8" w:rsidRDefault="00E329C1" w:rsidP="00EF21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7401E3" w:rsidRPr="007401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A07E26B" w14:textId="6AE312F5" w:rsidR="00E329C1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81" w:type="dxa"/>
            <w:vAlign w:val="bottom"/>
          </w:tcPr>
          <w:p w14:paraId="2B85EE7A" w14:textId="77777777" w:rsidR="00E329C1" w:rsidRPr="00AE20B6" w:rsidRDefault="00E329C1" w:rsidP="00EF21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1A7C5C" w14:textId="181BDC36" w:rsidR="00E329C1" w:rsidRPr="00AE20B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C27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F80136" w:rsidRPr="00AE20B6" w14:paraId="545B998C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34CE008E" w14:textId="78CDE937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7401E3" w:rsidRPr="007401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5DF81818" w14:textId="4CE46883" w:rsidR="00F80136" w:rsidRPr="00423998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181" w:type="dxa"/>
            <w:vAlign w:val="bottom"/>
          </w:tcPr>
          <w:p w14:paraId="11C1446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68C508" w14:textId="2CE6300E" w:rsidR="00F80136" w:rsidRPr="00423998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F80136" w:rsidRPr="00AE20B6" w14:paraId="1047BAF3" w14:textId="77777777" w:rsidTr="00B374BF">
        <w:trPr>
          <w:cantSplit/>
          <w:trHeight w:val="20"/>
        </w:trPr>
        <w:tc>
          <w:tcPr>
            <w:tcW w:w="6030" w:type="dxa"/>
          </w:tcPr>
          <w:p w14:paraId="3C97D4A1" w14:textId="77777777" w:rsidR="00F80136" w:rsidRPr="00F102C8" w:rsidRDefault="00F80136" w:rsidP="00F8013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7C5012D" w14:textId="6257ACF7" w:rsidR="00F80136" w:rsidRPr="00AE20B6" w:rsidRDefault="006E63FD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BCAE946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63F8AC" w14:textId="3D3C6B0D" w:rsidR="00F80136" w:rsidRPr="00AE20B6" w:rsidRDefault="006E63FD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0136" w:rsidRPr="00AE20B6" w14:paraId="511E5EE8" w14:textId="77777777" w:rsidTr="00B374BF">
        <w:trPr>
          <w:cantSplit/>
          <w:trHeight w:val="20"/>
        </w:trPr>
        <w:tc>
          <w:tcPr>
            <w:tcW w:w="6030" w:type="dxa"/>
          </w:tcPr>
          <w:p w14:paraId="43927D80" w14:textId="77777777" w:rsidR="00F80136" w:rsidRPr="00F102C8" w:rsidRDefault="00F80136" w:rsidP="00F80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5E5614D" w14:textId="7A85CE3E" w:rsidR="00F80136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81" w:type="dxa"/>
          </w:tcPr>
          <w:p w14:paraId="2BD2C3F4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FB44094" w14:textId="257D2066" w:rsidR="00F80136" w:rsidRPr="00AE20B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E63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F80136" w:rsidRPr="00AE20B6" w14:paraId="7D8CA9B7" w14:textId="77777777" w:rsidTr="00B374BF">
        <w:trPr>
          <w:cantSplit/>
          <w:trHeight w:val="20"/>
        </w:trPr>
        <w:tc>
          <w:tcPr>
            <w:tcW w:w="6030" w:type="dxa"/>
          </w:tcPr>
          <w:p w14:paraId="73EFD7A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FFB40" w14:textId="578EB1DD" w:rsidR="00F80136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6E6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81" w:type="dxa"/>
            <w:vAlign w:val="bottom"/>
          </w:tcPr>
          <w:p w14:paraId="72C6B644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C4B3DBF" w14:textId="7C374ED3" w:rsidR="00F80136" w:rsidRPr="00CF42A9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6E63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</w:tr>
      <w:tr w:rsidR="00F80136" w:rsidRPr="00AE20B6" w14:paraId="30699207" w14:textId="77777777" w:rsidTr="00B374BF">
        <w:trPr>
          <w:cantSplit/>
          <w:trHeight w:val="20"/>
        </w:trPr>
        <w:tc>
          <w:tcPr>
            <w:tcW w:w="6030" w:type="dxa"/>
          </w:tcPr>
          <w:p w14:paraId="1857CFD0" w14:textId="77777777" w:rsidR="00F80136" w:rsidRPr="00F102C8" w:rsidRDefault="00F80136" w:rsidP="00F8013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BCC1BA0" w14:textId="1AB18744" w:rsidR="00F80136" w:rsidRPr="00F102C8" w:rsidRDefault="00F80136" w:rsidP="00F8013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CCAC0" w14:textId="29A252D2" w:rsidR="00F80136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81" w:type="dxa"/>
            <w:vAlign w:val="bottom"/>
          </w:tcPr>
          <w:p w14:paraId="7D0B0AE0" w14:textId="77777777" w:rsidR="00F80136" w:rsidRPr="00AE20B6" w:rsidRDefault="00F80136" w:rsidP="00F801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AD3F7E" w14:textId="3F269FC5" w:rsidR="00F80136" w:rsidRPr="00AE20B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F80136" w:rsidRPr="00AE20B6" w14:paraId="68393011" w14:textId="77777777" w:rsidTr="00B374BF">
        <w:trPr>
          <w:cantSplit/>
          <w:trHeight w:val="20"/>
        </w:trPr>
        <w:tc>
          <w:tcPr>
            <w:tcW w:w="6030" w:type="dxa"/>
          </w:tcPr>
          <w:p w14:paraId="5D13D46F" w14:textId="43FB89C9" w:rsidR="00F80136" w:rsidRPr="00F102C8" w:rsidRDefault="00F80136" w:rsidP="00F801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C98183" w14:textId="7D0604D0" w:rsidR="00F80136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80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1" w:type="dxa"/>
          </w:tcPr>
          <w:p w14:paraId="397A5A9A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F2A1E2" w14:textId="19F771E7" w:rsidR="00F80136" w:rsidRPr="00AE20B6" w:rsidRDefault="00F80136" w:rsidP="00DA2162">
            <w:pPr>
              <w:pStyle w:val="NoSpacing"/>
              <w:tabs>
                <w:tab w:val="decimal" w:pos="73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136" w:rsidRPr="00AE20B6" w14:paraId="2809F733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74F5FBA0" w14:textId="2579FB64" w:rsidR="00F80136" w:rsidRPr="00F102C8" w:rsidRDefault="00F80136" w:rsidP="00F801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32835" w14:textId="31F75198" w:rsidR="00F80136" w:rsidRPr="00AE20B6" w:rsidRDefault="007401E3" w:rsidP="00DA2162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181" w:type="dxa"/>
          </w:tcPr>
          <w:p w14:paraId="28EA2F21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ECF78" w14:textId="1E030270" w:rsidR="00F80136" w:rsidRPr="00AE20B6" w:rsidRDefault="007401E3" w:rsidP="00DA2162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F80136" w:rsidRPr="00AE20B6" w14:paraId="2B692B49" w14:textId="77777777" w:rsidTr="00B374BF">
        <w:trPr>
          <w:cantSplit/>
          <w:trHeight w:val="20"/>
        </w:trPr>
        <w:tc>
          <w:tcPr>
            <w:tcW w:w="6030" w:type="dxa"/>
            <w:vAlign w:val="bottom"/>
          </w:tcPr>
          <w:p w14:paraId="215D39BE" w14:textId="0F0EC814" w:rsidR="00F80136" w:rsidRPr="00F102C8" w:rsidRDefault="00F80136" w:rsidP="00F8013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CFC2D" w14:textId="63C82A05" w:rsidR="00F80136" w:rsidRPr="00AE20B6" w:rsidRDefault="007401E3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1" w:type="dxa"/>
          </w:tcPr>
          <w:p w14:paraId="25E30F22" w14:textId="77777777" w:rsidR="00F80136" w:rsidRPr="00AE20B6" w:rsidRDefault="00F80136" w:rsidP="00F8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C85B74" w14:textId="1D32AD7B" w:rsidR="00F80136" w:rsidRPr="00AE20B6" w:rsidRDefault="007401E3" w:rsidP="00F8013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80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04D4FA4D" w14:textId="0FB4BC48" w:rsidR="00F102C8" w:rsidRDefault="00F102C8" w:rsidP="00DE7D0A">
      <w:pPr>
        <w:tabs>
          <w:tab w:val="clear" w:pos="454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102C8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</w:t>
      </w:r>
      <w:r w:rsidRPr="00F102C8">
        <w:rPr>
          <w:rFonts w:ascii="Angsana New" w:hAnsi="Angsana New" w:hint="cs"/>
          <w:sz w:val="30"/>
          <w:szCs w:val="30"/>
          <w:cs/>
        </w:rPr>
        <w:t>แสดง</w:t>
      </w:r>
      <w:r w:rsidRPr="00F102C8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102C8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และส่วนงาน</w:t>
      </w:r>
      <w:r w:rsidRPr="00F102C8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79393BBA" w14:textId="77777777" w:rsidR="00F102C8" w:rsidRPr="007E6CF3" w:rsidRDefault="00F102C8" w:rsidP="00F102C8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C96824" w14:textId="77777777" w:rsidR="00A35FF1" w:rsidRPr="00E8282F" w:rsidRDefault="00A35FF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การ</w:t>
      </w: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ซื้อ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</w:t>
      </w:r>
      <w:r w:rsidR="0004371C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อย</w:t>
      </w:r>
    </w:p>
    <w:p w14:paraId="5EACDF21" w14:textId="77777777" w:rsidR="00A35FF1" w:rsidRPr="007E6CF3" w:rsidRDefault="00A35FF1" w:rsidP="007E6CF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8F8DBB7" w14:textId="02A86F41" w:rsidR="00A35FF1" w:rsidRPr="00BD346B" w:rsidRDefault="00131CF0" w:rsidP="00FD6F49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pacing w:val="-2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pacing w:val="-2"/>
          <w:sz w:val="30"/>
          <w:szCs w:val="30"/>
        </w:rPr>
        <w:t>2559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กลุ่มบริษัทได้ลงทุนใน</w:t>
      </w:r>
      <w:r w:rsidR="00957A2A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ซึ่งเป็น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7401E3" w:rsidRPr="007401E3">
        <w:rPr>
          <w:rFonts w:ascii="Angsana New" w:hAnsi="Angsana New"/>
          <w:spacing w:val="-2"/>
          <w:sz w:val="30"/>
          <w:szCs w:val="30"/>
        </w:rPr>
        <w:t>40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ของทุนที่ออกและชำระ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จึงเป็นบริษัทร่วมของกลุ่มบริษัท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ต่อมาเมื่อ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7401E3" w:rsidRPr="007401E3">
        <w:rPr>
          <w:rFonts w:ascii="Angsana New" w:hAnsi="Angsana New"/>
          <w:spacing w:val="-2"/>
          <w:sz w:val="30"/>
          <w:szCs w:val="30"/>
        </w:rPr>
        <w:t>1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spacing w:val="-2"/>
          <w:sz w:val="30"/>
          <w:szCs w:val="30"/>
          <w:cs/>
        </w:rPr>
        <w:t>กุมภาพันธ์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pacing w:val="-2"/>
          <w:sz w:val="30"/>
          <w:szCs w:val="30"/>
        </w:rPr>
        <w:t>2562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="00A35FF1"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 w:rsidR="001D78A3">
        <w:rPr>
          <w:rFonts w:ascii="Angsana New" w:hAnsi="Angsana New" w:hint="cs"/>
          <w:sz w:val="30"/>
          <w:szCs w:val="30"/>
          <w:cs/>
        </w:rPr>
        <w:t>เพิ่มเติม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="007401E3" w:rsidRPr="007401E3">
        <w:rPr>
          <w:rFonts w:ascii="Angsana New" w:hAnsi="Angsana New"/>
          <w:sz w:val="30"/>
          <w:szCs w:val="30"/>
        </w:rPr>
        <w:t>11</w:t>
      </w:r>
      <w:r w:rsidR="00DB1915">
        <w:rPr>
          <w:rFonts w:ascii="Angsana New" w:hAnsi="Angsana New" w:hint="cs"/>
          <w:sz w:val="30"/>
          <w:szCs w:val="30"/>
          <w:cs/>
        </w:rPr>
        <w:t xml:space="preserve"> ของทุนที่ออก</w:t>
      </w:r>
      <w:r w:rsidR="006849CA">
        <w:rPr>
          <w:rFonts w:ascii="Angsana New" w:hAnsi="Angsana New" w:hint="cs"/>
          <w:sz w:val="30"/>
          <w:szCs w:val="30"/>
          <w:cs/>
        </w:rPr>
        <w:t>และ</w:t>
      </w:r>
      <w:r w:rsidR="00DB1915">
        <w:rPr>
          <w:rFonts w:ascii="Angsana New" w:hAnsi="Angsana New" w:hint="cs"/>
          <w:sz w:val="30"/>
          <w:szCs w:val="30"/>
          <w:cs/>
        </w:rPr>
        <w:t>ชำระแล้ว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โดยสิ่งตอบแทนที่จ่ายประกอบด้วยเงินสดจำนวน </w:t>
      </w:r>
      <w:r w:rsidR="007401E3" w:rsidRPr="007401E3">
        <w:rPr>
          <w:rFonts w:ascii="Angsana New" w:hAnsi="Angsana New"/>
          <w:sz w:val="30"/>
          <w:szCs w:val="30"/>
        </w:rPr>
        <w:t>42</w:t>
      </w:r>
      <w:r w:rsidR="00CF42A9">
        <w:rPr>
          <w:rFonts w:ascii="Angsana New" w:hAnsi="Angsana New"/>
          <w:sz w:val="30"/>
          <w:szCs w:val="30"/>
        </w:rPr>
        <w:t>.</w:t>
      </w:r>
      <w:r w:rsidR="007401E3" w:rsidRPr="007401E3">
        <w:rPr>
          <w:rFonts w:ascii="Angsana New" w:hAnsi="Angsana New"/>
          <w:sz w:val="30"/>
          <w:szCs w:val="30"/>
        </w:rPr>
        <w:t>35</w:t>
      </w:r>
      <w:r w:rsidR="00CF42A9">
        <w:rPr>
          <w:rFonts w:ascii="Angsana New" w:hAnsi="Angsana New"/>
          <w:sz w:val="30"/>
          <w:szCs w:val="30"/>
        </w:rPr>
        <w:t xml:space="preserve"> </w:t>
      </w:r>
      <w:r w:rsidR="00CF42A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35FF1" w:rsidRPr="00131CF0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CF42A9">
        <w:rPr>
          <w:rFonts w:ascii="Angsana New" w:hAnsi="Angsana New"/>
          <w:spacing w:val="-2"/>
          <w:sz w:val="30"/>
          <w:szCs w:val="30"/>
          <w:cs/>
        </w:rPr>
        <w:br/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ออล โคโค กรุ๊ป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7401E3" w:rsidRPr="007401E3">
        <w:rPr>
          <w:rFonts w:ascii="Angsana New" w:hAnsi="Angsana New"/>
          <w:sz w:val="30"/>
          <w:szCs w:val="30"/>
        </w:rPr>
        <w:t>51</w:t>
      </w:r>
      <w:r w:rsidR="00A35FF1" w:rsidRPr="00D03126">
        <w:rPr>
          <w:rFonts w:ascii="Angsana New" w:hAnsi="Angsana New"/>
          <w:sz w:val="30"/>
          <w:szCs w:val="30"/>
        </w:rPr>
        <w:t xml:space="preserve"> </w:t>
      </w:r>
      <w:r w:rsidR="00DB1915"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</w:t>
      </w:r>
      <w:r w:rsidR="006849CA">
        <w:rPr>
          <w:rFonts w:ascii="Angsana New" w:hAnsi="Angsana New" w:hint="cs"/>
          <w:sz w:val="30"/>
          <w:szCs w:val="30"/>
          <w:cs/>
        </w:rPr>
        <w:t>หาร</w:t>
      </w:r>
      <w:r w:rsidR="00DB1915">
        <w:rPr>
          <w:rFonts w:ascii="Angsana New" w:hAnsi="Angsana New" w:hint="cs"/>
          <w:sz w:val="30"/>
          <w:szCs w:val="30"/>
          <w:cs/>
        </w:rPr>
        <w:t>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 w:rsidR="00DB1915">
        <w:rPr>
          <w:rFonts w:ascii="Angsana New" w:hAnsi="Angsana New" w:hint="cs"/>
          <w:sz w:val="30"/>
          <w:szCs w:val="30"/>
          <w:cs/>
        </w:rPr>
        <w:t xml:space="preserve"> </w:t>
      </w:r>
      <w:r w:rsidR="00CF42A9">
        <w:rPr>
          <w:rFonts w:ascii="Angsana New" w:hAnsi="Angsana New"/>
          <w:sz w:val="30"/>
          <w:szCs w:val="30"/>
          <w:cs/>
        </w:rPr>
        <w:br/>
      </w:r>
      <w:r w:rsidR="00DB1915">
        <w:rPr>
          <w:rFonts w:ascii="Angsana New" w:hAnsi="Angsana New" w:hint="cs"/>
          <w:sz w:val="30"/>
          <w:szCs w:val="30"/>
          <w:cs/>
        </w:rPr>
        <w:t>เข้าดำรงตำแหน่งเป็นคณะกรรมการของ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DB1915"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440F541C" w14:textId="698692FE" w:rsidR="00F80136" w:rsidRDefault="00F8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5C9A86" w14:textId="794AC25D" w:rsidR="00A35FF1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FF0000"/>
          <w:sz w:val="30"/>
          <w:szCs w:val="30"/>
          <w:shd w:val="clear" w:color="auto" w:fill="FFFF00"/>
        </w:rPr>
      </w:pPr>
      <w:r w:rsidRPr="00D03126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="000D689A"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="000D689A"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EF4DC1">
        <w:rPr>
          <w:rFonts w:ascii="Angsana New" w:hAnsi="Angsana New"/>
          <w:sz w:val="30"/>
          <w:szCs w:val="30"/>
          <w:cs/>
        </w:rPr>
        <w:t>จำกัด</w:t>
      </w:r>
      <w:r w:rsidR="000D689A"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="00EF4DC1"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 xml:space="preserve">ยิ่งขึ้นจากเทคโนโลยีในการผลิตของ </w:t>
      </w:r>
      <w:r w:rsidR="005C3345" w:rsidRPr="00EF4DC1">
        <w:rPr>
          <w:rFonts w:ascii="Angsana New" w:hAnsi="Angsana New"/>
          <w:sz w:val="30"/>
          <w:szCs w:val="30"/>
          <w:cs/>
        </w:rPr>
        <w:t>บริษัท ออล โคโค กรุ๊ป</w:t>
      </w:r>
      <w:r w:rsidR="005C3345" w:rsidRPr="00EF4DC1">
        <w:rPr>
          <w:rFonts w:ascii="Angsana New" w:hAnsi="Angsana New"/>
          <w:sz w:val="30"/>
          <w:szCs w:val="30"/>
        </w:rPr>
        <w:t xml:space="preserve"> </w:t>
      </w:r>
      <w:r w:rsidR="005C3345" w:rsidRPr="00EF4DC1">
        <w:rPr>
          <w:rFonts w:ascii="Angsana New" w:hAnsi="Angsana New"/>
          <w:sz w:val="30"/>
          <w:szCs w:val="30"/>
          <w:cs/>
        </w:rPr>
        <w:t>จำกัด</w:t>
      </w:r>
      <w:r w:rsidR="00EF4DC1"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="005C3345" w:rsidRPr="00EF4DC1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EF4DC1" w:rsidRPr="00EF4DC1">
        <w:rPr>
          <w:rFonts w:ascii="Angsana New" w:hAnsi="Angsana New" w:hint="cs"/>
          <w:sz w:val="30"/>
          <w:szCs w:val="30"/>
          <w:cs/>
        </w:rPr>
        <w:t>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07ACE65B" w14:textId="77777777" w:rsidR="00CF42A9" w:rsidRPr="006E63FD" w:rsidRDefault="00CF42A9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D8CE5B7" w14:textId="5A47985C" w:rsidR="00A35FF1" w:rsidRPr="00D03126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D0312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ณ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9A44CD">
        <w:rPr>
          <w:rFonts w:ascii="Angsana New" w:hAnsi="Angsana New"/>
          <w:sz w:val="30"/>
          <w:szCs w:val="30"/>
        </w:rPr>
        <w:br/>
      </w:r>
      <w:r w:rsidRPr="00D03126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51559717" w14:textId="22A736E5" w:rsidR="00957A2A" w:rsidRPr="006E63FD" w:rsidRDefault="00957A2A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F102C8" w:rsidRPr="00D03126" w14:paraId="2F50E9BA" w14:textId="77777777" w:rsidTr="00C17EF9">
        <w:trPr>
          <w:tblHeader/>
        </w:trPr>
        <w:tc>
          <w:tcPr>
            <w:tcW w:w="6300" w:type="dxa"/>
          </w:tcPr>
          <w:p w14:paraId="088D505A" w14:textId="77777777" w:rsidR="00F102C8" w:rsidRPr="007E6CF3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6C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55" w:type="dxa"/>
          </w:tcPr>
          <w:p w14:paraId="305054B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CE46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8C17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D2B404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102C8" w:rsidRPr="00D03126" w14:paraId="25F8A737" w14:textId="77777777" w:rsidTr="00C17EF9">
        <w:trPr>
          <w:tblHeader/>
        </w:trPr>
        <w:tc>
          <w:tcPr>
            <w:tcW w:w="6300" w:type="dxa"/>
          </w:tcPr>
          <w:p w14:paraId="4E234A2E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AE196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6083D5" w14:textId="46473A6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AE84E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2D7BF2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02C8" w:rsidRPr="00D03126" w14:paraId="47070FFE" w14:textId="77777777" w:rsidTr="00C17EF9">
        <w:tc>
          <w:tcPr>
            <w:tcW w:w="6300" w:type="dxa"/>
          </w:tcPr>
          <w:p w14:paraId="4F33BA94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E89A93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2C861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209F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A07DCE" w14:textId="0771C092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D03126" w14:paraId="4DEE0DE4" w14:textId="77777777" w:rsidTr="00C17EF9">
        <w:tc>
          <w:tcPr>
            <w:tcW w:w="6300" w:type="dxa"/>
          </w:tcPr>
          <w:p w14:paraId="74FD5A0A" w14:textId="77777777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3674188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DD1C3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8FBCB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47EA22" w14:textId="6AFCF66C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F102C8" w:rsidRPr="00D03126" w14:paraId="70BA2602" w14:textId="77777777" w:rsidTr="00C17EF9">
        <w:tc>
          <w:tcPr>
            <w:tcW w:w="6300" w:type="dxa"/>
          </w:tcPr>
          <w:p w14:paraId="4097C11D" w14:textId="0B0A406D" w:rsidR="00F102C8" w:rsidRPr="00474634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18D854D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3BBE1B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F8F14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4CA747" w14:textId="3F2458C5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F102C8" w:rsidRPr="00D03126" w14:paraId="55F93207" w14:textId="77777777" w:rsidTr="00C17EF9">
        <w:tc>
          <w:tcPr>
            <w:tcW w:w="6300" w:type="dxa"/>
          </w:tcPr>
          <w:p w14:paraId="3051050D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F3B93F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A87F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31A0E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F7B575" w14:textId="29DDD2F7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F102C8" w:rsidRPr="00D03126" w14:paraId="367CFA0F" w14:textId="77777777" w:rsidTr="00C17EF9">
        <w:tc>
          <w:tcPr>
            <w:tcW w:w="6300" w:type="dxa"/>
          </w:tcPr>
          <w:p w14:paraId="54011F4B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A1A57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9D140F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1775D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118736" w14:textId="13ED2A75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F102C8" w:rsidRPr="00D03126" w14:paraId="10A40AEF" w14:textId="77777777" w:rsidTr="00C17EF9">
        <w:tc>
          <w:tcPr>
            <w:tcW w:w="6300" w:type="dxa"/>
          </w:tcPr>
          <w:p w14:paraId="7391EA50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3FD6E93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BE8B79" w14:textId="4078930F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F9714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7BA635" w14:textId="329B50B9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71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F102C8" w:rsidRPr="00D03126" w14:paraId="20328968" w14:textId="77777777" w:rsidTr="00C17EF9">
        <w:tc>
          <w:tcPr>
            <w:tcW w:w="6300" w:type="dxa"/>
          </w:tcPr>
          <w:p w14:paraId="004437D6" w14:textId="22F9736E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อื่นนอกจากค่าความนิยม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41ECB6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6D42BF" w14:textId="6CAE6D8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A680F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AD5212" w14:textId="0A4796B8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F102C8" w:rsidRPr="00D03126" w14:paraId="3BCADACB" w14:textId="77777777" w:rsidTr="00C17EF9">
        <w:tc>
          <w:tcPr>
            <w:tcW w:w="6300" w:type="dxa"/>
          </w:tcPr>
          <w:p w14:paraId="4DCE20D7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7CEAB9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990D94" w14:textId="77777777" w:rsidR="00F102C8" w:rsidRPr="00D03126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AAC54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5E03F7" w14:textId="11A6F38F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15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F102C8" w:rsidRPr="00D03126" w14:paraId="709FA592" w14:textId="77777777" w:rsidTr="00C17EF9">
        <w:tc>
          <w:tcPr>
            <w:tcW w:w="6300" w:type="dxa"/>
          </w:tcPr>
          <w:p w14:paraId="70388332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430E131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004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8E30D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F41A3F" w14:textId="135B03A6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6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690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2FFA7E0D" w14:textId="77777777" w:rsidTr="00C17EF9">
        <w:tc>
          <w:tcPr>
            <w:tcW w:w="6300" w:type="dxa"/>
          </w:tcPr>
          <w:p w14:paraId="379FC534" w14:textId="79E59623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5A494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0312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075D3C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F14C73" w14:textId="77777777" w:rsidR="00F102C8" w:rsidRPr="00E8282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0EAD6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1FD351" w14:textId="2D0A63EC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29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652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54C1841D" w14:textId="77777777" w:rsidTr="00C17EF9">
        <w:tc>
          <w:tcPr>
            <w:tcW w:w="6300" w:type="dxa"/>
          </w:tcPr>
          <w:p w14:paraId="37C2985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3F5AC60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BC98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A1EB80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786ADAD" w14:textId="01A990FD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D166799" w14:textId="77777777" w:rsidTr="00C17EF9">
        <w:tc>
          <w:tcPr>
            <w:tcW w:w="6300" w:type="dxa"/>
          </w:tcPr>
          <w:p w14:paraId="1EF62434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63D7A64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138F6B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071E59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81DD60" w14:textId="277EFED3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212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59F3C0D" w14:textId="77777777" w:rsidTr="00C17EF9">
        <w:tc>
          <w:tcPr>
            <w:tcW w:w="6300" w:type="dxa"/>
          </w:tcPr>
          <w:p w14:paraId="2F910EA5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6AEB98A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4C5CE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B93FE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7A7A630" w14:textId="59549BE5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220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0532B3F2" w14:textId="77777777" w:rsidTr="00C17EF9">
        <w:tc>
          <w:tcPr>
            <w:tcW w:w="6300" w:type="dxa"/>
          </w:tcPr>
          <w:p w14:paraId="28CFBCE7" w14:textId="21483A18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55" w:type="dxa"/>
          </w:tcPr>
          <w:p w14:paraId="448EBF43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4C42E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FAFA8C2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E9D239" w14:textId="6ABC07A5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23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865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829DF0A" w14:textId="77777777" w:rsidTr="00C17EF9">
        <w:tc>
          <w:tcPr>
            <w:tcW w:w="6300" w:type="dxa"/>
          </w:tcPr>
          <w:p w14:paraId="052DF939" w14:textId="77777777" w:rsidR="00F102C8" w:rsidRPr="009D4CD1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4C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FBEBCE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6292EF" w14:textId="7AADC8E2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ABB590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612DE0" w14:textId="39AC57B9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319845B6" w14:textId="77777777" w:rsidTr="00C17EF9">
        <w:tc>
          <w:tcPr>
            <w:tcW w:w="6300" w:type="dxa"/>
          </w:tcPr>
          <w:p w14:paraId="395E556E" w14:textId="77777777" w:rsidR="00F102C8" w:rsidRPr="00D03126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73002BC8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9C9B27" w14:textId="7800804E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F91EF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2647AC" w14:textId="50D476A0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188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D03126" w14:paraId="665725D0" w14:textId="77777777" w:rsidTr="00C17EF9">
        <w:tc>
          <w:tcPr>
            <w:tcW w:w="6300" w:type="dxa"/>
          </w:tcPr>
          <w:p w14:paraId="39B721BF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419672EE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C3E66F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6BFF3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2B11D0" w14:textId="69ED4DC4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4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02C8" w:rsidRPr="006C0B66" w14:paraId="012F8A5C" w14:textId="77777777" w:rsidTr="00C17EF9">
        <w:tc>
          <w:tcPr>
            <w:tcW w:w="6300" w:type="dxa"/>
          </w:tcPr>
          <w:p w14:paraId="385280D1" w14:textId="77777777" w:rsidR="00F102C8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5024AD1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120D8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9E8FC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AFF5A15" w14:textId="45CDDB6F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  <w:tr w:rsidR="00F102C8" w:rsidRPr="006C0B66" w14:paraId="67D3EE97" w14:textId="77777777" w:rsidTr="00C17EF9">
        <w:tc>
          <w:tcPr>
            <w:tcW w:w="6300" w:type="dxa"/>
          </w:tcPr>
          <w:p w14:paraId="17DB9DC7" w14:textId="09182EB1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="007401E3"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5F40912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0DF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6D8F2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1A0239" w14:textId="322A6E8B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101</w:t>
            </w:r>
            <w:r w:rsidR="00F102C8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F102C8" w:rsidRPr="006C0B66" w14:paraId="63376110" w14:textId="77777777" w:rsidTr="00C17EF9">
        <w:tc>
          <w:tcPr>
            <w:tcW w:w="6300" w:type="dxa"/>
          </w:tcPr>
          <w:p w14:paraId="4875054D" w14:textId="77777777" w:rsidR="00F102C8" w:rsidRPr="00AF322A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4C592AC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CAB291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3126D6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2ABC87F" w14:textId="477392A6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  <w:tr w:rsidR="00F102C8" w:rsidRPr="006C0B66" w14:paraId="60FACD54" w14:textId="77777777" w:rsidTr="00C17EF9">
        <w:tc>
          <w:tcPr>
            <w:tcW w:w="6300" w:type="dxa"/>
          </w:tcPr>
          <w:p w14:paraId="5E93941A" w14:textId="77777777" w:rsidR="00F102C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5EA59BD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592EC7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643255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EB9688" w14:textId="6E2C571E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154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102C8" w:rsidRPr="006C0B66" w14:paraId="6731FED4" w14:textId="77777777" w:rsidTr="00C17EF9">
        <w:tc>
          <w:tcPr>
            <w:tcW w:w="6300" w:type="dxa"/>
          </w:tcPr>
          <w:p w14:paraId="10A3EBE8" w14:textId="77777777" w:rsidR="00F102C8" w:rsidRPr="00635FA8" w:rsidRDefault="00F102C8" w:rsidP="00EF21A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7B9DD554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10E049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D3895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48E97B" w14:textId="2BD8F13B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7A7602" w14:paraId="1FD403E7" w14:textId="77777777" w:rsidTr="00C17EF9">
        <w:tc>
          <w:tcPr>
            <w:tcW w:w="6300" w:type="dxa"/>
          </w:tcPr>
          <w:p w14:paraId="040A01A2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0D2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EED4593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92C1D7" w14:textId="77777777" w:rsidR="00F102C8" w:rsidRPr="00534DD7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C2319BD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99F502F" w14:textId="553A50AA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F10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F102C8" w:rsidRPr="006C0B66" w14:paraId="5C4F11DC" w14:textId="77777777" w:rsidTr="00C17EF9">
        <w:tc>
          <w:tcPr>
            <w:tcW w:w="6300" w:type="dxa"/>
          </w:tcPr>
          <w:p w14:paraId="23A66CD1" w14:textId="77777777" w:rsidR="00F102C8" w:rsidRPr="000D2F00" w:rsidRDefault="00F102C8" w:rsidP="00EF21A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2A954BC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247CB9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D1A98A" w14:textId="77777777" w:rsidR="00F102C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6D61CF00" w14:textId="77777777" w:rsidR="00F102C8" w:rsidRPr="007C146F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2C8" w:rsidRPr="009A57B8" w14:paraId="30E7C968" w14:textId="77777777" w:rsidTr="00C17EF9">
        <w:tc>
          <w:tcPr>
            <w:tcW w:w="6300" w:type="dxa"/>
          </w:tcPr>
          <w:p w14:paraId="606CFD4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03CD319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7B452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19495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1FED85" w14:textId="51C76468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48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F102C8" w:rsidRPr="009A57B8" w14:paraId="4A7E9430" w14:textId="77777777" w:rsidTr="00C17EF9">
        <w:tc>
          <w:tcPr>
            <w:tcW w:w="6300" w:type="dxa"/>
          </w:tcPr>
          <w:p w14:paraId="47265633" w14:textId="77777777" w:rsidR="00F102C8" w:rsidRPr="009A57B8" w:rsidRDefault="00F102C8" w:rsidP="00EF21A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4C5BDF1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14911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0F8863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7EFEDB1" w14:textId="0DE3133D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42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F102C8" w:rsidRPr="009A57B8" w14:paraId="6B29B4EC" w14:textId="77777777" w:rsidTr="00C17EF9">
        <w:tc>
          <w:tcPr>
            <w:tcW w:w="6300" w:type="dxa"/>
          </w:tcPr>
          <w:p w14:paraId="7507DD0F" w14:textId="77777777" w:rsidR="00F102C8" w:rsidRPr="009A57B8" w:rsidRDefault="00F102C8" w:rsidP="00EF21A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9B890AB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92D2A7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A8250A" w14:textId="77777777" w:rsidR="00F102C8" w:rsidRPr="009A57B8" w:rsidRDefault="00F102C8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4A1B857" w14:textId="06277D6A" w:rsidR="00F102C8" w:rsidRPr="007C146F" w:rsidRDefault="007401E3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</w:t>
            </w:r>
            <w:r w:rsidR="00F102C8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</w:tbl>
    <w:p w14:paraId="03F1AB5D" w14:textId="6947BCCA" w:rsidR="00F102C8" w:rsidRDefault="00F102C8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18C49D2" w14:textId="77777777" w:rsidR="009A44CD" w:rsidRPr="00D03126" w:rsidRDefault="009A44CD" w:rsidP="009A44C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F8AA18" w14:textId="77777777" w:rsidR="009A44CD" w:rsidRPr="008465CE" w:rsidRDefault="009A44CD" w:rsidP="009A44C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D704AA" w14:textId="3445F192" w:rsidR="00F102C8" w:rsidRDefault="00F102C8" w:rsidP="00F102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="007401E3" w:rsidRPr="007401E3">
        <w:rPr>
          <w:rFonts w:asciiTheme="majorBidi" w:hAnsiTheme="majorBidi" w:cstheme="majorBidi"/>
          <w:sz w:val="30"/>
          <w:szCs w:val="30"/>
        </w:rPr>
        <w:t>40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ทำให้เกิดผลกำไรจำนวน </w:t>
      </w:r>
      <w:r w:rsidR="007401E3" w:rsidRPr="007401E3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sz w:val="30"/>
          <w:szCs w:val="30"/>
        </w:rPr>
        <w:t>08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7401E3" w:rsidRPr="007401E3">
        <w:rPr>
          <w:rFonts w:asciiTheme="majorBidi" w:hAnsiTheme="majorBidi" w:cstheme="majorBidi"/>
          <w:sz w:val="30"/>
          <w:szCs w:val="30"/>
        </w:rPr>
        <w:t>154</w:t>
      </w:r>
      <w:r>
        <w:rPr>
          <w:rFonts w:asciiTheme="majorBidi" w:hAnsiTheme="majorBidi" w:cstheme="majorBidi"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sz w:val="30"/>
          <w:szCs w:val="30"/>
        </w:rPr>
        <w:t>00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143</w:t>
      </w:r>
      <w:r>
        <w:rPr>
          <w:rFonts w:asciiTheme="majorBidi" w:hAnsiTheme="majorBidi" w:cstheme="majorBidi"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sz w:val="30"/>
          <w:szCs w:val="30"/>
        </w:rPr>
        <w:t>92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23946">
        <w:rPr>
          <w:rFonts w:asciiTheme="majorBidi" w:hAnsiTheme="majorBidi" w:cstheme="majorBidi"/>
          <w:sz w:val="30"/>
          <w:szCs w:val="30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ซึ่งได้รับรู้ไว้ใน</w:t>
      </w:r>
      <w:r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E8743E">
        <w:rPr>
          <w:rFonts w:ascii="Angsana New" w:hAnsi="Angsana New"/>
          <w:sz w:val="30"/>
          <w:szCs w:val="30"/>
          <w:cs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8593A80" w14:textId="77777777" w:rsidR="009A44CD" w:rsidRPr="00D03126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14:paraId="6225ED61" w14:textId="77777777" w:rsidR="009A44CD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5C3345"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="00ED5A96"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64109ADF" w14:textId="77777777" w:rsidR="00983590" w:rsidRPr="007E6CF3" w:rsidRDefault="00983590" w:rsidP="00983590">
      <w:pPr>
        <w:rPr>
          <w:rFonts w:asciiTheme="majorBidi" w:hAnsiTheme="majorBidi" w:cstheme="majorBidi"/>
          <w:sz w:val="30"/>
          <w:szCs w:val="30"/>
        </w:rPr>
      </w:pPr>
    </w:p>
    <w:p w14:paraId="13FCD60B" w14:textId="77777777" w:rsidR="007E6CF3" w:rsidRPr="002C0FEE" w:rsidRDefault="007E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C1247C8" w14:textId="54355EC4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00B54" w14:textId="6FE63345" w:rsidR="007256AE" w:rsidRDefault="007256AE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814320" w:rsidRPr="00253498">
        <w:rPr>
          <w:rFonts w:ascii="Angsana New" w:hAnsi="Angsana New"/>
          <w:sz w:val="30"/>
          <w:szCs w:val="30"/>
          <w:cs/>
        </w:rPr>
        <w:t>และบริษัทร่วม</w:t>
      </w:r>
      <w:r w:rsidRPr="00253498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7401E3" w:rsidRPr="007401E3">
        <w:rPr>
          <w:rFonts w:ascii="Angsana New" w:hAnsi="Angsana New"/>
          <w:sz w:val="30"/>
          <w:szCs w:val="30"/>
        </w:rPr>
        <w:t>1</w:t>
      </w:r>
      <w:r w:rsidR="00404FCB" w:rsidRPr="00253498">
        <w:rPr>
          <w:rFonts w:ascii="Angsana New" w:hAnsi="Angsana New"/>
          <w:sz w:val="30"/>
          <w:szCs w:val="30"/>
          <w:cs/>
        </w:rPr>
        <w:t xml:space="preserve">, </w:t>
      </w:r>
      <w:r w:rsidR="007401E3" w:rsidRPr="007401E3">
        <w:rPr>
          <w:rFonts w:ascii="Angsana New" w:hAnsi="Angsana New"/>
          <w:sz w:val="30"/>
          <w:szCs w:val="30"/>
        </w:rPr>
        <w:t>6</w:t>
      </w:r>
      <w:r w:rsidRPr="00253498">
        <w:rPr>
          <w:rFonts w:ascii="Angsana New" w:hAnsi="Angsana New"/>
          <w:sz w:val="30"/>
          <w:szCs w:val="30"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 xml:space="preserve">และ </w:t>
      </w:r>
      <w:r w:rsidR="007401E3" w:rsidRPr="007401E3">
        <w:rPr>
          <w:rFonts w:ascii="Angsana New" w:hAnsi="Angsana New"/>
          <w:sz w:val="30"/>
          <w:szCs w:val="30"/>
        </w:rPr>
        <w:t>7</w:t>
      </w:r>
      <w:r w:rsidR="00F102C8">
        <w:rPr>
          <w:rFonts w:ascii="Angsana New" w:hAnsi="Angsana New"/>
          <w:sz w:val="30"/>
          <w:szCs w:val="30"/>
        </w:rPr>
        <w:t xml:space="preserve"> </w:t>
      </w:r>
      <w:r w:rsidR="00F102C8" w:rsidRPr="002205D4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F102C8" w:rsidRPr="002205D4">
        <w:rPr>
          <w:rFonts w:ascii="Angsana New" w:hAnsi="Angsana New" w:hint="cs"/>
          <w:sz w:val="30"/>
          <w:szCs w:val="30"/>
          <w:cs/>
        </w:rPr>
        <w:t>ความสัมพันธ์เปลี่ยนแปลงอย่างมีสาระสำคัญและ</w:t>
      </w:r>
      <w:r w:rsidR="00F102C8" w:rsidRPr="002205D4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0D292171" w14:textId="77777777" w:rsidR="00EF21A7" w:rsidRDefault="00EF21A7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070"/>
        <w:gridCol w:w="3870"/>
      </w:tblGrid>
      <w:tr w:rsidR="00EF21A7" w:rsidRPr="00EF21A7" w14:paraId="1A36EA7F" w14:textId="77777777" w:rsidTr="00CF42A9">
        <w:trPr>
          <w:trHeight w:val="20"/>
          <w:tblHeader/>
        </w:trPr>
        <w:tc>
          <w:tcPr>
            <w:tcW w:w="3240" w:type="dxa"/>
          </w:tcPr>
          <w:p w14:paraId="6AE04816" w14:textId="77777777" w:rsidR="00EF21A7" w:rsidRPr="00EF21A7" w:rsidRDefault="00EF21A7" w:rsidP="00EF2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77777777" w:rsidR="00EF21A7" w:rsidRPr="00EF21A7" w:rsidRDefault="00EF21A7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00490E2" w14:textId="77777777" w:rsidR="00EF21A7" w:rsidRPr="00EF21A7" w:rsidRDefault="00EF21A7" w:rsidP="00CF42A9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21A7" w:rsidRPr="00EF21A7" w14:paraId="69F4B67E" w14:textId="77777777" w:rsidTr="00CF42A9">
        <w:trPr>
          <w:trHeight w:val="20"/>
          <w:tblHeader/>
        </w:trPr>
        <w:tc>
          <w:tcPr>
            <w:tcW w:w="3240" w:type="dxa"/>
          </w:tcPr>
          <w:p w14:paraId="64865471" w14:textId="3B6CDCEA" w:rsidR="00EF21A7" w:rsidRPr="00EF21A7" w:rsidRDefault="002B5510" w:rsidP="002B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2070" w:type="dxa"/>
          </w:tcPr>
          <w:p w14:paraId="10626685" w14:textId="1AA8D90F" w:rsidR="00EF21A7" w:rsidRPr="00EF21A7" w:rsidRDefault="002B5510" w:rsidP="00EF21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2A03AC46" w14:textId="24BB88A6" w:rsidR="00EF21A7" w:rsidRPr="00EF21A7" w:rsidRDefault="002B5510" w:rsidP="00CF42A9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="009234EB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</w:tbl>
    <w:p w14:paraId="2C723AE5" w14:textId="77777777" w:rsidR="009234EB" w:rsidRDefault="009234E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6A30A8" w14:textId="1CE40D59" w:rsidR="00EE4270" w:rsidRDefault="00EE4270" w:rsidP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1928FE">
        <w:rPr>
          <w:rFonts w:ascii="Angsana New" w:hAnsi="Angsana New"/>
          <w:spacing w:val="-8"/>
          <w:sz w:val="30"/>
          <w:szCs w:val="30"/>
          <w:cs/>
        </w:rPr>
        <w:t>รายการที่สำคัญกับ</w:t>
      </w:r>
      <w:r w:rsidRPr="001928FE">
        <w:rPr>
          <w:rFonts w:ascii="Angsana New" w:hAnsi="Angsana New" w:hint="cs"/>
          <w:spacing w:val="-8"/>
          <w:sz w:val="30"/>
          <w:szCs w:val="30"/>
          <w:cs/>
        </w:rPr>
        <w:t>บุคคลหรือ</w:t>
      </w:r>
      <w:r w:rsidRPr="001928FE">
        <w:rPr>
          <w:rFonts w:ascii="Angsana New" w:hAnsi="Angsana New"/>
          <w:spacing w:val="-8"/>
          <w:sz w:val="30"/>
          <w:szCs w:val="30"/>
          <w:cs/>
        </w:rPr>
        <w:t>กิจการที่เกี่ยวข้องกันสำหรับงวดสามเดือน</w:t>
      </w:r>
      <w:r w:rsidR="00C17EF9">
        <w:rPr>
          <w:rFonts w:ascii="Angsana New" w:hAnsi="Angsana New"/>
          <w:spacing w:val="-8"/>
          <w:sz w:val="30"/>
          <w:szCs w:val="30"/>
        </w:rPr>
        <w:t xml:space="preserve"> </w:t>
      </w:r>
      <w:r w:rsidRPr="001928FE">
        <w:rPr>
          <w:rFonts w:ascii="Angsana New" w:hAnsi="Angsana New" w:hint="cs"/>
          <w:spacing w:val="-8"/>
          <w:sz w:val="30"/>
          <w:szCs w:val="30"/>
          <w:cs/>
        </w:rPr>
        <w:t>และเก้าเดือน</w:t>
      </w:r>
      <w:r w:rsidRPr="001928FE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7401E3" w:rsidRPr="007401E3">
        <w:rPr>
          <w:rFonts w:ascii="Angsana New" w:hAnsi="Angsana New"/>
          <w:spacing w:val="-8"/>
          <w:sz w:val="30"/>
          <w:szCs w:val="30"/>
        </w:rPr>
        <w:t>30</w:t>
      </w:r>
      <w:r w:rsidRPr="001928FE">
        <w:rPr>
          <w:rFonts w:ascii="Angsana New" w:hAnsi="Angsana New"/>
          <w:spacing w:val="-8"/>
          <w:sz w:val="30"/>
          <w:szCs w:val="30"/>
        </w:rPr>
        <w:t xml:space="preserve"> </w:t>
      </w:r>
      <w:r w:rsidRPr="001928FE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Pr="001928FE">
        <w:rPr>
          <w:rFonts w:ascii="Angsana New" w:hAnsi="Angsana New"/>
          <w:spacing w:val="-8"/>
          <w:sz w:val="30"/>
          <w:szCs w:val="30"/>
        </w:rPr>
        <w:t xml:space="preserve"> </w:t>
      </w:r>
      <w:r w:rsidRPr="001928FE">
        <w:rPr>
          <w:rFonts w:ascii="Angsana New" w:hAnsi="Angsana New"/>
          <w:spacing w:val="-8"/>
          <w:sz w:val="30"/>
          <w:szCs w:val="30"/>
          <w:cs/>
        </w:rPr>
        <w:t>สรุปได้ดังนี้</w:t>
      </w:r>
    </w:p>
    <w:p w14:paraId="70D97E96" w14:textId="77777777" w:rsidR="00EE4270" w:rsidRPr="001928FE" w:rsidRDefault="00EE4270" w:rsidP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4137"/>
        <w:gridCol w:w="995"/>
        <w:gridCol w:w="283"/>
        <w:gridCol w:w="1069"/>
        <w:gridCol w:w="286"/>
        <w:gridCol w:w="1066"/>
        <w:gridCol w:w="267"/>
        <w:gridCol w:w="1082"/>
      </w:tblGrid>
      <w:tr w:rsidR="00EE4270" w:rsidRPr="009E555A" w14:paraId="18FE0106" w14:textId="77777777" w:rsidTr="00ED60EF">
        <w:trPr>
          <w:tblHeader/>
        </w:trPr>
        <w:tc>
          <w:tcPr>
            <w:tcW w:w="4137" w:type="dxa"/>
          </w:tcPr>
          <w:p w14:paraId="62DA2D5C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670B1FC6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30CEEAB6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0D0F24A8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70" w:rsidRPr="009E555A" w14:paraId="308D33EB" w14:textId="77777777" w:rsidTr="00ED60EF">
        <w:trPr>
          <w:tblHeader/>
        </w:trPr>
        <w:tc>
          <w:tcPr>
            <w:tcW w:w="4137" w:type="dxa"/>
          </w:tcPr>
          <w:p w14:paraId="6379FB4D" w14:textId="13085512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401E3" w:rsidRPr="007401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5" w:type="dxa"/>
          </w:tcPr>
          <w:p w14:paraId="59AA94AF" w14:textId="4923FDB7" w:rsidR="00EE4270" w:rsidRPr="009E555A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016E401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935B975" w14:textId="35EF858A" w:rsidR="00EE4270" w:rsidRPr="009E555A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6" w:type="dxa"/>
          </w:tcPr>
          <w:p w14:paraId="6D186EBB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D5CF064" w14:textId="573AD631" w:rsidR="00EE4270" w:rsidRPr="009E555A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517F08B7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7E2CE6" w14:textId="09A90477" w:rsidR="00EE4270" w:rsidRPr="009E555A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E4270" w:rsidRPr="009E555A" w14:paraId="524B21A2" w14:textId="77777777" w:rsidTr="00ED60EF">
        <w:trPr>
          <w:tblHeader/>
        </w:trPr>
        <w:tc>
          <w:tcPr>
            <w:tcW w:w="4137" w:type="dxa"/>
          </w:tcPr>
          <w:p w14:paraId="340D9956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8" w:type="dxa"/>
            <w:gridSpan w:val="7"/>
          </w:tcPr>
          <w:p w14:paraId="08C03F5A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270" w:rsidRPr="009E555A" w14:paraId="554ECCD8" w14:textId="77777777" w:rsidTr="00ED60EF">
        <w:tc>
          <w:tcPr>
            <w:tcW w:w="4137" w:type="dxa"/>
          </w:tcPr>
          <w:p w14:paraId="275617B3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5" w:type="dxa"/>
          </w:tcPr>
          <w:p w14:paraId="2CD7EB52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6B7297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F1807D7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7F175AE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53C855B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DD4B252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C9F1D1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2D" w:rsidRPr="009E555A" w14:paraId="4B6CB31A" w14:textId="77777777" w:rsidTr="00ED60EF">
        <w:tc>
          <w:tcPr>
            <w:tcW w:w="4137" w:type="dxa"/>
          </w:tcPr>
          <w:p w14:paraId="4B156637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5" w:type="dxa"/>
            <w:shd w:val="clear" w:color="auto" w:fill="auto"/>
          </w:tcPr>
          <w:p w14:paraId="0EFF2D77" w14:textId="4CD14C6A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E7FEDC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CD1799B" w14:textId="3F753E12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B32FD7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7E325CA6" w14:textId="5A44F8D3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31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6D1942C4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7D2339C8" w14:textId="1B0B96BE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069</w:t>
            </w:r>
          </w:p>
        </w:tc>
      </w:tr>
      <w:tr w:rsidR="008C5A2D" w:rsidRPr="009E555A" w14:paraId="11BAEB15" w14:textId="77777777" w:rsidTr="00ED60EF">
        <w:tc>
          <w:tcPr>
            <w:tcW w:w="4137" w:type="dxa"/>
          </w:tcPr>
          <w:p w14:paraId="241FD99E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5" w:type="dxa"/>
            <w:shd w:val="clear" w:color="auto" w:fill="auto"/>
          </w:tcPr>
          <w:p w14:paraId="74EC4ED3" w14:textId="146D5188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898D8F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AC8F76B" w14:textId="5F5A8791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AC87C5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5857FA56" w14:textId="33BE6BFB" w:rsidR="008C5A2D" w:rsidRPr="009E7065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18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67" w:type="dxa"/>
          </w:tcPr>
          <w:p w14:paraId="422BAD6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20A915ED" w14:textId="26D8CB1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211</w:t>
            </w:r>
          </w:p>
        </w:tc>
      </w:tr>
      <w:tr w:rsidR="008C5A2D" w:rsidRPr="009E555A" w14:paraId="5794A5E1" w14:textId="77777777" w:rsidTr="00ED60EF">
        <w:tc>
          <w:tcPr>
            <w:tcW w:w="4137" w:type="dxa"/>
          </w:tcPr>
          <w:p w14:paraId="4AD95121" w14:textId="77777777" w:rsidR="008C5A2D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5" w:type="dxa"/>
            <w:shd w:val="clear" w:color="auto" w:fill="auto"/>
          </w:tcPr>
          <w:p w14:paraId="0E0A4A4A" w14:textId="40DD8BC6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BD0B08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0120FDA" w14:textId="09DF6928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5FF6F6F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206E04C1" w14:textId="66BC7344" w:rsidR="008C5A2D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7B9267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5505B8F0" w14:textId="475F2671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532</w:t>
            </w:r>
          </w:p>
        </w:tc>
      </w:tr>
      <w:tr w:rsidR="008C5A2D" w:rsidRPr="009E555A" w14:paraId="59857F90" w14:textId="77777777" w:rsidTr="00ED60EF">
        <w:tc>
          <w:tcPr>
            <w:tcW w:w="4137" w:type="dxa"/>
          </w:tcPr>
          <w:p w14:paraId="7CAC88A5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02030EF7" w14:textId="0E47FBB5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61D84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B3A8CA" w14:textId="408B29E1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55F1B4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3CA77BF1" w14:textId="669EDF6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04AA904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4B42B779" w14:textId="45B2D0E2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8C5A2D" w:rsidRPr="009E555A" w14:paraId="61E0C366" w14:textId="77777777" w:rsidTr="00ED60EF">
        <w:tc>
          <w:tcPr>
            <w:tcW w:w="4137" w:type="dxa"/>
          </w:tcPr>
          <w:p w14:paraId="717BA109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2EDDBB6D" w14:textId="7A8FFAE2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B6C007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95AB417" w14:textId="66AB96F8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7BBAE8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62402AF" w14:textId="787E3BF3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7" w:type="dxa"/>
          </w:tcPr>
          <w:p w14:paraId="1E87B48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</w:tcPr>
          <w:p w14:paraId="5725D81D" w14:textId="7A491EA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142</w:t>
            </w:r>
          </w:p>
        </w:tc>
      </w:tr>
      <w:tr w:rsidR="008C5A2D" w:rsidRPr="009E555A" w14:paraId="6683905E" w14:textId="77777777" w:rsidTr="00ED60EF">
        <w:tc>
          <w:tcPr>
            <w:tcW w:w="4137" w:type="dxa"/>
          </w:tcPr>
          <w:p w14:paraId="06B50B5B" w14:textId="77777777" w:rsidR="008C5A2D" w:rsidRPr="00705311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5" w:type="dxa"/>
            <w:shd w:val="clear" w:color="auto" w:fill="auto"/>
          </w:tcPr>
          <w:p w14:paraId="0098AFC9" w14:textId="77777777" w:rsidR="008C5A2D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5C3332" w14:textId="7C9C52E9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F25045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0D0D6A2" w14:textId="77777777" w:rsidR="008C5A2D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E273F14" w14:textId="06C6B9FB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2ABCD7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650A8F2" w14:textId="77777777" w:rsidR="008C5A2D" w:rsidRDefault="008C5A2D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78023B5" w14:textId="3229723D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102</w:t>
            </w:r>
          </w:p>
        </w:tc>
        <w:tc>
          <w:tcPr>
            <w:tcW w:w="267" w:type="dxa"/>
          </w:tcPr>
          <w:p w14:paraId="79E6AF2B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</w:tcPr>
          <w:p w14:paraId="74483083" w14:textId="77777777" w:rsidR="008C5A2D" w:rsidRDefault="008C5A2D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AEB5A" w14:textId="04AAB49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108</w:t>
            </w:r>
          </w:p>
        </w:tc>
      </w:tr>
      <w:tr w:rsidR="008C5A2D" w:rsidRPr="009E555A" w14:paraId="6AFE24C4" w14:textId="77777777" w:rsidTr="00ED60EF">
        <w:trPr>
          <w:trHeight w:val="245"/>
        </w:trPr>
        <w:tc>
          <w:tcPr>
            <w:tcW w:w="4137" w:type="dxa"/>
          </w:tcPr>
          <w:p w14:paraId="60465A96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60E10A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4A26AB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5E45B8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6497FF3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627C604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EE44EC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07AF4BD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1B55A5A4" w14:textId="77777777" w:rsidTr="00ED60EF">
        <w:trPr>
          <w:trHeight w:val="245"/>
        </w:trPr>
        <w:tc>
          <w:tcPr>
            <w:tcW w:w="4137" w:type="dxa"/>
          </w:tcPr>
          <w:p w14:paraId="32D557FC" w14:textId="77777777" w:rsidR="008C5A2D" w:rsidRPr="00007514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5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3D9D1DD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8F6D6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C657C4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6C5EC5C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D55BE7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3357D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6ABE231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5F30DB2F" w14:textId="77777777" w:rsidTr="00ED60EF">
        <w:trPr>
          <w:trHeight w:val="245"/>
        </w:trPr>
        <w:tc>
          <w:tcPr>
            <w:tcW w:w="4137" w:type="dxa"/>
          </w:tcPr>
          <w:p w14:paraId="3FC04E75" w14:textId="5DD74F20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531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5" w:type="dxa"/>
            <w:shd w:val="clear" w:color="auto" w:fill="auto"/>
          </w:tcPr>
          <w:p w14:paraId="4F8EBC17" w14:textId="5FE4092B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83" w:type="dxa"/>
          </w:tcPr>
          <w:p w14:paraId="31D2932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664F07F" w14:textId="435D2D75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96B3F76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426E4724" w14:textId="2DE6A305" w:rsidR="008C5A2D" w:rsidRPr="009E555A" w:rsidRDefault="007401E3" w:rsidP="008C5A2D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7" w:type="dxa"/>
          </w:tcPr>
          <w:p w14:paraId="1BAC0F8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32DCE458" w14:textId="5C28BCFE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C5A2D" w:rsidRPr="009E555A" w14:paraId="3C75B1EB" w14:textId="77777777" w:rsidTr="00ED60EF">
        <w:trPr>
          <w:trHeight w:val="245"/>
        </w:trPr>
        <w:tc>
          <w:tcPr>
            <w:tcW w:w="4137" w:type="dxa"/>
          </w:tcPr>
          <w:p w14:paraId="457F98B3" w14:textId="5C6F2E21" w:rsidR="008C5A2D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5" w:type="dxa"/>
            <w:shd w:val="clear" w:color="auto" w:fill="auto"/>
          </w:tcPr>
          <w:p w14:paraId="4B11D308" w14:textId="4900C758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976</w:t>
            </w:r>
          </w:p>
        </w:tc>
        <w:tc>
          <w:tcPr>
            <w:tcW w:w="283" w:type="dxa"/>
          </w:tcPr>
          <w:p w14:paraId="05D9C91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F04B334" w14:textId="302207FE" w:rsidR="008C5A2D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86" w:type="dxa"/>
          </w:tcPr>
          <w:p w14:paraId="425B93A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4E3D401E" w14:textId="2A2F5940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976</w:t>
            </w:r>
          </w:p>
        </w:tc>
        <w:tc>
          <w:tcPr>
            <w:tcW w:w="267" w:type="dxa"/>
          </w:tcPr>
          <w:p w14:paraId="1ED1AAC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6C921D29" w14:textId="3D72A4FB" w:rsidR="008C5A2D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489</w:t>
            </w:r>
          </w:p>
        </w:tc>
      </w:tr>
      <w:tr w:rsidR="008C5A2D" w:rsidRPr="009E555A" w14:paraId="4330C528" w14:textId="77777777" w:rsidTr="00ED60EF">
        <w:trPr>
          <w:trHeight w:val="245"/>
        </w:trPr>
        <w:tc>
          <w:tcPr>
            <w:tcW w:w="4137" w:type="dxa"/>
          </w:tcPr>
          <w:p w14:paraId="70558465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1BC50D3B" w14:textId="5C7C8547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151</w:t>
            </w:r>
          </w:p>
        </w:tc>
        <w:tc>
          <w:tcPr>
            <w:tcW w:w="283" w:type="dxa"/>
          </w:tcPr>
          <w:p w14:paraId="719951B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DFFB86" w14:textId="7774D72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</w:p>
        </w:tc>
        <w:tc>
          <w:tcPr>
            <w:tcW w:w="286" w:type="dxa"/>
          </w:tcPr>
          <w:p w14:paraId="28C0FFD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F23FC34" w14:textId="38085951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7" w:type="dxa"/>
          </w:tcPr>
          <w:p w14:paraId="728F1E9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7795A6E6" w14:textId="0B70E27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</w:p>
        </w:tc>
      </w:tr>
      <w:tr w:rsidR="008C5A2D" w:rsidRPr="009E555A" w14:paraId="1FC33A60" w14:textId="77777777" w:rsidTr="00ED60EF">
        <w:trPr>
          <w:trHeight w:val="245"/>
        </w:trPr>
        <w:tc>
          <w:tcPr>
            <w:tcW w:w="4137" w:type="dxa"/>
          </w:tcPr>
          <w:p w14:paraId="24D527EE" w14:textId="77777777" w:rsidR="008C5A2D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2069972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D9584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1CD88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7BABEEC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DF582B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EA5A37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537DE4E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4D5BEAE3" w14:textId="77777777" w:rsidTr="00ED60EF">
        <w:tc>
          <w:tcPr>
            <w:tcW w:w="4137" w:type="dxa"/>
          </w:tcPr>
          <w:p w14:paraId="5AE89182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2723212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BC022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AC61D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4C329214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1AF7B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49DD0E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5648C0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3E11111F" w14:textId="77777777" w:rsidTr="00ED60EF">
        <w:tc>
          <w:tcPr>
            <w:tcW w:w="4137" w:type="dxa"/>
          </w:tcPr>
          <w:p w14:paraId="034F284E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EC9FC60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E39FA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870C40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591D0BD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A5C4C5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EA5F0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4C882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26B30143" w14:textId="77777777" w:rsidTr="00ED60EF">
        <w:tc>
          <w:tcPr>
            <w:tcW w:w="4137" w:type="dxa"/>
          </w:tcPr>
          <w:p w14:paraId="3855757C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188F38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F482C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84AC1B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16F79CF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44DB51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4298C9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02ACF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243C4753" w14:textId="77777777" w:rsidTr="00ED60EF">
        <w:tc>
          <w:tcPr>
            <w:tcW w:w="4137" w:type="dxa"/>
          </w:tcPr>
          <w:p w14:paraId="5A4EEF37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213BE84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4A905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90E57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C03AC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F9CE79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16DAE9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D01181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6B1A341B" w14:textId="77777777" w:rsidTr="00ED60EF">
        <w:tc>
          <w:tcPr>
            <w:tcW w:w="4137" w:type="dxa"/>
          </w:tcPr>
          <w:p w14:paraId="1FA34128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55074B8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EA975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9BD087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53FAED5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C6EEA5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218C2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0AD855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77B5CE44" w14:textId="77777777" w:rsidTr="00ED60EF">
        <w:trPr>
          <w:trHeight w:val="357"/>
        </w:trPr>
        <w:tc>
          <w:tcPr>
            <w:tcW w:w="4137" w:type="dxa"/>
          </w:tcPr>
          <w:p w14:paraId="674DDA21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5" w:type="dxa"/>
            <w:shd w:val="clear" w:color="auto" w:fill="auto"/>
          </w:tcPr>
          <w:p w14:paraId="30B61A9A" w14:textId="27BA8B62" w:rsidR="008C5A2D" w:rsidRPr="00E15A94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1</w:t>
            </w:r>
            <w:r w:rsidR="00E15A9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83" w:type="dxa"/>
          </w:tcPr>
          <w:p w14:paraId="55274E0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FE93257" w14:textId="000B55D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86" w:type="dxa"/>
          </w:tcPr>
          <w:p w14:paraId="103D1E9B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3CBE279" w14:textId="56A95F51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FBBFE5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A194D43" w14:textId="753C5BF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C5A2D" w:rsidRPr="009E555A" w14:paraId="1832C859" w14:textId="77777777" w:rsidTr="00ED60EF">
        <w:tc>
          <w:tcPr>
            <w:tcW w:w="4137" w:type="dxa"/>
          </w:tcPr>
          <w:p w14:paraId="14B6F91F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5" w:type="dxa"/>
            <w:shd w:val="clear" w:color="auto" w:fill="auto"/>
          </w:tcPr>
          <w:p w14:paraId="4A7FDBD3" w14:textId="345E3605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283" w:type="dxa"/>
          </w:tcPr>
          <w:p w14:paraId="26210505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BCA62B6" w14:textId="47086B4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86" w:type="dxa"/>
          </w:tcPr>
          <w:p w14:paraId="7E39CE6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B07A60" w14:textId="673615A3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267" w:type="dxa"/>
          </w:tcPr>
          <w:p w14:paraId="2F535B77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E8AC9D" w14:textId="4687E2F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8C5A2D" w:rsidRPr="009E555A" w14:paraId="518D13F1" w14:textId="77777777" w:rsidTr="00ED60EF">
        <w:tc>
          <w:tcPr>
            <w:tcW w:w="4137" w:type="dxa"/>
          </w:tcPr>
          <w:p w14:paraId="6F3CB27B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069802B6" w14:textId="255E7192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83" w:type="dxa"/>
          </w:tcPr>
          <w:p w14:paraId="10ACB47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C951E57" w14:textId="39EFA22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86" w:type="dxa"/>
          </w:tcPr>
          <w:p w14:paraId="0FB9BDE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3B74000" w14:textId="78C3308B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67" w:type="dxa"/>
          </w:tcPr>
          <w:p w14:paraId="081F2E3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3CFB9A" w14:textId="076402E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</w:tr>
      <w:tr w:rsidR="008C5A2D" w:rsidRPr="009E555A" w14:paraId="562F7AB9" w14:textId="77777777" w:rsidTr="00ED60EF">
        <w:tc>
          <w:tcPr>
            <w:tcW w:w="4137" w:type="dxa"/>
          </w:tcPr>
          <w:p w14:paraId="2C42EBF4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995" w:type="dxa"/>
            <w:shd w:val="clear" w:color="auto" w:fill="auto"/>
          </w:tcPr>
          <w:p w14:paraId="1E62BC98" w14:textId="7F3023D6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111</w:t>
            </w:r>
          </w:p>
        </w:tc>
        <w:tc>
          <w:tcPr>
            <w:tcW w:w="283" w:type="dxa"/>
          </w:tcPr>
          <w:p w14:paraId="4CE9DB9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9A6841" w14:textId="268502F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925</w:t>
            </w:r>
          </w:p>
        </w:tc>
        <w:tc>
          <w:tcPr>
            <w:tcW w:w="286" w:type="dxa"/>
          </w:tcPr>
          <w:p w14:paraId="389E602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EDA95A6" w14:textId="106BB8D6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7" w:type="dxa"/>
          </w:tcPr>
          <w:p w14:paraId="12ABDBF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66228AB0" w14:textId="7EE08867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925</w:t>
            </w:r>
          </w:p>
        </w:tc>
      </w:tr>
      <w:tr w:rsidR="008C5A2D" w:rsidRPr="009E555A" w14:paraId="497394D1" w14:textId="77777777" w:rsidTr="00ED60EF">
        <w:tc>
          <w:tcPr>
            <w:tcW w:w="4137" w:type="dxa"/>
          </w:tcPr>
          <w:p w14:paraId="7683DD8D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5" w:type="dxa"/>
            <w:shd w:val="clear" w:color="auto" w:fill="auto"/>
          </w:tcPr>
          <w:p w14:paraId="3BD75BF7" w14:textId="690EA7FC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83" w:type="dxa"/>
          </w:tcPr>
          <w:p w14:paraId="4FEFE261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0CC804D" w14:textId="6708EA97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86" w:type="dxa"/>
          </w:tcPr>
          <w:p w14:paraId="0062D46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A7A4EE0" w14:textId="50831550" w:rsidR="008C5A2D" w:rsidRPr="009E555A" w:rsidRDefault="007401E3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7" w:type="dxa"/>
          </w:tcPr>
          <w:p w14:paraId="7130C5B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1DB347" w14:textId="4B152E3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8C5A2D" w:rsidRPr="009E555A" w14:paraId="40EF2A30" w14:textId="77777777" w:rsidTr="009E7065">
        <w:tc>
          <w:tcPr>
            <w:tcW w:w="4137" w:type="dxa"/>
          </w:tcPr>
          <w:p w14:paraId="7220F0A9" w14:textId="77777777" w:rsidR="008C5A2D" w:rsidRPr="00705311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5" w:type="dxa"/>
            <w:shd w:val="clear" w:color="auto" w:fill="auto"/>
          </w:tcPr>
          <w:p w14:paraId="759C7F40" w14:textId="77777777" w:rsidR="008C5A2D" w:rsidRDefault="008C5A2D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53D789B" w14:textId="37413CB6" w:rsidR="00E15A94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42488CA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599E45D" w14:textId="77777777" w:rsidR="008C5A2D" w:rsidRDefault="008C5A2D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AD00AA2" w14:textId="3B083BFA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86" w:type="dxa"/>
            <w:vAlign w:val="bottom"/>
          </w:tcPr>
          <w:p w14:paraId="2A34B34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63A41CE" w14:textId="77777777" w:rsidR="008C5A2D" w:rsidRDefault="008C5A2D" w:rsidP="008C5A2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2CDAC9D" w14:textId="7F73BD83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15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6763E15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DC9C749" w14:textId="09606C9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8C5A2D" w:rsidRPr="009E555A" w14:paraId="4C8B548F" w14:textId="77777777" w:rsidTr="009E7065">
        <w:tc>
          <w:tcPr>
            <w:tcW w:w="4137" w:type="dxa"/>
          </w:tcPr>
          <w:p w14:paraId="32325838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506F1B95" w14:textId="38FA94AF" w:rsidR="008C5A2D" w:rsidRPr="009E555A" w:rsidRDefault="007401E3" w:rsidP="008C5A2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83" w:type="dxa"/>
          </w:tcPr>
          <w:p w14:paraId="518208A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492F398" w14:textId="64E3F9EB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86" w:type="dxa"/>
          </w:tcPr>
          <w:p w14:paraId="1497CA8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E41CC14" w14:textId="7519F25D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155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D3EDAB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4F5A0C01" w14:textId="2971221F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C5A2D" w:rsidRPr="009E555A" w14:paraId="1FE2329E" w14:textId="77777777" w:rsidTr="00ED60EF">
        <w:tc>
          <w:tcPr>
            <w:tcW w:w="4137" w:type="dxa"/>
          </w:tcPr>
          <w:p w14:paraId="56BC018A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593DC8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7F24B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CB16BB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6D7ED58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5D35C5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8B230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CCC2CD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76768429" w14:textId="77777777" w:rsidTr="00ED60EF">
        <w:tc>
          <w:tcPr>
            <w:tcW w:w="4137" w:type="dxa"/>
            <w:shd w:val="clear" w:color="auto" w:fill="auto"/>
          </w:tcPr>
          <w:p w14:paraId="43BC9570" w14:textId="77777777" w:rsidR="008C5A2D" w:rsidRPr="009E555A" w:rsidRDefault="008C5A2D" w:rsidP="008C5A2D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34BDD2D0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4D495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D031E91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</w:tcPr>
          <w:p w14:paraId="3BB86EA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D7AC00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926D7C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231402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26C8BEB4" w14:textId="77777777" w:rsidTr="00ED60EF">
        <w:tc>
          <w:tcPr>
            <w:tcW w:w="4137" w:type="dxa"/>
            <w:shd w:val="clear" w:color="auto" w:fill="auto"/>
          </w:tcPr>
          <w:p w14:paraId="3BB905FE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5" w:type="dxa"/>
            <w:shd w:val="clear" w:color="auto" w:fill="auto"/>
          </w:tcPr>
          <w:p w14:paraId="4427A6BB" w14:textId="6B4932C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83" w:type="dxa"/>
            <w:shd w:val="clear" w:color="auto" w:fill="auto"/>
          </w:tcPr>
          <w:p w14:paraId="40343C6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EFD5D62" w14:textId="30D2AD3E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286" w:type="dxa"/>
            <w:shd w:val="clear" w:color="auto" w:fill="auto"/>
          </w:tcPr>
          <w:p w14:paraId="48F45404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6047E801" w14:textId="4DCE01C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67" w:type="dxa"/>
            <w:shd w:val="clear" w:color="auto" w:fill="auto"/>
          </w:tcPr>
          <w:p w14:paraId="419C644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7C0B411" w14:textId="3905224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034</w:t>
            </w:r>
          </w:p>
        </w:tc>
      </w:tr>
      <w:tr w:rsidR="008C5A2D" w:rsidRPr="009E555A" w14:paraId="3ACB3D4D" w14:textId="77777777" w:rsidTr="00ED60EF">
        <w:tc>
          <w:tcPr>
            <w:tcW w:w="4137" w:type="dxa"/>
            <w:shd w:val="clear" w:color="auto" w:fill="auto"/>
          </w:tcPr>
          <w:p w14:paraId="7E48C0A6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5" w:type="dxa"/>
            <w:shd w:val="clear" w:color="auto" w:fill="auto"/>
          </w:tcPr>
          <w:p w14:paraId="4813A886" w14:textId="64A63B5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</w:p>
        </w:tc>
        <w:tc>
          <w:tcPr>
            <w:tcW w:w="283" w:type="dxa"/>
            <w:shd w:val="clear" w:color="auto" w:fill="auto"/>
          </w:tcPr>
          <w:p w14:paraId="3534FF3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D2F8EFC" w14:textId="6586EC12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86" w:type="dxa"/>
            <w:shd w:val="clear" w:color="auto" w:fill="auto"/>
          </w:tcPr>
          <w:p w14:paraId="348D479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2B014BB8" w14:textId="0A8253B1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</w:p>
        </w:tc>
        <w:tc>
          <w:tcPr>
            <w:tcW w:w="267" w:type="dxa"/>
            <w:shd w:val="clear" w:color="auto" w:fill="auto"/>
          </w:tcPr>
          <w:p w14:paraId="6BC2AB1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62A2B48" w14:textId="1CE3D737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</w:tr>
      <w:tr w:rsidR="008C5A2D" w:rsidRPr="009E555A" w14:paraId="5BBA966D" w14:textId="77777777" w:rsidTr="00ED60EF">
        <w:tc>
          <w:tcPr>
            <w:tcW w:w="4137" w:type="dxa"/>
            <w:shd w:val="clear" w:color="auto" w:fill="auto"/>
          </w:tcPr>
          <w:p w14:paraId="21FB8C24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shd w:val="clear" w:color="auto" w:fill="auto"/>
          </w:tcPr>
          <w:p w14:paraId="4A3BFA66" w14:textId="33C49C32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283" w:type="dxa"/>
            <w:shd w:val="clear" w:color="auto" w:fill="auto"/>
          </w:tcPr>
          <w:p w14:paraId="7A01F32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7DAA9D7" w14:textId="698538D2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286" w:type="dxa"/>
            <w:shd w:val="clear" w:color="auto" w:fill="auto"/>
          </w:tcPr>
          <w:p w14:paraId="5AB2624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08709749" w14:textId="28DD0EB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267" w:type="dxa"/>
            <w:shd w:val="clear" w:color="auto" w:fill="auto"/>
          </w:tcPr>
          <w:p w14:paraId="6268710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BC6265D" w14:textId="0D9B6DC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</w:tr>
    </w:tbl>
    <w:p w14:paraId="2029A8DE" w14:textId="77777777" w:rsidR="00EE4270" w:rsidRPr="00C17EF9" w:rsidRDefault="00EE4270" w:rsidP="00EE427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4140"/>
        <w:gridCol w:w="990"/>
        <w:gridCol w:w="283"/>
        <w:gridCol w:w="1070"/>
        <w:gridCol w:w="273"/>
        <w:gridCol w:w="1079"/>
        <w:gridCol w:w="267"/>
        <w:gridCol w:w="1083"/>
      </w:tblGrid>
      <w:tr w:rsidR="00EE4270" w:rsidRPr="009E555A" w14:paraId="5111D48C" w14:textId="77777777" w:rsidTr="00ED60EF">
        <w:trPr>
          <w:tblHeader/>
        </w:trPr>
        <w:tc>
          <w:tcPr>
            <w:tcW w:w="4140" w:type="dxa"/>
            <w:shd w:val="clear" w:color="auto" w:fill="auto"/>
          </w:tcPr>
          <w:p w14:paraId="79401B3F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2B622E7C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709E026B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78CFA5A0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268" w:rsidRPr="009E555A" w14:paraId="02F474E1" w14:textId="77777777" w:rsidTr="00ED60EF">
        <w:trPr>
          <w:tblHeader/>
        </w:trPr>
        <w:tc>
          <w:tcPr>
            <w:tcW w:w="4140" w:type="dxa"/>
            <w:shd w:val="clear" w:color="auto" w:fill="auto"/>
          </w:tcPr>
          <w:p w14:paraId="3413EE94" w14:textId="4533B802" w:rsidR="00484268" w:rsidRPr="009E555A" w:rsidRDefault="00484268" w:rsidP="0048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7401E3" w:rsidRPr="007401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7BB476EF" w14:textId="1C0A3F5D" w:rsidR="00484268" w:rsidRPr="009E555A" w:rsidRDefault="007401E3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5543A07D" w14:textId="77777777" w:rsidR="00484268" w:rsidRPr="009E555A" w:rsidRDefault="00484268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E70CA62" w14:textId="7D36ED80" w:rsidR="00484268" w:rsidRPr="009E555A" w:rsidRDefault="007401E3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</w:tcPr>
          <w:p w14:paraId="6810C573" w14:textId="77777777" w:rsidR="00484268" w:rsidRPr="009E555A" w:rsidRDefault="00484268" w:rsidP="0048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73C14A" w14:textId="6C21BD95" w:rsidR="00484268" w:rsidRPr="009E555A" w:rsidRDefault="007401E3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01CB1F09" w14:textId="77777777" w:rsidR="00484268" w:rsidRPr="009E555A" w:rsidRDefault="00484268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724601" w14:textId="04683A7E" w:rsidR="00484268" w:rsidRPr="009E555A" w:rsidRDefault="007401E3" w:rsidP="0048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E4270" w:rsidRPr="009E555A" w14:paraId="03E0F81A" w14:textId="77777777" w:rsidTr="00ED60EF">
        <w:trPr>
          <w:tblHeader/>
        </w:trPr>
        <w:tc>
          <w:tcPr>
            <w:tcW w:w="4140" w:type="dxa"/>
            <w:shd w:val="clear" w:color="auto" w:fill="auto"/>
          </w:tcPr>
          <w:p w14:paraId="77347E0D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5" w:type="dxa"/>
            <w:gridSpan w:val="7"/>
            <w:shd w:val="clear" w:color="auto" w:fill="auto"/>
          </w:tcPr>
          <w:p w14:paraId="33D4C045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270" w:rsidRPr="009E555A" w14:paraId="32A8D8F4" w14:textId="77777777" w:rsidTr="00ED60EF">
        <w:tc>
          <w:tcPr>
            <w:tcW w:w="4140" w:type="dxa"/>
            <w:shd w:val="clear" w:color="auto" w:fill="auto"/>
          </w:tcPr>
          <w:p w14:paraId="689AB989" w14:textId="77777777" w:rsidR="00EE4270" w:rsidRPr="009E555A" w:rsidRDefault="00EE4270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CCB089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9D4399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9371788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18E72CD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0D71DBC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79C6121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54712CC" w14:textId="77777777" w:rsidR="00EE4270" w:rsidRPr="009E555A" w:rsidRDefault="00EE4270" w:rsidP="00ED6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2D" w:rsidRPr="009E555A" w14:paraId="2D5DE88C" w14:textId="77777777" w:rsidTr="00ED60EF">
        <w:tc>
          <w:tcPr>
            <w:tcW w:w="4140" w:type="dxa"/>
            <w:shd w:val="clear" w:color="auto" w:fill="auto"/>
          </w:tcPr>
          <w:p w14:paraId="1297CF00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64ECFBFA" w14:textId="08B4A419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8BA2D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1F44B48" w14:textId="0BE07E2F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3F8F62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1090147" w14:textId="55C2237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316</w:t>
            </w:r>
          </w:p>
        </w:tc>
        <w:tc>
          <w:tcPr>
            <w:tcW w:w="267" w:type="dxa"/>
            <w:shd w:val="clear" w:color="auto" w:fill="auto"/>
          </w:tcPr>
          <w:p w14:paraId="1182CDF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62248061" w14:textId="78D880EC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</w:tr>
      <w:tr w:rsidR="008C5A2D" w:rsidRPr="009E555A" w14:paraId="52536425" w14:textId="77777777" w:rsidTr="00ED60EF">
        <w:tc>
          <w:tcPr>
            <w:tcW w:w="4140" w:type="dxa"/>
            <w:shd w:val="clear" w:color="auto" w:fill="auto"/>
          </w:tcPr>
          <w:p w14:paraId="06AF1E80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0731CD99" w14:textId="1507FC98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A929C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0B527F7" w14:textId="6FFC1BB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0CAF2B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64CD4079" w14:textId="5F3252D2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  <w:tc>
          <w:tcPr>
            <w:tcW w:w="267" w:type="dxa"/>
            <w:shd w:val="clear" w:color="auto" w:fill="auto"/>
          </w:tcPr>
          <w:p w14:paraId="312F496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7E20FB3E" w14:textId="5FDDD5F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</w:p>
        </w:tc>
      </w:tr>
      <w:tr w:rsidR="008C5A2D" w:rsidRPr="009E555A" w14:paraId="6355E5BE" w14:textId="77777777" w:rsidTr="00ED60EF">
        <w:tc>
          <w:tcPr>
            <w:tcW w:w="4140" w:type="dxa"/>
            <w:shd w:val="clear" w:color="auto" w:fill="auto"/>
          </w:tcPr>
          <w:p w14:paraId="6435CB90" w14:textId="77777777" w:rsidR="008C5A2D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7ECF3145" w14:textId="6E721ED2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DA21BB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F0E8B8E" w14:textId="269F89B6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C0CB07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DDA6BAB" w14:textId="2AC1DC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F61600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55ACDAE2" w14:textId="579141BC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532</w:t>
            </w:r>
          </w:p>
        </w:tc>
      </w:tr>
      <w:tr w:rsidR="008C5A2D" w:rsidRPr="009E555A" w14:paraId="0013ACE3" w14:textId="77777777" w:rsidTr="00ED60EF">
        <w:tc>
          <w:tcPr>
            <w:tcW w:w="4140" w:type="dxa"/>
            <w:shd w:val="clear" w:color="auto" w:fill="auto"/>
          </w:tcPr>
          <w:p w14:paraId="715B9B76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267FE38" w14:textId="2B1542B2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908A0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60C06A9" w14:textId="3C65239A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6684C4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A41F855" w14:textId="6A338736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FE0C0D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5C533B38" w14:textId="0EAF52D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105</w:t>
            </w:r>
          </w:p>
        </w:tc>
      </w:tr>
      <w:tr w:rsidR="008C5A2D" w:rsidRPr="009E555A" w14:paraId="6FCFD625" w14:textId="77777777" w:rsidTr="00ED60EF">
        <w:tc>
          <w:tcPr>
            <w:tcW w:w="4140" w:type="dxa"/>
            <w:shd w:val="clear" w:color="auto" w:fill="auto"/>
          </w:tcPr>
          <w:p w14:paraId="0DDC3644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541A9237" w14:textId="69AC696C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8225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7FB1E02" w14:textId="017FCF5B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BAEC7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0F9FB4" w14:textId="796E499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416</w:t>
            </w:r>
          </w:p>
        </w:tc>
        <w:tc>
          <w:tcPr>
            <w:tcW w:w="267" w:type="dxa"/>
            <w:shd w:val="clear" w:color="auto" w:fill="auto"/>
          </w:tcPr>
          <w:p w14:paraId="376E6E8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292ABA6" w14:textId="715E81AA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433</w:t>
            </w:r>
          </w:p>
        </w:tc>
      </w:tr>
      <w:tr w:rsidR="008C5A2D" w:rsidRPr="009E555A" w14:paraId="18A7BAA6" w14:textId="77777777" w:rsidTr="00ED60EF">
        <w:tc>
          <w:tcPr>
            <w:tcW w:w="4140" w:type="dxa"/>
            <w:shd w:val="clear" w:color="auto" w:fill="auto"/>
          </w:tcPr>
          <w:p w14:paraId="1357374A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F0D073" w14:textId="16554E5F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7998F5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BEDA5EE" w14:textId="58272CFB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703546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C9F56C" w14:textId="244C6E2B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249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FD8E95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F7C2517" w14:textId="38C4736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445</w:t>
            </w:r>
          </w:p>
        </w:tc>
      </w:tr>
      <w:tr w:rsidR="008C5A2D" w:rsidRPr="009E555A" w14:paraId="30E4FE15" w14:textId="77777777" w:rsidTr="00ED60EF">
        <w:tc>
          <w:tcPr>
            <w:tcW w:w="4140" w:type="dxa"/>
            <w:shd w:val="clear" w:color="auto" w:fill="auto"/>
          </w:tcPr>
          <w:p w14:paraId="75B03D3B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29F2D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55656C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C4B27D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A445B5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71ED15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CA1007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579CAEA6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628F40D0" w14:textId="77777777" w:rsidTr="00ED60EF">
        <w:tc>
          <w:tcPr>
            <w:tcW w:w="4140" w:type="dxa"/>
            <w:shd w:val="clear" w:color="auto" w:fill="auto"/>
          </w:tcPr>
          <w:p w14:paraId="683CBA41" w14:textId="77777777" w:rsidR="008C5A2D" w:rsidRPr="004A6985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2322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10A89D0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C55B86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F90C22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F743CF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95476F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6864153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1767F616" w14:textId="77777777" w:rsidTr="00ED60EF">
        <w:tc>
          <w:tcPr>
            <w:tcW w:w="4140" w:type="dxa"/>
            <w:shd w:val="clear" w:color="auto" w:fill="auto"/>
          </w:tcPr>
          <w:p w14:paraId="2CB6573C" w14:textId="77777777" w:rsidR="008C5A2D" w:rsidRPr="004A6985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3D734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27D87B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4CC9ED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8F7A29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F260D1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1D1241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3F616B8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22CD8910" w14:textId="77777777" w:rsidTr="00ED60EF">
        <w:tc>
          <w:tcPr>
            <w:tcW w:w="4140" w:type="dxa"/>
            <w:shd w:val="clear" w:color="auto" w:fill="auto"/>
          </w:tcPr>
          <w:p w14:paraId="5BF4350F" w14:textId="77777777" w:rsidR="008C5A2D" w:rsidRPr="004A6985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9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42A45A9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6341A0A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7D7BA8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A1C0FD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199289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BB6EF37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0403D9F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617F3C79" w14:textId="77777777" w:rsidTr="00ED60EF">
        <w:tc>
          <w:tcPr>
            <w:tcW w:w="4140" w:type="dxa"/>
            <w:shd w:val="clear" w:color="auto" w:fill="auto"/>
          </w:tcPr>
          <w:p w14:paraId="420FE45C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76B86414" w14:textId="34DE6B5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283" w:type="dxa"/>
            <w:shd w:val="clear" w:color="auto" w:fill="auto"/>
          </w:tcPr>
          <w:p w14:paraId="1AE4381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049C39F" w14:textId="4D21EC5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273" w:type="dxa"/>
            <w:shd w:val="clear" w:color="auto" w:fill="auto"/>
          </w:tcPr>
          <w:p w14:paraId="68E273BD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27F16B7" w14:textId="6C05A49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267" w:type="dxa"/>
            <w:shd w:val="clear" w:color="auto" w:fill="auto"/>
          </w:tcPr>
          <w:p w14:paraId="70974A6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770DA4FC" w14:textId="038A87ED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</w:tr>
      <w:tr w:rsidR="008C5A2D" w:rsidRPr="009E555A" w14:paraId="567C562C" w14:textId="77777777" w:rsidTr="00ED60EF">
        <w:tc>
          <w:tcPr>
            <w:tcW w:w="4140" w:type="dxa"/>
            <w:shd w:val="clear" w:color="auto" w:fill="auto"/>
          </w:tcPr>
          <w:p w14:paraId="693FE192" w14:textId="77777777" w:rsidR="008C5A2D" w:rsidRPr="0064595B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52BD824B" w14:textId="4C021E0A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83" w:type="dxa"/>
            <w:shd w:val="clear" w:color="auto" w:fill="auto"/>
          </w:tcPr>
          <w:p w14:paraId="4B3C526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4334856" w14:textId="6FF8F5E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132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273" w:type="dxa"/>
            <w:shd w:val="clear" w:color="auto" w:fill="auto"/>
          </w:tcPr>
          <w:p w14:paraId="1E6AE72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633A4AF" w14:textId="3315573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67" w:type="dxa"/>
            <w:shd w:val="clear" w:color="auto" w:fill="auto"/>
          </w:tcPr>
          <w:p w14:paraId="0641804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19E3E2B1" w14:textId="725CC87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132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413</w:t>
            </w:r>
          </w:p>
        </w:tc>
      </w:tr>
      <w:tr w:rsidR="008C5A2D" w:rsidRPr="009E555A" w14:paraId="6EECB435" w14:textId="77777777" w:rsidTr="00ED60EF">
        <w:tc>
          <w:tcPr>
            <w:tcW w:w="4140" w:type="dxa"/>
            <w:shd w:val="clear" w:color="auto" w:fill="auto"/>
          </w:tcPr>
          <w:p w14:paraId="7B02C6D3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4927B9F" w14:textId="68122C2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83" w:type="dxa"/>
            <w:shd w:val="clear" w:color="auto" w:fill="auto"/>
          </w:tcPr>
          <w:p w14:paraId="729D5D0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A0790D8" w14:textId="4753223C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3" w:type="dxa"/>
            <w:shd w:val="clear" w:color="auto" w:fill="auto"/>
          </w:tcPr>
          <w:p w14:paraId="2F4C6F2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503BD4" w14:textId="3C469923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67" w:type="dxa"/>
            <w:shd w:val="clear" w:color="auto" w:fill="auto"/>
          </w:tcPr>
          <w:p w14:paraId="7B13EAA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461D5903" w14:textId="703E164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</w:tr>
      <w:tr w:rsidR="008C5A2D" w:rsidRPr="009E555A" w14:paraId="3841E997" w14:textId="77777777" w:rsidTr="00ED60EF">
        <w:tc>
          <w:tcPr>
            <w:tcW w:w="4140" w:type="dxa"/>
            <w:shd w:val="clear" w:color="auto" w:fill="auto"/>
          </w:tcPr>
          <w:p w14:paraId="034EF023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5F154F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8C119B9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3048425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F4E67F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DF86B71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E3EA4AB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4400D0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776414C0" w14:textId="77777777" w:rsidTr="00ED60EF">
        <w:tc>
          <w:tcPr>
            <w:tcW w:w="4140" w:type="dxa"/>
            <w:shd w:val="clear" w:color="auto" w:fill="auto"/>
          </w:tcPr>
          <w:p w14:paraId="53AB2A55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883EEF8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873961C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55266D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541436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C42195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49368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1BCE9D9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64BAAE84" w14:textId="77777777" w:rsidTr="00ED60EF">
        <w:tc>
          <w:tcPr>
            <w:tcW w:w="4140" w:type="dxa"/>
            <w:shd w:val="clear" w:color="auto" w:fill="auto"/>
          </w:tcPr>
          <w:p w14:paraId="557D11BE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3A1E99F0" w14:textId="5F69C9E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15A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283" w:type="dxa"/>
            <w:shd w:val="clear" w:color="auto" w:fill="auto"/>
          </w:tcPr>
          <w:p w14:paraId="430465F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AC80C59" w14:textId="227DC5A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3" w:type="dxa"/>
            <w:shd w:val="clear" w:color="auto" w:fill="auto"/>
          </w:tcPr>
          <w:p w14:paraId="078E697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716188" w14:textId="2B7B01E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01B7940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B74ABA" w14:textId="2EFD3E8C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C5A2D" w:rsidRPr="009E555A" w14:paraId="51C7061C" w14:textId="77777777" w:rsidTr="00ED60EF">
        <w:tc>
          <w:tcPr>
            <w:tcW w:w="4140" w:type="dxa"/>
            <w:shd w:val="clear" w:color="auto" w:fill="auto"/>
          </w:tcPr>
          <w:p w14:paraId="68C5F2EA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0D04E99B" w14:textId="61BFDDA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108296A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CDB73F7" w14:textId="0F64CCF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73" w:type="dxa"/>
            <w:shd w:val="clear" w:color="auto" w:fill="auto"/>
          </w:tcPr>
          <w:p w14:paraId="09FCB40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E926C25" w14:textId="562E4248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7" w:type="dxa"/>
            <w:shd w:val="clear" w:color="auto" w:fill="auto"/>
          </w:tcPr>
          <w:p w14:paraId="124BA2DB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7AB3761C" w14:textId="1B65FE5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</w:tr>
      <w:tr w:rsidR="008C5A2D" w:rsidRPr="009E555A" w14:paraId="2A43B204" w14:textId="77777777" w:rsidTr="00ED60EF">
        <w:tc>
          <w:tcPr>
            <w:tcW w:w="4140" w:type="dxa"/>
            <w:shd w:val="clear" w:color="auto" w:fill="auto"/>
          </w:tcPr>
          <w:p w14:paraId="5B42366A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162E5CF9" w14:textId="488ECE3B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0BB1757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1F4ABED" w14:textId="409FCF2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73" w:type="dxa"/>
            <w:shd w:val="clear" w:color="auto" w:fill="auto"/>
          </w:tcPr>
          <w:p w14:paraId="12747E7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A235247" w14:textId="2C69FF1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267" w:type="dxa"/>
            <w:shd w:val="clear" w:color="auto" w:fill="auto"/>
          </w:tcPr>
          <w:p w14:paraId="58181B2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D57058" w14:textId="1010C5A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</w:tr>
      <w:tr w:rsidR="008C5A2D" w:rsidRPr="009E555A" w14:paraId="247633D0" w14:textId="77777777" w:rsidTr="00ED60EF">
        <w:tc>
          <w:tcPr>
            <w:tcW w:w="4140" w:type="dxa"/>
            <w:shd w:val="clear" w:color="auto" w:fill="auto"/>
          </w:tcPr>
          <w:p w14:paraId="74B84484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C2971AA" w14:textId="3671D73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83" w:type="dxa"/>
            <w:shd w:val="clear" w:color="auto" w:fill="auto"/>
          </w:tcPr>
          <w:p w14:paraId="3CFA6E62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E698775" w14:textId="3CA5A03C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745</w:t>
            </w:r>
          </w:p>
        </w:tc>
        <w:tc>
          <w:tcPr>
            <w:tcW w:w="273" w:type="dxa"/>
            <w:shd w:val="clear" w:color="auto" w:fill="auto"/>
          </w:tcPr>
          <w:p w14:paraId="617E75E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B7D4BF9" w14:textId="73B0F561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7" w:type="dxa"/>
            <w:shd w:val="clear" w:color="auto" w:fill="auto"/>
          </w:tcPr>
          <w:p w14:paraId="20D86660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28DC3F54" w14:textId="74FAFBF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745</w:t>
            </w:r>
          </w:p>
        </w:tc>
      </w:tr>
      <w:tr w:rsidR="008C5A2D" w:rsidRPr="009E555A" w14:paraId="697B0EDE" w14:textId="77777777" w:rsidTr="00ED60EF">
        <w:tc>
          <w:tcPr>
            <w:tcW w:w="4140" w:type="dxa"/>
            <w:shd w:val="clear" w:color="auto" w:fill="auto"/>
          </w:tcPr>
          <w:p w14:paraId="65AE722D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05F0A5A" w14:textId="4F9F2A4C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091D0F04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AD5CAB8" w14:textId="6A4175E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3" w:type="dxa"/>
            <w:shd w:val="clear" w:color="auto" w:fill="auto"/>
          </w:tcPr>
          <w:p w14:paraId="36CECC8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68884FF" w14:textId="4664CA6A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2E63087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847E724" w14:textId="1BA8DA2A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</w:tr>
      <w:tr w:rsidR="008C5A2D" w:rsidRPr="009E555A" w14:paraId="1D25CA2A" w14:textId="77777777" w:rsidTr="00ED60EF">
        <w:tc>
          <w:tcPr>
            <w:tcW w:w="4140" w:type="dxa"/>
            <w:shd w:val="clear" w:color="auto" w:fill="auto"/>
          </w:tcPr>
          <w:p w14:paraId="30F63CBB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84A2DA" w14:textId="7AEE9C0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83" w:type="dxa"/>
            <w:shd w:val="clear" w:color="auto" w:fill="auto"/>
          </w:tcPr>
          <w:p w14:paraId="08688BF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7B2DE36" w14:textId="49C6E847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38253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AB99A5" w14:textId="3F3D669D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32339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7F13FB5" w14:textId="4F30D831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8C5A2D" w:rsidRPr="009E555A" w14:paraId="33E6CE05" w14:textId="77777777" w:rsidTr="00ED60EF">
        <w:tc>
          <w:tcPr>
            <w:tcW w:w="4140" w:type="dxa"/>
            <w:shd w:val="clear" w:color="auto" w:fill="auto"/>
          </w:tcPr>
          <w:p w14:paraId="4DC964B4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229371D" w14:textId="6050D48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83" w:type="dxa"/>
            <w:shd w:val="clear" w:color="auto" w:fill="auto"/>
          </w:tcPr>
          <w:p w14:paraId="423438B0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86F9A04" w14:textId="58FCA2E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179</w:t>
            </w:r>
          </w:p>
        </w:tc>
        <w:tc>
          <w:tcPr>
            <w:tcW w:w="273" w:type="dxa"/>
            <w:shd w:val="clear" w:color="auto" w:fill="auto"/>
          </w:tcPr>
          <w:p w14:paraId="1C7482BE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C86D18" w14:textId="6E39ECC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00E02CA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48DEDC0" w14:textId="097BFEB8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C5A2D" w:rsidRPr="00C17EF9" w14:paraId="0A4A5D45" w14:textId="77777777" w:rsidTr="00ED60EF">
        <w:tc>
          <w:tcPr>
            <w:tcW w:w="4140" w:type="dxa"/>
            <w:shd w:val="clear" w:color="auto" w:fill="auto"/>
          </w:tcPr>
          <w:p w14:paraId="387A658A" w14:textId="77777777" w:rsidR="008C5A2D" w:rsidRPr="00C17EF9" w:rsidRDefault="008C5A2D" w:rsidP="008C5A2D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964329" w14:textId="77777777" w:rsidR="008C5A2D" w:rsidRPr="00C17EF9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9B688B" w14:textId="77777777" w:rsidR="008C5A2D" w:rsidRPr="00C17EF9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2065E82" w14:textId="77777777" w:rsidR="008C5A2D" w:rsidRPr="00C17EF9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9647C0B" w14:textId="77777777" w:rsidR="008C5A2D" w:rsidRPr="00C17EF9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F776A1" w14:textId="77777777" w:rsidR="008C5A2D" w:rsidRPr="00C17EF9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68EE704" w14:textId="77777777" w:rsidR="008C5A2D" w:rsidRPr="00C17EF9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534146EA" w14:textId="77777777" w:rsidR="008C5A2D" w:rsidRPr="00C17EF9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61E7AEAE" w14:textId="77777777" w:rsidTr="00ED60EF">
        <w:tc>
          <w:tcPr>
            <w:tcW w:w="4140" w:type="dxa"/>
            <w:shd w:val="clear" w:color="auto" w:fill="auto"/>
          </w:tcPr>
          <w:p w14:paraId="61E8E6DF" w14:textId="77777777" w:rsidR="008C5A2D" w:rsidRPr="009E555A" w:rsidRDefault="008C5A2D" w:rsidP="008C5A2D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EEDEBC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87BFBCD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777C9A1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97EFD62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CB4E8E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9148A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699DB2F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5A2D" w:rsidRPr="009E555A" w14:paraId="2D0F642F" w14:textId="77777777" w:rsidTr="00ED60EF">
        <w:tc>
          <w:tcPr>
            <w:tcW w:w="4140" w:type="dxa"/>
            <w:shd w:val="clear" w:color="auto" w:fill="auto"/>
          </w:tcPr>
          <w:p w14:paraId="10253A35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นและอื่นๆ</w:t>
            </w:r>
          </w:p>
        </w:tc>
        <w:tc>
          <w:tcPr>
            <w:tcW w:w="990" w:type="dxa"/>
            <w:shd w:val="clear" w:color="auto" w:fill="auto"/>
          </w:tcPr>
          <w:p w14:paraId="7F36B36E" w14:textId="76EDE971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379</w:t>
            </w:r>
          </w:p>
        </w:tc>
        <w:tc>
          <w:tcPr>
            <w:tcW w:w="283" w:type="dxa"/>
            <w:shd w:val="clear" w:color="auto" w:fill="auto"/>
          </w:tcPr>
          <w:p w14:paraId="708E7B4B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51CE1A9" w14:textId="41AEE577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392</w:t>
            </w:r>
          </w:p>
        </w:tc>
        <w:tc>
          <w:tcPr>
            <w:tcW w:w="273" w:type="dxa"/>
            <w:shd w:val="clear" w:color="auto" w:fill="auto"/>
          </w:tcPr>
          <w:p w14:paraId="6009DC25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69C7" w14:textId="10C5766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379</w:t>
            </w:r>
          </w:p>
        </w:tc>
        <w:tc>
          <w:tcPr>
            <w:tcW w:w="267" w:type="dxa"/>
            <w:shd w:val="clear" w:color="auto" w:fill="auto"/>
          </w:tcPr>
          <w:p w14:paraId="0299FE8B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68C6C8BA" w14:textId="7937118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392</w:t>
            </w:r>
          </w:p>
        </w:tc>
      </w:tr>
      <w:tr w:rsidR="008C5A2D" w:rsidRPr="009E555A" w14:paraId="55E65E78" w14:textId="77777777" w:rsidTr="00ED60EF">
        <w:tc>
          <w:tcPr>
            <w:tcW w:w="4140" w:type="dxa"/>
            <w:shd w:val="clear" w:color="auto" w:fill="auto"/>
          </w:tcPr>
          <w:p w14:paraId="42833D09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0" w:type="dxa"/>
            <w:shd w:val="clear" w:color="auto" w:fill="auto"/>
          </w:tcPr>
          <w:p w14:paraId="3FC95391" w14:textId="3C3FB4E5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83" w:type="dxa"/>
            <w:shd w:val="clear" w:color="auto" w:fill="auto"/>
          </w:tcPr>
          <w:p w14:paraId="2997BE97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776353" w14:textId="1B5BB006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635</w:t>
            </w:r>
          </w:p>
        </w:tc>
        <w:tc>
          <w:tcPr>
            <w:tcW w:w="273" w:type="dxa"/>
            <w:shd w:val="clear" w:color="auto" w:fill="auto"/>
          </w:tcPr>
          <w:p w14:paraId="282A3109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A7DD7D" w14:textId="2B562A5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67" w:type="dxa"/>
            <w:shd w:val="clear" w:color="auto" w:fill="auto"/>
          </w:tcPr>
          <w:p w14:paraId="43E8FF98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5CA2355F" w14:textId="73206364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635</w:t>
            </w:r>
          </w:p>
        </w:tc>
      </w:tr>
      <w:tr w:rsidR="008C5A2D" w:rsidRPr="009E555A" w14:paraId="53058910" w14:textId="77777777" w:rsidTr="00ED60EF">
        <w:tc>
          <w:tcPr>
            <w:tcW w:w="4140" w:type="dxa"/>
            <w:shd w:val="clear" w:color="auto" w:fill="auto"/>
          </w:tcPr>
          <w:p w14:paraId="01C2FD16" w14:textId="77777777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shd w:val="clear" w:color="auto" w:fill="auto"/>
          </w:tcPr>
          <w:p w14:paraId="3073E027" w14:textId="45D33450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83" w:type="dxa"/>
            <w:shd w:val="clear" w:color="auto" w:fill="auto"/>
          </w:tcPr>
          <w:p w14:paraId="686B039F" w14:textId="77777777" w:rsidR="008C5A2D" w:rsidRPr="009E555A" w:rsidRDefault="008C5A2D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C76D83B" w14:textId="2CD83C9F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73" w:type="dxa"/>
            <w:shd w:val="clear" w:color="auto" w:fill="auto"/>
          </w:tcPr>
          <w:p w14:paraId="265237BC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B30FB24" w14:textId="03FEDFBD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7" w:type="dxa"/>
            <w:shd w:val="clear" w:color="auto" w:fill="auto"/>
          </w:tcPr>
          <w:p w14:paraId="611F77BB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0F41311B" w14:textId="3D94E149" w:rsidR="008C5A2D" w:rsidRPr="009E555A" w:rsidRDefault="007401E3" w:rsidP="008C5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5A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color w:val="000000"/>
                <w:sz w:val="30"/>
                <w:szCs w:val="30"/>
              </w:rPr>
              <w:t>280</w:t>
            </w:r>
          </w:p>
        </w:tc>
      </w:tr>
    </w:tbl>
    <w:p w14:paraId="166803C1" w14:textId="77777777" w:rsidR="00EE4270" w:rsidRPr="00C17EF9" w:rsidRDefault="00EE4270" w:rsidP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2F64CDE5" w14:textId="54BFFBDD" w:rsidR="00EE4270" w:rsidRDefault="00EE4270" w:rsidP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43C4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ซื้อและ</w:t>
      </w:r>
      <w:r w:rsidRPr="00BA43C4">
        <w:rPr>
          <w:rFonts w:ascii="Angsana New" w:hAnsi="Angsana New"/>
          <w:sz w:val="30"/>
          <w:szCs w:val="30"/>
          <w:cs/>
        </w:rPr>
        <w:t>ขายระหว่างกัน</w:t>
      </w:r>
      <w:r>
        <w:rPr>
          <w:rFonts w:ascii="Angsana New" w:hAnsi="Angsana New" w:hint="cs"/>
          <w:sz w:val="30"/>
          <w:szCs w:val="30"/>
          <w:cs/>
        </w:rPr>
        <w:t>กับบริษัทร่วม</w:t>
      </w:r>
      <w:r w:rsidRPr="00BA43C4">
        <w:rPr>
          <w:rFonts w:ascii="Angsana New" w:hAnsi="Angsana New"/>
          <w:sz w:val="30"/>
          <w:szCs w:val="30"/>
          <w:cs/>
        </w:rPr>
        <w:t>ที่แสดงไว้</w:t>
      </w:r>
      <w:r w:rsidRPr="00F60556">
        <w:rPr>
          <w:rFonts w:ascii="Angsana New" w:hAnsi="Angsana New"/>
          <w:sz w:val="30"/>
          <w:szCs w:val="30"/>
          <w:cs/>
        </w:rPr>
        <w:t>ข้างต้น ไม่รวมรายการ</w:t>
      </w:r>
      <w:r w:rsidRPr="00F60556">
        <w:rPr>
          <w:rFonts w:ascii="Angsana New" w:hAnsi="Angsana New" w:hint="cs"/>
          <w:sz w:val="30"/>
          <w:szCs w:val="30"/>
          <w:cs/>
        </w:rPr>
        <w:t>ที่บริษัทเป็นผู้รับจ้างผลิต และ</w:t>
      </w:r>
      <w:r>
        <w:rPr>
          <w:rFonts w:ascii="Angsana New" w:hAnsi="Angsana New"/>
          <w:sz w:val="30"/>
          <w:szCs w:val="30"/>
          <w:cs/>
        </w:rPr>
        <w:br/>
      </w:r>
      <w:r w:rsidRPr="00F60556">
        <w:rPr>
          <w:rFonts w:ascii="Angsana New" w:hAnsi="Angsana New" w:hint="cs"/>
          <w:sz w:val="30"/>
          <w:szCs w:val="30"/>
          <w:cs/>
        </w:rPr>
        <w:t>เป็นผู้จัดจำหน่ายสินค้าให้กับบริษัทร่วม</w:t>
      </w:r>
      <w:r w:rsidRPr="00F60556">
        <w:rPr>
          <w:rFonts w:ascii="Angsana New" w:hAnsi="Angsana New"/>
          <w:sz w:val="30"/>
          <w:szCs w:val="30"/>
          <w:cs/>
        </w:rPr>
        <w:t>ทางอ้อมแห่งหนึ่ง</w:t>
      </w:r>
      <w:r w:rsidRPr="00BA43C4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BA43C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401E3" w:rsidRPr="007401E3">
        <w:rPr>
          <w:rFonts w:ascii="Angsana New" w:hAnsi="Angsana New"/>
          <w:spacing w:val="-2"/>
          <w:sz w:val="30"/>
          <w:szCs w:val="30"/>
        </w:rPr>
        <w:t>2563</w:t>
      </w:r>
      <w:r w:rsidRPr="00480BF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เป็นจำนวน</w:t>
      </w:r>
      <w:r>
        <w:rPr>
          <w:rFonts w:ascii="Angsana New" w:hAnsi="Angsana New" w:hint="cs"/>
          <w:sz w:val="30"/>
          <w:szCs w:val="30"/>
          <w:cs/>
        </w:rPr>
        <w:t>เงิ</w:t>
      </w:r>
      <w:r w:rsidR="009E7065">
        <w:rPr>
          <w:rFonts w:ascii="Angsana New" w:hAnsi="Angsana New" w:hint="cs"/>
          <w:sz w:val="30"/>
          <w:szCs w:val="30"/>
          <w:cs/>
        </w:rPr>
        <w:t xml:space="preserve">น </w:t>
      </w:r>
      <w:r w:rsidR="007401E3" w:rsidRPr="007401E3">
        <w:rPr>
          <w:rFonts w:ascii="Angsana New" w:hAnsi="Angsana New" w:hint="cs"/>
          <w:sz w:val="30"/>
          <w:szCs w:val="30"/>
        </w:rPr>
        <w:t>46</w:t>
      </w:r>
      <w:r w:rsidR="009E7065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90</w:t>
      </w:r>
      <w:r w:rsidRPr="00F60556"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ล้าน</w:t>
      </w:r>
      <w:r w:rsidRPr="00FC5EAB">
        <w:rPr>
          <w:rFonts w:ascii="Angsana New" w:hAnsi="Angsana New"/>
          <w:sz w:val="30"/>
          <w:szCs w:val="30"/>
          <w:cs/>
        </w:rPr>
        <w:t xml:space="preserve">บาท </w:t>
      </w:r>
      <w:r w:rsidRPr="00FC5EAB">
        <w:rPr>
          <w:rFonts w:ascii="Angsana New" w:hAnsi="Angsana New" w:hint="cs"/>
          <w:sz w:val="30"/>
          <w:szCs w:val="30"/>
          <w:cs/>
        </w:rPr>
        <w:t>และ</w:t>
      </w:r>
      <w:r w:rsidR="009E7065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</w:rPr>
        <w:t>106</w:t>
      </w:r>
      <w:r w:rsidR="009E7065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24</w:t>
      </w:r>
      <w:r w:rsidRPr="00F60556">
        <w:rPr>
          <w:rFonts w:ascii="Angsana New" w:hAnsi="Angsana New"/>
          <w:sz w:val="30"/>
          <w:szCs w:val="30"/>
        </w:rPr>
        <w:t xml:space="preserve"> </w:t>
      </w:r>
      <w:r w:rsidRPr="00F60556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480BF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7401E3" w:rsidRPr="007401E3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EE427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32</w:t>
      </w:r>
      <w:r w:rsidRPr="00EE4270">
        <w:rPr>
          <w:rFonts w:ascii="Angsana New" w:hAnsi="Angsana New"/>
          <w:i/>
          <w:iCs/>
          <w:sz w:val="30"/>
          <w:szCs w:val="30"/>
        </w:rPr>
        <w:t>.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28</w:t>
      </w:r>
      <w:r w:rsidRPr="00EE427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EE4270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Pr="00EE427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108</w:t>
      </w:r>
      <w:r w:rsidRPr="00EE4270">
        <w:rPr>
          <w:rFonts w:ascii="Angsana New" w:hAnsi="Angsana New"/>
          <w:i/>
          <w:iCs/>
          <w:sz w:val="30"/>
          <w:szCs w:val="30"/>
        </w:rPr>
        <w:t>.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38</w:t>
      </w:r>
      <w:r w:rsidRPr="00EE4270">
        <w:rPr>
          <w:rFonts w:ascii="Angsana New" w:hAnsi="Angsana New"/>
          <w:i/>
          <w:iCs/>
          <w:sz w:val="30"/>
          <w:szCs w:val="30"/>
        </w:rPr>
        <w:t xml:space="preserve"> </w:t>
      </w:r>
      <w:r w:rsidRPr="00EE427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493B884F" w14:textId="77777777" w:rsidR="00EE4270" w:rsidRPr="0069707C" w:rsidRDefault="00EE4270" w:rsidP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D3C9D7F" w14:textId="2CEFDA7F" w:rsidR="00480BFD" w:rsidRDefault="004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362D024" w14:textId="77777777" w:rsidR="00EE4270" w:rsidRDefault="00EE4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409007" w14:textId="613668A4" w:rsidR="00D650E2" w:rsidRPr="00480BFD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80BFD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80BFD"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 w:rsidR="00EE4270">
        <w:rPr>
          <w:rFonts w:ascii="Angsana New" w:hAnsi="Angsana New"/>
          <w:sz w:val="30"/>
          <w:szCs w:val="30"/>
        </w:rPr>
        <w:t xml:space="preserve"> </w:t>
      </w:r>
      <w:r w:rsidR="00EE427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และ </w:t>
      </w:r>
      <w:r w:rsidR="007401E3" w:rsidRPr="007401E3">
        <w:rPr>
          <w:rFonts w:ascii="Angsana New" w:hAnsi="Angsana New"/>
          <w:sz w:val="30"/>
          <w:szCs w:val="30"/>
        </w:rPr>
        <w:t>31</w:t>
      </w:r>
      <w:r w:rsidRPr="00480BFD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480BFD">
        <w:rPr>
          <w:rFonts w:ascii="Angsana New" w:hAnsi="Angsana New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2562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F21A7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8"/>
        <w:gridCol w:w="268"/>
        <w:gridCol w:w="1178"/>
        <w:gridCol w:w="282"/>
        <w:gridCol w:w="1251"/>
        <w:gridCol w:w="282"/>
        <w:gridCol w:w="1153"/>
      </w:tblGrid>
      <w:tr w:rsidR="0043229B" w:rsidRPr="00D533B8" w14:paraId="482B5BA7" w14:textId="77777777" w:rsidTr="00253682">
        <w:trPr>
          <w:tblHeader/>
        </w:trPr>
        <w:tc>
          <w:tcPr>
            <w:tcW w:w="2047" w:type="pct"/>
          </w:tcPr>
          <w:p w14:paraId="1C991C76" w14:textId="04D2FD4A" w:rsidR="0043229B" w:rsidRPr="00D533B8" w:rsidRDefault="0043229B" w:rsidP="0043229B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38E59756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AEB881F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18D1EADA" w14:textId="77777777" w:rsidR="0043229B" w:rsidRPr="00D533B8" w:rsidRDefault="0043229B" w:rsidP="00432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D533B8" w14:paraId="56BD7EB5" w14:textId="77777777" w:rsidTr="00253682">
        <w:trPr>
          <w:tblHeader/>
        </w:trPr>
        <w:tc>
          <w:tcPr>
            <w:tcW w:w="2047" w:type="pct"/>
          </w:tcPr>
          <w:p w14:paraId="241A5EAA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14:paraId="22AE5303" w14:textId="0305FD5B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EE42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42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14:paraId="14B356D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17F550" w14:textId="6977CD83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152ACB2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5C0E094" w14:textId="00FE9ED0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EE42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42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shd w:val="clear" w:color="auto" w:fill="auto"/>
          </w:tcPr>
          <w:p w14:paraId="73744AD4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F67A8A4" w14:textId="20581170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D533B8" w14:paraId="1B1CF897" w14:textId="77777777" w:rsidTr="00253682">
        <w:trPr>
          <w:tblHeader/>
        </w:trPr>
        <w:tc>
          <w:tcPr>
            <w:tcW w:w="2047" w:type="pct"/>
          </w:tcPr>
          <w:p w14:paraId="4267E0D2" w14:textId="0E94F9E5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8" w:type="pct"/>
            <w:shd w:val="clear" w:color="auto" w:fill="auto"/>
          </w:tcPr>
          <w:p w14:paraId="2628B940" w14:textId="1DE16A58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0357816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F0B1165" w14:textId="46806987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14:paraId="76A74181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988EEB3" w14:textId="6059CF90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6539EDD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7A654BE1" w14:textId="7A614E44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1382" w:rsidRPr="00D533B8" w14:paraId="0A22A4AA" w14:textId="77777777" w:rsidTr="00253682">
        <w:trPr>
          <w:tblHeader/>
        </w:trPr>
        <w:tc>
          <w:tcPr>
            <w:tcW w:w="2047" w:type="pct"/>
          </w:tcPr>
          <w:p w14:paraId="41798A74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53" w:type="pct"/>
            <w:gridSpan w:val="7"/>
          </w:tcPr>
          <w:p w14:paraId="6EC1568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D533B8" w14:paraId="031CC107" w14:textId="77777777" w:rsidTr="00253682">
        <w:tc>
          <w:tcPr>
            <w:tcW w:w="2047" w:type="pct"/>
          </w:tcPr>
          <w:p w14:paraId="6E13B2D8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04C1054E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7BF5261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</w:tcPr>
          <w:p w14:paraId="06C47A96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</w:tcPr>
          <w:p w14:paraId="3A9F81C4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2" w:type="pct"/>
            <w:vAlign w:val="bottom"/>
          </w:tcPr>
          <w:p w14:paraId="14421BAA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</w:tcPr>
          <w:p w14:paraId="472C0BF8" w14:textId="77777777" w:rsidR="00721382" w:rsidRPr="00D533B8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  <w:vAlign w:val="bottom"/>
          </w:tcPr>
          <w:p w14:paraId="7FD4004F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9E7065" w:rsidRPr="00D533B8" w14:paraId="30CABA3A" w14:textId="77777777" w:rsidTr="00253682">
        <w:trPr>
          <w:trHeight w:val="87"/>
        </w:trPr>
        <w:tc>
          <w:tcPr>
            <w:tcW w:w="2047" w:type="pct"/>
          </w:tcPr>
          <w:p w14:paraId="0125D36F" w14:textId="77777777" w:rsidR="009E7065" w:rsidRPr="00D533B8" w:rsidRDefault="009E7065" w:rsidP="009E70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18" w:type="pct"/>
          </w:tcPr>
          <w:p w14:paraId="232CEB0C" w14:textId="78ECCE49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D41EBCC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</w:tcPr>
          <w:p w14:paraId="34FF9989" w14:textId="02536C6F" w:rsidR="009E7065" w:rsidRPr="00D533B8" w:rsidRDefault="009E7065" w:rsidP="0025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CB1E33D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F6781C6" w14:textId="38A1065F" w:rsidR="009E7065" w:rsidRPr="00480BFD" w:rsidRDefault="007401E3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9" w:type="pct"/>
          </w:tcPr>
          <w:p w14:paraId="20EA6C96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C54804C" w14:textId="5A15A2FE" w:rsidR="009E7065" w:rsidRPr="00480BFD" w:rsidRDefault="007401E3" w:rsidP="0025368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E7065" w:rsidRPr="00480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</w:tr>
      <w:tr w:rsidR="009E7065" w:rsidRPr="00D533B8" w14:paraId="2A220098" w14:textId="77777777" w:rsidTr="00253682">
        <w:trPr>
          <w:trHeight w:val="87"/>
        </w:trPr>
        <w:tc>
          <w:tcPr>
            <w:tcW w:w="2047" w:type="pct"/>
          </w:tcPr>
          <w:p w14:paraId="2981A6E5" w14:textId="13498FEF" w:rsidR="009E7065" w:rsidRPr="00D533B8" w:rsidRDefault="009E7065" w:rsidP="009E70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18" w:type="pct"/>
          </w:tcPr>
          <w:p w14:paraId="6DEC65FF" w14:textId="2FB2CDEB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111DA6E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</w:tcPr>
          <w:p w14:paraId="44F56BED" w14:textId="641297F1" w:rsidR="009E7065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63A4542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47FA681" w14:textId="66DB0426" w:rsidR="009E7065" w:rsidRDefault="007401E3" w:rsidP="0025368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01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9" w:type="pct"/>
          </w:tcPr>
          <w:p w14:paraId="40237F2D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CD2B2CC" w14:textId="7D4B0C1B" w:rsidR="009E7065" w:rsidRPr="00CF74A9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7065" w:rsidRPr="00D533B8" w14:paraId="270845B3" w14:textId="77777777" w:rsidTr="00253682">
        <w:tc>
          <w:tcPr>
            <w:tcW w:w="2047" w:type="pct"/>
          </w:tcPr>
          <w:p w14:paraId="6C571C02" w14:textId="77777777" w:rsidR="009E7065" w:rsidRPr="00D533B8" w:rsidRDefault="009E7065" w:rsidP="009E70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64DA69DE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A1C4E47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3" w:type="pct"/>
          </w:tcPr>
          <w:p w14:paraId="1AF3D176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6B76347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2" w:type="pct"/>
            <w:vAlign w:val="bottom"/>
          </w:tcPr>
          <w:p w14:paraId="1468523E" w14:textId="77777777" w:rsidR="009E7065" w:rsidRPr="00480BFD" w:rsidRDefault="009E7065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127D7E3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14:paraId="7091DE41" w14:textId="77777777" w:rsidR="009E7065" w:rsidRPr="00480BFD" w:rsidRDefault="009E7065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E7065" w:rsidRPr="00D533B8" w14:paraId="5C9A857A" w14:textId="77777777" w:rsidTr="00253682">
        <w:tc>
          <w:tcPr>
            <w:tcW w:w="2047" w:type="pct"/>
          </w:tcPr>
          <w:p w14:paraId="03669A34" w14:textId="77777777" w:rsidR="009E7065" w:rsidRPr="00E6495E" w:rsidRDefault="009E7065" w:rsidP="009E706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12367CE2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F61A239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3" w:type="pct"/>
          </w:tcPr>
          <w:p w14:paraId="6F99406B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5492F4C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2" w:type="pct"/>
            <w:vAlign w:val="bottom"/>
          </w:tcPr>
          <w:p w14:paraId="43A85C23" w14:textId="77777777" w:rsidR="009E7065" w:rsidRPr="00480BFD" w:rsidRDefault="009E7065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CE38947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14:paraId="3016251D" w14:textId="77777777" w:rsidR="009E7065" w:rsidRPr="00480BFD" w:rsidRDefault="009E7065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E7065" w:rsidRPr="00D533B8" w14:paraId="402D68DD" w14:textId="77777777" w:rsidTr="00253682">
        <w:tc>
          <w:tcPr>
            <w:tcW w:w="2047" w:type="pct"/>
          </w:tcPr>
          <w:p w14:paraId="2EFF7F26" w14:textId="77777777" w:rsidR="009E7065" w:rsidRPr="00E6495E" w:rsidRDefault="009E7065" w:rsidP="009E706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8" w:type="pct"/>
          </w:tcPr>
          <w:p w14:paraId="1ABDA8E0" w14:textId="4E57B97A" w:rsidR="009E7065" w:rsidRPr="00EA5EBA" w:rsidRDefault="007401E3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15A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42" w:type="pct"/>
          </w:tcPr>
          <w:p w14:paraId="79046B91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3" w:type="pct"/>
          </w:tcPr>
          <w:p w14:paraId="399FA3D8" w14:textId="14186385" w:rsidR="009E7065" w:rsidRPr="00EA5EBA" w:rsidRDefault="007401E3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9E70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9" w:type="pct"/>
          </w:tcPr>
          <w:p w14:paraId="3C5D6D36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67337EFD" w14:textId="3FE0E70C" w:rsidR="009E7065" w:rsidRPr="00480BFD" w:rsidRDefault="007401E3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9E706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49" w:type="pct"/>
          </w:tcPr>
          <w:p w14:paraId="3D9BAFF7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1" w:type="pct"/>
          </w:tcPr>
          <w:p w14:paraId="18BA5A78" w14:textId="75841A42" w:rsidR="009E7065" w:rsidRPr="00D533B8" w:rsidRDefault="007401E3" w:rsidP="009E706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9E7065" w:rsidRPr="00480B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</w:tr>
      <w:tr w:rsidR="009E7065" w:rsidRPr="00D533B8" w14:paraId="027A7BE9" w14:textId="77777777" w:rsidTr="00253682">
        <w:tc>
          <w:tcPr>
            <w:tcW w:w="2047" w:type="pct"/>
          </w:tcPr>
          <w:p w14:paraId="291CB3C3" w14:textId="77777777" w:rsidR="009E7065" w:rsidRPr="00E6495E" w:rsidRDefault="009E7065" w:rsidP="009E70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D2912A3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3BBCC60A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3" w:type="pct"/>
          </w:tcPr>
          <w:p w14:paraId="54064AC5" w14:textId="77777777" w:rsidR="009E7065" w:rsidRPr="00EA5EBA" w:rsidRDefault="009E7065" w:rsidP="009E706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06F38F1" w14:textId="77777777" w:rsidR="009E7065" w:rsidRPr="00D533B8" w:rsidRDefault="009E7065" w:rsidP="009E7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2" w:type="pct"/>
            <w:vAlign w:val="bottom"/>
          </w:tcPr>
          <w:p w14:paraId="15E83312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9" w:type="pct"/>
          </w:tcPr>
          <w:p w14:paraId="07FBF1E4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14:paraId="677B5BB7" w14:textId="77777777" w:rsidR="009E7065" w:rsidRPr="00D533B8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E7065" w:rsidRPr="007A411A" w14:paraId="2D9775F9" w14:textId="77777777" w:rsidTr="00253682">
        <w:tc>
          <w:tcPr>
            <w:tcW w:w="2047" w:type="pct"/>
            <w:shd w:val="clear" w:color="auto" w:fill="auto"/>
          </w:tcPr>
          <w:p w14:paraId="2FF059DC" w14:textId="77777777" w:rsidR="009E7065" w:rsidRPr="00BE149E" w:rsidRDefault="009E7065" w:rsidP="009E70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shd w:val="clear" w:color="auto" w:fill="auto"/>
          </w:tcPr>
          <w:p w14:paraId="32B419F4" w14:textId="77777777" w:rsidR="009E7065" w:rsidRPr="00EA5EB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25465A1" w14:textId="77777777" w:rsidR="009E7065" w:rsidRPr="007A411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ACBAFF9" w14:textId="77777777" w:rsidR="009E7065" w:rsidRPr="00EA5EB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32ABF2C" w14:textId="77777777" w:rsidR="009E7065" w:rsidRPr="007A411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9F4BB0D" w14:textId="5F32DB53" w:rsidR="009E7065" w:rsidRPr="007A411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CB8A0D1" w14:textId="77777777" w:rsidR="009E7065" w:rsidRPr="007A411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1FE2328" w14:textId="77777777" w:rsidR="009E7065" w:rsidRPr="007A411A" w:rsidRDefault="009E7065" w:rsidP="009E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A94" w:rsidRPr="007A411A" w14:paraId="7B93D29B" w14:textId="77777777" w:rsidTr="00253682">
        <w:tc>
          <w:tcPr>
            <w:tcW w:w="2047" w:type="pct"/>
            <w:shd w:val="clear" w:color="auto" w:fill="auto"/>
          </w:tcPr>
          <w:p w14:paraId="52500887" w14:textId="1FC3149A" w:rsidR="00E15A94" w:rsidRPr="007A411A" w:rsidRDefault="00E15A94" w:rsidP="00E15A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ออน ฟิฟท์ จำกัด </w:t>
            </w:r>
          </w:p>
        </w:tc>
        <w:tc>
          <w:tcPr>
            <w:tcW w:w="618" w:type="pct"/>
            <w:shd w:val="clear" w:color="auto" w:fill="auto"/>
          </w:tcPr>
          <w:p w14:paraId="63640BB7" w14:textId="0174A0C6" w:rsidR="00E15A94" w:rsidRPr="00EA5EBA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22622C" w14:textId="77777777" w:rsidR="00E15A94" w:rsidRPr="007A411A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21CDAAC" w14:textId="34F4E895" w:rsidR="00E15A94" w:rsidRPr="00EA5EBA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77FDC429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D5B4444" w14:textId="369379C8" w:rsidR="00E15A94" w:rsidRPr="00D533B8" w:rsidRDefault="00E15A94" w:rsidP="0025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156C9C9" w14:textId="77777777" w:rsidR="00E15A94" w:rsidRPr="00A4122F" w:rsidRDefault="00E15A94" w:rsidP="00E15A9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shd w:val="clear" w:color="auto" w:fill="auto"/>
          </w:tcPr>
          <w:p w14:paraId="4987D8C5" w14:textId="274B6A08" w:rsidR="00E15A94" w:rsidRPr="00D533B8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15A94" w:rsidRPr="00D533B8" w14:paraId="5EF01DE7" w14:textId="77777777" w:rsidTr="00253682">
        <w:tc>
          <w:tcPr>
            <w:tcW w:w="2047" w:type="pct"/>
            <w:shd w:val="clear" w:color="auto" w:fill="auto"/>
          </w:tcPr>
          <w:p w14:paraId="71038ABA" w14:textId="77777777" w:rsidR="00E15A94" w:rsidRPr="00D533B8" w:rsidRDefault="00E15A94" w:rsidP="00E15A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18" w:type="pct"/>
            <w:shd w:val="clear" w:color="auto" w:fill="auto"/>
          </w:tcPr>
          <w:p w14:paraId="2FEDFCAE" w14:textId="72486E52" w:rsidR="00E15A94" w:rsidRPr="00EA5EBA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8036378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  <w:shd w:val="clear" w:color="auto" w:fill="auto"/>
          </w:tcPr>
          <w:p w14:paraId="150BDEA5" w14:textId="50F264CB" w:rsidR="00E15A94" w:rsidRPr="00EA5EBA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49" w:type="pct"/>
            <w:shd w:val="clear" w:color="auto" w:fill="auto"/>
          </w:tcPr>
          <w:p w14:paraId="03691093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0AD8674" w14:textId="52B3B596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C0C130A" w14:textId="77777777" w:rsidR="00E15A94" w:rsidRPr="00A4122F" w:rsidRDefault="00E15A94" w:rsidP="00E15A9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shd w:val="clear" w:color="auto" w:fill="auto"/>
          </w:tcPr>
          <w:p w14:paraId="06434D10" w14:textId="3157880D" w:rsidR="00E15A94" w:rsidRPr="00D533B8" w:rsidRDefault="00E15A94" w:rsidP="0025368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15A94" w:rsidRPr="00D533B8" w14:paraId="0D5C4368" w14:textId="77777777" w:rsidTr="00253682">
        <w:tc>
          <w:tcPr>
            <w:tcW w:w="2047" w:type="pct"/>
          </w:tcPr>
          <w:p w14:paraId="3CB7FE82" w14:textId="1A9E3EFA" w:rsidR="00E15A94" w:rsidRPr="00D533B8" w:rsidRDefault="00E15A94" w:rsidP="00E15A9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9ABA806" w14:textId="0DFD3F76" w:rsidR="00E15A94" w:rsidRPr="00EA5EBA" w:rsidRDefault="007401E3" w:rsidP="0025368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42" w:type="pct"/>
          </w:tcPr>
          <w:p w14:paraId="4959F679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B516962" w14:textId="7C57C92E" w:rsidR="00E15A94" w:rsidRPr="00EA5EBA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9" w:type="pct"/>
          </w:tcPr>
          <w:p w14:paraId="1D449DE2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6C69B34D" w14:textId="28DAB4B0" w:rsidR="00E15A94" w:rsidRPr="00D533B8" w:rsidRDefault="007401E3" w:rsidP="0025368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49" w:type="pct"/>
          </w:tcPr>
          <w:p w14:paraId="2E1086C3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B0EAEFF" w14:textId="49660C47" w:rsidR="00E15A94" w:rsidRPr="00D533B8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  <w:tr w:rsidR="00E15A94" w:rsidRPr="00D533B8" w14:paraId="197AE48A" w14:textId="77777777" w:rsidTr="00253682">
        <w:tc>
          <w:tcPr>
            <w:tcW w:w="2047" w:type="pct"/>
          </w:tcPr>
          <w:p w14:paraId="1AB38255" w14:textId="77777777" w:rsidR="00253682" w:rsidRDefault="00E15A94" w:rsidP="00E15A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3749EAE2" w14:textId="004B5FF7" w:rsidR="00E15A94" w:rsidRPr="008E034D" w:rsidRDefault="00253682" w:rsidP="00E15A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E15A94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E15A94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E15A94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7F51D8D" w14:textId="77777777" w:rsidR="00E15A9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C4A291" w14:textId="117B9393" w:rsidR="00E15A94" w:rsidRPr="004E2CA3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79D4C92" w14:textId="77777777" w:rsidR="00E15A94" w:rsidRPr="004E2CA3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06E02EA" w14:textId="77777777" w:rsidR="00E15A94" w:rsidRPr="004E2CA3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88F6A35" w14:textId="07728E5F" w:rsidR="00E15A94" w:rsidRPr="004E2CA3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0EA661E" w14:textId="77777777" w:rsidR="00E15A94" w:rsidRPr="004E2CA3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470E0A7" w14:textId="77777777" w:rsidR="00E15A9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B5C7833" w14:textId="29676021" w:rsidR="00E15A94" w:rsidRPr="004E2CA3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7BF433" w14:textId="77777777" w:rsidR="00E15A94" w:rsidRPr="004E2CA3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753AC40" w14:textId="77777777" w:rsidR="00E15A94" w:rsidRPr="004E2CA3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F5420CB" w14:textId="7101C4A8" w:rsidR="00E15A94" w:rsidRPr="004E2CA3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E2C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15A94" w:rsidRPr="00D533B8" w14:paraId="14D4C88A" w14:textId="77777777" w:rsidTr="00253682">
        <w:tc>
          <w:tcPr>
            <w:tcW w:w="2047" w:type="pct"/>
          </w:tcPr>
          <w:p w14:paraId="4335D487" w14:textId="45605787" w:rsidR="00E15A94" w:rsidRPr="00D533B8" w:rsidRDefault="00E15A94" w:rsidP="00E15A9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71370D82" w:rsidR="00E15A94" w:rsidRPr="00EA5EBA" w:rsidRDefault="007401E3" w:rsidP="0025368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42" w:type="pct"/>
          </w:tcPr>
          <w:p w14:paraId="0F11DAD8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67C843FC" w:rsidR="00E15A94" w:rsidRPr="0043315A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9" w:type="pct"/>
          </w:tcPr>
          <w:p w14:paraId="5576B34B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4AEB370F" w:rsidR="00E15A94" w:rsidRPr="00D533B8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49" w:type="pct"/>
          </w:tcPr>
          <w:p w14:paraId="50D3154F" w14:textId="77777777" w:rsidR="00E15A94" w:rsidRPr="00D533B8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53FBBA91" w:rsidR="00E15A94" w:rsidRPr="0043315A" w:rsidRDefault="007401E3" w:rsidP="00E15A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</w:tbl>
    <w:p w14:paraId="2792AD4C" w14:textId="7DDFBD11" w:rsidR="008E034D" w:rsidRDefault="008E034D" w:rsidP="0043229B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8"/>
        <w:gridCol w:w="268"/>
        <w:gridCol w:w="1174"/>
        <w:gridCol w:w="268"/>
        <w:gridCol w:w="1264"/>
        <w:gridCol w:w="259"/>
        <w:gridCol w:w="1177"/>
      </w:tblGrid>
      <w:tr w:rsidR="008E034D" w:rsidRPr="008E034D" w14:paraId="26D2FCCE" w14:textId="77777777" w:rsidTr="00253682">
        <w:trPr>
          <w:tblHeader/>
        </w:trPr>
        <w:tc>
          <w:tcPr>
            <w:tcW w:w="2048" w:type="pct"/>
          </w:tcPr>
          <w:p w14:paraId="43D7A655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14DBA7" w14:textId="20C3F339" w:rsidR="008E034D" w:rsidRPr="008E034D" w:rsidRDefault="007401E3" w:rsidP="008E0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123B682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17EC93" w14:textId="4EE91813" w:rsidR="008E034D" w:rsidRPr="008E034D" w:rsidRDefault="007401E3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0CDB8AAA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D634544" w14:textId="3A5D91AB" w:rsidR="008E034D" w:rsidRPr="008E034D" w:rsidRDefault="007401E3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446533A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97C0B86" w14:textId="41FC3BB1" w:rsidR="008E034D" w:rsidRPr="008E034D" w:rsidRDefault="007401E3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E034D" w:rsidRPr="008E034D" w14:paraId="71911A73" w14:textId="77777777" w:rsidTr="00253682">
        <w:trPr>
          <w:trHeight w:val="209"/>
          <w:tblHeader/>
        </w:trPr>
        <w:tc>
          <w:tcPr>
            <w:tcW w:w="2048" w:type="pct"/>
          </w:tcPr>
          <w:p w14:paraId="07393EAF" w14:textId="77777777" w:rsidR="008E034D" w:rsidRPr="008E034D" w:rsidRDefault="008E034D" w:rsidP="0033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3A267CDE" w14:textId="35614DAA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034D" w:rsidRPr="008E034D" w14:paraId="5F9C6996" w14:textId="77777777" w:rsidTr="00253682">
        <w:tc>
          <w:tcPr>
            <w:tcW w:w="2048" w:type="pct"/>
          </w:tcPr>
          <w:p w14:paraId="1FBED5B7" w14:textId="77777777" w:rsidR="00253682" w:rsidRDefault="0074688E" w:rsidP="00253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8E034D"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  <w:p w14:paraId="66B0AAC1" w14:textId="590BEE59" w:rsidR="008E034D" w:rsidRPr="00253682" w:rsidRDefault="00253682" w:rsidP="00253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8E034D"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8E034D" w:rsidRPr="008E034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="008E03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E034D"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="008E034D"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E034D"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18" w:type="pct"/>
          </w:tcPr>
          <w:p w14:paraId="2293AD6B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670ACA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B9C40C8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46E28C0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011E1D67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5AAF1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0FCDC4D" w14:textId="77777777" w:rsidR="008E034D" w:rsidRPr="008E034D" w:rsidRDefault="008E034D" w:rsidP="00336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5A94" w:rsidRPr="008E034D" w14:paraId="3AEF5AC9" w14:textId="77777777" w:rsidTr="00253682">
        <w:tc>
          <w:tcPr>
            <w:tcW w:w="2048" w:type="pct"/>
          </w:tcPr>
          <w:p w14:paraId="460652D3" w14:textId="664A2446" w:rsidR="00E15A94" w:rsidRPr="008E034D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BA4452F" w14:textId="46FA08F7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7FF28CA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42CCAC04" w14:textId="3207E3ED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0EFFF1A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21A66A1" w14:textId="4CE96E81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59E014B0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04869ADA" w14:textId="3F15B0F8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5A94" w:rsidRPr="008E034D" w14:paraId="761F90C7" w14:textId="77777777" w:rsidTr="00253682">
        <w:tc>
          <w:tcPr>
            <w:tcW w:w="2048" w:type="pct"/>
          </w:tcPr>
          <w:p w14:paraId="0E8B83C0" w14:textId="55EF1D94" w:rsidR="00E15A94" w:rsidRPr="008E034D" w:rsidRDefault="00E15A94" w:rsidP="00E15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94A1194" w14:textId="0136D037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991106A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D2F8E72" w14:textId="6A75E335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4788063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DE208B2" w14:textId="32413005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03744705" w14:textId="77777777" w:rsidR="00E15A94" w:rsidRPr="008261D4" w:rsidRDefault="00E15A94" w:rsidP="00E15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1ED540B1" w14:textId="39835149" w:rsidR="00E15A94" w:rsidRPr="008261D4" w:rsidRDefault="00E15A94" w:rsidP="00E15A9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598B189" w14:textId="77777777" w:rsidR="0043229B" w:rsidRPr="004907D9" w:rsidRDefault="0043229B" w:rsidP="0043229B">
      <w:pPr>
        <w:rPr>
          <w:rFonts w:asciiTheme="majorBidi" w:hAnsiTheme="majorBidi" w:cstheme="majorBidi"/>
          <w:sz w:val="30"/>
          <w:szCs w:val="30"/>
        </w:rPr>
      </w:pPr>
    </w:p>
    <w:p w14:paraId="7004A791" w14:textId="77777777" w:rsidR="00721382" w:rsidRDefault="00721382">
      <w:r>
        <w:br w:type="page"/>
      </w: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6"/>
        <w:gridCol w:w="1175"/>
        <w:gridCol w:w="268"/>
        <w:gridCol w:w="1168"/>
        <w:gridCol w:w="240"/>
        <w:gridCol w:w="1199"/>
      </w:tblGrid>
      <w:tr w:rsidR="0043229B" w:rsidRPr="00D533B8" w14:paraId="122E0392" w14:textId="77777777" w:rsidTr="00BD026A">
        <w:trPr>
          <w:tblHeader/>
        </w:trPr>
        <w:tc>
          <w:tcPr>
            <w:tcW w:w="2068" w:type="pct"/>
          </w:tcPr>
          <w:p w14:paraId="410EFF25" w14:textId="08B3AD1B" w:rsidR="0043229B" w:rsidRPr="00D533B8" w:rsidRDefault="0043229B" w:rsidP="004322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775F13AB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82702C" w14:textId="77777777" w:rsidR="0043229B" w:rsidRPr="00D533B8" w:rsidRDefault="0043229B" w:rsidP="00432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81614F0" w14:textId="77777777" w:rsidR="0043229B" w:rsidRPr="00D533B8" w:rsidRDefault="0043229B" w:rsidP="008E03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A" w:rsidRPr="00D533B8" w14:paraId="1C1F04BE" w14:textId="77777777" w:rsidTr="00BD026A">
        <w:trPr>
          <w:tblHeader/>
        </w:trPr>
        <w:tc>
          <w:tcPr>
            <w:tcW w:w="2068" w:type="pct"/>
          </w:tcPr>
          <w:p w14:paraId="6FC5E1A5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56E5F9F" w14:textId="4DE05E0D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841E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1E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14:paraId="465700CC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2C66821" w14:textId="0CAB2363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6095818B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2979D3E" w14:textId="733F79FF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841E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1E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6D783501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964D44" w14:textId="3387106D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026A" w:rsidRPr="00D533B8" w14:paraId="039AA654" w14:textId="77777777" w:rsidTr="00BD026A">
        <w:tc>
          <w:tcPr>
            <w:tcW w:w="2068" w:type="pct"/>
          </w:tcPr>
          <w:p w14:paraId="0A4BBD5A" w14:textId="7F7A3B2A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6" w:type="pct"/>
            <w:shd w:val="clear" w:color="auto" w:fill="auto"/>
          </w:tcPr>
          <w:p w14:paraId="16ABD9D9" w14:textId="2406BDEC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59D11D7E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654570" w14:textId="676832CF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625AB49" w14:textId="77777777" w:rsidR="00721382" w:rsidRPr="00D533B8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8E1F0" w14:textId="6AEB1E1E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6170ACE5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A5BEEF" w14:textId="7273CEB6" w:rsidR="00721382" w:rsidRPr="00D533B8" w:rsidRDefault="007401E3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1382" w:rsidRPr="00D533B8" w14:paraId="0F3242F1" w14:textId="77777777" w:rsidTr="00BD026A">
        <w:tc>
          <w:tcPr>
            <w:tcW w:w="2068" w:type="pct"/>
          </w:tcPr>
          <w:p w14:paraId="5EEB8D46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2" w:type="pct"/>
            <w:gridSpan w:val="7"/>
          </w:tcPr>
          <w:p w14:paraId="0D97AF71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6A" w:rsidRPr="00D533B8" w14:paraId="0073E8F9" w14:textId="77777777" w:rsidTr="00BD026A">
        <w:tc>
          <w:tcPr>
            <w:tcW w:w="2068" w:type="pct"/>
          </w:tcPr>
          <w:p w14:paraId="163ED691" w14:textId="77777777" w:rsidR="00721382" w:rsidRPr="00D533B8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03BA494D" w14:textId="77777777" w:rsidR="00721382" w:rsidRPr="00D533B8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1C9AD389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7AB1E9F6" w14:textId="77777777" w:rsidR="00721382" w:rsidRPr="00D533B8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6696F3E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vAlign w:val="bottom"/>
          </w:tcPr>
          <w:p w14:paraId="65DD4E26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" w:type="pct"/>
          </w:tcPr>
          <w:p w14:paraId="760C0395" w14:textId="77777777" w:rsidR="00721382" w:rsidRPr="00D533B8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1" w:type="pct"/>
            <w:vAlign w:val="bottom"/>
          </w:tcPr>
          <w:p w14:paraId="45F26E07" w14:textId="77777777" w:rsidR="00721382" w:rsidRPr="00D533B8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4040B6" w:rsidRPr="00D533B8" w14:paraId="1B75EB3F" w14:textId="77777777" w:rsidTr="00BD026A">
        <w:tc>
          <w:tcPr>
            <w:tcW w:w="2068" w:type="pct"/>
          </w:tcPr>
          <w:p w14:paraId="79BD578B" w14:textId="77777777" w:rsidR="004040B6" w:rsidRPr="00D533B8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26" w:type="pct"/>
            <w:shd w:val="clear" w:color="auto" w:fill="auto"/>
          </w:tcPr>
          <w:p w14:paraId="6FD46D73" w14:textId="3D4C0EE2" w:rsidR="004040B6" w:rsidRPr="00D533B8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377C731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65218AB9" w14:textId="6845932C" w:rsidR="004040B6" w:rsidRPr="00D533B8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2D3D8F0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364116" w14:textId="2297E5DD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28" w:type="pct"/>
          </w:tcPr>
          <w:p w14:paraId="506BB0EC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E6F35F6" w14:textId="7222ADBF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</w:tr>
      <w:tr w:rsidR="004040B6" w:rsidRPr="00D533B8" w14:paraId="0595D050" w14:textId="77777777" w:rsidTr="00BD026A">
        <w:tc>
          <w:tcPr>
            <w:tcW w:w="2068" w:type="pct"/>
          </w:tcPr>
          <w:p w14:paraId="15CE914D" w14:textId="77777777" w:rsidR="004040B6" w:rsidRPr="00D533B8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626" w:type="pct"/>
            <w:shd w:val="clear" w:color="auto" w:fill="auto"/>
          </w:tcPr>
          <w:p w14:paraId="30A90067" w14:textId="29E3D2F6" w:rsidR="004040B6" w:rsidRPr="00D533B8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E81498E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0EFBA22" w14:textId="4090E124" w:rsidR="004040B6" w:rsidRPr="00D533B8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7C47342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6867AB3" w14:textId="46EA6F73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28" w:type="pct"/>
          </w:tcPr>
          <w:p w14:paraId="601E090E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B4E4ABB" w14:textId="0551D4C1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4040B6" w:rsidRPr="00D533B8" w14:paraId="563B5C88" w14:textId="77777777" w:rsidTr="00BD026A">
        <w:tc>
          <w:tcPr>
            <w:tcW w:w="2068" w:type="pct"/>
          </w:tcPr>
          <w:p w14:paraId="5F654196" w14:textId="77777777" w:rsidR="004040B6" w:rsidRPr="009E555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626" w:type="pct"/>
            <w:shd w:val="clear" w:color="auto" w:fill="auto"/>
          </w:tcPr>
          <w:p w14:paraId="4A91FDFE" w14:textId="2420FF8F" w:rsidR="004040B6" w:rsidRPr="00D533B8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DC9E5B1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57DB123" w14:textId="29A93D29" w:rsidR="004040B6" w:rsidRPr="00D533B8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014C87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6E1B573" w14:textId="4FCF684E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28" w:type="pct"/>
          </w:tcPr>
          <w:p w14:paraId="7BFAF7E2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60483A6" w14:textId="7CBDB01D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4040B6" w:rsidRPr="00D533B8" w14:paraId="262D3ED0" w14:textId="77777777" w:rsidTr="00BD026A">
        <w:tc>
          <w:tcPr>
            <w:tcW w:w="2068" w:type="pct"/>
          </w:tcPr>
          <w:p w14:paraId="3E59B675" w14:textId="77777777" w:rsidR="004040B6" w:rsidRPr="009E555A" w:rsidRDefault="004040B6" w:rsidP="004040B6">
            <w:pPr>
              <w:tabs>
                <w:tab w:val="clear" w:pos="3742"/>
                <w:tab w:val="left" w:pos="720"/>
              </w:tabs>
              <w:spacing w:line="240" w:lineRule="auto"/>
              <w:ind w:right="-19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626" w:type="pct"/>
            <w:shd w:val="clear" w:color="auto" w:fill="auto"/>
          </w:tcPr>
          <w:p w14:paraId="12B9734F" w14:textId="20F8E2C6" w:rsidR="004040B6" w:rsidRPr="00D533B8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F895824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030750FF" w14:textId="6CA1D4FE" w:rsidR="004040B6" w:rsidRPr="00D533B8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ABAFA1D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19FC37" w14:textId="67C83EBC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28" w:type="pct"/>
          </w:tcPr>
          <w:p w14:paraId="39ED6DA6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4943E77" w14:textId="30FE4367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4040B6" w:rsidRPr="00D533B8" w14:paraId="7697C457" w14:textId="77777777" w:rsidTr="00BD026A">
        <w:tc>
          <w:tcPr>
            <w:tcW w:w="2068" w:type="pct"/>
          </w:tcPr>
          <w:p w14:paraId="30CF7466" w14:textId="77777777" w:rsidR="004040B6" w:rsidRPr="00E6495E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6" w:type="pct"/>
            <w:shd w:val="clear" w:color="auto" w:fill="auto"/>
          </w:tcPr>
          <w:p w14:paraId="21B147CC" w14:textId="072086E5" w:rsidR="004040B6" w:rsidRPr="00D533B8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91C0F50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34843E5D" w14:textId="017FBF6B" w:rsidR="004040B6" w:rsidRPr="00D533B8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0594881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C3F6B16" w14:textId="3AD620F5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28" w:type="pct"/>
          </w:tcPr>
          <w:p w14:paraId="77FBE5E2" w14:textId="77777777" w:rsidR="004040B6" w:rsidRPr="00D533B8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5AF0677" w14:textId="2757044C" w:rsidR="004040B6" w:rsidRPr="00FA01F2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4040B6" w:rsidRPr="00BD026A" w14:paraId="57786194" w14:textId="77777777" w:rsidTr="00BD026A">
        <w:tc>
          <w:tcPr>
            <w:tcW w:w="2068" w:type="pct"/>
          </w:tcPr>
          <w:p w14:paraId="375437E4" w14:textId="77777777" w:rsidR="004040B6" w:rsidRPr="00BD026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626" w:type="pct"/>
            <w:shd w:val="clear" w:color="auto" w:fill="auto"/>
          </w:tcPr>
          <w:p w14:paraId="34F0EA17" w14:textId="05E3C52E" w:rsidR="004040B6" w:rsidRPr="00BD026A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9513A0B" w14:textId="77777777" w:rsidR="004040B6" w:rsidRPr="00BD026A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C2C68A0" w14:textId="37BC7FC1" w:rsidR="004040B6" w:rsidRPr="00BD026A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0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EB6978B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E08C09" w14:textId="61DC68F9" w:rsidR="004040B6" w:rsidRPr="00BD026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8" w:type="pct"/>
          </w:tcPr>
          <w:p w14:paraId="1A68F543" w14:textId="77777777" w:rsidR="004040B6" w:rsidRPr="00BD026A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795C376" w14:textId="27746F25" w:rsidR="004040B6" w:rsidRPr="00BD026A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4040B6" w:rsidRPr="00BD026A" w14:paraId="0EB95FD0" w14:textId="77777777" w:rsidTr="00BD026A">
        <w:tc>
          <w:tcPr>
            <w:tcW w:w="2068" w:type="pct"/>
          </w:tcPr>
          <w:p w14:paraId="40445131" w14:textId="77777777" w:rsidR="004040B6" w:rsidRPr="00BD026A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7EBAA42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46EF5734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66F14CB1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5218043B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E6734C7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60C554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37F1E48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0B6" w:rsidRPr="00BD026A" w14:paraId="56A1EED7" w14:textId="77777777" w:rsidTr="00BD026A">
        <w:tc>
          <w:tcPr>
            <w:tcW w:w="2068" w:type="pct"/>
          </w:tcPr>
          <w:p w14:paraId="789D761E" w14:textId="77777777" w:rsidR="004040B6" w:rsidRPr="00BD026A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BC948A5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03F4C394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5FFFABE0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6E71A988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981BB99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06935B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44FDB6F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0B6" w:rsidRPr="00BD026A" w14:paraId="469841D5" w14:textId="77777777" w:rsidTr="00BD026A">
        <w:tc>
          <w:tcPr>
            <w:tcW w:w="2068" w:type="pct"/>
          </w:tcPr>
          <w:p w14:paraId="3455F8D3" w14:textId="77777777" w:rsidR="004040B6" w:rsidRPr="00BD026A" w:rsidRDefault="004040B6" w:rsidP="004040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2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D026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BD02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378F37" w14:textId="7E144E3C" w:rsidR="004040B6" w:rsidRPr="00BD026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2" w:type="pct"/>
          </w:tcPr>
          <w:p w14:paraId="2B7E25A5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76FDAA" w14:textId="75884300" w:rsidR="004040B6" w:rsidRPr="00BD026A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43" w:type="pct"/>
          </w:tcPr>
          <w:p w14:paraId="6CEE2A9D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E5AA4C" w14:textId="6187C9B7" w:rsidR="004040B6" w:rsidRPr="00BD026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8" w:type="pct"/>
          </w:tcPr>
          <w:p w14:paraId="10C2D066" w14:textId="77777777" w:rsidR="004040B6" w:rsidRPr="00BD026A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CC181AB" w14:textId="23BE6428" w:rsidR="004040B6" w:rsidRPr="00BD026A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4040B6" w:rsidRPr="00BD026A" w14:paraId="65E2228A" w14:textId="77777777" w:rsidTr="00BD026A">
        <w:trPr>
          <w:trHeight w:val="349"/>
        </w:trPr>
        <w:tc>
          <w:tcPr>
            <w:tcW w:w="2068" w:type="pct"/>
          </w:tcPr>
          <w:p w14:paraId="5A225182" w14:textId="77777777" w:rsidR="004040B6" w:rsidRPr="00BD026A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19DCCDA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DC8C539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A4309A1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D52ADF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4DA8E7E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F995DAD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9AB90E3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040B6" w:rsidRPr="00BD026A" w14:paraId="54672A53" w14:textId="77777777" w:rsidTr="00BD026A">
        <w:tc>
          <w:tcPr>
            <w:tcW w:w="2068" w:type="pct"/>
          </w:tcPr>
          <w:p w14:paraId="2F53EC50" w14:textId="77777777" w:rsidR="004040B6" w:rsidRPr="00BD026A" w:rsidRDefault="004040B6" w:rsidP="004040B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0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19D8D48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5441E34A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7EB96971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2A0F12E8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F5515B1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DDEC0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0C72F1C" w14:textId="77777777" w:rsidR="004040B6" w:rsidRPr="00BD026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0B6" w:rsidRPr="00D533B8" w14:paraId="504F1FD5" w14:textId="77777777" w:rsidTr="00BD026A">
        <w:tc>
          <w:tcPr>
            <w:tcW w:w="2068" w:type="pct"/>
          </w:tcPr>
          <w:p w14:paraId="14CF943D" w14:textId="77777777" w:rsidR="004040B6" w:rsidRPr="00D533B8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626" w:type="pct"/>
            <w:shd w:val="clear" w:color="auto" w:fill="auto"/>
          </w:tcPr>
          <w:p w14:paraId="7A7692B7" w14:textId="52F97966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2" w:type="pct"/>
          </w:tcPr>
          <w:p w14:paraId="31E77D47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18BDDDF1" w14:textId="3D40D702" w:rsidR="004040B6" w:rsidRPr="00D533B8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43" w:type="pct"/>
          </w:tcPr>
          <w:p w14:paraId="46F83586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2A40C1" w14:textId="43E335D2" w:rsidR="004040B6" w:rsidRPr="00D533B8" w:rsidRDefault="007401E3" w:rsidP="0025368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28" w:type="pct"/>
          </w:tcPr>
          <w:p w14:paraId="5F02F53E" w14:textId="77777777" w:rsidR="004040B6" w:rsidRPr="00D533B8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873028" w14:textId="2389F9EC" w:rsidR="004040B6" w:rsidRPr="00BD026A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4040B6" w:rsidRPr="00D533B8" w14:paraId="3BCBB3F9" w14:textId="77777777" w:rsidTr="00BD026A">
        <w:tc>
          <w:tcPr>
            <w:tcW w:w="2068" w:type="pct"/>
          </w:tcPr>
          <w:p w14:paraId="298B944B" w14:textId="77777777" w:rsidR="004040B6" w:rsidRPr="00D533B8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AC4CDBF" w14:textId="15ECDF71" w:rsidR="004040B6" w:rsidRPr="005F2C74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C7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 w:rsidRPr="005F2C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C74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42" w:type="pct"/>
          </w:tcPr>
          <w:p w14:paraId="1B1603B0" w14:textId="77777777" w:rsidR="004040B6" w:rsidRPr="0086046B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982E9C" w14:textId="40CF300B" w:rsidR="004040B6" w:rsidRPr="005F2C74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4040B6" w:rsidRPr="005F2C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143" w:type="pct"/>
          </w:tcPr>
          <w:p w14:paraId="0740EEF1" w14:textId="77777777" w:rsidR="004040B6" w:rsidRPr="0086046B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11B45FA" w14:textId="3DFD86B6" w:rsidR="004040B6" w:rsidRPr="005F2C74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4040B6" w:rsidRPr="005F2C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128" w:type="pct"/>
          </w:tcPr>
          <w:p w14:paraId="6E586B06" w14:textId="77777777" w:rsidR="004040B6" w:rsidRPr="0086046B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10EB1E6" w14:textId="420437E9" w:rsidR="004040B6" w:rsidRPr="005F2C74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040B6" w:rsidRPr="005F2C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</w:t>
            </w:r>
          </w:p>
        </w:tc>
      </w:tr>
      <w:tr w:rsidR="004040B6" w:rsidRPr="00D533B8" w14:paraId="38662535" w14:textId="77777777" w:rsidTr="00BD026A">
        <w:tc>
          <w:tcPr>
            <w:tcW w:w="2068" w:type="pct"/>
          </w:tcPr>
          <w:p w14:paraId="1EA3608A" w14:textId="77777777" w:rsidR="0025368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0C4351F" w14:textId="1349952D" w:rsidR="004040B6" w:rsidRPr="00A4122F" w:rsidRDefault="00253682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4040B6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4040B6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4040B6"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D2964D9" w14:textId="77777777" w:rsidR="004040B6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180EC601" w:rsidR="00556CF7" w:rsidRPr="00276616" w:rsidRDefault="00556CF7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FF75F9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4FF3B61" w14:textId="77777777" w:rsidR="004040B6" w:rsidRPr="00BD026A" w:rsidRDefault="004040B6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4A5D8C6D" w14:textId="5E8FB7AF" w:rsidR="004040B6" w:rsidRPr="00BD026A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E10991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FF5B3A4" w14:textId="77777777" w:rsidR="004040B6" w:rsidRDefault="004040B6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771716D4" w:rsidR="004040B6" w:rsidRPr="008A73E1" w:rsidRDefault="004040B6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8A7E08C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D8C68EB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0B5E36BA" w14:textId="37972C3E" w:rsidR="004040B6" w:rsidRPr="008A73E1" w:rsidRDefault="004040B6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40B6" w:rsidRPr="00D533B8" w14:paraId="53FF346B" w14:textId="77777777" w:rsidTr="00BD026A">
        <w:tc>
          <w:tcPr>
            <w:tcW w:w="2068" w:type="pct"/>
          </w:tcPr>
          <w:p w14:paraId="41AE3F77" w14:textId="77777777" w:rsidR="004040B6" w:rsidRPr="00D533B8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54BE75C3" w:rsidR="004040B6" w:rsidRPr="00A4122F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42" w:type="pct"/>
          </w:tcPr>
          <w:p w14:paraId="3A4810CC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0DA9C7A7" w:rsidR="004040B6" w:rsidRPr="00A4122F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143" w:type="pct"/>
          </w:tcPr>
          <w:p w14:paraId="5306E1E5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50C2606C" w:rsidR="004040B6" w:rsidRPr="00A4122F" w:rsidRDefault="007401E3" w:rsidP="004040B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128" w:type="pct"/>
          </w:tcPr>
          <w:p w14:paraId="21C82D8B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16766733" w:rsidR="004040B6" w:rsidRPr="00A4122F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</w:p>
        </w:tc>
      </w:tr>
      <w:tr w:rsidR="004040B6" w:rsidRPr="008C0596" w14:paraId="1123C34E" w14:textId="77777777" w:rsidTr="00BD026A">
        <w:tc>
          <w:tcPr>
            <w:tcW w:w="2068" w:type="pct"/>
          </w:tcPr>
          <w:p w14:paraId="008ADDCB" w14:textId="5D3E3D07" w:rsidR="004040B6" w:rsidRPr="008C0596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A6B5DF4" w14:textId="77777777" w:rsidR="004040B6" w:rsidRPr="008C0596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</w:tcPr>
          <w:p w14:paraId="34005619" w14:textId="77777777" w:rsidR="004040B6" w:rsidRPr="008C0596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BF3D713" w14:textId="77777777" w:rsidR="004040B6" w:rsidRPr="008C0596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248EAD26" w14:textId="77777777" w:rsidR="004040B6" w:rsidRPr="008C059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0955BF5" w14:textId="77777777" w:rsidR="004040B6" w:rsidRPr="008C059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CF56E9D" w14:textId="77777777" w:rsidR="004040B6" w:rsidRPr="008C059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7EA1681B" w14:textId="77777777" w:rsidR="004040B6" w:rsidRPr="008C059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040B6" w:rsidRPr="00D533B8" w14:paraId="5B91E993" w14:textId="77777777" w:rsidTr="00BD026A">
        <w:tc>
          <w:tcPr>
            <w:tcW w:w="2068" w:type="pct"/>
          </w:tcPr>
          <w:p w14:paraId="62255A2F" w14:textId="77777777" w:rsidR="004040B6" w:rsidRPr="00295EE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01AB4B" w14:textId="5D65E4D1" w:rsidR="004040B6" w:rsidRPr="00EA5EBA" w:rsidRDefault="007401E3" w:rsidP="004040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31153D81" w14:textId="77777777" w:rsidR="004040B6" w:rsidRPr="00EA5EBA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6E54EDD" w14:textId="35CE92A4" w:rsidR="004040B6" w:rsidRDefault="007401E3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760F3552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07D7E1B" w14:textId="314EDE8A" w:rsidR="004040B6" w:rsidRPr="00A4122F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295B9A44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A39EEFB" w14:textId="0378D86B" w:rsidR="004040B6" w:rsidRPr="004331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040B6" w:rsidRPr="00D533B8" w14:paraId="319A00C1" w14:textId="77777777" w:rsidTr="00BD026A">
        <w:tc>
          <w:tcPr>
            <w:tcW w:w="2068" w:type="pct"/>
          </w:tcPr>
          <w:p w14:paraId="0BE880AA" w14:textId="77777777" w:rsidR="004040B6" w:rsidRPr="00295EE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14:paraId="653B5E35" w14:textId="2E9556D5" w:rsidR="004040B6" w:rsidRPr="008E034D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0B6" w:rsidRPr="00D533B8" w14:paraId="1034ECEF" w14:textId="77777777" w:rsidTr="00BD026A">
        <w:tc>
          <w:tcPr>
            <w:tcW w:w="2068" w:type="pct"/>
          </w:tcPr>
          <w:p w14:paraId="52AE41D9" w14:textId="50423DB9" w:rsidR="004040B6" w:rsidRPr="00295EE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8E03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6" w:type="pct"/>
            <w:shd w:val="clear" w:color="auto" w:fill="auto"/>
          </w:tcPr>
          <w:p w14:paraId="02210D82" w14:textId="77777777" w:rsidR="004040B6" w:rsidRPr="008E034D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0FE860" w14:textId="77777777" w:rsidR="004040B6" w:rsidRPr="00EA5EBA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25294E8" w14:textId="77777777" w:rsidR="004040B6" w:rsidRPr="008E034D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272D39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AFEAC3E" w14:textId="77777777" w:rsidR="004040B6" w:rsidRPr="008E034D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7228A68" w14:textId="77777777" w:rsidR="004040B6" w:rsidRPr="00A4122F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24A759" w14:textId="77777777" w:rsidR="004040B6" w:rsidRPr="008E034D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40B6" w:rsidRPr="00D533B8" w14:paraId="5AD056B8" w14:textId="77777777" w:rsidTr="00ED60EF">
        <w:tc>
          <w:tcPr>
            <w:tcW w:w="2068" w:type="pct"/>
          </w:tcPr>
          <w:p w14:paraId="254A25CB" w14:textId="17FC0F56" w:rsidR="004040B6" w:rsidRPr="00295EE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28989D7C" w14:textId="74FD0A2F" w:rsidR="004040B6" w:rsidRPr="00597403" w:rsidRDefault="004040B6" w:rsidP="00404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DE757E" w14:textId="77777777" w:rsidR="004040B6" w:rsidRPr="00597403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E4E1546" w14:textId="3D2F4F7B" w:rsidR="004040B6" w:rsidRPr="008261D4" w:rsidRDefault="004040B6" w:rsidP="002536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93089B" w14:textId="77777777" w:rsidR="004040B6" w:rsidRPr="0059740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7BDFB8D" w14:textId="4E2D070A" w:rsidR="004040B6" w:rsidRPr="0059740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28" w:type="pct"/>
          </w:tcPr>
          <w:p w14:paraId="0E681084" w14:textId="77777777" w:rsidR="004040B6" w:rsidRPr="0059740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</w:tcPr>
          <w:p w14:paraId="494E4596" w14:textId="6AF6DD8F" w:rsidR="004040B6" w:rsidRPr="00C17EF9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040B6" w:rsidRPr="00D533B8" w14:paraId="27CEC71B" w14:textId="77777777" w:rsidTr="00ED60EF">
        <w:tc>
          <w:tcPr>
            <w:tcW w:w="2068" w:type="pct"/>
          </w:tcPr>
          <w:p w14:paraId="2408459A" w14:textId="5C650D02" w:rsidR="004040B6" w:rsidRPr="00295EE2" w:rsidRDefault="004040B6" w:rsidP="004040B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33D005E0" w:rsidR="004040B6" w:rsidRPr="00597403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2C81DA71" w14:textId="77777777" w:rsidR="004040B6" w:rsidRPr="00597403" w:rsidRDefault="004040B6" w:rsidP="004040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CA5FEF0" w14:textId="3E42A347" w:rsidR="004040B6" w:rsidRPr="00597403" w:rsidRDefault="004040B6" w:rsidP="004040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7320784" w14:textId="77777777" w:rsidR="004040B6" w:rsidRPr="0059740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55733FC" w14:textId="5B128493" w:rsidR="004040B6" w:rsidRPr="0059740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D722D00" w14:textId="77777777" w:rsidR="004040B6" w:rsidRPr="0059740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</w:tcPr>
          <w:p w14:paraId="50354CC3" w14:textId="1DA5794F" w:rsidR="004040B6" w:rsidRPr="00C17EF9" w:rsidRDefault="007401E3" w:rsidP="004040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</w:tr>
    </w:tbl>
    <w:p w14:paraId="1E384A07" w14:textId="77777777" w:rsidR="00FD2419" w:rsidRDefault="00FD2419" w:rsidP="00983590">
      <w:pPr>
        <w:tabs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13DD8E2" w14:textId="77777777" w:rsidR="001D0EC4" w:rsidRDefault="001D0EC4">
      <w:r>
        <w:br w:type="page"/>
      </w:r>
    </w:p>
    <w:tbl>
      <w:tblPr>
        <w:tblW w:w="9469" w:type="dxa"/>
        <w:tblInd w:w="450" w:type="dxa"/>
        <w:tblLook w:val="04A0" w:firstRow="1" w:lastRow="0" w:firstColumn="1" w:lastColumn="0" w:noHBand="0" w:noVBand="1"/>
      </w:tblPr>
      <w:tblGrid>
        <w:gridCol w:w="1478"/>
        <w:gridCol w:w="952"/>
        <w:gridCol w:w="229"/>
        <w:gridCol w:w="728"/>
        <w:gridCol w:w="7"/>
        <w:gridCol w:w="222"/>
        <w:gridCol w:w="7"/>
        <w:gridCol w:w="1029"/>
        <w:gridCol w:w="7"/>
        <w:gridCol w:w="222"/>
        <w:gridCol w:w="7"/>
        <w:gridCol w:w="729"/>
        <w:gridCol w:w="7"/>
        <w:gridCol w:w="222"/>
        <w:gridCol w:w="7"/>
        <w:gridCol w:w="1029"/>
        <w:gridCol w:w="7"/>
        <w:gridCol w:w="222"/>
        <w:gridCol w:w="7"/>
        <w:gridCol w:w="1062"/>
        <w:gridCol w:w="7"/>
        <w:gridCol w:w="239"/>
        <w:gridCol w:w="7"/>
        <w:gridCol w:w="1029"/>
        <w:gridCol w:w="7"/>
      </w:tblGrid>
      <w:tr w:rsidR="00426F0D" w:rsidRPr="00ED38E4" w14:paraId="2977A308" w14:textId="77777777" w:rsidTr="00253682">
        <w:trPr>
          <w:gridAfter w:val="1"/>
          <w:wAfter w:w="7" w:type="dxa"/>
          <w:tblHeader/>
        </w:trPr>
        <w:tc>
          <w:tcPr>
            <w:tcW w:w="1478" w:type="dxa"/>
            <w:shd w:val="clear" w:color="auto" w:fill="auto"/>
            <w:vAlign w:val="bottom"/>
          </w:tcPr>
          <w:p w14:paraId="375B9FFD" w14:textId="54000E9F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38" w:type="dxa"/>
            <w:gridSpan w:val="5"/>
            <w:shd w:val="clear" w:color="auto" w:fill="auto"/>
            <w:vAlign w:val="bottom"/>
          </w:tcPr>
          <w:p w14:paraId="422FC1CD" w14:textId="0003F484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46" w:type="dxa"/>
            <w:gridSpan w:val="18"/>
            <w:shd w:val="clear" w:color="auto" w:fill="auto"/>
            <w:vAlign w:val="bottom"/>
          </w:tcPr>
          <w:p w14:paraId="3D2AAE90" w14:textId="77777777" w:rsidR="00426F0D" w:rsidRPr="00432645" w:rsidRDefault="00426F0D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F0D" w:rsidRPr="00ED38E4" w14:paraId="0D3FFADC" w14:textId="77777777" w:rsidTr="00253682">
        <w:trPr>
          <w:tblHeader/>
        </w:trPr>
        <w:tc>
          <w:tcPr>
            <w:tcW w:w="1478" w:type="dxa"/>
            <w:shd w:val="clear" w:color="auto" w:fill="auto"/>
            <w:vAlign w:val="bottom"/>
          </w:tcPr>
          <w:p w14:paraId="6DB61FC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EEE062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4F72C2AF" w:rsidR="00426F0D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93" w:type="dxa"/>
            <w:gridSpan w:val="5"/>
            <w:shd w:val="clear" w:color="auto" w:fill="auto"/>
            <w:vAlign w:val="bottom"/>
          </w:tcPr>
          <w:p w14:paraId="5EDA93E5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914A71" w14:textId="1D46EF40" w:rsidR="00426F0D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ED60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60EF"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5E1A2F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7172D6ED" w:rsidR="00426F0D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1A22357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bottom"/>
          </w:tcPr>
          <w:p w14:paraId="2D6A7CA3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693C419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7AD4FE4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5EDEB857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152CBA2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6" w:type="dxa"/>
            <w:gridSpan w:val="2"/>
          </w:tcPr>
          <w:p w14:paraId="005ABA28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998C44B" w14:textId="77777777" w:rsidR="00426F0D" w:rsidRPr="00432645" w:rsidRDefault="00426F0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317E9811" w:rsidR="00426F0D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ED60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60EF"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1295B" w:rsidRPr="00ED38E4" w14:paraId="23830197" w14:textId="77777777" w:rsidTr="00253682">
        <w:trPr>
          <w:tblHeader/>
        </w:trPr>
        <w:tc>
          <w:tcPr>
            <w:tcW w:w="1478" w:type="dxa"/>
            <w:shd w:val="clear" w:color="auto" w:fill="auto"/>
            <w:vAlign w:val="bottom"/>
          </w:tcPr>
          <w:p w14:paraId="6A879081" w14:textId="55402A35" w:rsidR="0041295B" w:rsidRPr="00432645" w:rsidRDefault="00FD2419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DBF82BF" w14:textId="4D543906" w:rsidR="0041295B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6707CA1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0E0424D" w14:textId="64C7FDBD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265C401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C129994" w14:textId="21572B0F" w:rsidR="0041295B" w:rsidRPr="00432645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309A8E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bottom"/>
          </w:tcPr>
          <w:p w14:paraId="345D302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760D980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28DCCB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14F3345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12AC4DE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6" w:type="dxa"/>
            <w:gridSpan w:val="2"/>
          </w:tcPr>
          <w:p w14:paraId="70CF676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FBE5300" w14:textId="484939C6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ED38E4" w14:paraId="5DA8A700" w14:textId="77777777" w:rsidTr="00253682">
        <w:trPr>
          <w:gridAfter w:val="1"/>
          <w:wAfter w:w="7" w:type="dxa"/>
          <w:tblHeader/>
        </w:trPr>
        <w:tc>
          <w:tcPr>
            <w:tcW w:w="1478" w:type="dxa"/>
            <w:shd w:val="clear" w:color="auto" w:fill="auto"/>
          </w:tcPr>
          <w:p w14:paraId="73E0C87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1178139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469459E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18"/>
            <w:shd w:val="clear" w:color="auto" w:fill="auto"/>
          </w:tcPr>
          <w:p w14:paraId="4449C8C9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ED38E4" w14:paraId="6D78E78D" w14:textId="77777777" w:rsidTr="00253682">
        <w:tc>
          <w:tcPr>
            <w:tcW w:w="1478" w:type="dxa"/>
            <w:shd w:val="clear" w:color="auto" w:fill="auto"/>
          </w:tcPr>
          <w:p w14:paraId="2A1B9EFE" w14:textId="77777777" w:rsidR="0041295B" w:rsidRPr="009E555A" w:rsidRDefault="0041295B" w:rsidP="004129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2" w:type="dxa"/>
            <w:shd w:val="clear" w:color="auto" w:fill="auto"/>
          </w:tcPr>
          <w:p w14:paraId="00AF30A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5BE9F086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38BD2291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4AE3EA78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24A6D69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2F83F06C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73AB193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05F3B68B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71AE9855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5216EAAA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4356A47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203AFC90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11F7E0D4" w14:textId="77777777" w:rsidR="0041295B" w:rsidRPr="00432645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0B6" w:rsidRPr="00ED38E4" w14:paraId="230F12D9" w14:textId="77777777" w:rsidTr="00253682">
        <w:tc>
          <w:tcPr>
            <w:tcW w:w="1478" w:type="dxa"/>
            <w:shd w:val="clear" w:color="auto" w:fill="auto"/>
          </w:tcPr>
          <w:p w14:paraId="5257F173" w14:textId="77777777" w:rsidR="004040B6" w:rsidRPr="009E555A" w:rsidRDefault="004040B6" w:rsidP="004040B6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52" w:type="dxa"/>
            <w:shd w:val="clear" w:color="auto" w:fill="auto"/>
          </w:tcPr>
          <w:p w14:paraId="306D31FD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41AD0981" w:rsidR="004040B6" w:rsidRPr="009E555A" w:rsidRDefault="007401E3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9" w:type="dxa"/>
            <w:shd w:val="clear" w:color="auto" w:fill="auto"/>
          </w:tcPr>
          <w:p w14:paraId="6067429F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4A983D09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73C20C" w14:textId="439DD887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17E842F8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0BCD64BD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2A1FFF36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7D7E7C91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1805E69B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356C96E9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0C8B542E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5B3B1A4D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056CD72A" w:rsidR="004040B6" w:rsidRPr="00432645" w:rsidRDefault="004040B6" w:rsidP="0025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3DEB9AEF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094B3E4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2329EF6C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46" w:type="dxa"/>
            <w:gridSpan w:val="2"/>
          </w:tcPr>
          <w:p w14:paraId="2B11282C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678DB7A0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7DC8C1DE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4040B6" w:rsidRPr="00ED38E4" w14:paraId="60657108" w14:textId="77777777" w:rsidTr="00253682">
        <w:tc>
          <w:tcPr>
            <w:tcW w:w="1478" w:type="dxa"/>
            <w:shd w:val="clear" w:color="auto" w:fill="auto"/>
          </w:tcPr>
          <w:p w14:paraId="1452E108" w14:textId="77777777" w:rsidR="004040B6" w:rsidRPr="009E555A" w:rsidRDefault="004040B6" w:rsidP="004040B6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52" w:type="dxa"/>
            <w:shd w:val="clear" w:color="auto" w:fill="auto"/>
          </w:tcPr>
          <w:p w14:paraId="4D868A97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6FF6E068" w:rsidR="004040B6" w:rsidRPr="003945A5" w:rsidRDefault="007401E3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9" w:type="dxa"/>
            <w:shd w:val="clear" w:color="auto" w:fill="auto"/>
          </w:tcPr>
          <w:p w14:paraId="06EE3248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054B051D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BA77B" w14:textId="7CDA8DE2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092503C9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208FEE4F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4F1A11FF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2D48A95E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16EDDF1D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3E9517EE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3DB75A8A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49466F38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5367625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67A9C47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9E78173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115DCF1B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627CA094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09AF7176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0424697A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4040B6" w:rsidRPr="00ED38E4" w14:paraId="614B48E0" w14:textId="77777777" w:rsidTr="00253682">
        <w:tc>
          <w:tcPr>
            <w:tcW w:w="1478" w:type="dxa"/>
            <w:shd w:val="clear" w:color="auto" w:fill="auto"/>
          </w:tcPr>
          <w:p w14:paraId="2EAE1B8C" w14:textId="1D7EAB1E" w:rsidR="004040B6" w:rsidRPr="009E555A" w:rsidRDefault="004040B6" w:rsidP="004040B6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โคโค จำกัด</w:t>
            </w:r>
          </w:p>
        </w:tc>
        <w:tc>
          <w:tcPr>
            <w:tcW w:w="952" w:type="dxa"/>
            <w:shd w:val="clear" w:color="auto" w:fill="auto"/>
          </w:tcPr>
          <w:p w14:paraId="5112D717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0118B8CA" w:rsidR="004040B6" w:rsidRPr="003945A5" w:rsidRDefault="007401E3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9" w:type="dxa"/>
            <w:shd w:val="clear" w:color="auto" w:fill="auto"/>
          </w:tcPr>
          <w:p w14:paraId="3F45793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3E08E8FA" w14:textId="77777777" w:rsidR="004040B6" w:rsidRDefault="004040B6" w:rsidP="004040B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475D7C" w14:textId="3EE2F935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37DA5496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4563EEB2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0554801C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0C5EA8B2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09EAC639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0EC326CB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43B47F5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54E1DD46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3BE7EB9E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5F09859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038A0C1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577BE893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</w:tcPr>
          <w:p w14:paraId="06B53079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4A770EAA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5035833C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4040B6" w:rsidRPr="00ED38E4" w14:paraId="46B69F3C" w14:textId="77777777" w:rsidTr="00253682">
        <w:tc>
          <w:tcPr>
            <w:tcW w:w="1478" w:type="dxa"/>
            <w:shd w:val="clear" w:color="auto" w:fill="auto"/>
          </w:tcPr>
          <w:p w14:paraId="17363D30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</w:tcPr>
          <w:p w14:paraId="16D60779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2BE966CE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3419A901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57755FBB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67701" w14:textId="14615AC7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407034AF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2BA1F6D1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7F867036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638BC1F9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039D5F21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7571728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73202CC6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</w:tcPr>
          <w:p w14:paraId="3462A091" w14:textId="0153A32F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</w:tr>
      <w:tr w:rsidR="004040B6" w:rsidRPr="00ED38E4" w14:paraId="673A9642" w14:textId="77777777" w:rsidTr="00253682">
        <w:trPr>
          <w:gridAfter w:val="1"/>
          <w:wAfter w:w="7" w:type="dxa"/>
        </w:trPr>
        <w:tc>
          <w:tcPr>
            <w:tcW w:w="3387" w:type="dxa"/>
            <w:gridSpan w:val="4"/>
            <w:shd w:val="clear" w:color="auto" w:fill="auto"/>
          </w:tcPr>
          <w:p w14:paraId="44E8E898" w14:textId="44FFE55B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hanging="336"/>
              <w:rPr>
                <w:rFonts w:ascii="Angsana New" w:hAnsi="Angsana New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9E40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E40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362FDDAB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A01D4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557C9C7" w14:textId="1AED9909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892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73E4BD44" w14:textId="4F2975B8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293DE21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4616BCDB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7158021C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5855E33B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1FB4066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gridSpan w:val="2"/>
          </w:tcPr>
          <w:p w14:paraId="4EE26D75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09CD8BAC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3EACDE99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696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40B6" w:rsidRPr="00ED38E4" w14:paraId="07052543" w14:textId="77777777" w:rsidTr="00253682">
        <w:tc>
          <w:tcPr>
            <w:tcW w:w="1478" w:type="dxa"/>
            <w:shd w:val="clear" w:color="auto" w:fill="auto"/>
          </w:tcPr>
          <w:p w14:paraId="4DA33EAA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52" w:type="dxa"/>
            <w:shd w:val="clear" w:color="auto" w:fill="auto"/>
          </w:tcPr>
          <w:p w14:paraId="0AA7CDB0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628A88D1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77AF9662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2629335A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04D02F92" w:rsidR="004040B6" w:rsidRPr="00432645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460A1565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0BE3A986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37EB276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5352D329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2B7BAFB3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3103DC5" w14:textId="77777777" w:rsidR="004040B6" w:rsidRPr="00432645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611E7CF1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AC033D" w14:textId="52614A50" w:rsidR="004040B6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</w:tr>
    </w:tbl>
    <w:p w14:paraId="5C31414A" w14:textId="042E6881" w:rsidR="009E403E" w:rsidRPr="00426F0D" w:rsidRDefault="009E40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3055"/>
        <w:gridCol w:w="1076"/>
        <w:gridCol w:w="258"/>
        <w:gridCol w:w="1093"/>
      </w:tblGrid>
      <w:tr w:rsidR="005A4942" w:rsidRPr="0087759A" w14:paraId="47216C8C" w14:textId="77777777" w:rsidTr="00C17EF9">
        <w:tc>
          <w:tcPr>
            <w:tcW w:w="2071" w:type="pct"/>
          </w:tcPr>
          <w:p w14:paraId="2C612975" w14:textId="77777777" w:rsidR="005A4942" w:rsidRPr="0087759A" w:rsidRDefault="005A494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pct"/>
          </w:tcPr>
          <w:p w14:paraId="14FFD5CC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B9AC81" w14:textId="5A886CE4" w:rsidR="005A4942" w:rsidRPr="0087759A" w:rsidRDefault="007401E3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2F1BAFF3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39C402" w14:textId="58F057AB" w:rsidR="005A4942" w:rsidRPr="0087759A" w:rsidRDefault="007401E3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A4942" w:rsidRPr="0087759A" w14:paraId="51A37918" w14:textId="77777777" w:rsidTr="00C17EF9">
        <w:tc>
          <w:tcPr>
            <w:tcW w:w="2071" w:type="pct"/>
          </w:tcPr>
          <w:p w14:paraId="684E1F4F" w14:textId="77777777" w:rsidR="005A4942" w:rsidRPr="0087759A" w:rsidRDefault="005A4942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pct"/>
          </w:tcPr>
          <w:p w14:paraId="4F3558F1" w14:textId="5AEA2017" w:rsidR="005A4942" w:rsidRPr="0087759A" w:rsidRDefault="005A4942" w:rsidP="0041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1813FB7C" w14:textId="62DE084A" w:rsidR="005A4942" w:rsidRPr="0087759A" w:rsidRDefault="005A4942" w:rsidP="005A4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A4942" w:rsidRPr="0087759A" w14:paraId="709749FE" w14:textId="77777777" w:rsidTr="00C17EF9">
        <w:tc>
          <w:tcPr>
            <w:tcW w:w="3703" w:type="pct"/>
            <w:gridSpan w:val="2"/>
          </w:tcPr>
          <w:p w14:paraId="30F260F7" w14:textId="5DBA5FE6" w:rsidR="005A4942" w:rsidRPr="0087759A" w:rsidRDefault="005A4942" w:rsidP="005A494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156" w:right="-131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401E3" w:rsidRPr="007401E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9E40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9E4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9E40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ของเงินให้กู้ยืมสำหรับ</w:t>
            </w:r>
          </w:p>
        </w:tc>
        <w:tc>
          <w:tcPr>
            <w:tcW w:w="575" w:type="pct"/>
          </w:tcPr>
          <w:p w14:paraId="5D7EC177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2D0D4FC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087B0D3" w14:textId="77777777" w:rsidR="005A4942" w:rsidRPr="0087759A" w:rsidRDefault="005A4942" w:rsidP="0041295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942" w:rsidRPr="0087759A" w14:paraId="61ABDB92" w14:textId="77777777" w:rsidTr="00C17EF9">
        <w:tc>
          <w:tcPr>
            <w:tcW w:w="2071" w:type="pct"/>
          </w:tcPr>
          <w:p w14:paraId="2A67FD10" w14:textId="620B2524" w:rsidR="005A4942" w:rsidRPr="0087759A" w:rsidRDefault="005A4942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32" w:type="pct"/>
          </w:tcPr>
          <w:p w14:paraId="410201FF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0513780B" w14:textId="3BC596BF" w:rsidR="005A4942" w:rsidRPr="009E403E" w:rsidRDefault="007401E3" w:rsidP="00C31C08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38" w:type="pct"/>
          </w:tcPr>
          <w:p w14:paraId="56F100C2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6B6E63E" w14:textId="124E326B" w:rsidR="005A4942" w:rsidRPr="009E403E" w:rsidRDefault="00C17EF9" w:rsidP="00426F0D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4942" w:rsidRPr="0087759A" w14:paraId="632187F1" w14:textId="77777777" w:rsidTr="00C17EF9">
        <w:tc>
          <w:tcPr>
            <w:tcW w:w="2071" w:type="pct"/>
          </w:tcPr>
          <w:p w14:paraId="76FE9014" w14:textId="37904357" w:rsidR="005A4942" w:rsidRPr="0087759A" w:rsidRDefault="002D5084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32" w:type="pct"/>
          </w:tcPr>
          <w:p w14:paraId="20CED40E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39A9D416" w14:textId="7F4F2961" w:rsidR="005A4942" w:rsidRPr="009E403E" w:rsidRDefault="007401E3" w:rsidP="004040B6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38" w:type="pct"/>
          </w:tcPr>
          <w:p w14:paraId="433A0FE8" w14:textId="77777777" w:rsidR="005A4942" w:rsidRPr="009E403E" w:rsidRDefault="005A4942" w:rsidP="00426F0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5810ECD" w14:textId="05FDCC87" w:rsidR="005A4942" w:rsidRPr="009E403E" w:rsidRDefault="00C17EF9" w:rsidP="00426F0D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875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97553E7" w14:textId="77777777" w:rsidR="00FE046A" w:rsidRPr="00B03167" w:rsidRDefault="00FE046A">
      <w:pPr>
        <w:rPr>
          <w:rFonts w:asciiTheme="majorBidi" w:hAnsiTheme="majorBidi" w:cstheme="majorBidi"/>
          <w:sz w:val="30"/>
          <w:szCs w:val="30"/>
        </w:rPr>
      </w:pPr>
    </w:p>
    <w:p w14:paraId="561B00C5" w14:textId="4B926C57" w:rsidR="00B03167" w:rsidRDefault="00B03167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2"/>
        <w:gridCol w:w="272"/>
        <w:gridCol w:w="1234"/>
        <w:gridCol w:w="274"/>
        <w:gridCol w:w="1174"/>
        <w:gridCol w:w="287"/>
        <w:gridCol w:w="1181"/>
      </w:tblGrid>
      <w:tr w:rsidR="00D4408C" w:rsidRPr="009E555A" w14:paraId="76CD8F63" w14:textId="77777777" w:rsidTr="00A84D63">
        <w:tc>
          <w:tcPr>
            <w:tcW w:w="1960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F4B0D76" w14:textId="77777777" w:rsidTr="00426F0D">
        <w:tc>
          <w:tcPr>
            <w:tcW w:w="1960" w:type="pct"/>
          </w:tcPr>
          <w:p w14:paraId="4702C98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50FAA7A5" w14:textId="68D665E3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AFE5017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535274" w14:textId="678E6BC0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C8F0CA7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6E51459" w14:textId="73D1E8CE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</w:tcPr>
          <w:p w14:paraId="0D4A5E3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0D538C" w14:textId="79724784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0E0BCC30" w14:textId="77777777" w:rsidTr="00426F0D">
        <w:tc>
          <w:tcPr>
            <w:tcW w:w="1960" w:type="pct"/>
          </w:tcPr>
          <w:p w14:paraId="4D50150C" w14:textId="6BEB4CB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3" w:type="pct"/>
          </w:tcPr>
          <w:p w14:paraId="14445B82" w14:textId="2106B2E7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D773E28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298334A" w14:textId="3159C835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3F45E8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DBF155" w14:textId="449ED727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0C63DDE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404E62" w14:textId="47C0BFDC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097F5CB3" w14:textId="77777777" w:rsidTr="00426F0D">
        <w:tc>
          <w:tcPr>
            <w:tcW w:w="1960" w:type="pct"/>
          </w:tcPr>
          <w:p w14:paraId="75A504F5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0" w:type="pct"/>
            <w:gridSpan w:val="7"/>
          </w:tcPr>
          <w:p w14:paraId="56BC1BB2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28425D5E" w14:textId="77777777" w:rsidTr="00426F0D">
        <w:tc>
          <w:tcPr>
            <w:tcW w:w="1960" w:type="pct"/>
          </w:tcPr>
          <w:p w14:paraId="7613FB1E" w14:textId="0382F11F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3" w:type="pct"/>
          </w:tcPr>
          <w:p w14:paraId="7795A1A9" w14:textId="77777777" w:rsidR="00721382" w:rsidRPr="009E555A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4267C2A9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21A3A763" w14:textId="77777777" w:rsidR="00721382" w:rsidRPr="009E555A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E593A36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601AFAC3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</w:tcPr>
          <w:p w14:paraId="0613002E" w14:textId="77777777" w:rsidR="00721382" w:rsidRPr="009E555A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vAlign w:val="bottom"/>
          </w:tcPr>
          <w:p w14:paraId="21FAA96C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040B6" w:rsidRPr="009E555A" w14:paraId="462FEABC" w14:textId="77777777" w:rsidTr="00426F0D">
        <w:tc>
          <w:tcPr>
            <w:tcW w:w="1960" w:type="pct"/>
          </w:tcPr>
          <w:p w14:paraId="15049D6B" w14:textId="77777777" w:rsidR="004040B6" w:rsidRPr="009E555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D17C32C" w14:textId="0D6A3FCF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8" w:type="pct"/>
            <w:shd w:val="clear" w:color="auto" w:fill="auto"/>
          </w:tcPr>
          <w:p w14:paraId="43A75CC1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069E3601" w14:textId="7052B882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9" w:type="pct"/>
            <w:shd w:val="clear" w:color="auto" w:fill="auto"/>
          </w:tcPr>
          <w:p w14:paraId="7E8A6853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ED13F8D" w14:textId="53A5CCBE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6" w:type="pct"/>
          </w:tcPr>
          <w:p w14:paraId="5C7FC063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0490B3" w14:textId="66A6E91E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4040B6" w:rsidRPr="009E555A" w14:paraId="7DF911D6" w14:textId="77777777" w:rsidTr="00426F0D">
        <w:tc>
          <w:tcPr>
            <w:tcW w:w="1960" w:type="pct"/>
          </w:tcPr>
          <w:p w14:paraId="374D019E" w14:textId="77777777" w:rsidR="004040B6" w:rsidRPr="009E555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0F706A69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6780CADD" w14:textId="77777777" w:rsidR="004040B6" w:rsidRPr="00A84D63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62A0199A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61B4D72B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17A552A4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6" w:type="pct"/>
          </w:tcPr>
          <w:p w14:paraId="7316F639" w14:textId="77777777" w:rsidR="004040B6" w:rsidRPr="00A84D63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2F0E11E" w14:textId="4C86973D" w:rsidR="004040B6" w:rsidRPr="009E555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4040B6" w:rsidRPr="009E555A" w14:paraId="529307A1" w14:textId="77777777" w:rsidTr="00426F0D">
        <w:tc>
          <w:tcPr>
            <w:tcW w:w="1960" w:type="pct"/>
          </w:tcPr>
          <w:p w14:paraId="572E4C0E" w14:textId="77777777" w:rsidR="004040B6" w:rsidRPr="009E555A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4B12CC2D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0052C57E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5FDE4A15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14:paraId="7E34EA3F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6A960BDF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6" w:type="pct"/>
          </w:tcPr>
          <w:p w14:paraId="04592308" w14:textId="77777777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084BE278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040B6" w:rsidRPr="00A84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B03167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173"/>
        <w:gridCol w:w="274"/>
        <w:gridCol w:w="1217"/>
        <w:gridCol w:w="263"/>
        <w:gridCol w:w="1173"/>
        <w:gridCol w:w="274"/>
        <w:gridCol w:w="1203"/>
      </w:tblGrid>
      <w:tr w:rsidR="00062B69" w:rsidRPr="009E555A" w14:paraId="0C450DA6" w14:textId="77777777" w:rsidTr="002D5084">
        <w:trPr>
          <w:tblHeader/>
        </w:trPr>
        <w:tc>
          <w:tcPr>
            <w:tcW w:w="1963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1164C07D" w14:textId="77777777" w:rsidR="00062B69" w:rsidRPr="009E555A" w:rsidRDefault="00062B6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25F4679C" w14:textId="77777777" w:rsidTr="002D5084">
        <w:trPr>
          <w:trHeight w:val="335"/>
          <w:tblHeader/>
        </w:trPr>
        <w:tc>
          <w:tcPr>
            <w:tcW w:w="1963" w:type="pct"/>
          </w:tcPr>
          <w:p w14:paraId="50294F2D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9" w:type="pct"/>
          </w:tcPr>
          <w:p w14:paraId="5BCF6230" w14:textId="2A588C51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DF6BA6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D5A01FF" w14:textId="391CB416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410B61CA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B3472A" w14:textId="29040CEA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4BE0CB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9FACF6C" w14:textId="3D6C03BA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79F30DA1" w14:textId="77777777" w:rsidTr="002D5084">
        <w:trPr>
          <w:trHeight w:val="335"/>
          <w:tblHeader/>
        </w:trPr>
        <w:tc>
          <w:tcPr>
            <w:tcW w:w="1963" w:type="pct"/>
          </w:tcPr>
          <w:p w14:paraId="2C378B70" w14:textId="398B7EEB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9ED1144" w14:textId="551BC1AF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46BC45C7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FCDC899" w14:textId="15EF1298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4955F3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736FD8" w14:textId="6453993F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44966C4A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C51CE9" w14:textId="66B02A69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0CF98CD9" w14:textId="77777777" w:rsidTr="002D5084">
        <w:trPr>
          <w:tblHeader/>
        </w:trPr>
        <w:tc>
          <w:tcPr>
            <w:tcW w:w="1963" w:type="pct"/>
          </w:tcPr>
          <w:p w14:paraId="7C5EC468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5AA1D1C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41836898" w14:textId="77777777" w:rsidTr="002D5084">
        <w:tc>
          <w:tcPr>
            <w:tcW w:w="1963" w:type="pct"/>
          </w:tcPr>
          <w:p w14:paraId="5C9D143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111E0C81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D26803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D08F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7CD4D4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FD833D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A073CF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F87A2F4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1C30" w:rsidRPr="009E555A" w14:paraId="689CAFD4" w14:textId="77777777" w:rsidTr="002D5084">
        <w:tc>
          <w:tcPr>
            <w:tcW w:w="1963" w:type="pct"/>
            <w:shd w:val="clear" w:color="auto" w:fill="auto"/>
          </w:tcPr>
          <w:p w14:paraId="69507618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9" w:type="pct"/>
            <w:shd w:val="clear" w:color="auto" w:fill="auto"/>
          </w:tcPr>
          <w:p w14:paraId="4ECF5F9E" w14:textId="4E296828" w:rsidR="00151C30" w:rsidRPr="009E555A" w:rsidRDefault="004040B6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49415A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00E842D" w14:textId="62C6EA96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F17F27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6A7B59C" w14:textId="3CC87963" w:rsidR="00151C30" w:rsidRPr="009E555A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9" w:type="pct"/>
            <w:shd w:val="clear" w:color="auto" w:fill="auto"/>
          </w:tcPr>
          <w:p w14:paraId="7AEF1595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11BF542" w14:textId="58A9E17E" w:rsidR="00151C30" w:rsidRPr="00D533B8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151C30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151C30" w:rsidRPr="00322553" w14:paraId="28F6D9A5" w14:textId="77777777" w:rsidTr="002D5084">
        <w:tc>
          <w:tcPr>
            <w:tcW w:w="1963" w:type="pct"/>
          </w:tcPr>
          <w:p w14:paraId="5E124376" w14:textId="77777777" w:rsidR="00151C30" w:rsidRPr="00322553" w:rsidRDefault="00151C30" w:rsidP="00151C3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DB2F1D6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F49521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609EC87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5C3D335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48A5BC4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3AEF" w14:textId="77777777" w:rsidR="00151C30" w:rsidRPr="00322553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B4964E" w14:textId="77777777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9E555A" w14:paraId="6D5C9606" w14:textId="77777777" w:rsidTr="002D5084">
        <w:tc>
          <w:tcPr>
            <w:tcW w:w="1963" w:type="pct"/>
          </w:tcPr>
          <w:p w14:paraId="21086855" w14:textId="77777777" w:rsidR="00151C30" w:rsidRPr="009E555A" w:rsidRDefault="00151C30" w:rsidP="00151C3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shd w:val="clear" w:color="auto" w:fill="auto"/>
          </w:tcPr>
          <w:p w14:paraId="5A97531A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5BFE8F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41A64A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9545EB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A80476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C016A3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83110C1" w14:textId="77777777" w:rsidR="00151C30" w:rsidRPr="00F76849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C30" w:rsidRPr="009E555A" w14:paraId="38C9A5F5" w14:textId="77777777" w:rsidTr="002D5084">
        <w:tc>
          <w:tcPr>
            <w:tcW w:w="1963" w:type="pct"/>
          </w:tcPr>
          <w:p w14:paraId="13F46330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9" w:type="pct"/>
            <w:shd w:val="clear" w:color="auto" w:fill="auto"/>
          </w:tcPr>
          <w:p w14:paraId="218DD76B" w14:textId="5B29FE93" w:rsidR="00151C30" w:rsidRPr="009E555A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46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49" w:type="pct"/>
            <w:shd w:val="clear" w:color="auto" w:fill="auto"/>
          </w:tcPr>
          <w:p w14:paraId="598DF970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A72829" w14:textId="3C94B0F4" w:rsidR="00151C30" w:rsidRPr="009E555A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42</w:t>
            </w:r>
            <w:r w:rsidR="00151C30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3" w:type="pct"/>
            <w:shd w:val="clear" w:color="auto" w:fill="auto"/>
          </w:tcPr>
          <w:p w14:paraId="45BC8B0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D2D8498" w14:textId="16FB65CB" w:rsidR="00151C30" w:rsidRPr="009E555A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46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49" w:type="pct"/>
          </w:tcPr>
          <w:p w14:paraId="0644B641" w14:textId="77777777" w:rsidR="00151C30" w:rsidRPr="009E555A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51098FC" w14:textId="63A2A5F8" w:rsidR="00151C30" w:rsidRPr="007323D0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42</w:t>
            </w:r>
            <w:r w:rsidR="00151C30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151C30" w:rsidRPr="009E555A" w14:paraId="65F0B405" w14:textId="77777777" w:rsidTr="002D5084">
        <w:tc>
          <w:tcPr>
            <w:tcW w:w="1963" w:type="pct"/>
          </w:tcPr>
          <w:p w14:paraId="2AF07A80" w14:textId="77777777" w:rsidR="00151C30" w:rsidRPr="009E555A" w:rsidRDefault="00151C30" w:rsidP="00151C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593714DB" w:rsidR="00151C30" w:rsidRPr="009E555A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49" w:type="pct"/>
            <w:shd w:val="clear" w:color="auto" w:fill="auto"/>
          </w:tcPr>
          <w:p w14:paraId="7DBA6E2E" w14:textId="77777777" w:rsidR="00151C30" w:rsidRPr="009E555A" w:rsidRDefault="00151C30" w:rsidP="00151C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676AC772" w:rsidR="00151C30" w:rsidRPr="009E403E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151C30"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43" w:type="pct"/>
            <w:shd w:val="clear" w:color="auto" w:fill="auto"/>
          </w:tcPr>
          <w:p w14:paraId="5059C607" w14:textId="77777777" w:rsidR="00151C30" w:rsidRPr="009E403E" w:rsidRDefault="00151C30" w:rsidP="00151C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138449DB" w:rsidR="00151C30" w:rsidRPr="009E403E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9" w:type="pct"/>
          </w:tcPr>
          <w:p w14:paraId="1AA55ADB" w14:textId="77777777" w:rsidR="00151C30" w:rsidRPr="009E403E" w:rsidRDefault="00151C30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60273F73" w:rsidR="00151C30" w:rsidRPr="009E403E" w:rsidRDefault="007401E3" w:rsidP="001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151C30" w:rsidRPr="009E40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</w:tr>
    </w:tbl>
    <w:p w14:paraId="5E3711BC" w14:textId="77777777" w:rsidR="0087759A" w:rsidRPr="00C32415" w:rsidRDefault="0087759A">
      <w:pPr>
        <w:rPr>
          <w:sz w:val="30"/>
          <w:szCs w:val="30"/>
        </w:rPr>
      </w:pPr>
    </w:p>
    <w:p w14:paraId="040E0D93" w14:textId="77777777" w:rsidR="009E403E" w:rsidRDefault="009E403E">
      <w:r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3A4A082A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030E32F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2A916084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2D54E167" w:rsidR="00721382" w:rsidRPr="009E555A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923DF2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46BE719E" w:rsidR="00721382" w:rsidRPr="009E555A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4AA2A231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2CFF64FE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C366E55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082CF5A4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5B33726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6A30F1A6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29BE7B5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658BC7C8" w:rsidR="00721382" w:rsidRPr="009E555A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57BCBEDD" w14:textId="77777777" w:rsidTr="0041295B">
        <w:tc>
          <w:tcPr>
            <w:tcW w:w="1989" w:type="pct"/>
          </w:tcPr>
          <w:p w14:paraId="50816331" w14:textId="6886800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1382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0064FA84" w:rsidR="00721382" w:rsidRPr="009E555A" w:rsidRDefault="004040B6" w:rsidP="00A84D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50488E30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2F7A1B20" w:rsidR="00721382" w:rsidRPr="009E555A" w:rsidRDefault="007401E3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31970112" w:rsidR="00721382" w:rsidRPr="00D533B8" w:rsidRDefault="007401E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721382" w:rsidRPr="00AF225E" w14:paraId="705FAF57" w14:textId="77777777" w:rsidTr="0041295B">
        <w:tc>
          <w:tcPr>
            <w:tcW w:w="1989" w:type="pct"/>
          </w:tcPr>
          <w:p w14:paraId="2C33F1FC" w14:textId="77777777" w:rsidR="00721382" w:rsidRPr="00AF225E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34421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080985D3" w14:textId="77777777" w:rsidR="00721382" w:rsidRPr="00AF225E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721382" w:rsidRPr="0087759A" w14:paraId="34ED930C" w14:textId="77777777" w:rsidTr="0041295B">
        <w:tc>
          <w:tcPr>
            <w:tcW w:w="1989" w:type="pct"/>
          </w:tcPr>
          <w:p w14:paraId="5ACDB19C" w14:textId="1FC2EC58" w:rsidR="00721382" w:rsidRPr="0087759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82" w:rsidRPr="0087759A" w14:paraId="45831230" w14:textId="77777777" w:rsidTr="0041295B">
        <w:tc>
          <w:tcPr>
            <w:tcW w:w="1989" w:type="pct"/>
          </w:tcPr>
          <w:p w14:paraId="192EFF0A" w14:textId="39EB8E27" w:rsidR="00721382" w:rsidRPr="0087759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2DC8EB23" w:rsidR="00721382" w:rsidRPr="0087759A" w:rsidRDefault="007401E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721382" w:rsidRPr="0087759A" w:rsidRDefault="00721382" w:rsidP="007213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369E5936" w:rsidR="00721382" w:rsidRPr="0087759A" w:rsidRDefault="007401E3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721382" w:rsidRPr="0087759A" w:rsidRDefault="00721382" w:rsidP="007213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161D9F12" w:rsidR="00721382" w:rsidRPr="0087759A" w:rsidRDefault="004040B6" w:rsidP="00C3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57A4C6" w14:textId="77777777" w:rsidR="00721382" w:rsidRPr="0087759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375A960D" w:rsidR="00721382" w:rsidRPr="0087759A" w:rsidRDefault="00721382" w:rsidP="00A8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40B6" w:rsidRPr="0087759A" w14:paraId="5CFCE35A" w14:textId="77777777" w:rsidTr="0041295B">
        <w:tc>
          <w:tcPr>
            <w:tcW w:w="1989" w:type="pct"/>
          </w:tcPr>
          <w:p w14:paraId="505DA755" w14:textId="5A7BD16E" w:rsidR="004040B6" w:rsidRPr="0087759A" w:rsidRDefault="004040B6" w:rsidP="004040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299754DF" w:rsidR="004040B6" w:rsidRPr="006341A1" w:rsidRDefault="007401E3" w:rsidP="00E7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68B6F25D" w:rsidR="004040B6" w:rsidRPr="0087759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62684D37" w:rsidR="004040B6" w:rsidRPr="00BD4759" w:rsidRDefault="007401E3" w:rsidP="00C4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0EAC3168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483122B0" w:rsidR="004040B6" w:rsidRPr="0087759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040B6" w:rsidRPr="0087759A" w14:paraId="4142A3E5" w14:textId="77777777" w:rsidTr="00D41894">
        <w:tc>
          <w:tcPr>
            <w:tcW w:w="1989" w:type="pct"/>
          </w:tcPr>
          <w:p w14:paraId="6CAADEEA" w14:textId="3B055F95" w:rsidR="004040B6" w:rsidRPr="0087759A" w:rsidRDefault="004040B6" w:rsidP="004040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  <w:shd w:val="clear" w:color="auto" w:fill="auto"/>
          </w:tcPr>
          <w:p w14:paraId="7236B46F" w14:textId="28B4FD33" w:rsidR="004040B6" w:rsidRPr="006341A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06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5093A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72FB623" w14:textId="06B4DABF" w:rsidR="004040B6" w:rsidRPr="0087759A" w:rsidRDefault="007401E3" w:rsidP="004040B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7" w:type="pct"/>
            <w:shd w:val="clear" w:color="auto" w:fill="auto"/>
          </w:tcPr>
          <w:p w14:paraId="3C6B1BCE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16856D" w14:textId="04F6CF52" w:rsidR="004040B6" w:rsidRPr="00BD4759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06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098D67" w14:textId="77777777" w:rsidR="004040B6" w:rsidRPr="0087759A" w:rsidRDefault="004040B6" w:rsidP="00404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C8263FC" w14:textId="08373C04" w:rsidR="004040B6" w:rsidRPr="0087759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281</w:t>
            </w:r>
          </w:p>
        </w:tc>
      </w:tr>
      <w:tr w:rsidR="004040B6" w:rsidRPr="0087759A" w14:paraId="42D19E22" w14:textId="77777777" w:rsidTr="0041295B">
        <w:tc>
          <w:tcPr>
            <w:tcW w:w="1989" w:type="pct"/>
          </w:tcPr>
          <w:p w14:paraId="661ED887" w14:textId="2614518F" w:rsidR="004040B6" w:rsidRPr="0087759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4DE2B898" w:rsidR="004040B6" w:rsidRPr="0087759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31C9D96A" w:rsidR="004040B6" w:rsidRPr="0087759A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0B7C3224" w:rsidR="004040B6" w:rsidRPr="00BD4759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106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4873A3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27D99F85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40B6" w:rsidRPr="0087759A" w14:paraId="6E6F6C7D" w14:textId="77777777" w:rsidTr="0041295B">
        <w:tc>
          <w:tcPr>
            <w:tcW w:w="1989" w:type="pct"/>
          </w:tcPr>
          <w:p w14:paraId="7EAC46CE" w14:textId="0F2C8483" w:rsidR="004040B6" w:rsidRPr="0087759A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13537405" w:rsidR="004040B6" w:rsidRPr="00DB7039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3ACCC465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369C4F25" w:rsidR="004040B6" w:rsidRPr="00A84D63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06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67B2FD4C" w:rsidR="004040B6" w:rsidRPr="009E403E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40B6" w:rsidRPr="0087759A" w14:paraId="755A3281" w14:textId="77777777" w:rsidTr="0041295B">
        <w:tc>
          <w:tcPr>
            <w:tcW w:w="1989" w:type="pct"/>
          </w:tcPr>
          <w:p w14:paraId="391297CD" w14:textId="61979F9F" w:rsidR="004040B6" w:rsidRPr="0087759A" w:rsidRDefault="004040B6" w:rsidP="004040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66C93633" w:rsidR="004040B6" w:rsidRPr="00A84D63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0283D94B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4040B6" w:rsidRPr="0087759A" w:rsidRDefault="004040B6" w:rsidP="004040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0B2AA502" w:rsidR="004040B6" w:rsidRPr="002D6FDC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7" w:type="pct"/>
          </w:tcPr>
          <w:p w14:paraId="0A4316CF" w14:textId="77777777" w:rsidR="004040B6" w:rsidRPr="0087759A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2DDD5236" w:rsidR="004040B6" w:rsidRPr="00D533B8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598</w:t>
            </w:r>
          </w:p>
        </w:tc>
      </w:tr>
    </w:tbl>
    <w:p w14:paraId="43A1F97C" w14:textId="77777777" w:rsidR="00DB1915" w:rsidRPr="00484087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B03167">
        <w:tc>
          <w:tcPr>
            <w:tcW w:w="1437" w:type="dxa"/>
            <w:shd w:val="clear" w:color="auto" w:fill="auto"/>
            <w:vAlign w:val="bottom"/>
          </w:tcPr>
          <w:p w14:paraId="76A48EBC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B03167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336650AB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4086CB0F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509F5950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7BA2D066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1295B" w:rsidRPr="00AE3BE1" w14:paraId="50EF97B2" w14:textId="77777777" w:rsidTr="00B03167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6F61A2CA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4C7E0DB0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1BC235DB" w:rsidR="0041295B" w:rsidRPr="00AE3BE1" w:rsidRDefault="007401E3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770E551D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95B" w:rsidRPr="00AE3BE1" w14:paraId="27699C38" w14:textId="77777777" w:rsidTr="00B03167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B03167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0B6" w:rsidRPr="00AE3BE1" w14:paraId="1E972E1F" w14:textId="77777777" w:rsidTr="002D5084">
        <w:tc>
          <w:tcPr>
            <w:tcW w:w="1437" w:type="dxa"/>
            <w:shd w:val="clear" w:color="auto" w:fill="auto"/>
          </w:tcPr>
          <w:p w14:paraId="23EF8D51" w14:textId="77777777" w:rsidR="004040B6" w:rsidRPr="00AE3BE1" w:rsidRDefault="004040B6" w:rsidP="004040B6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312EB851" w:rsidR="004040B6" w:rsidRPr="00AE3BE1" w:rsidRDefault="007401E3" w:rsidP="004040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07E135B0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07B42E3" w14:textId="77777777" w:rsidR="004040B6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136626F" w14:textId="0AAB2EDC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670294E" w14:textId="38EC5A3B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ED579D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746DBB2" w14:textId="15D33527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6F998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D8207B6" w14:textId="38B32BBD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47" w:type="dxa"/>
            <w:vAlign w:val="bottom"/>
          </w:tcPr>
          <w:p w14:paraId="406E97DA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6DC44BA7" w14:textId="5827188F" w:rsidR="004040B6" w:rsidRPr="00AE3BE1" w:rsidRDefault="007401E3" w:rsidP="004040B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15A94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4040B6" w:rsidRPr="00AE3BE1" w14:paraId="65407B69" w14:textId="77777777" w:rsidTr="00B03167">
        <w:tc>
          <w:tcPr>
            <w:tcW w:w="1437" w:type="dxa"/>
            <w:shd w:val="clear" w:color="auto" w:fill="auto"/>
          </w:tcPr>
          <w:p w14:paraId="28D116D5" w14:textId="77777777" w:rsidR="004040B6" w:rsidRPr="00AE3BE1" w:rsidRDefault="004040B6" w:rsidP="004040B6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07473122" w:rsidR="004040B6" w:rsidRPr="00AE3BE1" w:rsidRDefault="007401E3" w:rsidP="004040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6ADD62EB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322C9BE7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5E4E60B9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09255376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3116A890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47" w:type="dxa"/>
          </w:tcPr>
          <w:p w14:paraId="3CA842F4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0BDFB7AE" w:rsidR="004040B6" w:rsidRPr="00AE3BE1" w:rsidRDefault="007401E3" w:rsidP="004040B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15A94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</w:tr>
      <w:tr w:rsidR="004040B6" w:rsidRPr="00AE3BE1" w14:paraId="17045CCC" w14:textId="77777777" w:rsidTr="00B03167">
        <w:tc>
          <w:tcPr>
            <w:tcW w:w="1437" w:type="dxa"/>
            <w:shd w:val="clear" w:color="auto" w:fill="auto"/>
          </w:tcPr>
          <w:p w14:paraId="75CB5577" w14:textId="77777777" w:rsidR="004040B6" w:rsidRPr="00AE3BE1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1BBAE9C2" w:rsidR="004040B6" w:rsidRPr="00AE3BE1" w:rsidRDefault="007401E3" w:rsidP="004040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4AFC9ACC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40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70D9CCC0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7FE18A7F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2435E4C2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3458A80A" w:rsidR="004040B6" w:rsidRPr="00AE3BE1" w:rsidRDefault="00E15A94" w:rsidP="004040B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0519BF73" w:rsidR="004040B6" w:rsidRPr="00AE3BE1" w:rsidRDefault="007401E3" w:rsidP="004040B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15A94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4040B6" w:rsidRPr="00AE3BE1" w14:paraId="7D6B0644" w14:textId="77777777" w:rsidTr="00B03167">
        <w:tc>
          <w:tcPr>
            <w:tcW w:w="1437" w:type="dxa"/>
            <w:shd w:val="clear" w:color="auto" w:fill="auto"/>
          </w:tcPr>
          <w:p w14:paraId="1D68C6F1" w14:textId="77777777" w:rsidR="004040B6" w:rsidRPr="00AE3BE1" w:rsidRDefault="004040B6" w:rsidP="004040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06DEA4A5" w:rsidR="004040B6" w:rsidRPr="00AE3BE1" w:rsidRDefault="004040B6" w:rsidP="004040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374E592A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D7F0135" w14:textId="6B1B40AF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0A8B1C8E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5C4B604F" w:rsidR="004040B6" w:rsidRPr="00AE3BE1" w:rsidRDefault="00E15A94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0598565C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451FE20A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684334F5" w:rsidR="004040B6" w:rsidRPr="00AE3BE1" w:rsidRDefault="007401E3" w:rsidP="004040B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4040B6" w:rsidRPr="00AE3BE1" w14:paraId="09231FBC" w14:textId="77777777" w:rsidTr="00B03167">
        <w:tc>
          <w:tcPr>
            <w:tcW w:w="1437" w:type="dxa"/>
            <w:shd w:val="clear" w:color="auto" w:fill="auto"/>
          </w:tcPr>
          <w:p w14:paraId="0DDC51B9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2353937B" w:rsidR="004040B6" w:rsidRPr="00AE3BE1" w:rsidRDefault="007401E3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040B6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4040B6" w:rsidRPr="00AE3BE1" w:rsidRDefault="004040B6" w:rsidP="0040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3331A8F2" w:rsidR="004040B6" w:rsidRPr="00AE3BE1" w:rsidRDefault="007401E3" w:rsidP="004040B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</w:tr>
    </w:tbl>
    <w:p w14:paraId="25272AAD" w14:textId="77777777" w:rsidR="00B03167" w:rsidRPr="00484087" w:rsidRDefault="00B03167">
      <w:pPr>
        <w:rPr>
          <w:sz w:val="30"/>
          <w:szCs w:val="30"/>
        </w:rPr>
      </w:pPr>
    </w:p>
    <w:p w14:paraId="67F170E3" w14:textId="77777777" w:rsidR="00484087" w:rsidRDefault="00484087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1"/>
        <w:gridCol w:w="272"/>
        <w:gridCol w:w="1156"/>
        <w:gridCol w:w="272"/>
        <w:gridCol w:w="1184"/>
        <w:gridCol w:w="272"/>
        <w:gridCol w:w="1190"/>
      </w:tblGrid>
      <w:tr w:rsidR="00470105" w:rsidRPr="00AE3BE1" w14:paraId="0A938E8C" w14:textId="77777777" w:rsidTr="00A84D63">
        <w:trPr>
          <w:trHeight w:val="424"/>
        </w:trPr>
        <w:tc>
          <w:tcPr>
            <w:tcW w:w="3780" w:type="dxa"/>
          </w:tcPr>
          <w:p w14:paraId="4496E2FB" w14:textId="4D5F9C06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AE3BE1" w14:paraId="4A883E3C" w14:textId="77777777" w:rsidTr="00A84D63">
        <w:tc>
          <w:tcPr>
            <w:tcW w:w="3780" w:type="dxa"/>
          </w:tcPr>
          <w:p w14:paraId="59D03FFD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70087F58" w:rsidR="00721382" w:rsidRPr="00AE3BE1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4B03B4BD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52202802" w:rsidR="00721382" w:rsidRPr="00AE3BE1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763D40D9" w:rsidR="00721382" w:rsidRPr="00AE3BE1" w:rsidRDefault="007401E3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2D5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4EAA0BA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0BA110F4" w:rsidR="00721382" w:rsidRPr="00AE3BE1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AE3BE1" w14:paraId="51A43CA1" w14:textId="77777777" w:rsidTr="00A84D63">
        <w:tc>
          <w:tcPr>
            <w:tcW w:w="3780" w:type="dxa"/>
          </w:tcPr>
          <w:p w14:paraId="67C86F2B" w14:textId="13B2B46B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0F5DA9A1" w14:textId="681C1D8D" w:rsidR="00721382" w:rsidRPr="00AE3BE1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17413346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2971EE72" w:rsidR="00721382" w:rsidRPr="00AE3BE1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1B7E2F9F" w:rsidR="00721382" w:rsidRPr="00AE3BE1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34EB53A8" w:rsidR="00721382" w:rsidRPr="00AE3BE1" w:rsidRDefault="007401E3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82" w:rsidRPr="00AE3BE1" w14:paraId="48661926" w14:textId="77777777" w:rsidTr="00A84D63">
        <w:tc>
          <w:tcPr>
            <w:tcW w:w="3780" w:type="dxa"/>
          </w:tcPr>
          <w:p w14:paraId="24B6BC84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721382" w:rsidRPr="00AE3BE1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AE3BE1" w14:paraId="4B3F1CEE" w14:textId="77777777" w:rsidTr="00A84D63">
        <w:tc>
          <w:tcPr>
            <w:tcW w:w="3780" w:type="dxa"/>
          </w:tcPr>
          <w:p w14:paraId="0FDFB0AE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82" w:rsidRPr="00AE3BE1" w14:paraId="7841B892" w14:textId="77777777" w:rsidTr="00A84D63">
        <w:tc>
          <w:tcPr>
            <w:tcW w:w="3780" w:type="dxa"/>
          </w:tcPr>
          <w:p w14:paraId="4F45AAFB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1FCECAD6" w:rsidR="00721382" w:rsidRPr="00AE3BE1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76910E99" w:rsidR="00721382" w:rsidRPr="00AE3BE1" w:rsidRDefault="007401E3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21382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0EC7EE44" w:rsidR="00721382" w:rsidRPr="00AE3BE1" w:rsidRDefault="004040B6" w:rsidP="00721382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77777777" w:rsidR="00721382" w:rsidRPr="00AE3BE1" w:rsidRDefault="00721382" w:rsidP="00721382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52AF6E" w14:textId="77777777" w:rsidR="001F2A6C" w:rsidRPr="00EC5A3C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6A41AE90" w:rsidR="009417A9" w:rsidRPr="001F2A6C" w:rsidRDefault="002E3714" w:rsidP="00A84D63">
      <w:pPr>
        <w:tabs>
          <w:tab w:val="left" w:pos="72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7401E3" w:rsidRPr="007401E3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7401E3" w:rsidRPr="007401E3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7401E3" w:rsidRPr="007401E3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 w:rsidR="002D5084">
        <w:rPr>
          <w:rFonts w:ascii="Angsana New" w:hAnsi="Angsana New"/>
          <w:sz w:val="30"/>
          <w:szCs w:val="30"/>
        </w:rPr>
        <w:t xml:space="preserve"> </w:t>
      </w:r>
      <w:r w:rsidR="002D508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401E3" w:rsidRPr="007401E3">
        <w:rPr>
          <w:rFonts w:ascii="Angsana New" w:hAnsi="Angsana New"/>
          <w:spacing w:val="-6"/>
          <w:sz w:val="30"/>
          <w:szCs w:val="30"/>
        </w:rPr>
        <w:t>2563</w:t>
      </w:r>
      <w:r w:rsidR="00217C27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มข้อบังคับของบริษัทย่อยดังกล่าว</w:t>
      </w:r>
      <w:r w:rsidRPr="00AE3BE1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pacing w:val="-6"/>
          <w:sz w:val="30"/>
          <w:szCs w:val="30"/>
        </w:rPr>
        <w:t>4</w:t>
      </w:r>
      <w:r w:rsidR="00E15A94" w:rsidRPr="00E15A94">
        <w:rPr>
          <w:rFonts w:ascii="Angsana New" w:hAnsi="Angsana New"/>
          <w:spacing w:val="-6"/>
          <w:sz w:val="30"/>
          <w:szCs w:val="30"/>
        </w:rPr>
        <w:t>.</w:t>
      </w:r>
      <w:r w:rsidR="007401E3" w:rsidRPr="007401E3">
        <w:rPr>
          <w:rFonts w:ascii="Angsana New" w:hAnsi="Angsana New"/>
          <w:spacing w:val="-6"/>
          <w:sz w:val="30"/>
          <w:szCs w:val="30"/>
        </w:rPr>
        <w:t>05</w:t>
      </w:r>
      <w:r w:rsidR="00197BE1" w:rsidRPr="00E15A94">
        <w:rPr>
          <w:rFonts w:ascii="Angsana New" w:hAnsi="Angsana New"/>
          <w:spacing w:val="-6"/>
          <w:sz w:val="30"/>
          <w:szCs w:val="30"/>
        </w:rPr>
        <w:t xml:space="preserve"> </w:t>
      </w:r>
      <w:r w:rsidRPr="00E15A94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F6055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F6055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7401E3" w:rsidRPr="007401E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F6055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7401E3" w:rsidRPr="007401E3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7401E3" w:rsidRPr="007401E3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7401E3" w:rsidRPr="007401E3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7E0140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7401E3" w:rsidRPr="007401E3">
        <w:rPr>
          <w:rFonts w:ascii="Angsana New" w:hAnsi="Angsana New"/>
          <w:i/>
          <w:iCs/>
          <w:spacing w:val="-6"/>
          <w:sz w:val="30"/>
          <w:szCs w:val="30"/>
        </w:rPr>
        <w:t>68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2C494E1" w14:textId="4A302E49" w:rsidR="00AF225E" w:rsidRPr="00EC5A3C" w:rsidRDefault="00AF225E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6C889A" w14:textId="0D52EC40" w:rsidR="00E5706B" w:rsidRPr="00E5706B" w:rsidRDefault="00E5706B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2899A41B" w14:textId="77777777" w:rsidR="0041295B" w:rsidRPr="00EC5A3C" w:rsidRDefault="0041295B" w:rsidP="007E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OLE_LINK2"/>
    </w:p>
    <w:bookmarkEnd w:id="1"/>
    <w:p w14:paraId="65B1B286" w14:textId="44FA2239" w:rsidR="001B77E9" w:rsidRPr="001B77E9" w:rsidRDefault="002A4C69" w:rsidP="00A8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บริษัทมีสัญญาเช่าที่ดิน</w:t>
      </w:r>
      <w:r w:rsidR="00E5706B">
        <w:rPr>
          <w:rFonts w:ascii="Angsana New" w:hAnsi="Angsana New" w:hint="cs"/>
          <w:sz w:val="30"/>
          <w:szCs w:val="30"/>
          <w:cs/>
        </w:rPr>
        <w:t xml:space="preserve"> และ</w:t>
      </w:r>
      <w:r w:rsidR="00E5706B" w:rsidRPr="00E14CBA">
        <w:rPr>
          <w:rFonts w:ascii="Angsana New" w:hAnsi="Angsana New"/>
          <w:sz w:val="30"/>
          <w:szCs w:val="30"/>
          <w:cs/>
        </w:rPr>
        <w:t>สัญญาเช่าที่ดินพร้อมสิ่งปลูกสร้างกับ</w:t>
      </w:r>
      <w:r w:rsidR="00E5706B">
        <w:rPr>
          <w:rFonts w:ascii="Angsana New" w:hAnsi="Angsana New" w:hint="cs"/>
          <w:sz w:val="30"/>
          <w:szCs w:val="30"/>
          <w:cs/>
        </w:rPr>
        <w:t>กลุ่ม</w:t>
      </w:r>
      <w:r w:rsidR="00E5706B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E5706B">
        <w:rPr>
          <w:rFonts w:ascii="Angsana New" w:hAnsi="Angsana New" w:hint="cs"/>
          <w:sz w:val="30"/>
          <w:szCs w:val="30"/>
          <w:cs/>
        </w:rPr>
        <w:t>หลายฉบับ</w:t>
      </w:r>
      <w:r w:rsidR="00CB6D7A">
        <w:rPr>
          <w:rFonts w:ascii="Angsana New" w:hAnsi="Angsana New"/>
          <w:sz w:val="30"/>
          <w:szCs w:val="30"/>
        </w:rPr>
        <w:t xml:space="preserve"> </w:t>
      </w:r>
      <w:r w:rsidR="00CB6D7A">
        <w:rPr>
          <w:rFonts w:ascii="Angsana New" w:hAnsi="Angsana New" w:hint="cs"/>
          <w:sz w:val="30"/>
          <w:szCs w:val="30"/>
          <w:cs/>
        </w:rPr>
        <w:t>ทั้งนี้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401E3" w:rsidRPr="007401E3">
        <w:rPr>
          <w:rFonts w:ascii="Angsana New" w:hAnsi="Angsana New"/>
          <w:sz w:val="30"/>
          <w:szCs w:val="30"/>
        </w:rPr>
        <w:t>1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มกราคม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="001B77E9" w:rsidRPr="001B77E9">
        <w:rPr>
          <w:rFonts w:ascii="Angsana New" w:hAnsi="Angsana New"/>
          <w:sz w:val="30"/>
          <w:szCs w:val="30"/>
        </w:rPr>
        <w:t xml:space="preserve">TFRS </w:t>
      </w:r>
      <w:r w:rsidR="007401E3" w:rsidRPr="007401E3">
        <w:rPr>
          <w:rFonts w:ascii="Angsana New" w:hAnsi="Angsana New"/>
          <w:sz w:val="30"/>
          <w:szCs w:val="30"/>
        </w:rPr>
        <w:t>16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เป็นครั้งแรก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>
        <w:rPr>
          <w:rFonts w:ascii="Angsana New" w:hAnsi="Angsana New" w:hint="cs"/>
          <w:sz w:val="30"/>
          <w:szCs w:val="30"/>
          <w:cs/>
        </w:rPr>
        <w:t>ส่งผลให้มี</w:t>
      </w:r>
      <w:r w:rsidR="001B77E9" w:rsidRPr="001B77E9">
        <w:rPr>
          <w:rFonts w:ascii="Angsana New" w:hAnsi="Angsana New"/>
          <w:sz w:val="30"/>
          <w:szCs w:val="30"/>
          <w:cs/>
        </w:rPr>
        <w:t>ยอดคงเหลือกับ</w:t>
      </w:r>
      <w:r w:rsidR="001B77E9">
        <w:rPr>
          <w:rFonts w:ascii="Angsana New" w:hAnsi="Angsana New" w:hint="cs"/>
          <w:sz w:val="30"/>
          <w:szCs w:val="30"/>
          <w:cs/>
        </w:rPr>
        <w:t>กลุ่ม</w:t>
      </w:r>
      <w:r w:rsidR="001B77E9"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 w:rsid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ณ วันที่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 w:rsidR="002D5084">
        <w:rPr>
          <w:rFonts w:ascii="Angsana New" w:hAnsi="Angsana New"/>
          <w:sz w:val="30"/>
          <w:szCs w:val="30"/>
        </w:rPr>
        <w:t xml:space="preserve"> </w:t>
      </w:r>
      <w:r w:rsidR="002D5084">
        <w:rPr>
          <w:rFonts w:ascii="Angsana New" w:hAnsi="Angsana New" w:hint="cs"/>
          <w:sz w:val="30"/>
          <w:szCs w:val="30"/>
          <w:cs/>
        </w:rPr>
        <w:t>กันยายน</w:t>
      </w:r>
      <w:r w:rsidR="001B77E9" w:rsidRPr="001B77E9">
        <w:rPr>
          <w:rFonts w:ascii="Angsana New" w:hAnsi="Angsana New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และ</w:t>
      </w:r>
      <w:r w:rsidR="00CB6D7A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A84D63">
        <w:rPr>
          <w:rFonts w:ascii="Angsana New" w:hAnsi="Angsana New" w:hint="cs"/>
          <w:sz w:val="30"/>
          <w:szCs w:val="30"/>
          <w:cs/>
        </w:rPr>
        <w:t>และ</w:t>
      </w:r>
      <w:r w:rsidR="00D80A5F">
        <w:rPr>
          <w:rFonts w:ascii="Angsana New" w:hAnsi="Angsana New" w:hint="cs"/>
          <w:sz w:val="30"/>
          <w:szCs w:val="30"/>
          <w:cs/>
        </w:rPr>
        <w:t>เก้า</w:t>
      </w:r>
      <w:r w:rsidR="00A84D63">
        <w:rPr>
          <w:rFonts w:ascii="Angsana New" w:hAnsi="Angsana New" w:hint="cs"/>
          <w:sz w:val="30"/>
          <w:szCs w:val="30"/>
          <w:cs/>
        </w:rPr>
        <w:t>เดือน</w:t>
      </w:r>
      <w:r w:rsidR="00CB6D7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401E3" w:rsidRPr="007401E3">
        <w:rPr>
          <w:rFonts w:ascii="Angsana New" w:hAnsi="Angsana New"/>
          <w:spacing w:val="-2"/>
          <w:sz w:val="30"/>
          <w:szCs w:val="30"/>
        </w:rPr>
        <w:t>30</w:t>
      </w:r>
      <w:r w:rsidR="002D5084">
        <w:rPr>
          <w:rFonts w:ascii="Angsana New" w:hAnsi="Angsana New"/>
          <w:sz w:val="30"/>
          <w:szCs w:val="30"/>
        </w:rPr>
        <w:t xml:space="preserve"> </w:t>
      </w:r>
      <w:r w:rsidR="002D5084">
        <w:rPr>
          <w:rFonts w:ascii="Angsana New" w:hAnsi="Angsana New" w:hint="cs"/>
          <w:sz w:val="30"/>
          <w:szCs w:val="30"/>
          <w:cs/>
        </w:rPr>
        <w:t>กันยายน</w:t>
      </w:r>
      <w:r w:rsidR="00A84D63" w:rsidRPr="001B77E9">
        <w:rPr>
          <w:rFonts w:ascii="Angsana New" w:hAnsi="Angsana New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="001B77E9" w:rsidRPr="001B77E9">
        <w:rPr>
          <w:rFonts w:ascii="Angsana New" w:hAnsi="Angsana New"/>
          <w:sz w:val="30"/>
          <w:szCs w:val="30"/>
        </w:rPr>
        <w:t xml:space="preserve"> </w:t>
      </w:r>
      <w:r w:rsidR="001B77E9" w:rsidRPr="001B77E9">
        <w:rPr>
          <w:rFonts w:ascii="Angsana New" w:hAnsi="Angsana New"/>
          <w:sz w:val="30"/>
          <w:szCs w:val="30"/>
          <w:cs/>
        </w:rPr>
        <w:t>ดังนี้</w:t>
      </w:r>
    </w:p>
    <w:p w14:paraId="7FB271DB" w14:textId="77777777" w:rsidR="00F7357D" w:rsidRPr="00EC5A3C" w:rsidRDefault="00F7357D" w:rsidP="00E5706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CB6D7A" w:rsidRPr="00AE3BE1" w14:paraId="15FA36E8" w14:textId="77777777" w:rsidTr="00484087">
        <w:tc>
          <w:tcPr>
            <w:tcW w:w="5040" w:type="dxa"/>
          </w:tcPr>
          <w:p w14:paraId="6BCC0C05" w14:textId="50ED2AA4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8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21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0DF6011F" w14:textId="6917FE6F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195CBEB" w14:textId="77777777" w:rsidR="00CB6D7A" w:rsidRPr="00AE3BE1" w:rsidRDefault="00CB6D7A" w:rsidP="00923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5ABCBF0D" w14:textId="56D8225F" w:rsidR="00CB6D7A" w:rsidRPr="00423998" w:rsidRDefault="00CB6D7A" w:rsidP="009234EB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D7A" w:rsidRPr="00AE3BE1" w14:paraId="12A2452C" w14:textId="77777777" w:rsidTr="00484087">
        <w:tc>
          <w:tcPr>
            <w:tcW w:w="5040" w:type="dxa"/>
          </w:tcPr>
          <w:p w14:paraId="761493E4" w14:textId="625C211F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33E3FC21" w14:textId="7AD74487" w:rsidR="00CB6D7A" w:rsidRPr="00AE3BE1" w:rsidRDefault="00CB6D7A" w:rsidP="00CB6D7A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2ED14567" w14:textId="77777777" w:rsidTr="00484087">
        <w:tc>
          <w:tcPr>
            <w:tcW w:w="5040" w:type="dxa"/>
          </w:tcPr>
          <w:p w14:paraId="37AF37CE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57FCA7AF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0C58A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0186FEE7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D7A" w:rsidRPr="00AE3BE1" w14:paraId="1164C812" w14:textId="77777777" w:rsidTr="00484087">
        <w:tc>
          <w:tcPr>
            <w:tcW w:w="5040" w:type="dxa"/>
          </w:tcPr>
          <w:p w14:paraId="2D6058AF" w14:textId="662E6AE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  <w:shd w:val="clear" w:color="auto" w:fill="auto"/>
          </w:tcPr>
          <w:p w14:paraId="64370A5D" w14:textId="5B4AC990" w:rsidR="00CB6D7A" w:rsidRPr="00C244EB" w:rsidRDefault="007401E3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38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72" w:type="dxa"/>
            <w:shd w:val="clear" w:color="auto" w:fill="auto"/>
          </w:tcPr>
          <w:p w14:paraId="7E5CE1D4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C507F12" w14:textId="72861CFA" w:rsidR="00CB6D7A" w:rsidRPr="00C244EB" w:rsidRDefault="007401E3" w:rsidP="00C2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32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CB6D7A" w:rsidRPr="00AE3BE1" w14:paraId="495AD552" w14:textId="77777777" w:rsidTr="00484087">
        <w:tc>
          <w:tcPr>
            <w:tcW w:w="5040" w:type="dxa"/>
          </w:tcPr>
          <w:p w14:paraId="168039DD" w14:textId="2374482A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  <w:shd w:val="clear" w:color="auto" w:fill="auto"/>
          </w:tcPr>
          <w:p w14:paraId="50387F0B" w14:textId="5237C396" w:rsidR="00CB6D7A" w:rsidRPr="00C244EB" w:rsidRDefault="005B2A35" w:rsidP="005B2A35">
            <w:pPr>
              <w:pStyle w:val="acctfourfigures"/>
              <w:tabs>
                <w:tab w:val="clear" w:pos="765"/>
                <w:tab w:val="decimal" w:pos="169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4040B6"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394F085" w14:textId="77777777" w:rsidR="00CB6D7A" w:rsidRPr="00C244EB" w:rsidRDefault="00CB6D7A" w:rsidP="0092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33DC21E4" w14:textId="6C346164" w:rsidR="00CB6D7A" w:rsidRPr="005B2A35" w:rsidRDefault="005B2A35" w:rsidP="005B2A35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4040B6"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  <w:r w:rsidRPr="005B2A3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A765088" w14:textId="25441535" w:rsidR="00CB6D7A" w:rsidRPr="00EC5A3C" w:rsidRDefault="00CB6D7A">
      <w:pPr>
        <w:rPr>
          <w:rFonts w:asciiTheme="majorBidi" w:hAnsiTheme="majorBidi" w:cstheme="majorBidi"/>
          <w:sz w:val="30"/>
          <w:szCs w:val="30"/>
        </w:rPr>
      </w:pPr>
    </w:p>
    <w:p w14:paraId="71D169BD" w14:textId="77777777" w:rsidR="00EC5A3C" w:rsidRDefault="00EC5A3C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A84D63" w:rsidRPr="00AE3BE1" w14:paraId="6CEEBCE0" w14:textId="77777777" w:rsidTr="00484087">
        <w:tc>
          <w:tcPr>
            <w:tcW w:w="5040" w:type="dxa"/>
          </w:tcPr>
          <w:p w14:paraId="73840D90" w14:textId="032D7364" w:rsidR="00A84D63" w:rsidRPr="00CB6D7A" w:rsidRDefault="00A84D63" w:rsidP="004E46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5849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8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C5849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77ED60F1" w14:textId="77777777" w:rsidR="00A84D63" w:rsidRPr="00423998" w:rsidRDefault="00A84D63" w:rsidP="0048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68ACF249" w14:textId="77777777" w:rsidR="00A84D63" w:rsidRPr="00AE3BE1" w:rsidRDefault="00A84D63" w:rsidP="00484087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DD7DAB9" w14:textId="5E9B0385" w:rsidR="00A84D63" w:rsidRPr="00423998" w:rsidRDefault="00A84D63" w:rsidP="0048408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D63" w:rsidRPr="00AE3BE1" w14:paraId="12312E9B" w14:textId="77777777" w:rsidTr="00484087">
        <w:tc>
          <w:tcPr>
            <w:tcW w:w="5040" w:type="dxa"/>
          </w:tcPr>
          <w:p w14:paraId="1DD0DD21" w14:textId="77777777" w:rsidR="00A84D63" w:rsidRPr="00AE3BE1" w:rsidRDefault="00A84D63" w:rsidP="004E46B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70C00949" w14:textId="77777777" w:rsidR="00A84D63" w:rsidRPr="00AE3BE1" w:rsidRDefault="00A84D63" w:rsidP="004E46B0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4D63" w:rsidRPr="00AE3BE1" w14:paraId="7729B929" w14:textId="77777777" w:rsidTr="00484087">
        <w:tc>
          <w:tcPr>
            <w:tcW w:w="5040" w:type="dxa"/>
          </w:tcPr>
          <w:p w14:paraId="03D5B82B" w14:textId="77777777" w:rsidR="00A84D63" w:rsidRPr="00AE3BE1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9070484" w14:textId="77777777" w:rsidR="00A84D63" w:rsidRPr="00AE3BE1" w:rsidRDefault="00A84D63" w:rsidP="004E46B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D450CF3" w14:textId="77777777" w:rsidR="00A84D63" w:rsidRPr="00AE3BE1" w:rsidRDefault="00A84D63" w:rsidP="004E46B0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3D0EADAE" w14:textId="77777777" w:rsidR="00A84D63" w:rsidRPr="00AE3BE1" w:rsidRDefault="00A84D63" w:rsidP="004E46B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D63" w:rsidRPr="00AE3BE1" w14:paraId="2833879D" w14:textId="77777777" w:rsidTr="00484087">
        <w:tc>
          <w:tcPr>
            <w:tcW w:w="5040" w:type="dxa"/>
          </w:tcPr>
          <w:p w14:paraId="16B148A4" w14:textId="77777777" w:rsidR="00A84D63" w:rsidRPr="00AE3BE1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2A3C810A" w14:textId="4B8394D2" w:rsidR="00A84D63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2" w:type="dxa"/>
            <w:shd w:val="clear" w:color="auto" w:fill="auto"/>
          </w:tcPr>
          <w:p w14:paraId="6E2F1EB8" w14:textId="77777777" w:rsidR="00A84D63" w:rsidRPr="00C244EB" w:rsidRDefault="00A84D6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20BA5AA1" w14:textId="69FBD55F" w:rsidR="00A84D63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A84D63" w:rsidRPr="00484087" w14:paraId="691C1E9D" w14:textId="77777777" w:rsidTr="00484087">
        <w:tc>
          <w:tcPr>
            <w:tcW w:w="5040" w:type="dxa"/>
          </w:tcPr>
          <w:p w14:paraId="5BE6638E" w14:textId="77777777" w:rsidR="00A84D63" w:rsidRPr="00484087" w:rsidRDefault="00A84D63" w:rsidP="004E46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0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0" w:type="dxa"/>
            <w:shd w:val="clear" w:color="auto" w:fill="auto"/>
          </w:tcPr>
          <w:p w14:paraId="30863067" w14:textId="15760144" w:rsidR="00A84D63" w:rsidRPr="00484087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2" w:type="dxa"/>
            <w:shd w:val="clear" w:color="auto" w:fill="auto"/>
          </w:tcPr>
          <w:p w14:paraId="26FBB5E3" w14:textId="77777777" w:rsidR="00A84D63" w:rsidRPr="00484087" w:rsidRDefault="00A84D6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217D9078" w14:textId="4FE9C9B9" w:rsidR="00A84D63" w:rsidRPr="00484087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428174C4" w14:textId="77777777" w:rsidR="00982FB7" w:rsidRPr="00EC5A3C" w:rsidRDefault="00982FB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CB6D7A" w:rsidRPr="00AE3BE1" w14:paraId="0D7F8937" w14:textId="77777777" w:rsidTr="00484087">
        <w:tc>
          <w:tcPr>
            <w:tcW w:w="5040" w:type="dxa"/>
          </w:tcPr>
          <w:p w14:paraId="687B4E61" w14:textId="4CB75FDC" w:rsidR="00CB6D7A" w:rsidRPr="00CB6D7A" w:rsidRDefault="00CB6D7A" w:rsidP="00CB6D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C58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5849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8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C5849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5D7ABF12" w14:textId="1739359F" w:rsidR="00CB6D7A" w:rsidRPr="00423998" w:rsidRDefault="00CB6D7A" w:rsidP="0048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4900FB97" w14:textId="77777777" w:rsidR="00CB6D7A" w:rsidRPr="00AE3BE1" w:rsidRDefault="00CB6D7A" w:rsidP="00484087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45C0B8D4" w14:textId="7BE2E106" w:rsidR="00CB6D7A" w:rsidRPr="00423998" w:rsidRDefault="00CB6D7A" w:rsidP="0048408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D7A" w:rsidRPr="00AE3BE1" w14:paraId="110F67B5" w14:textId="77777777" w:rsidTr="00484087">
        <w:tc>
          <w:tcPr>
            <w:tcW w:w="5040" w:type="dxa"/>
          </w:tcPr>
          <w:p w14:paraId="70BFC18B" w14:textId="77777777" w:rsidR="00CB6D7A" w:rsidRPr="00AE3BE1" w:rsidRDefault="00CB6D7A" w:rsidP="009234E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770E50A" w14:textId="77777777" w:rsidR="00CB6D7A" w:rsidRPr="00AE3BE1" w:rsidRDefault="00CB6D7A" w:rsidP="009234EB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D7A" w:rsidRPr="00AE3BE1" w14:paraId="3054D571" w14:textId="77777777" w:rsidTr="00484087">
        <w:tc>
          <w:tcPr>
            <w:tcW w:w="5040" w:type="dxa"/>
          </w:tcPr>
          <w:p w14:paraId="170A51A4" w14:textId="77777777" w:rsidR="00CB6D7A" w:rsidRPr="00AE3BE1" w:rsidRDefault="00CB6D7A" w:rsidP="009234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1EAAD9D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1319E2" w14:textId="77777777" w:rsidR="00CB6D7A" w:rsidRPr="00AE3BE1" w:rsidRDefault="00CB6D7A" w:rsidP="009234EB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2ED4AF46" w14:textId="77777777" w:rsidR="00CB6D7A" w:rsidRPr="00AE3BE1" w:rsidRDefault="00CB6D7A" w:rsidP="009234E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849" w:rsidRPr="00AE3BE1" w14:paraId="18DCDAE5" w14:textId="77777777" w:rsidTr="00484087">
        <w:tc>
          <w:tcPr>
            <w:tcW w:w="5040" w:type="dxa"/>
          </w:tcPr>
          <w:p w14:paraId="418D0EB1" w14:textId="151C8251" w:rsidR="005C5849" w:rsidRPr="00AE3BE1" w:rsidRDefault="005C5849" w:rsidP="005C584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5B797072" w14:textId="1ACFEF66" w:rsidR="005C5849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2" w:type="dxa"/>
            <w:shd w:val="clear" w:color="auto" w:fill="auto"/>
          </w:tcPr>
          <w:p w14:paraId="5CDB9E94" w14:textId="77777777" w:rsidR="005C5849" w:rsidRPr="00C244EB" w:rsidRDefault="005C5849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705F7372" w14:textId="7E7A79CA" w:rsidR="005C5849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5C5849" w:rsidRPr="00AE3BE1" w14:paraId="00990C37" w14:textId="77777777" w:rsidTr="00484087">
        <w:tc>
          <w:tcPr>
            <w:tcW w:w="5040" w:type="dxa"/>
          </w:tcPr>
          <w:p w14:paraId="6BC64E0B" w14:textId="1069E30D" w:rsidR="005C5849" w:rsidRPr="00AE3BE1" w:rsidRDefault="005C5849" w:rsidP="005C584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0" w:type="dxa"/>
            <w:shd w:val="clear" w:color="auto" w:fill="auto"/>
          </w:tcPr>
          <w:p w14:paraId="31ACE772" w14:textId="46D1C46D" w:rsidR="005C5849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4040B6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72" w:type="dxa"/>
            <w:shd w:val="clear" w:color="auto" w:fill="auto"/>
          </w:tcPr>
          <w:p w14:paraId="5137C62C" w14:textId="77777777" w:rsidR="005C5849" w:rsidRPr="00C244EB" w:rsidRDefault="005C5849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63BA63F1" w14:textId="0BB13583" w:rsidR="005C5849" w:rsidRPr="00C244EB" w:rsidRDefault="007401E3" w:rsidP="005C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</w:tbl>
    <w:p w14:paraId="655BD652" w14:textId="39F384E7" w:rsidR="00CF74A9" w:rsidRPr="00CF74A9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  <w:sectPr w:rsidR="00CF74A9" w:rsidRPr="00CF74A9" w:rsidSect="001F4A2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F3A006D" w14:textId="77777777" w:rsidR="008C3D60" w:rsidRPr="00E8282F" w:rsidRDefault="008C3D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7986AA24" w14:textId="77777777" w:rsidR="0041295B" w:rsidRPr="00F33E93" w:rsidRDefault="0041295B" w:rsidP="0041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8"/>
        <w:gridCol w:w="1528"/>
        <w:gridCol w:w="178"/>
        <w:gridCol w:w="827"/>
        <w:gridCol w:w="179"/>
        <w:gridCol w:w="811"/>
        <w:gridCol w:w="182"/>
        <w:gridCol w:w="1033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725"/>
        <w:gridCol w:w="180"/>
        <w:gridCol w:w="781"/>
      </w:tblGrid>
      <w:tr w:rsidR="001D0EC4" w:rsidRPr="009E555A" w14:paraId="008B00C6" w14:textId="77777777" w:rsidTr="00607435">
        <w:trPr>
          <w:cantSplit/>
          <w:tblHeader/>
        </w:trPr>
        <w:tc>
          <w:tcPr>
            <w:tcW w:w="1888" w:type="dxa"/>
          </w:tcPr>
          <w:p w14:paraId="11EFA9AD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24D0806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0398E2B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B0FE61B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BFB7585" w14:textId="77777777" w:rsidR="001D0EC4" w:rsidRPr="009E555A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38D855BF" w14:textId="77777777" w:rsidR="001D0EC4" w:rsidRDefault="001D0EC4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5E5E3F7A" w14:textId="77777777" w:rsidR="001D0EC4" w:rsidRPr="009E555A" w:rsidRDefault="001D0EC4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74" w:type="dxa"/>
            <w:gridSpan w:val="13"/>
          </w:tcPr>
          <w:p w14:paraId="1BC8C71A" w14:textId="042FBF40" w:rsidR="001D0EC4" w:rsidRPr="009E555A" w:rsidRDefault="001D0EC4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1295B" w:rsidRPr="009E555A" w14:paraId="5DE0EFD4" w14:textId="77777777" w:rsidTr="00607435">
        <w:trPr>
          <w:cantSplit/>
          <w:tblHeader/>
        </w:trPr>
        <w:tc>
          <w:tcPr>
            <w:tcW w:w="1888" w:type="dxa"/>
          </w:tcPr>
          <w:p w14:paraId="6CE203AA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5B3808D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82B91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77B5D" w14:textId="7E28C10B" w:rsidR="0041295B" w:rsidRPr="008C3D60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312465F8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</w:tcPr>
          <w:p w14:paraId="429F8E74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C68A3FF" w14:textId="74FA5519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356863BA" w14:textId="77777777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00C6943E" w14:textId="77777777" w:rsidR="0041295B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A7065B2" w14:textId="77777777" w:rsidR="00F33E93" w:rsidRDefault="00F33E93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D31AE71" w14:textId="110E3E15" w:rsidR="0041295B" w:rsidRPr="009E555A" w:rsidRDefault="0041295B" w:rsidP="003C3A3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55FE0D6D" w14:textId="77777777" w:rsidR="0041295B" w:rsidRPr="009E555A" w:rsidRDefault="0041295B" w:rsidP="003C3A3E">
            <w:pPr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0E55F4E1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C0FF4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2A00CE5" w14:textId="3F67F8CF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11B66A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333E4773" w14:textId="77777777" w:rsidR="0041295B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29C9D7C9" w14:textId="77777777" w:rsidR="00F33E93" w:rsidRDefault="00F33E93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747C963" w14:textId="4C81C75B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805C72A" w14:textId="77777777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86" w:type="dxa"/>
            <w:gridSpan w:val="3"/>
          </w:tcPr>
          <w:p w14:paraId="30B654D3" w14:textId="3B573D53" w:rsidR="0041295B" w:rsidRPr="009E555A" w:rsidRDefault="0041295B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งวด</w:t>
            </w:r>
            <w:r w:rsidR="005C5849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เก้า</w:t>
            </w:r>
            <w:r w:rsidR="00F33E93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607435" w:rsidRPr="009E555A" w14:paraId="49E97073" w14:textId="77777777" w:rsidTr="00607435">
        <w:trPr>
          <w:cantSplit/>
          <w:trHeight w:val="533"/>
          <w:tblHeader/>
        </w:trPr>
        <w:tc>
          <w:tcPr>
            <w:tcW w:w="1888" w:type="dxa"/>
          </w:tcPr>
          <w:p w14:paraId="30C33466" w14:textId="77777777" w:rsidR="00607435" w:rsidRPr="009E555A" w:rsidRDefault="00607435" w:rsidP="00607435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BBE0326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38B9754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1D6D6B54" w14:textId="3370F8EC" w:rsidR="00607435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D395925" w14:textId="3F033922" w:rsidR="00607435" w:rsidRPr="009E555A" w:rsidRDefault="00FC20FA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60743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79" w:type="dxa"/>
          </w:tcPr>
          <w:p w14:paraId="0C1D9BF0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</w:tcPr>
          <w:p w14:paraId="66F40234" w14:textId="72E13702" w:rsidR="00607435" w:rsidRPr="009E555A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2" w:type="dxa"/>
            <w:vAlign w:val="center"/>
          </w:tcPr>
          <w:p w14:paraId="3A0571B0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7485DBA6" w14:textId="67BC9E3A" w:rsidR="00FC20FA" w:rsidRDefault="007401E3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FC2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E73CE2" w14:textId="4E485941" w:rsidR="00607435" w:rsidRPr="009E555A" w:rsidRDefault="00FC20FA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B17A30A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678333F" w14:textId="3BE9390C" w:rsidR="00607435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4D670B4" w14:textId="5E484B28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1AE7A76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359FA29" w14:textId="5C23A65D" w:rsidR="00FC20FA" w:rsidRDefault="007401E3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FC2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D9CEF3C" w14:textId="7DDEC0B2" w:rsidR="00607435" w:rsidRPr="009E555A" w:rsidRDefault="00FC20FA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892C011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7B399D62" w14:textId="7101E9A4" w:rsidR="00607435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0DF1BE6" w14:textId="6C57BDE6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A3E2A96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348B7E1" w14:textId="026DCD58" w:rsidR="00FC20FA" w:rsidRDefault="007401E3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FC2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DF482C6" w14:textId="77C323E0" w:rsidR="00607435" w:rsidRPr="009E555A" w:rsidRDefault="00FC20FA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849CE4F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10AB269" w14:textId="35D4DDF4" w:rsidR="00607435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607435" w:rsidRPr="009E55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27C6127" w14:textId="026B46BB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8A7CE57" w14:textId="77777777" w:rsidR="00607435" w:rsidRPr="009E555A" w:rsidRDefault="00607435" w:rsidP="00607435">
            <w:pPr>
              <w:pStyle w:val="acctmergecolhdg"/>
              <w:spacing w:line="360" w:lineRule="exact"/>
              <w:ind w:left="-70" w:right="-154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1C395527" w14:textId="1DDD4118" w:rsidR="00FC20FA" w:rsidRDefault="007401E3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FC2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8A3A9C8" w14:textId="5E84696C" w:rsidR="00607435" w:rsidRPr="009E555A" w:rsidRDefault="00FC20FA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9B5571D" w14:textId="77777777" w:rsidR="00607435" w:rsidRPr="009E555A" w:rsidRDefault="00607435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5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dxa"/>
          </w:tcPr>
          <w:p w14:paraId="124AE221" w14:textId="28167CA7" w:rsidR="00FC20FA" w:rsidRDefault="007401E3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FC2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CDBDE3B" w14:textId="5DD1CA1A" w:rsidR="00607435" w:rsidRPr="009E555A" w:rsidRDefault="00FC20FA" w:rsidP="00FC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C3A3E" w:rsidRPr="009E555A" w14:paraId="39F2D7D5" w14:textId="77777777" w:rsidTr="00607435">
        <w:trPr>
          <w:cantSplit/>
          <w:tblHeader/>
        </w:trPr>
        <w:tc>
          <w:tcPr>
            <w:tcW w:w="1888" w:type="dxa"/>
          </w:tcPr>
          <w:p w14:paraId="195D754E" w14:textId="77777777" w:rsidR="003C3A3E" w:rsidRPr="009E555A" w:rsidRDefault="003C3A3E" w:rsidP="003C3A3E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169EA48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74DA7CB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hideMark/>
          </w:tcPr>
          <w:p w14:paraId="092AF635" w14:textId="7BD9AB39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9" w:type="dxa"/>
          </w:tcPr>
          <w:p w14:paraId="5034127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78B53672" w14:textId="27A2C40D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2" w:type="dxa"/>
            <w:vAlign w:val="center"/>
            <w:hideMark/>
          </w:tcPr>
          <w:p w14:paraId="5AF69DB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hideMark/>
          </w:tcPr>
          <w:p w14:paraId="420E2BE9" w14:textId="270E08B4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B751BA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77C71C5E" w14:textId="5B732A27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2C982D26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508CCF7" w14:textId="63EABD48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DAC087C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6BCE2DF9" w14:textId="39BE59B4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gridSpan w:val="2"/>
          </w:tcPr>
          <w:p w14:paraId="5FC69ABF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612B83CD" w14:textId="2810A536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D6C3752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1B933B8E" w14:textId="623DEF68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A60663D" w14:textId="77777777" w:rsidR="003C3A3E" w:rsidRPr="009E555A" w:rsidRDefault="003C3A3E" w:rsidP="003C3A3E">
            <w:pPr>
              <w:pStyle w:val="acctmergecolhdg"/>
              <w:spacing w:line="360" w:lineRule="exac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hideMark/>
          </w:tcPr>
          <w:p w14:paraId="5F3F2014" w14:textId="5B1A9304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3BE8B17" w14:textId="77777777" w:rsidR="003C3A3E" w:rsidRPr="009E555A" w:rsidRDefault="003C3A3E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dxa"/>
            <w:hideMark/>
          </w:tcPr>
          <w:p w14:paraId="0FEAB372" w14:textId="455993EA" w:rsidR="003C3A3E" w:rsidRPr="009E555A" w:rsidRDefault="007401E3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C3A3E" w:rsidRPr="009E555A" w14:paraId="13803109" w14:textId="77777777" w:rsidTr="00607435">
        <w:trPr>
          <w:cantSplit/>
          <w:trHeight w:val="270"/>
        </w:trPr>
        <w:tc>
          <w:tcPr>
            <w:tcW w:w="1888" w:type="dxa"/>
          </w:tcPr>
          <w:p w14:paraId="344EE1C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5138F34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10DAA08D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E4DF0F4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F218F29" w14:textId="77777777" w:rsidR="003C3A3E" w:rsidRPr="009E555A" w:rsidRDefault="003C3A3E" w:rsidP="003C3A3E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07" w:type="dxa"/>
            <w:gridSpan w:val="17"/>
            <w:hideMark/>
          </w:tcPr>
          <w:p w14:paraId="457E25E2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C3A3E" w:rsidRPr="009E555A" w14:paraId="684845AB" w14:textId="77777777" w:rsidTr="00607435">
        <w:trPr>
          <w:cantSplit/>
          <w:trHeight w:val="270"/>
        </w:trPr>
        <w:tc>
          <w:tcPr>
            <w:tcW w:w="1888" w:type="dxa"/>
            <w:hideMark/>
          </w:tcPr>
          <w:p w14:paraId="37E5E94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8" w:type="dxa"/>
            <w:shd w:val="clear" w:color="auto" w:fill="auto"/>
          </w:tcPr>
          <w:p w14:paraId="0A324B4B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467F2635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16E98E4E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9051204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7290E876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3C32DBDF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0629CE2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CD6ADB3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22D26559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7C86DF72" w14:textId="77777777" w:rsidR="003C3A3E" w:rsidRPr="009E555A" w:rsidRDefault="003C3A3E" w:rsidP="003C3A3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D3709A1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795103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025ACA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405DE806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6D9B0818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9267BE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5EA2DAE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8B5E6DB" w14:textId="77777777" w:rsidR="003C3A3E" w:rsidRPr="009E555A" w:rsidRDefault="003C3A3E" w:rsidP="003C3A3E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</w:tcPr>
          <w:p w14:paraId="656625D7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C6917C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81" w:type="dxa"/>
          </w:tcPr>
          <w:p w14:paraId="4EC7F67F" w14:textId="77777777" w:rsidR="003C3A3E" w:rsidRPr="009E555A" w:rsidRDefault="003C3A3E" w:rsidP="003C3A3E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C5A2D" w:rsidRPr="009E555A" w14:paraId="549253BB" w14:textId="77777777" w:rsidTr="00FC20FA">
        <w:trPr>
          <w:cantSplit/>
          <w:trHeight w:val="623"/>
        </w:trPr>
        <w:tc>
          <w:tcPr>
            <w:tcW w:w="1888" w:type="dxa"/>
          </w:tcPr>
          <w:p w14:paraId="099638DC" w14:textId="77777777" w:rsidR="008C5A2D" w:rsidRPr="009E555A" w:rsidRDefault="008C5A2D" w:rsidP="008C5A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63100280" w14:textId="77777777" w:rsidR="008C5A2D" w:rsidRDefault="008C5A2D" w:rsidP="008C5A2D">
            <w:pPr>
              <w:pStyle w:val="acctfourfigures"/>
              <w:tabs>
                <w:tab w:val="clear" w:pos="765"/>
              </w:tabs>
              <w:spacing w:line="360" w:lineRule="exac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783CCA45" w14:textId="77777777" w:rsidR="008C5A2D" w:rsidRDefault="008C5A2D" w:rsidP="008C5A2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215C3C21" w14:textId="77777777" w:rsidR="008C5A2D" w:rsidRDefault="008C5A2D" w:rsidP="008C5A2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4A5567" w14:textId="3B338F23" w:rsidR="008C5A2D" w:rsidRPr="003945A5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4CBB430F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9949B5B" w14:textId="77777777" w:rsidR="008C5A2D" w:rsidRDefault="008C5A2D" w:rsidP="008C5A2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9445E81" w14:textId="5A287CBA" w:rsidR="008C5A2D" w:rsidRPr="003945A5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82" w:type="dxa"/>
            <w:shd w:val="clear" w:color="auto" w:fill="auto"/>
          </w:tcPr>
          <w:p w14:paraId="3EEA5201" w14:textId="77777777" w:rsidR="008C5A2D" w:rsidRPr="009E555A" w:rsidRDefault="008C5A2D" w:rsidP="008C5A2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2219F68E" w14:textId="77777777" w:rsidR="008C5A2D" w:rsidRDefault="008C5A2D" w:rsidP="008C5A2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0BF0E23" w14:textId="3F8CEC5A" w:rsidR="008C5A2D" w:rsidRPr="009E555A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200</w:t>
            </w:r>
            <w:r w:rsidR="008C5A2D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C8E3BD0" w14:textId="77777777" w:rsidR="008C5A2D" w:rsidRPr="009E555A" w:rsidRDefault="008C5A2D" w:rsidP="008C5A2D">
            <w:pPr>
              <w:pStyle w:val="acctfourfigures"/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E130315" w14:textId="77777777" w:rsidR="008C5A2D" w:rsidRDefault="008C5A2D" w:rsidP="008C5A2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A772717" w14:textId="6201504D" w:rsidR="008C5A2D" w:rsidRPr="009E555A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200</w:t>
            </w:r>
            <w:r w:rsidR="008C5A2D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8236822" w14:textId="77777777" w:rsidR="008C5A2D" w:rsidRPr="009E555A" w:rsidRDefault="008C5A2D" w:rsidP="008C5A2D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B67445" w14:textId="77777777" w:rsidR="008C5A2D" w:rsidRDefault="008C5A2D" w:rsidP="008C5A2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BB1E91D" w14:textId="37510C32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8A6D2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C095ED9" w14:textId="77777777" w:rsidR="008C5A2D" w:rsidRDefault="008C5A2D" w:rsidP="008C5A2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F6B7E19" w14:textId="2C3C3BDA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D16D15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65C7D82" w14:textId="4F31618A" w:rsidR="008C5A2D" w:rsidRPr="009E555A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 w:hint="cs"/>
                <w:sz w:val="30"/>
                <w:szCs w:val="30"/>
                <w:lang w:eastAsia="en-GB"/>
              </w:rPr>
              <w:t>14</w:t>
            </w:r>
            <w:r w:rsidR="00E15A9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  <w:lang w:eastAsia="en-GB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7AC88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00DA6167" w14:textId="77777777" w:rsidR="008C5A2D" w:rsidRDefault="008C5A2D" w:rsidP="008C5A2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9CD8ACF" w14:textId="65584C84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  <w:lang w:eastAsia="en-GB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2D52EA7C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shd w:val="clear" w:color="auto" w:fill="auto"/>
          </w:tcPr>
          <w:p w14:paraId="77690DAD" w14:textId="77777777" w:rsidR="008C5A2D" w:rsidRDefault="008C5A2D" w:rsidP="008C5A2D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3703EA4" w14:textId="143E8F80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1FC3C4" w14:textId="77777777" w:rsidR="008C5A2D" w:rsidRPr="00607435" w:rsidRDefault="008C5A2D" w:rsidP="008C5A2D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1" w:type="dxa"/>
            <w:shd w:val="clear" w:color="auto" w:fill="auto"/>
          </w:tcPr>
          <w:p w14:paraId="31210424" w14:textId="77777777" w:rsidR="008C5A2D" w:rsidRDefault="008C5A2D" w:rsidP="008C5A2D">
            <w:pPr>
              <w:pStyle w:val="acctfourfigures"/>
              <w:tabs>
                <w:tab w:val="clear" w:pos="765"/>
                <w:tab w:val="left" w:pos="270"/>
                <w:tab w:val="left" w:pos="495"/>
                <w:tab w:val="decimal" w:pos="630"/>
              </w:tabs>
              <w:spacing w:line="360" w:lineRule="exac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686986C" w14:textId="5AA8B59D" w:rsidR="008C5A2D" w:rsidRPr="009E555A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</w:p>
        </w:tc>
      </w:tr>
      <w:tr w:rsidR="008C5A2D" w:rsidRPr="009E555A" w14:paraId="6AB4D88D" w14:textId="77777777" w:rsidTr="00607435">
        <w:trPr>
          <w:cantSplit/>
        </w:trPr>
        <w:tc>
          <w:tcPr>
            <w:tcW w:w="1888" w:type="dxa"/>
          </w:tcPr>
          <w:p w14:paraId="0CA30760" w14:textId="77777777" w:rsidR="008C5A2D" w:rsidRPr="009E555A" w:rsidRDefault="008C5A2D" w:rsidP="008C5A2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8" w:type="dxa"/>
            <w:shd w:val="clear" w:color="auto" w:fill="auto"/>
          </w:tcPr>
          <w:p w14:paraId="655EAA91" w14:textId="77777777" w:rsidR="008C5A2D" w:rsidRPr="009E555A" w:rsidRDefault="008C5A2D" w:rsidP="008C5A2D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7BC25B75" w14:textId="77777777" w:rsidR="008C5A2D" w:rsidRPr="009E555A" w:rsidRDefault="008C5A2D" w:rsidP="008C5A2D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A3B8F16" w14:textId="77777777" w:rsidR="008C5A2D" w:rsidRPr="009E555A" w:rsidRDefault="008C5A2D" w:rsidP="008C5A2D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9ED3B4D" w14:textId="77777777" w:rsidR="008C5A2D" w:rsidRPr="009E555A" w:rsidRDefault="008C5A2D" w:rsidP="008C5A2D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6D08B98F" w14:textId="77777777" w:rsidR="008C5A2D" w:rsidRPr="009E555A" w:rsidRDefault="008C5A2D" w:rsidP="008C5A2D">
            <w:pPr>
              <w:tabs>
                <w:tab w:val="clear" w:pos="454"/>
                <w:tab w:val="left" w:pos="551"/>
              </w:tabs>
              <w:spacing w:line="360" w:lineRule="exact"/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02C392D2" w14:textId="77777777" w:rsidR="008C5A2D" w:rsidRPr="009E555A" w:rsidRDefault="008C5A2D" w:rsidP="008C5A2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23E43D1C" w14:textId="77777777" w:rsidR="008C5A2D" w:rsidRPr="009E555A" w:rsidRDefault="008C5A2D" w:rsidP="008C5A2D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6092535" w14:textId="77777777" w:rsidR="008C5A2D" w:rsidRPr="009E555A" w:rsidRDefault="008C5A2D" w:rsidP="008C5A2D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27E5180E" w14:textId="77777777" w:rsidR="008C5A2D" w:rsidRPr="009E555A" w:rsidRDefault="008C5A2D" w:rsidP="008C5A2D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1AD89499" w14:textId="77777777" w:rsidR="008C5A2D" w:rsidRPr="009E555A" w:rsidRDefault="008C5A2D" w:rsidP="008C5A2D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7E50" w14:textId="70D075BD" w:rsidR="008C5A2D" w:rsidRPr="00D533B8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</w:t>
            </w:r>
            <w:r w:rsidR="008C5A2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FF768A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35DCF" w14:textId="5BE60B05" w:rsidR="008C5A2D" w:rsidRPr="00D533B8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</w:t>
            </w:r>
            <w:r w:rsidR="008C5A2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E2983B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6D497" w14:textId="7028A902" w:rsidR="008C5A2D" w:rsidRPr="00D533B8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286</w:t>
            </w:r>
          </w:p>
        </w:tc>
        <w:tc>
          <w:tcPr>
            <w:tcW w:w="180" w:type="dxa"/>
            <w:shd w:val="clear" w:color="auto" w:fill="auto"/>
          </w:tcPr>
          <w:p w14:paraId="774697CB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A3929" w14:textId="4999CA06" w:rsidR="008C5A2D" w:rsidRPr="0017707F" w:rsidRDefault="007401E3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29</w:t>
            </w:r>
            <w:r w:rsidR="008C5A2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56AFC1D2" w14:textId="77777777" w:rsidR="008C5A2D" w:rsidRPr="009E555A" w:rsidRDefault="008C5A2D" w:rsidP="008C5A2D">
            <w:pPr>
              <w:pStyle w:val="acctfourfigures"/>
              <w:tabs>
                <w:tab w:val="decimal" w:pos="551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AB6CA8" w14:textId="3F13D979" w:rsidR="008C5A2D" w:rsidRPr="00982FB7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82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43AED" w14:textId="77777777" w:rsidR="008C5A2D" w:rsidRPr="009E555A" w:rsidRDefault="008C5A2D" w:rsidP="008C5A2D">
            <w:pPr>
              <w:pStyle w:val="acctfourfigures"/>
              <w:tabs>
                <w:tab w:val="decimal" w:pos="551"/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58465" w14:textId="269C6A74" w:rsidR="008C5A2D" w:rsidRPr="00982FB7" w:rsidRDefault="008C5A2D" w:rsidP="008C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82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</w:tr>
    </w:tbl>
    <w:p w14:paraId="6276142C" w14:textId="77777777" w:rsidR="007E7F71" w:rsidRPr="00607435" w:rsidRDefault="007E7F71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66F0D165" w14:textId="77777777" w:rsidR="009F20DE" w:rsidRPr="009E555A" w:rsidRDefault="006E41C0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  <w:sectPr w:rsidR="009F20DE" w:rsidRPr="009E555A" w:rsidSect="003C3A3E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720" w:gutter="0"/>
          <w:cols w:space="708"/>
          <w:docGrid w:linePitch="360"/>
        </w:sectPr>
      </w:pPr>
      <w:r w:rsidRPr="009E55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="00447F80" w:rsidRPr="009E555A">
        <w:rPr>
          <w:rFonts w:ascii="Angsana New" w:hAnsi="Angsana New"/>
          <w:sz w:val="30"/>
          <w:szCs w:val="30"/>
        </w:rPr>
        <w:tab/>
      </w:r>
    </w:p>
    <w:p w14:paraId="3F9E01BC" w14:textId="77777777" w:rsidR="008C3D60" w:rsidRPr="00D77A7B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2BB54E4F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4EA7AA" w14:textId="12B5730A" w:rsidR="00771234" w:rsidRPr="00771234" w:rsidRDefault="00771234" w:rsidP="00607435">
      <w:pPr>
        <w:pStyle w:val="block"/>
        <w:spacing w:after="0" w:line="240" w:lineRule="atLeast"/>
        <w:ind w:left="518" w:right="-2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="0005792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โดยออกหุ้นสามัญเพิ่มทุนเป็นจำนวน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โดยสัดส่วนการลงทุนของกลุ่มบริษัทไม่เปลี่ยนแปลง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ทั้งนี้บริษัท ดาน่อน เซ็ปเป้ เบฟเวอเรจส์ จำกัด</w:t>
      </w:r>
      <w:r w:rsidR="00B470B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31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3EFE7854" w14:textId="11634747" w:rsidR="00771234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B22F28" w14:textId="722E285A" w:rsidR="005B2A35" w:rsidRPr="005916F9" w:rsidRDefault="005916F9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นอกจากนี้ กลุ่มบริษัทมีสิทธิเข้าซื้อหุ้นในบริษัท ดาน่อน เซ็ปเป้ เบฟเวอเรจส์ จำกัด เพิ่มเติมอีกในจำนวนรวมไม่เกินร้อยละ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24</w:t>
      </w:r>
      <w:r w:rsidRPr="005916F9">
        <w:rPr>
          <w:rFonts w:ascii="Angsana New" w:hAnsi="Angsana New"/>
          <w:color w:val="000000"/>
          <w:sz w:val="30"/>
          <w:szCs w:val="30"/>
        </w:rPr>
        <w:t xml:space="preserve"> </w:t>
      </w: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ภายใน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5916F9">
        <w:rPr>
          <w:rFonts w:ascii="Angsana New" w:hAnsi="Angsana New"/>
          <w:color w:val="000000"/>
          <w:sz w:val="30"/>
          <w:szCs w:val="30"/>
        </w:rPr>
        <w:t xml:space="preserve"> </w:t>
      </w: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>ปี นับจากวันที่</w:t>
      </w: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>ชำระ</w:t>
      </w:r>
      <w:r w:rsidR="00530B53">
        <w:rPr>
          <w:rFonts w:ascii="Angsana New" w:hAnsi="Angsana New" w:hint="cs"/>
          <w:color w:val="000000"/>
          <w:sz w:val="30"/>
          <w:szCs w:val="30"/>
          <w:cs/>
          <w:lang w:bidi="th-TH"/>
        </w:rPr>
        <w:t>ค่า</w:t>
      </w: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>หุ้นเต็มจำนวนครั้งแรกในปี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7401E3" w:rsidRPr="007401E3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0A8D05D2" w14:textId="77777777" w:rsidR="005916F9" w:rsidRPr="00530B53" w:rsidRDefault="005916F9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B256AEB" w14:textId="77777777" w:rsidR="008C3D60" w:rsidRPr="00EC59A2" w:rsidRDefault="008C3D60" w:rsidP="008C3D6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558372D7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ED98829" w14:textId="59F9A2C6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7401E3" w:rsidRPr="007401E3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บริษัทได้ลงทุนในหุ้นของ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เพิ่มอีกร้อยละ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  <w:lang w:val="en-US" w:bidi="th-TH"/>
        </w:rPr>
        <w:t>11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ของทุนที่ออกและชำระแล้ว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เพิ่มขึ้นเป็นร้อยละ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  <w:lang w:val="en-US" w:bidi="th-TH"/>
        </w:rPr>
        <w:t>51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 w:rsidRPr="00F33E93">
        <w:rPr>
          <w:rFonts w:ascii="Angsana New" w:hAnsi="Angsana New"/>
          <w:sz w:val="30"/>
          <w:szCs w:val="30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จึงเปลี่ยนสถานะจากบริษัทร่วมเป็นบริษัทย่อยของกลุ่มบริษัท รายละเอียดการซื้อหุ้นได้แสดงอยู่ในหมายเหตุ ข้อ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4</w:t>
      </w:r>
    </w:p>
    <w:p w14:paraId="40197126" w14:textId="77777777" w:rsidR="00F33E93" w:rsidRPr="00F33E93" w:rsidRDefault="00F33E93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087817" w14:textId="02685743" w:rsidR="00F33E93" w:rsidRPr="00F33E93" w:rsidRDefault="00F33E93" w:rsidP="00F33E93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กลุ่มบริษัทมีสิทธิเข้าซื้อหุ้นในบริษัท ออล โคโค กรุ๊ป จำกัด เพิ่มเติมอีกในจำนวนรวมไม่เกินร้อยละ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9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ภายใน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4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ปี นับจาก</w:t>
      </w:r>
      <w:r w:rsidR="005916F9">
        <w:rPr>
          <w:rFonts w:ascii="Angsana New" w:hAnsi="Angsana New" w:hint="cs"/>
          <w:sz w:val="30"/>
          <w:szCs w:val="30"/>
          <w:cs/>
          <w:lang w:val="en-US" w:bidi="th-TH"/>
        </w:rPr>
        <w:t>วั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นที่สัญญาซื้อเงินลงทุนครั้งแรกมีผลบังคับใช้ในราคาประเมิน ณ ขณะนั้น</w:t>
      </w:r>
    </w:p>
    <w:p w14:paraId="6A494F81" w14:textId="77777777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7BF410" w14:textId="121BDEF0" w:rsidR="008C3D60" w:rsidRPr="00F33E93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จัดประเภทครั้ง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>วัด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โคโค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กรุ๊ป จำกัด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ที่ถืออยู่ก่อนการรวมธุรกิจเป็น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0302A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10</w:t>
      </w:r>
      <w:r w:rsidR="000302A7">
        <w:rPr>
          <w:rFonts w:ascii="Angsana New" w:hAnsi="Angsana New"/>
          <w:sz w:val="30"/>
          <w:szCs w:val="30"/>
          <w:lang w:val="en-US" w:bidi="th-TH"/>
        </w:rPr>
        <w:t>.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08</w:t>
      </w:r>
      <w:r w:rsidRPr="00F33E9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F33E9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>ในงบกำไรขาดทุนเบ็ดเสร็จ</w:t>
      </w:r>
      <w:r w:rsidR="00F33E93" w:rsidRPr="00F33E93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AD02D9">
        <w:rPr>
          <w:rFonts w:ascii="Angsana New" w:hAnsi="Angsana New" w:hint="cs"/>
          <w:sz w:val="30"/>
          <w:szCs w:val="30"/>
          <w:cs/>
          <w:lang w:val="en-US" w:bidi="th-TH"/>
        </w:rPr>
        <w:t>งวด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30</w:t>
      </w:r>
      <w:r w:rsidR="00AE6D6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C20FA">
        <w:rPr>
          <w:rFonts w:ascii="Angsana New" w:hAnsi="Angsana New" w:hint="cs"/>
          <w:sz w:val="30"/>
          <w:szCs w:val="30"/>
          <w:cs/>
          <w:lang w:val="en-US" w:bidi="th-TH"/>
        </w:rPr>
        <w:t>กันย</w:t>
      </w:r>
      <w:r w:rsidR="00AE6D63">
        <w:rPr>
          <w:rFonts w:ascii="Angsana New" w:hAnsi="Angsana New" w:hint="cs"/>
          <w:sz w:val="30"/>
          <w:szCs w:val="30"/>
          <w:cs/>
          <w:lang w:val="en-US" w:bidi="th-TH"/>
        </w:rPr>
        <w:t>ายน</w:t>
      </w:r>
      <w:r w:rsidRPr="00F33E9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401E3" w:rsidRPr="007401E3">
        <w:rPr>
          <w:rFonts w:ascii="Angsana New" w:hAnsi="Angsana New"/>
          <w:sz w:val="30"/>
          <w:szCs w:val="30"/>
          <w:lang w:val="en-US" w:bidi="th-TH"/>
        </w:rPr>
        <w:t>2562</w:t>
      </w:r>
    </w:p>
    <w:p w14:paraId="434EC861" w14:textId="77777777" w:rsidR="008C3D60" w:rsidRP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sz w:val="30"/>
          <w:szCs w:val="30"/>
          <w:lang w:val="en-US"/>
        </w:rPr>
      </w:pPr>
    </w:p>
    <w:p w14:paraId="3D5205CB" w14:textId="77777777" w:rsidR="00FD7CF7" w:rsidRDefault="00FD7CF7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51C0F" w14:textId="77777777" w:rsidR="00485923" w:rsidRPr="009E555A" w:rsidRDefault="00485923" w:rsidP="008C3D6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485923" w:rsidRPr="009E555A" w:rsidSect="00FD7CF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50220B9" w14:textId="77777777" w:rsidR="008C3D60" w:rsidRPr="00E8282F" w:rsidRDefault="008C3D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DAE38AA" w14:textId="77777777" w:rsidR="008C3D60" w:rsidRPr="00C61FC2" w:rsidRDefault="008C3D60" w:rsidP="003C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tbl>
      <w:tblPr>
        <w:tblW w:w="1507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718"/>
        <w:gridCol w:w="810"/>
        <w:gridCol w:w="721"/>
        <w:gridCol w:w="236"/>
        <w:gridCol w:w="16"/>
        <w:gridCol w:w="900"/>
        <w:gridCol w:w="237"/>
        <w:gridCol w:w="991"/>
        <w:gridCol w:w="270"/>
        <w:gridCol w:w="900"/>
        <w:gridCol w:w="236"/>
        <w:gridCol w:w="899"/>
        <w:gridCol w:w="238"/>
        <w:gridCol w:w="836"/>
        <w:gridCol w:w="236"/>
        <w:gridCol w:w="844"/>
        <w:gridCol w:w="236"/>
        <w:gridCol w:w="710"/>
        <w:gridCol w:w="236"/>
        <w:gridCol w:w="755"/>
      </w:tblGrid>
      <w:tr w:rsidR="00C61FC2" w:rsidRPr="00C46D51" w14:paraId="0F09B744" w14:textId="77777777" w:rsidTr="00C61FC2">
        <w:trPr>
          <w:tblHeader/>
        </w:trPr>
        <w:tc>
          <w:tcPr>
            <w:tcW w:w="3240" w:type="dxa"/>
          </w:tcPr>
          <w:p w14:paraId="1A21E773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21B8DC5A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C7BD8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35380C8C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4246331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4" w:type="dxa"/>
            <w:gridSpan w:val="15"/>
          </w:tcPr>
          <w:p w14:paraId="65051529" w14:textId="0DC39416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FC2" w:rsidRPr="00C46D51" w14:paraId="02CCE419" w14:textId="77777777" w:rsidTr="00C61FC2">
        <w:trPr>
          <w:tblHeader/>
        </w:trPr>
        <w:tc>
          <w:tcPr>
            <w:tcW w:w="3240" w:type="dxa"/>
          </w:tcPr>
          <w:p w14:paraId="26D6F189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1EFCDDE7" w14:textId="4D7516DF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A2D3B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26A1E76F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2C3844C6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B3234B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5DB30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AA4259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0479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8858D5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4B487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4E6E05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DF7A88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236C562D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32BA9E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2DF0B3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7F0CC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605D9FEB" w14:textId="77777777" w:rsidR="00C61FC2" w:rsidRPr="00C46D51" w:rsidRDefault="00C61FC2" w:rsidP="003C3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C61FC2" w:rsidRPr="00C46D51" w14:paraId="39706619" w14:textId="77777777" w:rsidTr="00C61FC2">
        <w:trPr>
          <w:tblHeader/>
        </w:trPr>
        <w:tc>
          <w:tcPr>
            <w:tcW w:w="3240" w:type="dxa"/>
          </w:tcPr>
          <w:p w14:paraId="70B68565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252873E5" w14:textId="73DB68CD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810" w:type="dxa"/>
          </w:tcPr>
          <w:p w14:paraId="51057C8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5A87D0F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27685FDC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24360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4FAC8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C9A1A58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18C5E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A2C94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0FF3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21C9B7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84983E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2FD159F7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53199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3FC7E6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9AAE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46F35D2" w14:textId="12DA5F08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256C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0F33A2" w:rsidRPr="00C46D51" w:rsidDel="00685444" w14:paraId="39665038" w14:textId="77777777" w:rsidTr="00C61FC2">
        <w:trPr>
          <w:trHeight w:val="110"/>
          <w:tblHeader/>
        </w:trPr>
        <w:tc>
          <w:tcPr>
            <w:tcW w:w="3240" w:type="dxa"/>
          </w:tcPr>
          <w:p w14:paraId="095751E0" w14:textId="77777777" w:rsidR="000F33A2" w:rsidRPr="00C61FC2" w:rsidRDefault="000F33A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75ECBA18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531" w:type="dxa"/>
            <w:gridSpan w:val="2"/>
          </w:tcPr>
          <w:p w14:paraId="15AC12A3" w14:textId="77777777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52" w:type="dxa"/>
            <w:gridSpan w:val="2"/>
          </w:tcPr>
          <w:p w14:paraId="0553BF60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78E17647" w14:textId="77777777" w:rsidR="000F33A2" w:rsidRPr="00C46D51" w:rsidDel="00685444" w:rsidRDefault="000F33A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 w:hanging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7C8368AB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8535118" w14:textId="77777777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0F5AF1FE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6" w:type="dxa"/>
            <w:gridSpan w:val="3"/>
          </w:tcPr>
          <w:p w14:paraId="2F0262CF" w14:textId="688241E3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AE6D63">
              <w:rPr>
                <w:rFonts w:ascii="Angsana New" w:hAnsi="Angsana New"/>
                <w:sz w:val="28"/>
                <w:szCs w:val="28"/>
              </w:rPr>
              <w:t>-</w:t>
            </w: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09956842" w14:textId="77777777" w:rsidR="000F33A2" w:rsidRPr="00C46D51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3CD6346" w14:textId="0A5835B2" w:rsidR="000F33A2" w:rsidRPr="00C46D51" w:rsidDel="00685444" w:rsidRDefault="000F33A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61FC2" w:rsidRPr="00C46D51" w14:paraId="10A0D2E4" w14:textId="77777777" w:rsidTr="00C61FC2">
        <w:trPr>
          <w:trHeight w:val="344"/>
          <w:tblHeader/>
        </w:trPr>
        <w:tc>
          <w:tcPr>
            <w:tcW w:w="3240" w:type="dxa"/>
          </w:tcPr>
          <w:p w14:paraId="06F681DD" w14:textId="77777777" w:rsidR="00C61FC2" w:rsidRPr="00C46D51" w:rsidRDefault="00C61FC2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5C1EDD9" w14:textId="7BDED6C7" w:rsidR="005256CB" w:rsidRPr="005256CB" w:rsidRDefault="007401E3" w:rsidP="0052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256CB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E0A578" w14:textId="4BCE4B9D" w:rsidR="00C61FC2" w:rsidRPr="00C46D51" w:rsidRDefault="005256CB" w:rsidP="0052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18" w:type="dxa"/>
          </w:tcPr>
          <w:p w14:paraId="09B1CFF5" w14:textId="43279CD2" w:rsidR="00C61FC2" w:rsidRPr="00C46D51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A38D08B" w14:textId="256D5257" w:rsidR="00C61FC2" w:rsidRPr="00C46D51" w:rsidRDefault="00C61FC2" w:rsidP="00C4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3"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7B5E5DB6" w14:textId="69583846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5DB2458" w14:textId="6E3E129D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1" w:type="dxa"/>
          </w:tcPr>
          <w:p w14:paraId="31C57F91" w14:textId="09D29356" w:rsidR="00C61FC2" w:rsidRPr="00C46D51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30DFF17" w14:textId="00BBB486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  <w:gridSpan w:val="2"/>
          </w:tcPr>
          <w:p w14:paraId="1AFFD4E6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293165" w14:textId="199FCD00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397303A" w14:textId="7158AAE2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</w:tcPr>
          <w:p w14:paraId="3A221582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BB5E3B4" w14:textId="605AF0BF" w:rsidR="00C61FC2" w:rsidRPr="00C46D51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8A00068" w14:textId="5BED2BBC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D3C6A00" w14:textId="77777777" w:rsidR="00C61FC2" w:rsidRPr="00C46D51" w:rsidRDefault="00C61FC2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4D0373" w14:textId="7BFDA460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1BB6222" w14:textId="208A2846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CB08DEB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6936E7" w14:textId="7E0DFF14" w:rsidR="00C61FC2" w:rsidRPr="00C46D51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C412280" w14:textId="5E6BFB4E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9D54FD5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49303D45" w14:textId="5BBE6D4E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7647538" w14:textId="5AAB5F00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63F1D330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8BCBD57" w14:textId="0E391030" w:rsidR="00C61FC2" w:rsidRPr="00C46D51" w:rsidRDefault="007401E3" w:rsidP="00607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F3FBD5E" w14:textId="0BB88A20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B508C53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6E8A8C98" w14:textId="2368E974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C242970" w14:textId="54408AFE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52568CFF" w14:textId="77777777" w:rsidR="00C61FC2" w:rsidRPr="00C46D51" w:rsidRDefault="00C61FC2" w:rsidP="00607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5127A02F" w14:textId="08AA6200" w:rsidR="00542AF6" w:rsidRPr="005256CB" w:rsidRDefault="007401E3" w:rsidP="0054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30</w:t>
            </w:r>
            <w:r w:rsidR="00542AF6" w:rsidRPr="005256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D6BEE46" w14:textId="7839147F" w:rsidR="00C61FC2" w:rsidRPr="00C46D51" w:rsidRDefault="00542AF6" w:rsidP="00542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61FC2" w:rsidRPr="00C46D51" w14:paraId="3DC9A500" w14:textId="77777777" w:rsidTr="00C61FC2">
        <w:trPr>
          <w:tblHeader/>
        </w:trPr>
        <w:tc>
          <w:tcPr>
            <w:tcW w:w="3240" w:type="dxa"/>
          </w:tcPr>
          <w:p w14:paraId="25203B61" w14:textId="77777777" w:rsidR="00C61FC2" w:rsidRPr="00C61FC2" w:rsidRDefault="00C61FC2" w:rsidP="00C6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092B335" w14:textId="00763DAE" w:rsidR="00C61FC2" w:rsidRPr="00C46D51" w:rsidRDefault="007401E3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18" w:type="dxa"/>
          </w:tcPr>
          <w:p w14:paraId="76F1D037" w14:textId="621040AC" w:rsidR="00C61FC2" w:rsidRPr="00C46D51" w:rsidRDefault="007401E3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34D5E287" w14:textId="75533A3F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21" w:type="dxa"/>
          </w:tcPr>
          <w:p w14:paraId="0C6020E0" w14:textId="1DD45358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" w:type="dxa"/>
            <w:gridSpan w:val="2"/>
          </w:tcPr>
          <w:p w14:paraId="5ED9DDF5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24DCC3" w14:textId="695DF91B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0C36201A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37A3135" w14:textId="55AD9AEC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1BE74B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90DF6F" w14:textId="7C829F08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AD87353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CD145D" w14:textId="5EEE2298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14:paraId="22930C21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7E450761" w14:textId="7AC1F489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93919B0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9B3BBE" w14:textId="0EA04F2D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44FDAD1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068A41E5" w14:textId="19E61354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010EA9FD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9C0070" w14:textId="15797434" w:rsidR="00C61FC2" w:rsidRPr="00C46D51" w:rsidRDefault="007401E3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61FC2" w:rsidRPr="00C46D51" w14:paraId="328D7DD8" w14:textId="77777777" w:rsidTr="00C61FC2">
        <w:trPr>
          <w:tblHeader/>
        </w:trPr>
        <w:tc>
          <w:tcPr>
            <w:tcW w:w="3240" w:type="dxa"/>
          </w:tcPr>
          <w:p w14:paraId="7BCBCDF2" w14:textId="77777777" w:rsidR="00C61FC2" w:rsidRPr="009B5BD0" w:rsidRDefault="00C61FC2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8" w:type="dxa"/>
            <w:gridSpan w:val="2"/>
          </w:tcPr>
          <w:p w14:paraId="54A8B672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</w:tcPr>
          <w:p w14:paraId="3ADD1EE7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4FF74EEC" w14:textId="77777777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F2FE9" w14:textId="4CD52798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0" w:type="dxa"/>
            <w:gridSpan w:val="16"/>
          </w:tcPr>
          <w:p w14:paraId="5D9B86C1" w14:textId="285CD726" w:rsidR="00C61FC2" w:rsidRPr="00C46D51" w:rsidRDefault="00C61FC2" w:rsidP="000F3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1FC2" w:rsidRPr="00C46D51" w14:paraId="2E26D8DE" w14:textId="77777777" w:rsidTr="00C61FC2">
        <w:trPr>
          <w:trHeight w:val="335"/>
        </w:trPr>
        <w:tc>
          <w:tcPr>
            <w:tcW w:w="3240" w:type="dxa"/>
          </w:tcPr>
          <w:p w14:paraId="7921983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18DA550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8" w:type="dxa"/>
          </w:tcPr>
          <w:p w14:paraId="0AFC7A3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10" w:type="dxa"/>
          </w:tcPr>
          <w:p w14:paraId="12506770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1" w:type="dxa"/>
          </w:tcPr>
          <w:p w14:paraId="319CFFA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  <w:gridSpan w:val="2"/>
          </w:tcPr>
          <w:p w14:paraId="6F08FDA3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6F75119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18EF01B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242207A7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88C454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84B2DD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072AFBB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17071DB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70C53A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36" w:type="dxa"/>
          </w:tcPr>
          <w:p w14:paraId="7EF1AA11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816592C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44" w:type="dxa"/>
          </w:tcPr>
          <w:p w14:paraId="2C679E5D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E33242A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AFF1296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678C83B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32A63AB4" w14:textId="77777777" w:rsidR="00C61FC2" w:rsidRPr="00C46D51" w:rsidRDefault="00C61FC2" w:rsidP="000F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7C74DC" w:rsidRPr="00C46D51" w14:paraId="17B371CB" w14:textId="77777777" w:rsidTr="00C61FC2">
        <w:tc>
          <w:tcPr>
            <w:tcW w:w="3240" w:type="dxa"/>
          </w:tcPr>
          <w:p w14:paraId="235A8F72" w14:textId="77777777" w:rsidR="007C74DC" w:rsidRPr="00C46D51" w:rsidRDefault="007C74DC" w:rsidP="007C74DC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810" w:type="dxa"/>
          </w:tcPr>
          <w:p w14:paraId="643DD73D" w14:textId="10DEAF33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18" w:type="dxa"/>
          </w:tcPr>
          <w:p w14:paraId="33771C4C" w14:textId="308DB461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1" w:type="dxa"/>
            <w:gridSpan w:val="2"/>
          </w:tcPr>
          <w:p w14:paraId="7B8560FA" w14:textId="26484B40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EUR 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6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52" w:type="dxa"/>
            <w:gridSpan w:val="2"/>
          </w:tcPr>
          <w:p w14:paraId="46E6611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26819A" w14:textId="6E60CAE1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53469BCE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D403C7" w14:textId="3AA5BBA6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1EA1D03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ECA64" w14:textId="457493E4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73F6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F96EBF" w14:textId="7371C5F8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1A851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4571300E" w14:textId="7E695869" w:rsidR="007C74DC" w:rsidRPr="00C61FC2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224D5B5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CB69CD6" w14:textId="66BC079B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4AB6AF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F34ADC0" w14:textId="5E7D67FD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FA74EB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6430DD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16445E2C" w14:textId="77777777" w:rsidTr="00C61FC2">
        <w:tc>
          <w:tcPr>
            <w:tcW w:w="3240" w:type="dxa"/>
          </w:tcPr>
          <w:p w14:paraId="46EC49E5" w14:textId="37C504CB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6D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C46D5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6D51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810" w:type="dxa"/>
          </w:tcPr>
          <w:p w14:paraId="13BDB76D" w14:textId="050CE083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5F07074B" w14:textId="591F1369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663A0968" w14:textId="27BDCF72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74DC" w:rsidRPr="00C46D5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7C74DC" w:rsidRPr="00C46D5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52" w:type="dxa"/>
            <w:gridSpan w:val="2"/>
          </w:tcPr>
          <w:p w14:paraId="5B87DA2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28FBF0" w14:textId="2BEC3910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6C55F04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D5E055" w14:textId="1D217622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90BE92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DE3D22" w14:textId="245A7EC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187E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612F47" w14:textId="0A49DBD8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5FC44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B05B4BC" w14:textId="36F18498" w:rsidR="007C74DC" w:rsidRPr="00C61FC2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290</w:t>
            </w:r>
            <w:r w:rsidR="007C74DC" w:rsidRPr="00C61FC2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4F37A7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61E584" w14:textId="3048A31F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290</w:t>
            </w:r>
            <w:r w:rsidR="007C74DC" w:rsidRPr="00C61FC2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7AEF28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0CC4F0D" w14:textId="0C0B2CBB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874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F39FC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49FA6384" w14:textId="77777777" w:rsidTr="00C61FC2">
        <w:tc>
          <w:tcPr>
            <w:tcW w:w="3240" w:type="dxa"/>
          </w:tcPr>
          <w:p w14:paraId="57DD7428" w14:textId="77777777" w:rsidR="007C74DC" w:rsidRPr="00C46D51" w:rsidRDefault="007C74DC" w:rsidP="007C74D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46D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65BE08E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</w:tcPr>
          <w:p w14:paraId="4667A496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D22B35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</w:tcPr>
          <w:p w14:paraId="17460FE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75DC0254" w14:textId="319CA9D3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23752" w14:textId="2CED346A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7" w:type="dxa"/>
          </w:tcPr>
          <w:p w14:paraId="3121005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A178C68" w14:textId="69FD4909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4725A7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050AD4" w14:textId="6A7B5F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C74D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7D361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C8FF5DB" w14:textId="77777777" w:rsidR="007C74DC" w:rsidRPr="007C74DC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4D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D7979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3EDE7AAE" w14:textId="3D6E63B7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7815395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1463139" w14:textId="0CFDAC27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sz w:val="28"/>
                <w:szCs w:val="28"/>
              </w:rPr>
              <w:t>290</w:t>
            </w:r>
            <w:r w:rsidR="007C74DC" w:rsidRPr="00C46D51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5CDB378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0EE8F2F" w14:textId="49DDC2A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7E70D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367A38E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C74DC" w:rsidRPr="00C61FC2" w14:paraId="76EB951C" w14:textId="77777777" w:rsidTr="00C61FC2">
        <w:tc>
          <w:tcPr>
            <w:tcW w:w="3240" w:type="dxa"/>
          </w:tcPr>
          <w:p w14:paraId="25C88C22" w14:textId="77777777" w:rsidR="007C74DC" w:rsidRPr="00C61FC2" w:rsidRDefault="007C74DC" w:rsidP="007C74D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US"/>
              </w:rPr>
            </w:pPr>
          </w:p>
        </w:tc>
        <w:tc>
          <w:tcPr>
            <w:tcW w:w="810" w:type="dxa"/>
          </w:tcPr>
          <w:p w14:paraId="19B4AB47" w14:textId="77777777" w:rsidR="007C74DC" w:rsidRPr="00C61FC2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18" w:type="dxa"/>
          </w:tcPr>
          <w:p w14:paraId="431B7BBD" w14:textId="77777777" w:rsidR="007C74DC" w:rsidRPr="00C61FC2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55448C11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1" w:type="dxa"/>
          </w:tcPr>
          <w:p w14:paraId="41BE51C0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  <w:gridSpan w:val="2"/>
          </w:tcPr>
          <w:p w14:paraId="3D5309F8" w14:textId="77777777" w:rsidR="007C74DC" w:rsidRPr="00C61FC2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35B2330E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</w:tcPr>
          <w:p w14:paraId="105D7043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1" w:type="dxa"/>
          </w:tcPr>
          <w:p w14:paraId="6BA87B73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994E510" w14:textId="77777777" w:rsidR="007C74DC" w:rsidRPr="00C61FC2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20245B13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DC6AD96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99" w:type="dxa"/>
          </w:tcPr>
          <w:p w14:paraId="39FE2A7C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</w:tcPr>
          <w:p w14:paraId="66B0AC77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36" w:type="dxa"/>
          </w:tcPr>
          <w:p w14:paraId="22D52DC5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7499E8E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44" w:type="dxa"/>
          </w:tcPr>
          <w:p w14:paraId="0E548C13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C8E6A40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10" w:type="dxa"/>
          </w:tcPr>
          <w:p w14:paraId="5E8EFFAD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EF3754D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5" w:type="dxa"/>
          </w:tcPr>
          <w:p w14:paraId="4CE7E290" w14:textId="77777777" w:rsidR="007C74DC" w:rsidRPr="00C61FC2" w:rsidRDefault="007C74DC" w:rsidP="007C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C74DC" w:rsidRPr="00C46D51" w14:paraId="44809D8D" w14:textId="77777777" w:rsidTr="00C61FC2">
        <w:tc>
          <w:tcPr>
            <w:tcW w:w="3240" w:type="dxa"/>
          </w:tcPr>
          <w:p w14:paraId="46C45B77" w14:textId="37F7C0D4" w:rsidR="007C74DC" w:rsidRPr="00C46D51" w:rsidRDefault="007C74DC" w:rsidP="007C74DC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46D5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810" w:type="dxa"/>
          </w:tcPr>
          <w:p w14:paraId="75F5CDA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</w:tcPr>
          <w:p w14:paraId="71DF6F4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4EBF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</w:tcPr>
          <w:p w14:paraId="07EC69CD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13A38A8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05571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BEA301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242F6E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7105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0B200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812B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D51F6F4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C7BC2A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62E6B27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880F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958CE3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AD95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2A0802D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2003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04AEE47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74DC" w:rsidRPr="00C46D51" w14:paraId="39DD857B" w14:textId="77777777" w:rsidTr="00C61FC2">
        <w:tc>
          <w:tcPr>
            <w:tcW w:w="3240" w:type="dxa"/>
          </w:tcPr>
          <w:p w14:paraId="15290AA6" w14:textId="77777777" w:rsidR="007C74DC" w:rsidRPr="00C46D51" w:rsidRDefault="007C74DC" w:rsidP="007C74D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628A4417" w14:textId="77777777" w:rsidR="007C74DC" w:rsidRPr="00C46D51" w:rsidRDefault="007C74DC" w:rsidP="007C74D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46D51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810" w:type="dxa"/>
          </w:tcPr>
          <w:p w14:paraId="34158A4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CE7006" w14:textId="2AC9FBD4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374A878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CE5E74" w14:textId="12B3FF27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710A8A4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="Angsana New" w:hAnsi="Angsana New"/>
                <w:sz w:val="28"/>
                <w:szCs w:val="28"/>
              </w:rPr>
            </w:pPr>
          </w:p>
          <w:p w14:paraId="3C68265B" w14:textId="050EC222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0294331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C0D1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A78145B" w14:textId="670275C5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3BB1A03B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285CD89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CEE936B" w14:textId="430043E3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379A32E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40147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7F900C02" w14:textId="3C510565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454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4299E8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BB2F61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7B9866EF" w14:textId="7F80D46D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454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20B1EC1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709B6B06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03CAD37" w14:textId="1565A6D0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2CDFBE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345E6D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BB4E39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8B5DC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F7BA6AE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0E99CAA1" w14:textId="45B65294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FF377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25FF93D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14:paraId="58D68C9F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047DA5FA" w14:textId="77777777" w:rsidTr="00C61FC2">
        <w:tc>
          <w:tcPr>
            <w:tcW w:w="3240" w:type="dxa"/>
          </w:tcPr>
          <w:p w14:paraId="025691B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C46D51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810" w:type="dxa"/>
          </w:tcPr>
          <w:p w14:paraId="4E2188CD" w14:textId="32FCCC03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778A0074" w14:textId="47654422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04406D23" w14:textId="78834866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000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36A7891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432C18" w14:textId="7F7B6451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13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2FFF6E6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753B75E0" w14:textId="7D561467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13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05261A6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CE7C11" w14:textId="0BAEEAB8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980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97A4B9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B23778" w14:textId="5A66CA3E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13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980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5706D41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3C03DDA9" w14:textId="77BD471C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B5B6BA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7D3E5FB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EA5B7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5C41E21" w14:textId="7E8ACADC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4A46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5E45AD6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3499D8BC" w14:textId="77777777" w:rsidTr="00C61FC2">
        <w:tc>
          <w:tcPr>
            <w:tcW w:w="3240" w:type="dxa"/>
          </w:tcPr>
          <w:p w14:paraId="63552050" w14:textId="77777777" w:rsidR="007C74DC" w:rsidRPr="00C46D51" w:rsidRDefault="007C74DC" w:rsidP="007C74D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C46D51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810" w:type="dxa"/>
          </w:tcPr>
          <w:p w14:paraId="53C59B9E" w14:textId="0BDCEDF9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718" w:type="dxa"/>
          </w:tcPr>
          <w:p w14:paraId="5EEFCE38" w14:textId="2570E331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1" w:type="dxa"/>
            <w:gridSpan w:val="2"/>
          </w:tcPr>
          <w:p w14:paraId="30C721AC" w14:textId="2DC9CC82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 xml:space="preserve">CNY 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2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000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52" w:type="dxa"/>
            <w:gridSpan w:val="2"/>
          </w:tcPr>
          <w:p w14:paraId="6263897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D8D19" w14:textId="46F20424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A3ABD0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A72207D" w14:textId="03E68892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10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75533C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AF2C83" w14:textId="54B7B29D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173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D4B565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E3B01CB" w14:textId="4F6C57FC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10</w:t>
            </w:r>
            <w:r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sz w:val="28"/>
                <w:szCs w:val="28"/>
              </w:rPr>
              <w:t>173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8C0B49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43DC0733" w14:textId="335DFD4D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B0D1846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9331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D99E0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4D8F12BB" w14:textId="2D95449F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E7AA3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043658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3614F6CB" w14:textId="77777777" w:rsidTr="00C61FC2">
        <w:tc>
          <w:tcPr>
            <w:tcW w:w="3240" w:type="dxa"/>
          </w:tcPr>
          <w:p w14:paraId="1884ABC2" w14:textId="77777777" w:rsidR="007C74DC" w:rsidRPr="00C46D51" w:rsidRDefault="007C74DC" w:rsidP="007C74D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  <w:cs/>
              </w:rPr>
              <w:t>บริษัท ออล โคโค กรุ๊ป</w:t>
            </w:r>
            <w:r w:rsidRPr="00C46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6D5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</w:tcPr>
          <w:p w14:paraId="77D68A57" w14:textId="3141C012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718" w:type="dxa"/>
          </w:tcPr>
          <w:p w14:paraId="3F37D962" w14:textId="32C6FAFE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31" w:type="dxa"/>
            <w:gridSpan w:val="2"/>
            <w:vAlign w:val="bottom"/>
          </w:tcPr>
          <w:p w14:paraId="0FEA12DA" w14:textId="65B71E7A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168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74DC" w:rsidRPr="00C46D5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2" w:type="dxa"/>
            <w:gridSpan w:val="2"/>
          </w:tcPr>
          <w:p w14:paraId="21E1EF6B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107214" w14:textId="4F90CCBE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7BF5594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5837BA7" w14:textId="2D1F17AD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02BA8E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376CE0" w14:textId="446D77AC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8CDE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DCC182" w14:textId="2B9452D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F88A31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</w:tcPr>
          <w:p w14:paraId="665CDA03" w14:textId="42532DA4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3249F3A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0329E" w14:textId="1210939A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CB2ADA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B4AE403" w14:textId="5276546A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1A5010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A3C4AF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74DC" w:rsidRPr="00C46D51" w14:paraId="1CEEEBCA" w14:textId="77777777" w:rsidTr="00C61FC2">
        <w:tc>
          <w:tcPr>
            <w:tcW w:w="3240" w:type="dxa"/>
          </w:tcPr>
          <w:p w14:paraId="5D4C9665" w14:textId="77777777" w:rsidR="007C74DC" w:rsidRPr="00C46D51" w:rsidRDefault="007C74DC" w:rsidP="007C74DC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E3299ED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</w:tcPr>
          <w:p w14:paraId="5647EEE4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E3253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</w:tcPr>
          <w:p w14:paraId="05178F58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73E2C6B5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E003E" w14:textId="6180DC43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7C74DC"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0E8C3959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480B13F" w14:textId="31C60D7B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 w:rsidR="007C74DC"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481C9447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15232" w14:textId="62B76B2A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56AF8F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3DD18E8" w14:textId="099923DA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401E3" w:rsidRPr="007401E3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01E3" w:rsidRPr="007401E3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 w:rsidRPr="00C46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4115094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74CFE80" w14:textId="17AF15B8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FCC724E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149F347" w14:textId="7A7B766C" w:rsidR="007C74DC" w:rsidRPr="00C46D51" w:rsidRDefault="007401E3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196</w:t>
            </w:r>
            <w:r w:rsidR="007C74DC" w:rsidRPr="00C46D5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4D06B59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708685" w14:textId="42982D73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5660C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3388AA02" w14:textId="77777777" w:rsidR="007C74DC" w:rsidRPr="00C46D51" w:rsidRDefault="007C74DC" w:rsidP="007C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D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7028492" w14:textId="2814E12B" w:rsidR="00BD5D76" w:rsidRPr="0068061A" w:rsidRDefault="00BD5D76" w:rsidP="003C3A3E">
      <w:pPr>
        <w:tabs>
          <w:tab w:val="clear" w:pos="227"/>
          <w:tab w:val="clear" w:pos="454"/>
          <w:tab w:val="clear" w:pos="680"/>
        </w:tabs>
        <w:ind w:left="540" w:right="94"/>
        <w:jc w:val="thaiDistribute"/>
        <w:rPr>
          <w:rFonts w:ascii="Angsana New" w:hAnsi="Angsana New"/>
          <w:sz w:val="30"/>
          <w:szCs w:val="30"/>
        </w:rPr>
        <w:sectPr w:rsidR="00BD5D76" w:rsidRPr="0068061A" w:rsidSect="0014748A">
          <w:headerReference w:type="default" r:id="rId14"/>
          <w:pgSz w:w="16834" w:h="11909" w:orient="landscape" w:code="9"/>
          <w:pgMar w:top="691" w:right="576" w:bottom="576" w:left="864" w:header="720" w:footer="720" w:gutter="0"/>
          <w:cols w:space="708"/>
          <w:docGrid w:linePitch="360"/>
        </w:sectPr>
      </w:pPr>
    </w:p>
    <w:p w14:paraId="2EFC32BB" w14:textId="255480BA" w:rsidR="006A5DBC" w:rsidRDefault="000F33A2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รายละเอียดการเพิ่มขึ้นของเงินลงทุนในบริษัทย่อยจากการซื้อธุรกิจในระหว่างปีสิ้นสุดวันที่ </w:t>
      </w:r>
      <w:r w:rsidR="007401E3" w:rsidRPr="007401E3">
        <w:rPr>
          <w:rFonts w:asciiTheme="majorBidi" w:hAnsiTheme="majorBidi" w:cstheme="majorBidi"/>
          <w:sz w:val="30"/>
          <w:szCs w:val="30"/>
        </w:rPr>
        <w:t>31</w:t>
      </w:r>
      <w:r w:rsidRPr="00C33A39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401E3" w:rsidRPr="007401E3">
        <w:rPr>
          <w:rFonts w:asciiTheme="majorBidi" w:hAnsiTheme="majorBidi" w:cstheme="majorBidi"/>
          <w:sz w:val="30"/>
          <w:szCs w:val="30"/>
        </w:rPr>
        <w:t>2562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ได้เปิดเผยอยู่ในหมายเหตุข้อ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4</w:t>
      </w:r>
    </w:p>
    <w:p w14:paraId="129D792F" w14:textId="3E3EC934" w:rsidR="004D6364" w:rsidRDefault="004D6364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9B486" w14:textId="22D6A96C" w:rsidR="004D6364" w:rsidRDefault="004D6364" w:rsidP="009B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401E3" w:rsidRPr="007401E3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7401E3" w:rsidRPr="007401E3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7401E3" w:rsidRPr="007401E3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7401E3" w:rsidRPr="007401E3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7401E3" w:rsidRPr="007401E3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7401E3" w:rsidRPr="007401E3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7401E3" w:rsidRPr="007401E3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7401E3" w:rsidRPr="007401E3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D02D9">
        <w:rPr>
          <w:rFonts w:asciiTheme="majorBidi" w:hAnsiTheme="majorBidi" w:cstheme="majorBidi"/>
          <w:sz w:val="30"/>
          <w:szCs w:val="30"/>
        </w:rPr>
        <w:br/>
      </w:r>
      <w:r w:rsidR="007401E3" w:rsidRPr="007401E3">
        <w:rPr>
          <w:rFonts w:asciiTheme="majorBidi" w:hAnsiTheme="majorBidi" w:cstheme="majorBidi"/>
          <w:sz w:val="30"/>
          <w:szCs w:val="30"/>
        </w:rPr>
        <w:t>30</w:t>
      </w:r>
      <w:r w:rsidR="009B5BD0">
        <w:rPr>
          <w:rFonts w:asciiTheme="majorBidi" w:hAnsiTheme="majorBidi" w:cstheme="majorBidi"/>
          <w:sz w:val="30"/>
          <w:szCs w:val="30"/>
        </w:rPr>
        <w:t xml:space="preserve"> </w:t>
      </w:r>
      <w:r w:rsidR="00057956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B5BD0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AD0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</w:p>
    <w:p w14:paraId="06456394" w14:textId="1D43DF86" w:rsidR="004D6364" w:rsidRPr="009B5BD0" w:rsidRDefault="004D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6A49BB2" w14:textId="13F056FA" w:rsidR="00D7771D" w:rsidRPr="00E8282F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23F5E085" w14:textId="77777777" w:rsidR="00D7771D" w:rsidRPr="005639F1" w:rsidRDefault="00D7771D" w:rsidP="00D7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AB314AD" w14:textId="5793EAB0" w:rsidR="007861FC" w:rsidRDefault="00D42A5D" w:rsidP="009B5B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D80629">
        <w:rPr>
          <w:rFonts w:ascii="Angsana New" w:hAnsi="Angsana New"/>
          <w:spacing w:val="-6"/>
          <w:sz w:val="30"/>
          <w:szCs w:val="30"/>
          <w:cs/>
        </w:rPr>
        <w:t>ก</w:t>
      </w:r>
      <w:r w:rsidRPr="00F577E6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F577E6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577E6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EA53EA" w:rsidRPr="004D6364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F577E6">
        <w:rPr>
          <w:rFonts w:ascii="Angsana New" w:hAnsi="Angsana New"/>
          <w:sz w:val="30"/>
          <w:szCs w:val="30"/>
          <w:cs/>
        </w:rPr>
        <w:t>ระหว่างงว</w:t>
      </w:r>
      <w:r w:rsidRPr="00F577E6">
        <w:rPr>
          <w:rFonts w:ascii="Angsana New" w:hAnsi="Angsana New" w:hint="cs"/>
          <w:sz w:val="30"/>
          <w:szCs w:val="30"/>
          <w:cs/>
        </w:rPr>
        <w:t>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F577E6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F577E6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53EA">
        <w:rPr>
          <w:rFonts w:ascii="Angsana New" w:hAnsi="Angsana New"/>
          <w:sz w:val="30"/>
          <w:szCs w:val="30"/>
          <w:cs/>
        </w:rPr>
        <w:br/>
      </w:r>
      <w:r w:rsidR="007401E3" w:rsidRPr="007401E3">
        <w:rPr>
          <w:rFonts w:ascii="Angsana New" w:hAnsi="Angsana New"/>
          <w:sz w:val="30"/>
          <w:szCs w:val="30"/>
        </w:rPr>
        <w:t>30</w:t>
      </w:r>
      <w:r w:rsidR="003B134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="00F42694"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="007861FC" w:rsidRPr="00F577E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B37D70" w14:textId="77777777" w:rsidR="004D6364" w:rsidRDefault="004D6364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165"/>
        <w:gridCol w:w="237"/>
        <w:gridCol w:w="1564"/>
        <w:gridCol w:w="237"/>
        <w:gridCol w:w="1109"/>
        <w:gridCol w:w="237"/>
        <w:gridCol w:w="1569"/>
      </w:tblGrid>
      <w:tr w:rsidR="004D6364" w:rsidRPr="009E555A" w14:paraId="72CBE6D4" w14:textId="77777777" w:rsidTr="009B5BD0">
        <w:trPr>
          <w:tblHeader/>
        </w:trPr>
        <w:tc>
          <w:tcPr>
            <w:tcW w:w="1667" w:type="pct"/>
          </w:tcPr>
          <w:p w14:paraId="660F832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5" w:type="pct"/>
            <w:gridSpan w:val="3"/>
            <w:vAlign w:val="bottom"/>
          </w:tcPr>
          <w:p w14:paraId="76F3E1D9" w14:textId="7D7184E9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052C2FD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9" w:type="pct"/>
            <w:gridSpan w:val="3"/>
            <w:vAlign w:val="bottom"/>
          </w:tcPr>
          <w:p w14:paraId="6853D2D3" w14:textId="7A6DD90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4D6364" w:rsidRPr="009E555A" w14:paraId="3FED545A" w14:textId="77777777" w:rsidTr="009B5BD0">
        <w:trPr>
          <w:tblHeader/>
        </w:trPr>
        <w:tc>
          <w:tcPr>
            <w:tcW w:w="1667" w:type="pct"/>
          </w:tcPr>
          <w:p w14:paraId="641B30AE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76226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BED049A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ED655A7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4993681C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vAlign w:val="bottom"/>
          </w:tcPr>
          <w:p w14:paraId="370DE745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B6E0787" w14:textId="2F144E74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5A49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  <w:vAlign w:val="bottom"/>
          </w:tcPr>
          <w:p w14:paraId="37238821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92A3BC4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3CFF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  <w:vAlign w:val="bottom"/>
          </w:tcPr>
          <w:p w14:paraId="088E9ABE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56" w:type="pct"/>
            <w:vAlign w:val="bottom"/>
          </w:tcPr>
          <w:p w14:paraId="61D3143B" w14:textId="77777777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BC17E3" w14:textId="39127462" w:rsidR="004D6364" w:rsidRPr="009E555A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5A49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D6364" w:rsidRPr="009E555A" w14:paraId="0953A704" w14:textId="77777777" w:rsidTr="009B5BD0">
        <w:trPr>
          <w:tblHeader/>
        </w:trPr>
        <w:tc>
          <w:tcPr>
            <w:tcW w:w="1667" w:type="pct"/>
          </w:tcPr>
          <w:p w14:paraId="04706995" w14:textId="77777777" w:rsidR="004D6364" w:rsidRPr="009E555A" w:rsidRDefault="004D636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3" w:type="pct"/>
            <w:gridSpan w:val="7"/>
            <w:vAlign w:val="bottom"/>
          </w:tcPr>
          <w:p w14:paraId="67B0EBD1" w14:textId="79BA7D43" w:rsidR="004D6364" w:rsidRPr="004D6364" w:rsidRDefault="004D6364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039" w:rsidRPr="009E555A" w14:paraId="2448324F" w14:textId="77777777" w:rsidTr="009B5BD0">
        <w:trPr>
          <w:tblHeader/>
        </w:trPr>
        <w:tc>
          <w:tcPr>
            <w:tcW w:w="1667" w:type="pct"/>
          </w:tcPr>
          <w:p w14:paraId="11A01737" w14:textId="2788F7B2" w:rsidR="00DB7039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35" w:type="pct"/>
          </w:tcPr>
          <w:p w14:paraId="45A75BF7" w14:textId="2D000615" w:rsidR="00DB7039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29" w:type="pct"/>
            <w:shd w:val="clear" w:color="auto" w:fill="auto"/>
          </w:tcPr>
          <w:p w14:paraId="1150FBD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6ADAF299" w14:textId="6180C8A8" w:rsidR="00DB7039" w:rsidRPr="003C2DDF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C99C2F4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1D8EFB8" w14:textId="1E4A5F2C" w:rsidR="00DB7039" w:rsidRPr="0057414B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29" w:type="pct"/>
          </w:tcPr>
          <w:p w14:paraId="5A714108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45D8ABEB" w14:textId="1F579CA9" w:rsidR="00DB7039" w:rsidRPr="00294629" w:rsidRDefault="007C74DC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4A0" w:rsidRPr="009E555A" w14:paraId="7421A458" w14:textId="77777777" w:rsidTr="009B5BD0">
        <w:trPr>
          <w:tblHeader/>
        </w:trPr>
        <w:tc>
          <w:tcPr>
            <w:tcW w:w="1667" w:type="pct"/>
          </w:tcPr>
          <w:p w14:paraId="22F59857" w14:textId="57283159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5" w:type="pct"/>
          </w:tcPr>
          <w:p w14:paraId="42E1FB13" w14:textId="2C5F53C9" w:rsidR="005714A0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29" w:type="pct"/>
            <w:shd w:val="clear" w:color="auto" w:fill="auto"/>
          </w:tcPr>
          <w:p w14:paraId="7269EDF4" w14:textId="77777777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64DA929D" w14:textId="249EB41E" w:rsidR="005714A0" w:rsidRPr="003C2DDF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377D4F" w14:textId="77777777" w:rsidR="005714A0" w:rsidRPr="009E555A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F053B" w14:textId="029FF8A4" w:rsidR="005714A0" w:rsidRPr="0057414B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129" w:type="pct"/>
          </w:tcPr>
          <w:p w14:paraId="300897DA" w14:textId="77777777" w:rsidR="005714A0" w:rsidRPr="00A97B61" w:rsidRDefault="005714A0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4B663DB" w14:textId="6D749744" w:rsidR="005714A0" w:rsidRPr="00294629" w:rsidRDefault="007C74DC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5F56048" w14:textId="77777777" w:rsidTr="009B5BD0">
        <w:trPr>
          <w:tblHeader/>
        </w:trPr>
        <w:tc>
          <w:tcPr>
            <w:tcW w:w="1667" w:type="pct"/>
          </w:tcPr>
          <w:p w14:paraId="00BED5A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5" w:type="pct"/>
          </w:tcPr>
          <w:p w14:paraId="3417DA36" w14:textId="043CDB3F" w:rsidR="00DB7039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22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29" w:type="pct"/>
            <w:shd w:val="clear" w:color="auto" w:fill="auto"/>
          </w:tcPr>
          <w:p w14:paraId="5F34CC8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</w:tcPr>
          <w:p w14:paraId="07972007" w14:textId="7CDBE20F" w:rsidR="00DB7039" w:rsidRPr="009E555A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B45CD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15BB6EB" w14:textId="6145C577" w:rsidR="00DB7039" w:rsidRPr="0057414B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20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29" w:type="pct"/>
          </w:tcPr>
          <w:p w14:paraId="16854265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1150DB2F" w14:textId="2CDBF2CE" w:rsidR="00DB7039" w:rsidRPr="00294629" w:rsidRDefault="007C74DC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641990B" w14:textId="77777777" w:rsidTr="00D42A5D">
        <w:trPr>
          <w:tblHeader/>
        </w:trPr>
        <w:tc>
          <w:tcPr>
            <w:tcW w:w="1667" w:type="pct"/>
          </w:tcPr>
          <w:p w14:paraId="117B8B91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35" w:type="pct"/>
            <w:vAlign w:val="bottom"/>
          </w:tcPr>
          <w:p w14:paraId="4BA5F23F" w14:textId="327386A6" w:rsidR="0010303D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D1BA32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484ED1A1" w14:textId="7BF7AEF5" w:rsidR="0010303D" w:rsidRPr="003C2DDF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12CCEBC0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A7CEB8E" w14:textId="5F6CE54F" w:rsidR="005714A0" w:rsidRPr="00297624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29" w:type="pct"/>
            <w:vAlign w:val="bottom"/>
          </w:tcPr>
          <w:p w14:paraId="05659961" w14:textId="77777777" w:rsidR="00DB7039" w:rsidRPr="00297624" w:rsidRDefault="00DB7039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  <w:vAlign w:val="bottom"/>
          </w:tcPr>
          <w:p w14:paraId="25B9DC35" w14:textId="650DCEAB" w:rsidR="005714A0" w:rsidRPr="00294629" w:rsidRDefault="007C74DC" w:rsidP="00AE6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48BBC617" w14:textId="77777777" w:rsidTr="00D42A5D">
        <w:trPr>
          <w:tblHeader/>
        </w:trPr>
        <w:tc>
          <w:tcPr>
            <w:tcW w:w="1667" w:type="pct"/>
          </w:tcPr>
          <w:p w14:paraId="7D99393F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  <w:vAlign w:val="bottom"/>
          </w:tcPr>
          <w:p w14:paraId="7A36288F" w14:textId="6C053FE5" w:rsidR="00DB7039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CCC289C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6F3ED58A" w14:textId="0CCBA23B" w:rsidR="00DB7039" w:rsidRPr="003C2DDF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58930C7D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C52ECE8" w14:textId="2FD1B103" w:rsidR="00DB7039" w:rsidRPr="0057414B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" w:type="pct"/>
            <w:vAlign w:val="bottom"/>
          </w:tcPr>
          <w:p w14:paraId="34573D6C" w14:textId="77777777" w:rsidR="00DB7039" w:rsidRPr="00A97B61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  <w:vAlign w:val="bottom"/>
          </w:tcPr>
          <w:p w14:paraId="11DC3A78" w14:textId="52267632" w:rsidR="00DB7039" w:rsidRPr="00005E97" w:rsidRDefault="007C74DC" w:rsidP="00EC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39" w:rsidRPr="009E555A" w14:paraId="6E61F935" w14:textId="77777777" w:rsidTr="00D42A5D">
        <w:trPr>
          <w:tblHeader/>
        </w:trPr>
        <w:tc>
          <w:tcPr>
            <w:tcW w:w="1667" w:type="pct"/>
          </w:tcPr>
          <w:p w14:paraId="66AB388B" w14:textId="65AB12AA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9B5B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51A524AE" w14:textId="50340CF0" w:rsidR="009B5BD0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29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3F66D66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FCD5A" w14:textId="0A2BAFEC" w:rsidR="009B5BD0" w:rsidRPr="00786198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666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5205D3BB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4988533" w14:textId="2E7FB950" w:rsidR="009B5BD0" w:rsidRPr="00C41C5D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24</w:t>
            </w:r>
            <w:r w:rsidR="007C74DC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29" w:type="pct"/>
            <w:vAlign w:val="bottom"/>
          </w:tcPr>
          <w:p w14:paraId="2A3ACE52" w14:textId="77777777" w:rsidR="00DB7039" w:rsidRPr="00C41C5D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2D09DCA2" w14:textId="6EACB977" w:rsidR="009B5BD0" w:rsidRPr="00C41C5D" w:rsidRDefault="007C74DC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046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7039" w:rsidRPr="009E555A" w14:paraId="3640EC6E" w14:textId="77777777" w:rsidTr="009B5BD0">
        <w:trPr>
          <w:tblHeader/>
        </w:trPr>
        <w:tc>
          <w:tcPr>
            <w:tcW w:w="1667" w:type="pct"/>
          </w:tcPr>
          <w:p w14:paraId="3FA25599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BAA56C" w14:textId="7247336B" w:rsidR="00DB7039" w:rsidRPr="009E555A" w:rsidRDefault="007401E3" w:rsidP="00D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8818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29" w:type="pct"/>
            <w:shd w:val="clear" w:color="auto" w:fill="auto"/>
          </w:tcPr>
          <w:p w14:paraId="1F7E5D9A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9AA7F" w14:textId="1504D1A8" w:rsidR="00DB7039" w:rsidRPr="009E555A" w:rsidRDefault="008818CB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26EA3E7" w14:textId="77777777" w:rsidR="00DB7039" w:rsidRPr="009E555A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9929F9F" w14:textId="441F55AA" w:rsidR="00DB7039" w:rsidRPr="00294629" w:rsidRDefault="007401E3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7C74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29" w:type="pct"/>
          </w:tcPr>
          <w:p w14:paraId="69027445" w14:textId="77777777" w:rsidR="00DB7039" w:rsidRPr="00294629" w:rsidRDefault="00DB7039" w:rsidP="00D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1E336F48" w14:textId="0E94D244" w:rsidR="00DB7039" w:rsidRPr="00D44907" w:rsidRDefault="007C74DC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3BB188A" w14:textId="61A81EA4" w:rsidR="00E97227" w:rsidRDefault="00E97227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395C73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A0F1B" w14:textId="4FE2D605" w:rsidR="00197BAA" w:rsidRPr="009B5BD0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5BD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9B5BD0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9B5BD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9EA7683" w14:textId="4A6CE3E3" w:rsidR="00197BAA" w:rsidRPr="009B5BD0" w:rsidRDefault="00197BAA" w:rsidP="0019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1530"/>
        <w:gridCol w:w="181"/>
        <w:gridCol w:w="1439"/>
      </w:tblGrid>
      <w:tr w:rsidR="00D51C36" w:rsidRPr="00C43B46" w14:paraId="1D9FB641" w14:textId="77777777" w:rsidTr="00FF78D8">
        <w:trPr>
          <w:cantSplit/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6894AB" w14:textId="7D5B5382" w:rsidR="00D51C36" w:rsidRPr="00E329C1" w:rsidRDefault="00D51C36" w:rsidP="006B582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58BBE7B" w14:textId="77777777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1C6D8A" w14:textId="54B31725" w:rsidR="00D51C36" w:rsidRPr="00C43B46" w:rsidRDefault="00D51C36" w:rsidP="006B582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A32612" w14:textId="77777777" w:rsidR="00D51C36" w:rsidRPr="00C43B46" w:rsidRDefault="00D51C36" w:rsidP="006B58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EF83955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3BC65F1" w14:textId="77777777" w:rsidR="00D51C36" w:rsidRPr="00C43B46" w:rsidRDefault="00D51C36" w:rsidP="006B582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1C36" w:rsidRPr="00C43B46" w14:paraId="2A1A12A3" w14:textId="77777777" w:rsidTr="00FF78D8">
        <w:trPr>
          <w:cantSplit/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E3C866" w14:textId="1735F300" w:rsidR="00D51C36" w:rsidRPr="00E329C1" w:rsidRDefault="00D51C36" w:rsidP="00D51C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97B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4A1C02E" w14:textId="77777777" w:rsidR="00D51C36" w:rsidRPr="00DB7039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E8BE7F7" w14:textId="1407AEF1" w:rsidR="00D51C36" w:rsidRPr="00C43B46" w:rsidRDefault="00D51C36" w:rsidP="00D51C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81" w:type="dxa"/>
            <w:vAlign w:val="bottom"/>
          </w:tcPr>
          <w:p w14:paraId="184ED2C3" w14:textId="77777777" w:rsidR="00D51C36" w:rsidRPr="00C43B46" w:rsidRDefault="00D51C36" w:rsidP="00D51C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2F84920" w14:textId="05CF1724" w:rsidR="00D51C36" w:rsidRPr="00C43B46" w:rsidRDefault="00D51C36" w:rsidP="00D51C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7039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</w:tr>
      <w:tr w:rsidR="00D51C36" w:rsidRPr="00C43B46" w14:paraId="026B9B12" w14:textId="77777777" w:rsidTr="00FF78D8">
        <w:trPr>
          <w:cantSplit/>
          <w:trHeight w:val="20"/>
        </w:trPr>
        <w:tc>
          <w:tcPr>
            <w:tcW w:w="5040" w:type="dxa"/>
          </w:tcPr>
          <w:p w14:paraId="131F9E14" w14:textId="77777777" w:rsidR="00D51C36" w:rsidRPr="00E329C1" w:rsidRDefault="00D51C36" w:rsidP="00D5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41E467" w14:textId="7C071AAF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3F001D2A" w14:textId="5C5677E1" w:rsidR="00D51C36" w:rsidRPr="00C43B46" w:rsidRDefault="00D51C36" w:rsidP="00D51C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1C36" w:rsidRPr="00C43B46" w14:paraId="02CF95C8" w14:textId="77777777" w:rsidTr="00FF78D8">
        <w:trPr>
          <w:cantSplit/>
          <w:trHeight w:val="20"/>
        </w:trPr>
        <w:tc>
          <w:tcPr>
            <w:tcW w:w="5040" w:type="dxa"/>
          </w:tcPr>
          <w:p w14:paraId="04C648AF" w14:textId="47AD6D51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97BA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97BA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401E3" w:rsidRPr="007401E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Pr="00197BAA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3A76705" w14:textId="506633C3" w:rsidR="00D51C36" w:rsidRPr="00C43B46" w:rsidRDefault="007401E3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45DF1859" w14:textId="78240B18" w:rsidR="00D51C36" w:rsidRPr="0045224F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85</w:t>
            </w:r>
            <w:r w:rsidR="009B5BD0" w:rsidRPr="0045224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81" w:type="dxa"/>
            <w:vAlign w:val="bottom"/>
          </w:tcPr>
          <w:p w14:paraId="1AB5DFB5" w14:textId="77777777" w:rsidR="00D51C36" w:rsidRPr="00C43B46" w:rsidRDefault="00D51C36" w:rsidP="00D51C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E53E045" w14:textId="3EA1E180" w:rsidR="00D51C36" w:rsidRPr="0045224F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75</w:t>
            </w:r>
            <w:r w:rsidR="009B5BD0" w:rsidRPr="0045224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D51C36" w:rsidRPr="00E329C1" w14:paraId="2A0C57DD" w14:textId="77777777" w:rsidTr="00FF78D8">
        <w:trPr>
          <w:cantSplit/>
          <w:trHeight w:val="20"/>
        </w:trPr>
        <w:tc>
          <w:tcPr>
            <w:tcW w:w="5040" w:type="dxa"/>
          </w:tcPr>
          <w:p w14:paraId="66B86148" w14:textId="0892192F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97B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97B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97BA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74246FF2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78FE4B" w14:textId="32DC1653" w:rsidR="00D51C36" w:rsidRPr="00D51C36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</w:t>
            </w:r>
            <w:r w:rsidR="00704311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81" w:type="dxa"/>
          </w:tcPr>
          <w:p w14:paraId="1EC055BF" w14:textId="77777777" w:rsidR="00D51C36" w:rsidRPr="00E329C1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A63356" w14:textId="04EE2A5F" w:rsidR="00D51C36" w:rsidRPr="00152814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</w:t>
            </w:r>
            <w:r w:rsidR="00704311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D51C36" w:rsidRPr="00E329C1" w14:paraId="117167C0" w14:textId="77777777" w:rsidTr="00FF78D8">
        <w:trPr>
          <w:cantSplit/>
          <w:trHeight w:val="20"/>
        </w:trPr>
        <w:tc>
          <w:tcPr>
            <w:tcW w:w="5040" w:type="dxa"/>
            <w:vAlign w:val="bottom"/>
          </w:tcPr>
          <w:p w14:paraId="36938929" w14:textId="4BCFA6B6" w:rsidR="00D51C36" w:rsidRPr="00E329C1" w:rsidRDefault="00D51C36" w:rsidP="00D51C3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3B13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42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3B13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197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4A2BFF4" w14:textId="77777777" w:rsidR="00D51C36" w:rsidRPr="00E329C1" w:rsidRDefault="00D51C36" w:rsidP="00D51C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1B57F" w14:textId="460F4D2F" w:rsidR="00D51C36" w:rsidRPr="00D51C36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81" w:type="dxa"/>
          </w:tcPr>
          <w:p w14:paraId="3D9CAD8B" w14:textId="77777777" w:rsidR="00D51C36" w:rsidRPr="00D51C36" w:rsidRDefault="00D51C36" w:rsidP="00D51C3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A7042" w14:textId="48A07CC3" w:rsidR="00D51C36" w:rsidRPr="00D51C36" w:rsidRDefault="007401E3" w:rsidP="0045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</w:tr>
    </w:tbl>
    <w:p w14:paraId="34E6602E" w14:textId="77777777" w:rsidR="00B929F4" w:rsidRPr="009B5BD0" w:rsidRDefault="00B929F4" w:rsidP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96B81" w14:textId="607A5B96" w:rsidR="00AB51B2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45F09377" w14:textId="77777777" w:rsidR="00197BAA" w:rsidRPr="009B5BD0" w:rsidRDefault="00197BAA" w:rsidP="00197BAA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65"/>
        <w:gridCol w:w="1079"/>
        <w:gridCol w:w="6"/>
        <w:gridCol w:w="259"/>
        <w:gridCol w:w="6"/>
        <w:gridCol w:w="995"/>
        <w:gridCol w:w="265"/>
        <w:gridCol w:w="1085"/>
      </w:tblGrid>
      <w:tr w:rsidR="00DA4FB4" w:rsidRPr="009E555A" w14:paraId="6A09FB0F" w14:textId="77777777" w:rsidTr="00FF78D8">
        <w:tc>
          <w:tcPr>
            <w:tcW w:w="3240" w:type="dxa"/>
          </w:tcPr>
          <w:p w14:paraId="2F87EEEE" w14:textId="77777777" w:rsidR="00DA4FB4" w:rsidRPr="009E555A" w:rsidRDefault="00DA4FB4" w:rsidP="005742E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5E925" w14:textId="77777777" w:rsidR="00DA4FB4" w:rsidRPr="009E555A" w:rsidRDefault="00DA4FB4" w:rsidP="005742E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center"/>
          </w:tcPr>
          <w:p w14:paraId="6B2DEB42" w14:textId="77777777" w:rsidR="00DA4FB4" w:rsidRPr="009E555A" w:rsidRDefault="00DA4FB4" w:rsidP="005742E3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center"/>
          </w:tcPr>
          <w:p w14:paraId="5BA7335E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51" w:type="dxa"/>
            <w:gridSpan w:val="4"/>
          </w:tcPr>
          <w:p w14:paraId="386A88AC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347" w:rsidRPr="009E555A" w14:paraId="0C6EF3CC" w14:textId="77777777" w:rsidTr="00FF78D8">
        <w:tc>
          <w:tcPr>
            <w:tcW w:w="3240" w:type="dxa"/>
          </w:tcPr>
          <w:p w14:paraId="1BF160B8" w14:textId="77777777" w:rsidR="003B1347" w:rsidRPr="009E555A" w:rsidRDefault="003B1347" w:rsidP="003B13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82666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5C955" w14:textId="59D89232" w:rsidR="003B1347" w:rsidRPr="009E555A" w:rsidRDefault="007401E3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D42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2A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14:paraId="22899726" w14:textId="77777777" w:rsidR="003B1347" w:rsidRPr="009E555A" w:rsidRDefault="003B1347" w:rsidP="003B1347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3785B68" w14:textId="53109523" w:rsidR="003B1347" w:rsidRPr="009E555A" w:rsidRDefault="007401E3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3B134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  <w:gridSpan w:val="2"/>
          </w:tcPr>
          <w:p w14:paraId="0B576D04" w14:textId="77777777" w:rsidR="003B1347" w:rsidRPr="009E555A" w:rsidRDefault="003B1347" w:rsidP="003B134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33FDE9D4" w14:textId="448C68C1" w:rsidR="003B1347" w:rsidRPr="009E555A" w:rsidRDefault="007401E3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30</w:t>
            </w:r>
            <w:r w:rsidR="00D42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2A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14:paraId="2F002669" w14:textId="77777777" w:rsidR="003B1347" w:rsidRPr="009E555A" w:rsidRDefault="003B1347" w:rsidP="003B1347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CE4D0E" w14:textId="3EB0262D" w:rsidR="003B1347" w:rsidRPr="009E555A" w:rsidRDefault="007401E3" w:rsidP="003B1347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31</w:t>
            </w:r>
            <w:r w:rsidR="003B134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347" w:rsidRPr="009E555A" w14:paraId="4221F194" w14:textId="77777777" w:rsidTr="00FF78D8">
        <w:tc>
          <w:tcPr>
            <w:tcW w:w="3240" w:type="dxa"/>
          </w:tcPr>
          <w:p w14:paraId="178B8731" w14:textId="77777777" w:rsidR="003B1347" w:rsidRPr="009E555A" w:rsidRDefault="003B1347" w:rsidP="003B134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E3179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4CE485" w14:textId="3DA5EB03" w:rsidR="003B1347" w:rsidRPr="009E555A" w:rsidRDefault="007401E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4BE79BEE" w14:textId="77777777" w:rsidR="003B1347" w:rsidRPr="009E555A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F55DC98" w14:textId="239E74CC" w:rsidR="003B1347" w:rsidRPr="009E555A" w:rsidRDefault="007401E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gridSpan w:val="2"/>
          </w:tcPr>
          <w:p w14:paraId="6BFC729B" w14:textId="77777777" w:rsidR="003B1347" w:rsidRPr="009E555A" w:rsidRDefault="003B1347" w:rsidP="003B134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4EC597C6" w14:textId="6950E12F" w:rsidR="003B1347" w:rsidRPr="009E555A" w:rsidRDefault="007401E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0D5C5D53" w14:textId="77777777" w:rsidR="003B1347" w:rsidRPr="009E555A" w:rsidRDefault="003B1347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74FD30" w14:textId="2BA5B6C2" w:rsidR="003B1347" w:rsidRPr="009E555A" w:rsidRDefault="007401E3" w:rsidP="003B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401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1347" w:rsidRPr="009E555A" w14:paraId="2D170461" w14:textId="77777777" w:rsidTr="00FF78D8">
        <w:tc>
          <w:tcPr>
            <w:tcW w:w="3240" w:type="dxa"/>
          </w:tcPr>
          <w:p w14:paraId="2B3D9E1F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E7DF8E" w14:textId="77777777" w:rsidR="003B1347" w:rsidRPr="009E555A" w:rsidRDefault="003B1347" w:rsidP="003B134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shd w:val="clear" w:color="auto" w:fill="auto"/>
          </w:tcPr>
          <w:p w14:paraId="5B7831B0" w14:textId="77777777" w:rsidR="003B1347" w:rsidRPr="009E555A" w:rsidRDefault="003B1347" w:rsidP="003B13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31A" w:rsidRPr="009E555A" w14:paraId="7597360F" w14:textId="77777777" w:rsidTr="00ED60EF">
        <w:tc>
          <w:tcPr>
            <w:tcW w:w="3240" w:type="dxa"/>
            <w:vAlign w:val="bottom"/>
          </w:tcPr>
          <w:p w14:paraId="52B7C393" w14:textId="77777777" w:rsidR="0057231A" w:rsidRPr="009E555A" w:rsidRDefault="0057231A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D6B52B" w14:textId="40EB04E3" w:rsidR="0057231A" w:rsidRPr="00FC1DB1" w:rsidRDefault="007401E3" w:rsidP="00ED60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01E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11980" w14:textId="7C823392" w:rsidR="0057231A" w:rsidRPr="00ED13C9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56C061C" w14:textId="77777777" w:rsidR="0057231A" w:rsidRPr="009E555A" w:rsidRDefault="0057231A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C334C5D" w14:textId="13B83C4F" w:rsidR="0057231A" w:rsidRPr="00D533B8" w:rsidRDefault="007401E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401E3">
              <w:rPr>
                <w:rFonts w:ascii="Angsana New" w:hAnsi="Angsana New"/>
                <w:sz w:val="30"/>
                <w:szCs w:val="30"/>
              </w:rPr>
              <w:t>9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7059713" w14:textId="77777777" w:rsidR="0057231A" w:rsidRPr="009E555A" w:rsidRDefault="0057231A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81A785" w14:textId="1CCB0F33" w:rsidR="0057231A" w:rsidRPr="009E555A" w:rsidRDefault="00C44443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65045735" w14:textId="77777777" w:rsidR="0057231A" w:rsidRPr="009E555A" w:rsidRDefault="0057231A" w:rsidP="00ED60E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926770" w14:textId="77777777" w:rsidR="0057231A" w:rsidRPr="00D533B8" w:rsidRDefault="0057231A" w:rsidP="00ED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1347" w:rsidRPr="009E555A" w14:paraId="2EF2FB1C" w14:textId="77777777" w:rsidTr="00FF78D8">
        <w:tc>
          <w:tcPr>
            <w:tcW w:w="3240" w:type="dxa"/>
            <w:vAlign w:val="bottom"/>
          </w:tcPr>
          <w:p w14:paraId="1E54EC9D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3B06165B" w14:textId="6722C548" w:rsidR="003B1347" w:rsidRPr="009E555A" w:rsidRDefault="007401E3" w:rsidP="009B5B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01E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47A4C" w14:textId="6CD84484" w:rsidR="003B1347" w:rsidRPr="00ED13C9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249C43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18B8A7B" w14:textId="3CE7A780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14C9037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454773" w14:textId="27EBE459" w:rsidR="003B1347" w:rsidRPr="009E555A" w:rsidRDefault="007401E3" w:rsidP="00D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5" w:type="dxa"/>
            <w:vAlign w:val="bottom"/>
          </w:tcPr>
          <w:p w14:paraId="19D2ECD5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D469FD" w14:textId="5DEDD12E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3B1347" w:rsidRPr="009E555A" w14:paraId="06DAAB9C" w14:textId="77777777" w:rsidTr="00FF78D8">
        <w:tc>
          <w:tcPr>
            <w:tcW w:w="3240" w:type="dxa"/>
            <w:vAlign w:val="bottom"/>
          </w:tcPr>
          <w:p w14:paraId="6475AEE3" w14:textId="6E554B24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900" w:type="dxa"/>
            <w:vAlign w:val="bottom"/>
          </w:tcPr>
          <w:p w14:paraId="11C320D2" w14:textId="77777777" w:rsidR="003B1347" w:rsidRPr="00FC1DB1" w:rsidRDefault="003B1347" w:rsidP="009B5BD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ED06A" w14:textId="2930B21F" w:rsidR="003B1347" w:rsidRPr="00FF78D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136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1E27DB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1EBE2FD" w14:textId="1F8757AA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144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716FC2FF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8AE97" w14:textId="3D1F9DEB" w:rsidR="003B1347" w:rsidRPr="009E555A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128</w:t>
            </w:r>
            <w:r w:rsidR="00C44443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65" w:type="dxa"/>
            <w:vAlign w:val="bottom"/>
          </w:tcPr>
          <w:p w14:paraId="676EBDBB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7197D6" w14:textId="16DD6F02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144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3B1347" w:rsidRPr="009E555A" w14:paraId="5CED84FD" w14:textId="77777777" w:rsidTr="00FF78D8">
        <w:trPr>
          <w:trHeight w:val="290"/>
        </w:trPr>
        <w:tc>
          <w:tcPr>
            <w:tcW w:w="3240" w:type="dxa"/>
            <w:vAlign w:val="bottom"/>
          </w:tcPr>
          <w:p w14:paraId="326D6A62" w14:textId="6126CE28" w:rsidR="003B1347" w:rsidRPr="009E555A" w:rsidRDefault="003B1347" w:rsidP="009B5B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2A970FF0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B37F8" w14:textId="21B8EFB3" w:rsidR="003B1347" w:rsidRPr="00ED13C9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90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0AEC709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C1688FA" w14:textId="63A8C0D4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401E3">
              <w:rPr>
                <w:rFonts w:ascii="Angsana New" w:hAnsi="Angsana New"/>
                <w:sz w:val="30"/>
                <w:szCs w:val="30"/>
              </w:rPr>
              <w:t>3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7791A57A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861E2D" w14:textId="2AF510CD" w:rsidR="003B1347" w:rsidRPr="009E555A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90</w:t>
            </w:r>
            <w:r w:rsidR="00C44443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265" w:type="dxa"/>
            <w:vAlign w:val="bottom"/>
          </w:tcPr>
          <w:p w14:paraId="19406AB5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4A6ABC" w14:textId="3EF54F03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102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3B1347" w:rsidRPr="009E555A" w14:paraId="2267DD36" w14:textId="77777777" w:rsidTr="00FF78D8">
        <w:trPr>
          <w:trHeight w:val="70"/>
        </w:trPr>
        <w:tc>
          <w:tcPr>
            <w:tcW w:w="3240" w:type="dxa"/>
            <w:vAlign w:val="bottom"/>
          </w:tcPr>
          <w:p w14:paraId="14641229" w14:textId="38C09E2F" w:rsidR="003B1347" w:rsidRPr="009E555A" w:rsidRDefault="003B1347" w:rsidP="009B5BD0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900" w:type="dxa"/>
            <w:vAlign w:val="bottom"/>
          </w:tcPr>
          <w:p w14:paraId="5E197CAB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09ACB" w14:textId="093CC3F4" w:rsidR="003B1347" w:rsidRPr="00ED13C9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97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CF1C16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F7556A1" w14:textId="65CF3EAA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79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781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238921C7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E1871D" w14:textId="737654B7" w:rsidR="003B1347" w:rsidRPr="009E555A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88</w:t>
            </w:r>
            <w:r w:rsidR="00E15A94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65" w:type="dxa"/>
            <w:vAlign w:val="bottom"/>
          </w:tcPr>
          <w:p w14:paraId="0D0949BE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85EA835" w14:textId="5C3E447A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73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3B1347" w:rsidRPr="009E555A" w14:paraId="41B91D53" w14:textId="77777777" w:rsidTr="00FF78D8">
        <w:tc>
          <w:tcPr>
            <w:tcW w:w="3240" w:type="dxa"/>
            <w:vAlign w:val="bottom"/>
          </w:tcPr>
          <w:p w14:paraId="059E1FEF" w14:textId="5FB2FB91" w:rsidR="003B1347" w:rsidRPr="009E555A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00" w:type="dxa"/>
            <w:vAlign w:val="bottom"/>
          </w:tcPr>
          <w:p w14:paraId="1E3BD9F6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56670" w14:textId="34D93C54" w:rsidR="003B1347" w:rsidRPr="00ED13C9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19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D7E01C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6BD4ABE" w14:textId="15F6E701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17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16E93A2F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69EAC7" w14:textId="36CAA569" w:rsidR="003B1347" w:rsidRPr="009E555A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18</w:t>
            </w:r>
            <w:r w:rsidR="00C44443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65" w:type="dxa"/>
            <w:vAlign w:val="bottom"/>
          </w:tcPr>
          <w:p w14:paraId="566095A1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2592A50" w14:textId="388228B8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15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3B1347" w:rsidRPr="009E555A" w14:paraId="6FCB38F7" w14:textId="77777777" w:rsidTr="00FF78D8">
        <w:tc>
          <w:tcPr>
            <w:tcW w:w="3240" w:type="dxa"/>
            <w:vAlign w:val="bottom"/>
          </w:tcPr>
          <w:p w14:paraId="75A6BFF5" w14:textId="67382499" w:rsidR="003B1347" w:rsidRPr="009E555A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vAlign w:val="bottom"/>
          </w:tcPr>
          <w:p w14:paraId="191F0CCC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AAC13" w14:textId="15EC9482" w:rsidR="003B1347" w:rsidRPr="009A6435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</w:t>
            </w:r>
            <w:r w:rsidR="008818C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E83710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51257" w14:textId="5A92A63C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CED6FEB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6749" w14:textId="6C7FA693" w:rsidR="003B1347" w:rsidRPr="00BD4CD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C44443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65" w:type="dxa"/>
            <w:vAlign w:val="bottom"/>
          </w:tcPr>
          <w:p w14:paraId="30E617FD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0ECB" w14:textId="1398A892" w:rsidR="003B1347" w:rsidRPr="00D533B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8</w:t>
            </w:r>
            <w:r w:rsidR="003B134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3B1347" w:rsidRPr="009E555A" w14:paraId="06CB9009" w14:textId="77777777" w:rsidTr="00FF78D8">
        <w:tc>
          <w:tcPr>
            <w:tcW w:w="3240" w:type="dxa"/>
            <w:vAlign w:val="bottom"/>
          </w:tcPr>
          <w:p w14:paraId="62C6F354" w14:textId="4A616330" w:rsidR="003B1347" w:rsidRPr="00D533B8" w:rsidRDefault="003B1347" w:rsidP="009B5BD0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571DB19" w14:textId="77777777" w:rsidR="003B1347" w:rsidRPr="00FC1DB1" w:rsidRDefault="003B1347" w:rsidP="009B5B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F120A" w14:textId="114EFCF5" w:rsidR="003B1347" w:rsidRPr="00457FD4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8818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D94002C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7593F" w14:textId="0949D195" w:rsidR="003B1347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366</w:t>
            </w:r>
            <w:r w:rsidR="003B13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D87A7BE" w14:textId="77777777" w:rsidR="003B1347" w:rsidRPr="009E555A" w:rsidRDefault="003B1347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B0667" w14:textId="56BA06FF" w:rsidR="003B1347" w:rsidRPr="00BD4CD8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E15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65" w:type="dxa"/>
            <w:vAlign w:val="bottom"/>
          </w:tcPr>
          <w:p w14:paraId="3B718A37" w14:textId="77777777" w:rsidR="003B1347" w:rsidRPr="009E555A" w:rsidRDefault="003B1347" w:rsidP="009B5BD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02FEF" w14:textId="6D64DE75" w:rsidR="003B1347" w:rsidRDefault="007401E3" w:rsidP="009B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3B13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4317FD1D" w14:textId="11A6DB2A" w:rsidR="004A6C24" w:rsidRPr="00A845D0" w:rsidRDefault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4483E0C8" w14:textId="77777777" w:rsidR="00AD02D9" w:rsidRDefault="00AD0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A11D73" w14:textId="4F9C916D" w:rsidR="00147715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AD02D9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02E4F283" w14:textId="76F89C01" w:rsidR="00D91458" w:rsidRDefault="00D91458" w:rsidP="00D9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2AEA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สำหรับงวดเก้าเดือน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30</w:t>
      </w:r>
      <w:r w:rsidRPr="00412AE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  <w:r w:rsidRPr="00412AEA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704311">
        <w:rPr>
          <w:rFonts w:asciiTheme="majorBidi" w:hAnsiTheme="majorBidi" w:cstheme="majorBidi"/>
          <w:sz w:val="30"/>
          <w:szCs w:val="30"/>
          <w:cs/>
        </w:rPr>
        <w:t>จำนวน</w:t>
      </w:r>
      <w:r w:rsidR="00704311" w:rsidRPr="007043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 w:hint="cs"/>
          <w:sz w:val="30"/>
          <w:szCs w:val="30"/>
        </w:rPr>
        <w:t>5</w:t>
      </w:r>
      <w:r w:rsidR="00704311" w:rsidRPr="00704311">
        <w:rPr>
          <w:rFonts w:asciiTheme="majorBidi" w:hAnsiTheme="majorBidi" w:cstheme="majorBidi" w:hint="cs"/>
          <w:sz w:val="30"/>
          <w:szCs w:val="30"/>
          <w:cs/>
        </w:rPr>
        <w:t>.</w:t>
      </w:r>
      <w:r w:rsidR="007401E3" w:rsidRPr="007401E3">
        <w:rPr>
          <w:rFonts w:asciiTheme="majorBidi" w:hAnsiTheme="majorBidi" w:cstheme="majorBidi" w:hint="cs"/>
          <w:sz w:val="30"/>
          <w:szCs w:val="30"/>
        </w:rPr>
        <w:t>14</w:t>
      </w:r>
      <w:r w:rsidRPr="00704311">
        <w:rPr>
          <w:rFonts w:asciiTheme="majorBidi" w:hAnsiTheme="majorBidi" w:cstheme="majorBidi"/>
          <w:sz w:val="30"/>
          <w:szCs w:val="30"/>
        </w:rPr>
        <w:t xml:space="preserve"> </w:t>
      </w:r>
      <w:r w:rsidRPr="007043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04311">
        <w:rPr>
          <w:rFonts w:asciiTheme="majorBidi" w:hAnsiTheme="majorBidi" w:cstheme="majorBidi"/>
          <w:sz w:val="30"/>
          <w:szCs w:val="30"/>
        </w:rPr>
        <w:t xml:space="preserve"> </w:t>
      </w:r>
      <w:r w:rsidRPr="0070431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04311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0431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0431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92</w:t>
      </w:r>
      <w:r w:rsidRPr="0070431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0431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4311">
        <w:rPr>
          <w:rFonts w:asciiTheme="majorBidi" w:hAnsiTheme="majorBidi" w:cstheme="majorBidi"/>
          <w:sz w:val="30"/>
          <w:szCs w:val="30"/>
          <w:cs/>
        </w:rPr>
        <w:t>และสำหรับงวดสามเดือนสิ้นสุดวันที่</w:t>
      </w:r>
      <w:r w:rsidRPr="00704311">
        <w:rPr>
          <w:rFonts w:asciiTheme="majorBidi" w:hAnsiTheme="majorBidi" w:cstheme="majorBidi"/>
          <w:sz w:val="30"/>
          <w:szCs w:val="30"/>
        </w:rPr>
        <w:t xml:space="preserve"> </w:t>
      </w:r>
      <w:r w:rsidR="007401E3" w:rsidRPr="007401E3">
        <w:rPr>
          <w:rFonts w:asciiTheme="majorBidi" w:hAnsiTheme="majorBidi" w:cstheme="majorBidi"/>
          <w:sz w:val="30"/>
          <w:szCs w:val="30"/>
        </w:rPr>
        <w:t>30</w:t>
      </w:r>
      <w:r w:rsidRPr="00704311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7401E3" w:rsidRPr="007401E3">
        <w:rPr>
          <w:rFonts w:asciiTheme="majorBidi" w:hAnsiTheme="majorBidi" w:cstheme="majorBidi"/>
          <w:sz w:val="30"/>
          <w:szCs w:val="30"/>
        </w:rPr>
        <w:t>2563</w:t>
      </w:r>
      <w:r w:rsidRPr="00704311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704311" w:rsidRPr="007043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 w:hint="cs"/>
          <w:sz w:val="30"/>
          <w:szCs w:val="30"/>
        </w:rPr>
        <w:t>1</w:t>
      </w:r>
      <w:r w:rsidR="00704311" w:rsidRPr="00704311">
        <w:rPr>
          <w:rFonts w:asciiTheme="majorBidi" w:hAnsiTheme="majorBidi" w:cstheme="majorBidi" w:hint="cs"/>
          <w:sz w:val="30"/>
          <w:szCs w:val="30"/>
          <w:cs/>
        </w:rPr>
        <w:t>.</w:t>
      </w:r>
      <w:r w:rsidR="007401E3" w:rsidRPr="007401E3">
        <w:rPr>
          <w:rFonts w:asciiTheme="majorBidi" w:hAnsiTheme="majorBidi" w:cstheme="majorBidi" w:hint="cs"/>
          <w:sz w:val="30"/>
          <w:szCs w:val="30"/>
        </w:rPr>
        <w:t>72</w:t>
      </w:r>
      <w:r w:rsidRPr="00704311">
        <w:rPr>
          <w:rFonts w:asciiTheme="majorBidi" w:hAnsiTheme="majorBidi" w:cstheme="majorBidi"/>
          <w:sz w:val="30"/>
          <w:szCs w:val="30"/>
        </w:rPr>
        <w:t xml:space="preserve"> </w:t>
      </w:r>
      <w:r w:rsidRPr="007043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12AEA">
        <w:rPr>
          <w:rFonts w:asciiTheme="majorBidi" w:hAnsiTheme="majorBidi" w:cstheme="majorBidi"/>
          <w:sz w:val="30"/>
          <w:szCs w:val="30"/>
        </w:rPr>
        <w:t xml:space="preserve"> </w:t>
      </w:r>
      <w:r w:rsidRPr="00412A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412AE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401E3" w:rsidRPr="007401E3">
        <w:rPr>
          <w:rFonts w:asciiTheme="majorBidi" w:hAnsiTheme="majorBidi" w:cstheme="majorBidi"/>
          <w:i/>
          <w:iCs/>
          <w:sz w:val="30"/>
          <w:szCs w:val="30"/>
        </w:rPr>
        <w:t>00</w:t>
      </w:r>
      <w:r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4383793" w14:textId="77777777" w:rsidR="00D91458" w:rsidRDefault="00D91458" w:rsidP="00D9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B8CDC9" w14:textId="6C44FC41" w:rsidR="00D91458" w:rsidRPr="00412AEA" w:rsidRDefault="00D91458" w:rsidP="00D9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7401E3" w:rsidRPr="007401E3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ยน</w:t>
      </w:r>
      <w:r w:rsidRPr="00412AE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ของใบสำคัญแสดงสิทธิ</w:t>
      </w:r>
      <w:r w:rsidRPr="00412AE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BBB5829" w14:textId="77777777" w:rsidR="00D91458" w:rsidRPr="00412AEA" w:rsidRDefault="00D91458" w:rsidP="00D9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67"/>
      </w:tblGrid>
      <w:tr w:rsidR="00D91458" w:rsidRPr="005742E3" w14:paraId="0EDEDF80" w14:textId="77777777" w:rsidTr="00EA53EA">
        <w:tc>
          <w:tcPr>
            <w:tcW w:w="3688" w:type="dxa"/>
          </w:tcPr>
          <w:p w14:paraId="7D31E2F3" w14:textId="77777777" w:rsidR="00D91458" w:rsidRPr="005742E3" w:rsidRDefault="00D91458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92" w:type="dxa"/>
            <w:gridSpan w:val="7"/>
            <w:hideMark/>
          </w:tcPr>
          <w:p w14:paraId="7DDC7E1B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D91458" w:rsidRPr="005742E3" w14:paraId="33707850" w14:textId="77777777" w:rsidTr="00EA53EA">
        <w:tc>
          <w:tcPr>
            <w:tcW w:w="3688" w:type="dxa"/>
            <w:hideMark/>
          </w:tcPr>
          <w:p w14:paraId="1730F790" w14:textId="43151251" w:rsidR="00D91458" w:rsidRPr="005742E3" w:rsidRDefault="00D91458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เก้า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7401E3" w:rsidRPr="007401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2593" w:type="dxa"/>
            <w:gridSpan w:val="3"/>
          </w:tcPr>
          <w:p w14:paraId="4C95FC6B" w14:textId="589C4E4C" w:rsidR="00D91458" w:rsidRPr="005742E3" w:rsidRDefault="007401E3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1017C0C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3" w:type="dxa"/>
            <w:gridSpan w:val="3"/>
            <w:hideMark/>
          </w:tcPr>
          <w:p w14:paraId="2100B6C5" w14:textId="3604778E" w:rsidR="00D91458" w:rsidRPr="005742E3" w:rsidRDefault="007401E3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1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91458" w:rsidRPr="005742E3" w14:paraId="34332542" w14:textId="77777777" w:rsidTr="00EA53EA">
        <w:tc>
          <w:tcPr>
            <w:tcW w:w="3688" w:type="dxa"/>
          </w:tcPr>
          <w:p w14:paraId="7CC4593E" w14:textId="77777777" w:rsidR="00D91458" w:rsidRPr="005742E3" w:rsidRDefault="00D91458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13A0AAF8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15CBA0EC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3FE93362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651289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850D19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3B5477AF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2805B4D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013B73F1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60DB854B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6095768C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F1B82B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D91458" w:rsidRPr="005742E3" w14:paraId="4951E0B4" w14:textId="77777777" w:rsidTr="00EA53EA">
        <w:tc>
          <w:tcPr>
            <w:tcW w:w="3688" w:type="dxa"/>
          </w:tcPr>
          <w:p w14:paraId="29293470" w14:textId="77777777" w:rsidR="00D91458" w:rsidRPr="005742E3" w:rsidRDefault="00D91458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2CCD6FE6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604AA1C5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2A2CECE4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1888B701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4FE1627A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148BB63E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hideMark/>
          </w:tcPr>
          <w:p w14:paraId="4EDB2CC8" w14:textId="77777777" w:rsidR="00D91458" w:rsidRPr="005742E3" w:rsidRDefault="00D91458" w:rsidP="0019312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D91458" w:rsidRPr="005742E3" w14:paraId="2A4556F4" w14:textId="77777777" w:rsidTr="00EA53EA">
        <w:tc>
          <w:tcPr>
            <w:tcW w:w="3688" w:type="dxa"/>
            <w:hideMark/>
          </w:tcPr>
          <w:p w14:paraId="65263061" w14:textId="7C101683" w:rsidR="00D91458" w:rsidRPr="005742E3" w:rsidRDefault="00D91458" w:rsidP="00D914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5742E3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="007401E3" w:rsidRPr="007401E3">
              <w:rPr>
                <w:rFonts w:ascii="Angsana New" w:hAnsi="Angsana New" w:cs="Angsana New"/>
                <w:lang w:val="en-US"/>
              </w:rPr>
              <w:t>1</w:t>
            </w:r>
            <w:r w:rsidRPr="005742E3">
              <w:rPr>
                <w:rFonts w:ascii="Angsana New" w:hAnsi="Angsana New" w:cs="Angsana New"/>
                <w:lang w:val="en-US"/>
              </w:rPr>
              <w:t xml:space="preserve"> </w:t>
            </w:r>
            <w:r w:rsidRPr="005742E3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051AF506" w14:textId="6458D389" w:rsidR="00D91458" w:rsidRPr="005742E3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704311">
              <w:rPr>
                <w:rFonts w:ascii="Angsana New" w:hAnsi="Angsana New"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76369D5A" w14:textId="77777777" w:rsidR="00D91458" w:rsidRPr="005742E3" w:rsidRDefault="00D91458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3F6C0D" w14:textId="034D2FBA" w:rsidR="00D91458" w:rsidRPr="005742E3" w:rsidRDefault="007401E3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</w:t>
            </w:r>
            <w:r w:rsidR="00704311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2420E6FF" w14:textId="77777777" w:rsidR="00D91458" w:rsidRPr="005742E3" w:rsidRDefault="00D91458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4A87ED" w14:textId="2525C445" w:rsidR="00D91458" w:rsidRPr="005742E3" w:rsidRDefault="007401E3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7</w:t>
            </w:r>
            <w:r w:rsidR="00D91458">
              <w:rPr>
                <w:rFonts w:ascii="Angsana New" w:hAnsi="Angsana New"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4F4D46EB" w14:textId="77777777" w:rsidR="00D91458" w:rsidRPr="005742E3" w:rsidRDefault="00D91458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2A68B92" w14:textId="2BF74B61" w:rsidR="00D91458" w:rsidRPr="005742E3" w:rsidRDefault="007401E3" w:rsidP="00D9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4</w:t>
            </w:r>
            <w:r w:rsidR="00D91458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704311" w:rsidRPr="005742E3" w14:paraId="3D3910EB" w14:textId="77777777" w:rsidTr="00EA53EA">
        <w:tc>
          <w:tcPr>
            <w:tcW w:w="3688" w:type="dxa"/>
            <w:hideMark/>
          </w:tcPr>
          <w:p w14:paraId="3E102E4D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0DCD2355" w14:textId="1A99F0C2" w:rsidR="00704311" w:rsidRPr="005742E3" w:rsidRDefault="00704311" w:rsidP="0070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D121D0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AE94E" w14:textId="47D1ABD1" w:rsidR="00704311" w:rsidRPr="005742E3" w:rsidRDefault="00704311" w:rsidP="0070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A5066B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F3E95F" w14:textId="39ACC4B4" w:rsidR="00704311" w:rsidRPr="005742E3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6</w:t>
            </w:r>
            <w:r w:rsidR="00704311">
              <w:rPr>
                <w:rFonts w:ascii="Angsana New" w:hAnsi="Angsana New"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094CCBB1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22EECA3" w14:textId="00C820B4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4311" w:rsidRPr="00C54DBF" w14:paraId="60B5E676" w14:textId="77777777" w:rsidTr="00EA53EA">
        <w:tc>
          <w:tcPr>
            <w:tcW w:w="3688" w:type="dxa"/>
            <w:hideMark/>
          </w:tcPr>
          <w:p w14:paraId="514AC9D5" w14:textId="3B5A76FD" w:rsidR="00704311" w:rsidRPr="005742E3" w:rsidRDefault="00704311" w:rsidP="007043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DCEA4" w14:textId="26F9DFD1" w:rsidR="00704311" w:rsidRPr="005742E3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15D3063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161265" w14:textId="77478ACB" w:rsidR="00704311" w:rsidRPr="00C54DBF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5CCC6AA8" w14:textId="77777777" w:rsidR="00704311" w:rsidRPr="00C54DBF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249130" w14:textId="0BD6E102" w:rsidR="00704311" w:rsidRPr="005742E3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7AE2B653" w14:textId="77777777" w:rsidR="00704311" w:rsidRPr="005742E3" w:rsidRDefault="00704311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990D3" w14:textId="56CFF883" w:rsidR="00704311" w:rsidRPr="00C54DBF" w:rsidRDefault="007401E3" w:rsidP="00704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04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4ADFB30E" w14:textId="77777777" w:rsidR="00D91458" w:rsidRDefault="00D91458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40614B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9327C0" w14:textId="77777777" w:rsidR="002354D1" w:rsidRPr="0053038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3038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30383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0E80351" w14:textId="77777777" w:rsidR="00193125" w:rsidRDefault="00193125" w:rsidP="0019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51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792"/>
        <w:gridCol w:w="236"/>
        <w:gridCol w:w="794"/>
        <w:gridCol w:w="237"/>
        <w:gridCol w:w="897"/>
        <w:gridCol w:w="283"/>
        <w:gridCol w:w="805"/>
        <w:gridCol w:w="270"/>
        <w:gridCol w:w="795"/>
        <w:gridCol w:w="56"/>
        <w:gridCol w:w="227"/>
        <w:gridCol w:w="56"/>
        <w:gridCol w:w="741"/>
        <w:gridCol w:w="12"/>
        <w:gridCol w:w="271"/>
        <w:gridCol w:w="12"/>
        <w:gridCol w:w="836"/>
        <w:gridCol w:w="39"/>
        <w:gridCol w:w="198"/>
        <w:gridCol w:w="39"/>
        <w:gridCol w:w="801"/>
        <w:gridCol w:w="7"/>
        <w:gridCol w:w="39"/>
        <w:gridCol w:w="190"/>
        <w:gridCol w:w="7"/>
        <w:gridCol w:w="39"/>
        <w:gridCol w:w="715"/>
        <w:gridCol w:w="39"/>
        <w:gridCol w:w="197"/>
        <w:gridCol w:w="39"/>
        <w:gridCol w:w="708"/>
        <w:gridCol w:w="7"/>
        <w:gridCol w:w="39"/>
        <w:gridCol w:w="190"/>
        <w:gridCol w:w="7"/>
        <w:gridCol w:w="39"/>
        <w:gridCol w:w="894"/>
        <w:gridCol w:w="39"/>
        <w:gridCol w:w="198"/>
        <w:gridCol w:w="39"/>
        <w:gridCol w:w="896"/>
        <w:gridCol w:w="7"/>
        <w:gridCol w:w="26"/>
        <w:gridCol w:w="6"/>
        <w:gridCol w:w="7"/>
      </w:tblGrid>
      <w:tr w:rsidR="00193125" w:rsidRPr="00435560" w14:paraId="78D1E705" w14:textId="77777777" w:rsidTr="00F342F9">
        <w:trPr>
          <w:gridAfter w:val="1"/>
          <w:wAfter w:w="7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7FD3F5B1" w14:textId="77777777" w:rsidR="00193125" w:rsidRPr="00435560" w:rsidRDefault="00193125" w:rsidP="00EA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firstLine="22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4" w:type="dxa"/>
            <w:gridSpan w:val="44"/>
          </w:tcPr>
          <w:p w14:paraId="01857B25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193125" w:rsidRPr="00435560" w14:paraId="061653A3" w14:textId="77777777" w:rsidTr="00F342F9">
        <w:trPr>
          <w:gridAfter w:val="4"/>
          <w:wAfter w:w="46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2798ADF2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22" w:type="dxa"/>
            <w:gridSpan w:val="3"/>
          </w:tcPr>
          <w:p w14:paraId="2325529F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7" w:type="dxa"/>
          </w:tcPr>
          <w:p w14:paraId="69DF65C4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14:paraId="3A4FFF66" w14:textId="5E6218D8" w:rsidR="00193125" w:rsidRPr="00435560" w:rsidRDefault="00EA53EA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ผลิตภัณฑ์จาก</w:t>
            </w:r>
            <w:r w:rsidR="00193125"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มะพร้าว</w:t>
            </w:r>
          </w:p>
        </w:tc>
        <w:tc>
          <w:tcPr>
            <w:tcW w:w="270" w:type="dxa"/>
          </w:tcPr>
          <w:p w14:paraId="2A05B4D0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87" w:type="dxa"/>
            <w:gridSpan w:val="6"/>
            <w:shd w:val="clear" w:color="auto" w:fill="auto"/>
          </w:tcPr>
          <w:p w14:paraId="7F9BAF9A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AC92D8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13" w:type="dxa"/>
            <w:gridSpan w:val="5"/>
            <w:shd w:val="clear" w:color="auto" w:fill="auto"/>
          </w:tcPr>
          <w:p w14:paraId="2D9ABF57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24AB4865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4" w:type="dxa"/>
            <w:gridSpan w:val="7"/>
          </w:tcPr>
          <w:p w14:paraId="113F03B1" w14:textId="2A3116FC" w:rsidR="00193125" w:rsidRPr="00435560" w:rsidRDefault="00193125" w:rsidP="00EA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6" w:type="dxa"/>
            <w:gridSpan w:val="3"/>
          </w:tcPr>
          <w:p w14:paraId="397D4F5B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12" w:type="dxa"/>
            <w:gridSpan w:val="7"/>
            <w:shd w:val="clear" w:color="auto" w:fill="auto"/>
          </w:tcPr>
          <w:p w14:paraId="761B0832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0B6B7F" w:rsidRPr="00435560" w14:paraId="6BE30C8C" w14:textId="77777777" w:rsidTr="00F342F9">
        <w:trPr>
          <w:gridAfter w:val="3"/>
          <w:wAfter w:w="39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2193563B" w14:textId="7243D955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สาม</w:t>
            </w:r>
            <w:r w:rsidR="00F342F9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ดือนสิ้นสุด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br/>
              <w:t xml:space="preserve">   วันที่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7401E3" w:rsidRPr="007401E3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30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ยน</w:t>
            </w:r>
          </w:p>
        </w:tc>
        <w:tc>
          <w:tcPr>
            <w:tcW w:w="792" w:type="dxa"/>
          </w:tcPr>
          <w:p w14:paraId="2C5FC9E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1D0C2A2" w14:textId="0698B197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0C7B16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37ED42F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42DC389" w14:textId="2C41F3B3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</w:tcPr>
          <w:p w14:paraId="0AB32A2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</w:tcPr>
          <w:p w14:paraId="40DCFF0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2A55676" w14:textId="17E70D7D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0BF2BF8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</w:tcPr>
          <w:p w14:paraId="5BA308B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3C97C7B" w14:textId="2E572576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3B971B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14:paraId="4FA7FAE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2FE2973" w14:textId="512C666D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83" w:type="dxa"/>
            <w:gridSpan w:val="2"/>
          </w:tcPr>
          <w:p w14:paraId="6B88C14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3" w:type="dxa"/>
            <w:gridSpan w:val="2"/>
          </w:tcPr>
          <w:p w14:paraId="7163C8A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EDFA192" w14:textId="66CA8422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465DF2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36" w:type="dxa"/>
          </w:tcPr>
          <w:p w14:paraId="21C64A9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1D389DE" w14:textId="529E0D92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7" w:type="dxa"/>
            <w:gridSpan w:val="2"/>
          </w:tcPr>
          <w:p w14:paraId="2B5CABE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</w:tcPr>
          <w:p w14:paraId="2480BAB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0E29F27" w14:textId="60279B4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3"/>
          </w:tcPr>
          <w:p w14:paraId="110056E4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14:paraId="48C8ADD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17EA8E6" w14:textId="3207B67D" w:rsidR="000B6B7F" w:rsidRPr="00435560" w:rsidRDefault="007401E3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63225F5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7903645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AE1FB8A" w14:textId="691C4FCA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3"/>
          </w:tcPr>
          <w:p w14:paraId="0A7BA29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2484231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D03891F" w14:textId="43F9EBEC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7" w:type="dxa"/>
            <w:gridSpan w:val="2"/>
          </w:tcPr>
          <w:p w14:paraId="2BB01F5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3"/>
          </w:tcPr>
          <w:p w14:paraId="450487C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5DA1EFA" w14:textId="5D0D3A1B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93125" w:rsidRPr="00435560" w14:paraId="301442F3" w14:textId="77777777" w:rsidTr="00F342F9">
        <w:trPr>
          <w:gridAfter w:val="1"/>
          <w:wAfter w:w="7" w:type="dxa"/>
          <w:tblHeader/>
        </w:trPr>
        <w:tc>
          <w:tcPr>
            <w:tcW w:w="2340" w:type="dxa"/>
            <w:shd w:val="clear" w:color="auto" w:fill="auto"/>
          </w:tcPr>
          <w:p w14:paraId="00654BC0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4" w:type="dxa"/>
            <w:gridSpan w:val="44"/>
          </w:tcPr>
          <w:p w14:paraId="4917C603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93125" w:rsidRPr="00435560" w14:paraId="3C60B136" w14:textId="77777777" w:rsidTr="00F342F9">
        <w:trPr>
          <w:gridAfter w:val="2"/>
          <w:wAfter w:w="13" w:type="dxa"/>
        </w:trPr>
        <w:tc>
          <w:tcPr>
            <w:tcW w:w="15098" w:type="dxa"/>
            <w:gridSpan w:val="44"/>
          </w:tcPr>
          <w:p w14:paraId="14592EAF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0B6B7F" w:rsidRPr="00435560" w14:paraId="6DE749BE" w14:textId="77777777" w:rsidTr="00AC0ED6">
        <w:tc>
          <w:tcPr>
            <w:tcW w:w="2340" w:type="dxa"/>
            <w:shd w:val="clear" w:color="auto" w:fill="auto"/>
            <w:vAlign w:val="bottom"/>
          </w:tcPr>
          <w:p w14:paraId="647B42F3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92" w:type="dxa"/>
          </w:tcPr>
          <w:p w14:paraId="67C4586A" w14:textId="06172D2A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 w:rsidR="007A10D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50,14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280C92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51B2A80D" w14:textId="2D956F10" w:rsidR="000B6B7F" w:rsidRPr="00AC0ED6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750</w:t>
            </w:r>
            <w:r w:rsidR="00E70038" w:rsidRPr="00AC0ED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237" w:type="dxa"/>
          </w:tcPr>
          <w:p w14:paraId="4DE5D95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</w:tcPr>
          <w:p w14:paraId="05D061B6" w14:textId="44EE6745" w:rsidR="000B6B7F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82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782</w:t>
            </w:r>
          </w:p>
        </w:tc>
        <w:tc>
          <w:tcPr>
            <w:tcW w:w="283" w:type="dxa"/>
          </w:tcPr>
          <w:p w14:paraId="26413AF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</w:tcPr>
          <w:p w14:paraId="2F7EEF64" w14:textId="689937D5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039</w:t>
            </w:r>
          </w:p>
        </w:tc>
        <w:tc>
          <w:tcPr>
            <w:tcW w:w="270" w:type="dxa"/>
          </w:tcPr>
          <w:p w14:paraId="33B29FE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66AC3854" w14:textId="2530C7DE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F9D43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64E484C" w14:textId="6C2994B4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38660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2AFBD6A" w14:textId="50E0ABDB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 w:rsidR="001E1DE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B026A4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56B49078" w14:textId="5E6EAAFC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814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713</w:t>
            </w:r>
          </w:p>
        </w:tc>
        <w:tc>
          <w:tcPr>
            <w:tcW w:w="236" w:type="dxa"/>
            <w:gridSpan w:val="3"/>
          </w:tcPr>
          <w:p w14:paraId="6817218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5A6E6BB8" w14:textId="00841573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92761B6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56DC6439" w14:textId="50853CBA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</w:tcPr>
          <w:p w14:paraId="5FFDC82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5F389A2" w14:textId="36A24FEB" w:rsidR="000B6B7F" w:rsidRPr="00435560" w:rsidRDefault="001E1DEB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AF3D80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47B46083" w14:textId="2FBBF8EC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814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713</w:t>
            </w:r>
          </w:p>
        </w:tc>
      </w:tr>
      <w:tr w:rsidR="000B6B7F" w:rsidRPr="00435560" w14:paraId="3EE69938" w14:textId="77777777" w:rsidTr="00AC0ED6">
        <w:tc>
          <w:tcPr>
            <w:tcW w:w="2340" w:type="dxa"/>
            <w:shd w:val="clear" w:color="auto" w:fill="auto"/>
            <w:vAlign w:val="bottom"/>
          </w:tcPr>
          <w:p w14:paraId="5D04FB27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323EE32" w14:textId="661F0CF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236" w:type="dxa"/>
          </w:tcPr>
          <w:p w14:paraId="3475C4A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5057E34" w14:textId="22F6DAB0" w:rsidR="000B6B7F" w:rsidRPr="00AC0ED6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0B6B7F" w:rsidRPr="00AC0ED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069</w:t>
            </w:r>
          </w:p>
        </w:tc>
        <w:tc>
          <w:tcPr>
            <w:tcW w:w="237" w:type="dxa"/>
          </w:tcPr>
          <w:p w14:paraId="5EC7545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FFAE047" w14:textId="684E5C50" w:rsidR="000B6B7F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83" w:type="dxa"/>
          </w:tcPr>
          <w:p w14:paraId="767ABB6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D73BCA0" w14:textId="49AFFE49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3C18231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0507D2F9" w14:textId="745E7953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835603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8FBF1" w14:textId="6FFAFD89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A61DD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3EABF" w14:textId="06BEC5D8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641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4E15DD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A6471" w14:textId="218CDB06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389</w:t>
            </w:r>
          </w:p>
        </w:tc>
        <w:tc>
          <w:tcPr>
            <w:tcW w:w="236" w:type="dxa"/>
            <w:gridSpan w:val="3"/>
          </w:tcPr>
          <w:p w14:paraId="194BFA4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D2440" w14:textId="63798A20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641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2F4766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vAlign w:val="bottom"/>
          </w:tcPr>
          <w:p w14:paraId="576F2E60" w14:textId="2DE588C6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5F52F45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56550" w14:textId="1762F272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EBC532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ED5A2" w14:textId="1CB45AAE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B6B7F" w:rsidRPr="00435560" w14:paraId="57560AC0" w14:textId="77777777" w:rsidTr="00AC0ED6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2F90CC5E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0FCEF83" w14:textId="0870A073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7A10DB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50,456</w:t>
            </w:r>
          </w:p>
        </w:tc>
        <w:tc>
          <w:tcPr>
            <w:tcW w:w="236" w:type="dxa"/>
          </w:tcPr>
          <w:p w14:paraId="627D6BB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A9112" w14:textId="3E4B43A3" w:rsidR="000B6B7F" w:rsidRPr="00AC0ED6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</w:t>
            </w:r>
            <w:r w:rsidR="000B6B7F" w:rsidRPr="00AC0ED6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37" w:type="dxa"/>
          </w:tcPr>
          <w:p w14:paraId="44BC127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E1E3307" w14:textId="69F75CF4" w:rsidR="000B6B7F" w:rsidRPr="00C93E25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101</w:t>
            </w:r>
            <w:r w:rsidR="00C93E25" w:rsidRPr="00C93E2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83" w:type="dxa"/>
          </w:tcPr>
          <w:p w14:paraId="6798953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3A2558C" w14:textId="7747CA08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</w:t>
            </w:r>
            <w:r w:rsidR="000B6B7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70" w:type="dxa"/>
          </w:tcPr>
          <w:p w14:paraId="65B8B68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F0446" w14:textId="4C55EBCA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93E25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E93EA36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1253" w14:textId="64DB8C7E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0B6B7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04EBE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7FD7" w14:textId="64928DB3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1E1DEB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59,007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267382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29406" w14:textId="5C20A3C8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</w:t>
            </w:r>
            <w:r w:rsidR="000B6B7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36" w:type="dxa"/>
            <w:gridSpan w:val="3"/>
          </w:tcPr>
          <w:p w14:paraId="2B55922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5E40D" w14:textId="627A6028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641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49A8B7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3EA74" w14:textId="18996DED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3DA648C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853C" w14:textId="03B5623E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1E1DEB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5FE163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6A6B4" w14:textId="4CE07F8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  <w:r w:rsidR="000E419B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713</w:t>
            </w:r>
          </w:p>
        </w:tc>
      </w:tr>
      <w:tr w:rsidR="000B6B7F" w:rsidRPr="00435560" w14:paraId="34F3A62D" w14:textId="77777777" w:rsidTr="00F342F9">
        <w:tc>
          <w:tcPr>
            <w:tcW w:w="2340" w:type="dxa"/>
            <w:shd w:val="clear" w:color="auto" w:fill="auto"/>
            <w:vAlign w:val="bottom"/>
          </w:tcPr>
          <w:p w14:paraId="1AE74CE8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67E1C0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04FCE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D67CA2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1C3A4B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208A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263775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5272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1CF7D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685D9F3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AB106C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5DA9F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84DCF2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11F3E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7C59BE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FA203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00B1D1A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C4525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6971A8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2DE0E92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285D8E0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D9A7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2BBF33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F6D737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0B6B7F" w:rsidRPr="00435560" w14:paraId="05D98ADA" w14:textId="77777777" w:rsidTr="00F342F9">
        <w:tc>
          <w:tcPr>
            <w:tcW w:w="2340" w:type="dxa"/>
            <w:shd w:val="clear" w:color="auto" w:fill="auto"/>
            <w:vAlign w:val="bottom"/>
          </w:tcPr>
          <w:p w14:paraId="023ACF30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92" w:type="dxa"/>
            <w:shd w:val="clear" w:color="auto" w:fill="auto"/>
          </w:tcPr>
          <w:p w14:paraId="252B18D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63BC2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6A35234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397BDE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F5D1B1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E40DF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4F90F8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4A00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050D0AE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0684D9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C761FA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AA93C8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98418B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BB48F6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08EF20D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8CC973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3BD256D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F5AA75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23D171C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507486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37127C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70EE18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70EE6D0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0B6B7F" w:rsidRPr="00435560" w14:paraId="1D83A051" w14:textId="77777777" w:rsidTr="00F342F9">
        <w:tc>
          <w:tcPr>
            <w:tcW w:w="2340" w:type="dxa"/>
            <w:shd w:val="clear" w:color="auto" w:fill="auto"/>
          </w:tcPr>
          <w:p w14:paraId="05B0707E" w14:textId="77777777" w:rsidR="000B6B7F" w:rsidRPr="00435560" w:rsidRDefault="000B6B7F" w:rsidP="000B6B7F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792" w:type="dxa"/>
          </w:tcPr>
          <w:p w14:paraId="5CD8341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33789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2C86732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3CFCD76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4AE0F07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27537A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55E5E82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06EC4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54A2C1F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2F83C36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82A936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4666BB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83FB91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FABB16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08C23376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D3CE453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4100F4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28044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15398CBD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BD8D9D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92918B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8A7077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2AD737C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0B6B7F" w:rsidRPr="00435560" w14:paraId="0CC91B1C" w14:textId="77777777" w:rsidTr="00AC0ED6">
        <w:tc>
          <w:tcPr>
            <w:tcW w:w="2340" w:type="dxa"/>
            <w:shd w:val="clear" w:color="auto" w:fill="auto"/>
          </w:tcPr>
          <w:p w14:paraId="5DAA00CA" w14:textId="77777777" w:rsidR="000B6B7F" w:rsidRPr="00435560" w:rsidRDefault="000B6B7F" w:rsidP="000B6B7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792" w:type="dxa"/>
          </w:tcPr>
          <w:p w14:paraId="5DED3C84" w14:textId="751F8AA4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1E1DE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92,615</w:t>
            </w:r>
          </w:p>
        </w:tc>
        <w:tc>
          <w:tcPr>
            <w:tcW w:w="236" w:type="dxa"/>
          </w:tcPr>
          <w:p w14:paraId="71378CC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7B21E0E0" w14:textId="2D6766D2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252</w:t>
            </w:r>
            <w:r w:rsidR="00E7003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7" w:type="dxa"/>
          </w:tcPr>
          <w:p w14:paraId="5DBCDEFE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31C3AC96" w14:textId="51CF42F2" w:rsidR="000B6B7F" w:rsidRPr="00435560" w:rsidRDefault="00E3359E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84,478</w:t>
            </w:r>
          </w:p>
        </w:tc>
        <w:tc>
          <w:tcPr>
            <w:tcW w:w="283" w:type="dxa"/>
            <w:shd w:val="clear" w:color="auto" w:fill="auto"/>
          </w:tcPr>
          <w:p w14:paraId="3AC0C91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10EE4B19" w14:textId="66A6FA73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20C3C13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0D85198" w14:textId="5197D6FD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BEFC4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AE1E5C6" w14:textId="04FA3699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738A19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29AF9D7" w14:textId="237AB82B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</w:t>
            </w:r>
            <w:r w:rsidR="00E3359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77,093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E6F6F7F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4150C11" w14:textId="48D0FA9E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313</w:t>
            </w:r>
            <w:r w:rsidR="000B6B7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301</w:t>
            </w:r>
          </w:p>
        </w:tc>
        <w:tc>
          <w:tcPr>
            <w:tcW w:w="236" w:type="dxa"/>
            <w:gridSpan w:val="3"/>
          </w:tcPr>
          <w:p w14:paraId="167CCA1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C625728" w14:textId="6ED16026" w:rsidR="000B6B7F" w:rsidRPr="00435560" w:rsidRDefault="00C93E25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A15FB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3B6823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3BADFB94" w14:textId="6C4C9109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1C992BD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B32BC9B" w14:textId="26E285EA" w:rsidR="000B6B7F" w:rsidRPr="00435560" w:rsidRDefault="00E3359E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458,721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47A4B5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02A8476F" w14:textId="53795A52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306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981</w:t>
            </w:r>
          </w:p>
        </w:tc>
      </w:tr>
      <w:tr w:rsidR="00C93E25" w:rsidRPr="00435560" w14:paraId="5FE0865A" w14:textId="77777777" w:rsidTr="00AC0ED6">
        <w:tc>
          <w:tcPr>
            <w:tcW w:w="2340" w:type="dxa"/>
            <w:shd w:val="clear" w:color="auto" w:fill="auto"/>
          </w:tcPr>
          <w:p w14:paraId="1A21B3FA" w14:textId="77777777" w:rsidR="00C93E25" w:rsidRPr="00435560" w:rsidRDefault="00C93E25" w:rsidP="00C93E25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792" w:type="dxa"/>
          </w:tcPr>
          <w:p w14:paraId="1A024E23" w14:textId="6494AC05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149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657C548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6DC32C32" w14:textId="0707573A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968</w:t>
            </w:r>
          </w:p>
        </w:tc>
        <w:tc>
          <w:tcPr>
            <w:tcW w:w="237" w:type="dxa"/>
          </w:tcPr>
          <w:p w14:paraId="73837365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14EEE600" w14:textId="7E641156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C93E25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FA4EAA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3CA8A03B" w14:textId="5D8CFAED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17D46C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293CF6AC" w14:textId="491F900F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CFEA3F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D5A2A7C" w14:textId="2D081652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71CA859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117314E2" w14:textId="7D472F40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149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6F4DE93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  <w:vAlign w:val="bottom"/>
          </w:tcPr>
          <w:p w14:paraId="7B0B50EA" w14:textId="45433945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968</w:t>
            </w:r>
          </w:p>
        </w:tc>
        <w:tc>
          <w:tcPr>
            <w:tcW w:w="236" w:type="dxa"/>
            <w:gridSpan w:val="3"/>
          </w:tcPr>
          <w:p w14:paraId="7C2C24F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4929FE6" w14:textId="027DA5DA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80D0CC0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37AF058E" w14:textId="2C4F76A3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</w:tcPr>
          <w:p w14:paraId="5074F05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313494E4" w14:textId="42AF47AD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149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940C88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  <w:vAlign w:val="bottom"/>
          </w:tcPr>
          <w:p w14:paraId="55595A0D" w14:textId="74660D38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968</w:t>
            </w:r>
          </w:p>
        </w:tc>
      </w:tr>
      <w:tr w:rsidR="00C93E25" w:rsidRPr="00435560" w14:paraId="37C3E45E" w14:textId="77777777" w:rsidTr="00AC0ED6">
        <w:tc>
          <w:tcPr>
            <w:tcW w:w="2340" w:type="dxa"/>
            <w:shd w:val="clear" w:color="auto" w:fill="auto"/>
          </w:tcPr>
          <w:p w14:paraId="629DCEE9" w14:textId="367D547A" w:rsidR="00C93E25" w:rsidRPr="00435560" w:rsidRDefault="00C93E25" w:rsidP="00C93E25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792" w:type="dxa"/>
          </w:tcPr>
          <w:p w14:paraId="5B179D54" w14:textId="40CA9B2A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76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055</w:t>
            </w:r>
          </w:p>
        </w:tc>
        <w:tc>
          <w:tcPr>
            <w:tcW w:w="236" w:type="dxa"/>
          </w:tcPr>
          <w:p w14:paraId="33FB93CE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55621C14" w14:textId="10758C84" w:rsidR="00C93E25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97</w:t>
            </w:r>
            <w:r w:rsidR="00E7003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984</w:t>
            </w:r>
          </w:p>
        </w:tc>
        <w:tc>
          <w:tcPr>
            <w:tcW w:w="237" w:type="dxa"/>
          </w:tcPr>
          <w:p w14:paraId="2FDC07BA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272149F5" w14:textId="5FF9F9D1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C93E25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1EF83F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1626643A" w14:textId="4251F70A" w:rsidR="00C93E25" w:rsidRDefault="007401E3" w:rsidP="000E4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59DFC8A8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7921A8B9" w14:textId="5AE67BB8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B52BD4A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03491EE" w14:textId="47A9D705" w:rsidR="00C93E25" w:rsidRDefault="00F342F9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CF2D55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60ACF80" w14:textId="6CF11245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76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7C72F21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  <w:vAlign w:val="bottom"/>
          </w:tcPr>
          <w:p w14:paraId="7F67BF5B" w14:textId="4DD5A0B8" w:rsidR="00C93E25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99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059</w:t>
            </w:r>
          </w:p>
        </w:tc>
        <w:tc>
          <w:tcPr>
            <w:tcW w:w="236" w:type="dxa"/>
            <w:gridSpan w:val="3"/>
          </w:tcPr>
          <w:p w14:paraId="4A24F301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068B4B67" w14:textId="29505D4F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8D86052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0FF40295" w14:textId="318C0A78" w:rsidR="00C93E25" w:rsidRDefault="00F342F9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</w:tcPr>
          <w:p w14:paraId="1F13CAF9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14:paraId="555E78D0" w14:textId="55F9A044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76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44DB2E8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  <w:vAlign w:val="bottom"/>
          </w:tcPr>
          <w:p w14:paraId="53D544F9" w14:textId="1574FCE8" w:rsidR="00C93E25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99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059</w:t>
            </w:r>
          </w:p>
        </w:tc>
      </w:tr>
      <w:tr w:rsidR="00C93E25" w:rsidRPr="00435560" w14:paraId="7D50AFD1" w14:textId="77777777" w:rsidTr="00AC0ED6">
        <w:tc>
          <w:tcPr>
            <w:tcW w:w="2340" w:type="dxa"/>
            <w:shd w:val="clear" w:color="auto" w:fill="auto"/>
          </w:tcPr>
          <w:p w14:paraId="438F1E89" w14:textId="77777777" w:rsidR="00C93E25" w:rsidRPr="00435560" w:rsidRDefault="00C93E25" w:rsidP="00C93E25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4934090" w14:textId="0E483810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232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437</w:t>
            </w:r>
          </w:p>
        </w:tc>
        <w:tc>
          <w:tcPr>
            <w:tcW w:w="236" w:type="dxa"/>
          </w:tcPr>
          <w:p w14:paraId="0020C981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4DF10A4" w14:textId="44595FBB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198</w:t>
            </w:r>
            <w:r w:rsidR="00E7003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686</w:t>
            </w:r>
          </w:p>
        </w:tc>
        <w:tc>
          <w:tcPr>
            <w:tcW w:w="237" w:type="dxa"/>
          </w:tcPr>
          <w:p w14:paraId="7C8E0E96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70D282BE" w14:textId="5A44C0A5" w:rsidR="00C93E25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16,629</w:t>
            </w:r>
          </w:p>
        </w:tc>
        <w:tc>
          <w:tcPr>
            <w:tcW w:w="283" w:type="dxa"/>
            <w:shd w:val="clear" w:color="auto" w:fill="auto"/>
          </w:tcPr>
          <w:p w14:paraId="56EE9C72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1AF4B122" w14:textId="11A84961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383C3886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795137FB" w14:textId="7D7E33BE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BDD871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3DD83" w14:textId="11F84FC6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</w:t>
            </w:r>
            <w:r w:rsidR="00C93E25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FA5BCDD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2EB1" w14:textId="694093E5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E3359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56,510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34B3649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E5D44" w14:textId="416EEAF9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207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774</w:t>
            </w:r>
          </w:p>
        </w:tc>
        <w:tc>
          <w:tcPr>
            <w:tcW w:w="236" w:type="dxa"/>
            <w:gridSpan w:val="3"/>
          </w:tcPr>
          <w:p w14:paraId="0FFCF63D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F3149" w14:textId="0D3F2A8E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A15FB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892C764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01F80333" w14:textId="7814B9AA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069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229F7407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2E25F" w14:textId="35AD2725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E3359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56,241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D233F55" w14:textId="77777777" w:rsidR="00C93E25" w:rsidRPr="00435560" w:rsidRDefault="00C93E25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A480" w14:textId="4576C786" w:rsidR="00C93E25" w:rsidRPr="00435560" w:rsidRDefault="007401E3" w:rsidP="00C93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205</w:t>
            </w:r>
            <w:r w:rsidR="000E419B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705</w:t>
            </w:r>
          </w:p>
        </w:tc>
      </w:tr>
      <w:tr w:rsidR="001E1DEB" w:rsidRPr="00435560" w14:paraId="412A3EF7" w14:textId="77777777" w:rsidTr="00AC0ED6">
        <w:tc>
          <w:tcPr>
            <w:tcW w:w="2340" w:type="dxa"/>
            <w:shd w:val="clear" w:color="auto" w:fill="auto"/>
          </w:tcPr>
          <w:p w14:paraId="1B75E5BB" w14:textId="77777777" w:rsidR="001E1DEB" w:rsidRPr="00435560" w:rsidRDefault="001E1DEB" w:rsidP="001E1DEB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4FAF3B4" w14:textId="0C207034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50,456</w:t>
            </w:r>
          </w:p>
        </w:tc>
        <w:tc>
          <w:tcPr>
            <w:tcW w:w="236" w:type="dxa"/>
          </w:tcPr>
          <w:p w14:paraId="7A63FFC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868C1" w14:textId="258CC51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37" w:type="dxa"/>
          </w:tcPr>
          <w:p w14:paraId="7FB7B0DE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91F0C" w14:textId="09C414DF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83" w:type="dxa"/>
            <w:shd w:val="clear" w:color="auto" w:fill="auto"/>
          </w:tcPr>
          <w:p w14:paraId="09F8E68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F9FDB" w14:textId="3C121D70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689468D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75A4D" w14:textId="2BECB404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39FED0E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5E497" w14:textId="040EF433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2F38A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DBA5C" w14:textId="42F7ADA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59,007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B0324C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6B977" w14:textId="49A1B0A8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36" w:type="dxa"/>
            <w:gridSpan w:val="3"/>
          </w:tcPr>
          <w:p w14:paraId="2125D589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DB14D" w14:textId="1969F5D8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641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807AA3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9F89D" w14:textId="1B359746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246389CF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A9DD2" w14:textId="46C52CD4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175500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C65CD" w14:textId="4F0164D9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713</w:t>
            </w:r>
          </w:p>
        </w:tc>
      </w:tr>
      <w:tr w:rsidR="001E1DEB" w:rsidRPr="00435560" w14:paraId="52682E08" w14:textId="77777777" w:rsidTr="00F342F9">
        <w:tc>
          <w:tcPr>
            <w:tcW w:w="2340" w:type="dxa"/>
            <w:shd w:val="clear" w:color="auto" w:fill="auto"/>
            <w:vAlign w:val="bottom"/>
          </w:tcPr>
          <w:p w14:paraId="0CBE6D3D" w14:textId="77777777" w:rsidR="001E1DEB" w:rsidRPr="00435560" w:rsidRDefault="001E1DEB" w:rsidP="001E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071790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3CE06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679A79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641FE8FE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373A4E3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2D743B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14:paraId="274D6BA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275A3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60BC5EBF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58BA7C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AFF700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EA38AF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165ED9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C418B43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8880C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4C11A7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20848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D89AF8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761F782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0514D2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09BB0B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25961B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A06D00B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1E1DEB" w:rsidRPr="00435560" w14:paraId="62471994" w14:textId="77777777" w:rsidTr="00F342F9">
        <w:tc>
          <w:tcPr>
            <w:tcW w:w="2340" w:type="dxa"/>
            <w:shd w:val="clear" w:color="auto" w:fill="auto"/>
            <w:vAlign w:val="bottom"/>
          </w:tcPr>
          <w:p w14:paraId="01BAC24D" w14:textId="77777777" w:rsidR="001E1DEB" w:rsidRPr="00435560" w:rsidRDefault="001E1DEB" w:rsidP="001E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</w:tcPr>
          <w:p w14:paraId="74BCABD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8FC80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2A9B771E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293591B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0723EED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88DEA39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475F50D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AC4009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2121788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18C189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CC561F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B4CE9BF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0B01F2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FA6E73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5100111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0A9CE52B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0106A7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0D1AB9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16B01DC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D72A93D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2D37C7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65B1CC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206BCA9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1E1DEB" w:rsidRPr="00435560" w14:paraId="664D5B65" w14:textId="77777777" w:rsidTr="00F342F9">
        <w:tc>
          <w:tcPr>
            <w:tcW w:w="2340" w:type="dxa"/>
            <w:shd w:val="clear" w:color="auto" w:fill="auto"/>
          </w:tcPr>
          <w:p w14:paraId="5CAD3B19" w14:textId="77777777" w:rsidR="001E1DEB" w:rsidRPr="00435560" w:rsidRDefault="001E1DEB" w:rsidP="001E1DEB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792" w:type="dxa"/>
          </w:tcPr>
          <w:p w14:paraId="7CC1235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5CB13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79FC652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62C16D6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318FA393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E8301F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32F01A9B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39821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7940F87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C88989D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F539F7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6198FAB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DA95B2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519C9D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3960460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D6BFC2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2B503B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5C490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6069E78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9E343E3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EB03740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9447FA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63E1BE4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1E1DEB" w:rsidRPr="00435560" w14:paraId="5BA7C1A9" w14:textId="77777777" w:rsidTr="00F342F9">
        <w:tc>
          <w:tcPr>
            <w:tcW w:w="2340" w:type="dxa"/>
            <w:shd w:val="clear" w:color="auto" w:fill="auto"/>
          </w:tcPr>
          <w:p w14:paraId="40B814F9" w14:textId="77777777" w:rsidR="001E1DEB" w:rsidRPr="00435560" w:rsidRDefault="001E1DEB" w:rsidP="001E1DEB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792" w:type="dxa"/>
          </w:tcPr>
          <w:p w14:paraId="710961C8" w14:textId="019D5E53" w:rsidR="001E1DEB" w:rsidRPr="00435560" w:rsidRDefault="00E3359E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711,375</w:t>
            </w:r>
          </w:p>
        </w:tc>
        <w:tc>
          <w:tcPr>
            <w:tcW w:w="236" w:type="dxa"/>
          </w:tcPr>
          <w:p w14:paraId="0FF920E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636F2EE1" w14:textId="0FA7B35C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636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7" w:type="dxa"/>
          </w:tcPr>
          <w:p w14:paraId="3B665118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5F41DA03" w14:textId="079BD0A8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849</w:t>
            </w:r>
          </w:p>
        </w:tc>
        <w:tc>
          <w:tcPr>
            <w:tcW w:w="283" w:type="dxa"/>
            <w:shd w:val="clear" w:color="auto" w:fill="auto"/>
          </w:tcPr>
          <w:p w14:paraId="7C558C30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78F00B3D" w14:textId="46E9B55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2BEC227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CF2FA16" w14:textId="5493EF9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070E31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5C43BDF" w14:textId="1006A7B1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439D06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8FCB298" w14:textId="47205BF3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</w:t>
            </w:r>
            <w:r w:rsidR="00E3359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96,668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15C4D61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5D116C1C" w14:textId="61AC803D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697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288</w:t>
            </w:r>
          </w:p>
        </w:tc>
        <w:tc>
          <w:tcPr>
            <w:tcW w:w="236" w:type="dxa"/>
            <w:gridSpan w:val="3"/>
          </w:tcPr>
          <w:p w14:paraId="006D614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F39212D" w14:textId="476988C6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DBAB362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0E809B89" w14:textId="45A51E83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76DB7D9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D6D9A6A" w14:textId="338916E4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</w:t>
            </w:r>
            <w:r w:rsidR="00E3359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90,321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0C9B3E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6507146F" w14:textId="6DA81FA6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899</w:t>
            </w:r>
          </w:p>
        </w:tc>
      </w:tr>
      <w:tr w:rsidR="001E1DEB" w:rsidRPr="00435560" w14:paraId="1A36C4EE" w14:textId="77777777" w:rsidTr="00F342F9">
        <w:tc>
          <w:tcPr>
            <w:tcW w:w="2340" w:type="dxa"/>
            <w:shd w:val="clear" w:color="auto" w:fill="auto"/>
          </w:tcPr>
          <w:p w14:paraId="4DBD5A58" w14:textId="77777777" w:rsidR="001E1DEB" w:rsidRPr="00435560" w:rsidRDefault="001E1DEB" w:rsidP="001E1DEB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43FB5A9" w14:textId="6EAD137D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081</w:t>
            </w:r>
          </w:p>
        </w:tc>
        <w:tc>
          <w:tcPr>
            <w:tcW w:w="236" w:type="dxa"/>
          </w:tcPr>
          <w:p w14:paraId="4B29107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169EA5F" w14:textId="358876AD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237" w:type="dxa"/>
          </w:tcPr>
          <w:p w14:paraId="5750EE04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56C7EF70" w14:textId="609E72EF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258</w:t>
            </w:r>
          </w:p>
        </w:tc>
        <w:tc>
          <w:tcPr>
            <w:tcW w:w="283" w:type="dxa"/>
            <w:shd w:val="clear" w:color="auto" w:fill="auto"/>
          </w:tcPr>
          <w:p w14:paraId="4F3974C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6A41CF01" w14:textId="05B14EDA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79AF5BF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5767DD35" w14:textId="612AFBF5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69E295F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609AA" w14:textId="4821F570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8CD84A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759A8" w14:textId="4781A63B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339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AE74B17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3868A7" w14:textId="62B4B225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36" w:type="dxa"/>
            <w:gridSpan w:val="3"/>
          </w:tcPr>
          <w:p w14:paraId="1D13AA75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F118A" w14:textId="608C729E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3D0961A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141B3B6A" w14:textId="5D74FD42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</w:tcPr>
          <w:p w14:paraId="73C30E6C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D38ED" w14:textId="3AE9180C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045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F4DA0F6" w14:textId="77777777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24AE13" w14:textId="63E82DFA" w:rsidR="001E1DEB" w:rsidRPr="00435560" w:rsidRDefault="001E1DEB" w:rsidP="001E1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814</w:t>
            </w:r>
          </w:p>
        </w:tc>
      </w:tr>
      <w:tr w:rsidR="00E3359E" w:rsidRPr="00435560" w14:paraId="5E756A3D" w14:textId="77777777" w:rsidTr="00F342F9">
        <w:tc>
          <w:tcPr>
            <w:tcW w:w="2340" w:type="dxa"/>
            <w:shd w:val="clear" w:color="auto" w:fill="auto"/>
          </w:tcPr>
          <w:p w14:paraId="422D9084" w14:textId="77777777" w:rsidR="00E3359E" w:rsidRPr="00435560" w:rsidRDefault="00E3359E" w:rsidP="00E3359E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90DE6AF" w14:textId="59773B35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50,456</w:t>
            </w:r>
          </w:p>
        </w:tc>
        <w:tc>
          <w:tcPr>
            <w:tcW w:w="236" w:type="dxa"/>
          </w:tcPr>
          <w:p w14:paraId="5557A59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7929F1" w14:textId="723BA72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37" w:type="dxa"/>
          </w:tcPr>
          <w:p w14:paraId="294AB4F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BE07" w14:textId="0BBB88A8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83" w:type="dxa"/>
            <w:shd w:val="clear" w:color="auto" w:fill="auto"/>
          </w:tcPr>
          <w:p w14:paraId="543FD8E6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0DEE6" w14:textId="1124A543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7523F43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F4CB" w14:textId="3B469830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284FCC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1D021" w14:textId="72104E3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BFA7587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9955" w14:textId="261F09A5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59,007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AB60AD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A1C4B" w14:textId="52705CE5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36" w:type="dxa"/>
            <w:gridSpan w:val="3"/>
          </w:tcPr>
          <w:p w14:paraId="78AC2257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E4D2D" w14:textId="511538C8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641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FD3B50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3B25D" w14:textId="36F19206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0F6E933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39C4C" w14:textId="09E1A0F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B5FE33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D1D30" w14:textId="76051808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713</w:t>
            </w:r>
          </w:p>
        </w:tc>
      </w:tr>
      <w:tr w:rsidR="00E3359E" w:rsidRPr="00435560" w14:paraId="73F74C53" w14:textId="77777777" w:rsidTr="00F342F9">
        <w:tc>
          <w:tcPr>
            <w:tcW w:w="2340" w:type="dxa"/>
            <w:shd w:val="clear" w:color="auto" w:fill="auto"/>
            <w:vAlign w:val="bottom"/>
          </w:tcPr>
          <w:p w14:paraId="5979A204" w14:textId="77777777" w:rsidR="00E3359E" w:rsidRPr="00435560" w:rsidRDefault="00E3359E" w:rsidP="00E33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2A4956F6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99D73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5AE2F7A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5043C03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</w:tcPr>
          <w:p w14:paraId="52321C87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77D4E5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</w:tcPr>
          <w:p w14:paraId="4D34587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3CCA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</w:tcPr>
          <w:p w14:paraId="1A3E748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908A39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B7A0965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3C71A1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841D41A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072D62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08EF89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7E402A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46071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8C1D4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584C380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F0D914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8BF20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1D0626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325B4F2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E3359E" w:rsidRPr="00435560" w14:paraId="21B9A2C4" w14:textId="77777777" w:rsidTr="00F342F9">
        <w:tc>
          <w:tcPr>
            <w:tcW w:w="2340" w:type="dxa"/>
            <w:shd w:val="clear" w:color="auto" w:fill="auto"/>
          </w:tcPr>
          <w:p w14:paraId="71380ADA" w14:textId="77777777" w:rsidR="00E3359E" w:rsidRPr="00435560" w:rsidRDefault="00E3359E" w:rsidP="00E3359E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92" w:type="dxa"/>
          </w:tcPr>
          <w:p w14:paraId="0E055365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D097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</w:tcPr>
          <w:p w14:paraId="75409715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F0E8D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3A21E68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194F7F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0AF9D0C5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CAC9B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7AA95B8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E283E87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8F392C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3532FB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95B564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009BBD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7078A72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FB0B6BD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195F666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E7320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6F786AB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9A23B9A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FD5766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B2C708A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12E6222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E3359E" w:rsidRPr="00435560" w14:paraId="28A3F350" w14:textId="77777777" w:rsidTr="00F342F9">
        <w:trPr>
          <w:trHeight w:val="177"/>
        </w:trPr>
        <w:tc>
          <w:tcPr>
            <w:tcW w:w="2340" w:type="dxa"/>
            <w:shd w:val="clear" w:color="auto" w:fill="auto"/>
          </w:tcPr>
          <w:p w14:paraId="69A5F631" w14:textId="77777777" w:rsidR="00E3359E" w:rsidRPr="00435560" w:rsidRDefault="00E3359E" w:rsidP="00E3359E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92" w:type="dxa"/>
            <w:tcBorders>
              <w:bottom w:val="double" w:sz="4" w:space="0" w:color="auto"/>
            </w:tcBorders>
          </w:tcPr>
          <w:p w14:paraId="1EE2B076" w14:textId="4851A303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50,456</w:t>
            </w:r>
          </w:p>
        </w:tc>
        <w:tc>
          <w:tcPr>
            <w:tcW w:w="236" w:type="dxa"/>
          </w:tcPr>
          <w:p w14:paraId="79985F9A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659894BF" w14:textId="565DD55D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37" w:type="dxa"/>
          </w:tcPr>
          <w:p w14:paraId="298F62B1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7CC9EB13" w14:textId="5DC0CAE4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83" w:type="dxa"/>
            <w:shd w:val="clear" w:color="auto" w:fill="auto"/>
          </w:tcPr>
          <w:p w14:paraId="694C42B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</w:tcPr>
          <w:p w14:paraId="2DA96331" w14:textId="7115B19A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564F256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355B52D0" w14:textId="1D8A1D5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444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84C05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ED3AE15" w14:textId="2C625D01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9CA4BB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C7C7DC" w14:textId="180880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59,007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B4AF9A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657132A" w14:textId="04B74D5D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236" w:type="dxa"/>
            <w:gridSpan w:val="3"/>
          </w:tcPr>
          <w:p w14:paraId="658725C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C0706D" w14:textId="656F567F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641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DA5BD1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dxa"/>
            <w:gridSpan w:val="3"/>
            <w:tcBorders>
              <w:bottom w:val="double" w:sz="4" w:space="0" w:color="auto"/>
            </w:tcBorders>
            <w:vAlign w:val="bottom"/>
          </w:tcPr>
          <w:p w14:paraId="6A551897" w14:textId="43102523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5D9D39E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C29BEB" w14:textId="11784ABB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40,366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BE47A2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572E5C9E" w14:textId="182C5CE2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713</w:t>
            </w:r>
          </w:p>
        </w:tc>
      </w:tr>
      <w:tr w:rsidR="00E3359E" w:rsidRPr="00435560" w14:paraId="63B57CD2" w14:textId="77777777" w:rsidTr="00F342F9">
        <w:tc>
          <w:tcPr>
            <w:tcW w:w="2340" w:type="dxa"/>
            <w:shd w:val="clear" w:color="auto" w:fill="auto"/>
            <w:vAlign w:val="bottom"/>
          </w:tcPr>
          <w:p w14:paraId="34BA1CB4" w14:textId="77777777" w:rsidR="00E3359E" w:rsidRPr="00435560" w:rsidRDefault="00E3359E" w:rsidP="00E33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2EBFAA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BF3F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9CC45D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CA13361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F3D195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02A17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DF9DB5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5FF1D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5CCEAF0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01CC60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AE4EBE1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B39F69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9B5338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787937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1730537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3FF721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C7F4F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0D1B5E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0CDFC01D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ED9DFA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7657EE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BC15195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2263A4C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E3359E" w:rsidRPr="00435560" w14:paraId="58D3D571" w14:textId="77777777" w:rsidTr="00F342F9">
        <w:tc>
          <w:tcPr>
            <w:tcW w:w="2340" w:type="dxa"/>
            <w:shd w:val="clear" w:color="auto" w:fill="auto"/>
            <w:vAlign w:val="bottom"/>
          </w:tcPr>
          <w:p w14:paraId="44828145" w14:textId="77777777" w:rsidR="00E3359E" w:rsidRPr="00DE2C25" w:rsidRDefault="00E3359E" w:rsidP="00E33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งทุนในบริษัทร่วม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62EAF801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64DD081" w14:textId="7DB9C70C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956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44C95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0594ABE3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5F3E8AE" w14:textId="21FD9666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664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93211E8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0E5E20D" w14:textId="6364C6E4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1DCE6F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F65B324" w14:textId="7C53F378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965B2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648D60FB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9A1C030" w14:textId="45E7B166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D56AE5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5B285C4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16BA663" w14:textId="2CC26D7F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9DAE8D3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7D32544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5D5183B" w14:textId="1C6165D0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956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B0F67D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2E8F6AB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FA706FC" w14:textId="31BF892C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664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45C3E5F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53EB9D1F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33EEB88" w14:textId="10F7898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FDE984C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24D5EBB0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0566A2F" w14:textId="3DBF8140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</w:tcPr>
          <w:p w14:paraId="5E3451A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AD09291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16CA3A8" w14:textId="629CB286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956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FCF1496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727597EE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B0CE5AD" w14:textId="538C369B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664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3359E" w:rsidRPr="00435560" w14:paraId="653C8D24" w14:textId="77777777" w:rsidTr="00F342F9">
        <w:tc>
          <w:tcPr>
            <w:tcW w:w="2340" w:type="dxa"/>
            <w:shd w:val="clear" w:color="auto" w:fill="auto"/>
            <w:vAlign w:val="bottom"/>
          </w:tcPr>
          <w:p w14:paraId="51B047B6" w14:textId="77777777" w:rsidR="00E3359E" w:rsidRPr="00DE2C25" w:rsidRDefault="00E3359E" w:rsidP="00E33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E2C25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792" w:type="dxa"/>
            <w:shd w:val="clear" w:color="auto" w:fill="auto"/>
          </w:tcPr>
          <w:p w14:paraId="6CB7A28C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EA76560" w14:textId="7599741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734</w:t>
            </w:r>
          </w:p>
        </w:tc>
        <w:tc>
          <w:tcPr>
            <w:tcW w:w="236" w:type="dxa"/>
            <w:shd w:val="clear" w:color="auto" w:fill="auto"/>
          </w:tcPr>
          <w:p w14:paraId="66E8DDD4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26190D5E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6709BBD" w14:textId="446F9165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237" w:type="dxa"/>
            <w:shd w:val="clear" w:color="auto" w:fill="auto"/>
          </w:tcPr>
          <w:p w14:paraId="19136D31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50A7E0" w14:textId="61412F43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634</w:t>
            </w:r>
          </w:p>
        </w:tc>
        <w:tc>
          <w:tcPr>
            <w:tcW w:w="283" w:type="dxa"/>
            <w:shd w:val="clear" w:color="auto" w:fill="auto"/>
          </w:tcPr>
          <w:p w14:paraId="46450342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DEBF2B9" w14:textId="14D4374E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220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CB5F6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76BC0AB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AF3CA98" w14:textId="0CF6DFF9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AFFC8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0E6762B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B781360" w14:textId="589F789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770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8C0A2A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BAF0A32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6F8A5D8" w14:textId="58539056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535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BFF1109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88B377B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E7E4A53" w14:textId="0F201418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236" w:type="dxa"/>
            <w:gridSpan w:val="3"/>
          </w:tcPr>
          <w:p w14:paraId="7DF64071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4497736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C308987" w14:textId="627DA6D9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236" w:type="dxa"/>
            <w:gridSpan w:val="2"/>
          </w:tcPr>
          <w:p w14:paraId="4D18EEDD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</w:tcPr>
          <w:p w14:paraId="62298A73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DD54AB4" w14:textId="6188188A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0A9FC5CB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CD7F291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6D4D109" w14:textId="65B5285C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668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D641A90" w14:textId="77777777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shd w:val="clear" w:color="auto" w:fill="auto"/>
          </w:tcPr>
          <w:p w14:paraId="16AAE779" w14:textId="77777777" w:rsidR="00E3359E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5AFD2F3" w14:textId="63D52B23" w:rsidR="00E3359E" w:rsidRPr="00435560" w:rsidRDefault="00E3359E" w:rsidP="00E33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016</w:t>
            </w:r>
          </w:p>
        </w:tc>
      </w:tr>
    </w:tbl>
    <w:p w14:paraId="5EFF8840" w14:textId="77777777" w:rsidR="00193125" w:rsidRPr="00435560" w:rsidRDefault="00193125" w:rsidP="00193125">
      <w:pPr>
        <w:rPr>
          <w:color w:val="FF0000"/>
        </w:rPr>
      </w:pPr>
    </w:p>
    <w:p w14:paraId="0C1AE7DA" w14:textId="77777777" w:rsidR="00193125" w:rsidRDefault="00193125" w:rsidP="00193125">
      <w:pPr>
        <w:rPr>
          <w:color w:val="FF0000"/>
        </w:rPr>
      </w:pPr>
    </w:p>
    <w:p w14:paraId="7F3D5F8C" w14:textId="77777777" w:rsidR="00193125" w:rsidRDefault="00193125" w:rsidP="00193125">
      <w:pPr>
        <w:rPr>
          <w:color w:val="FF0000"/>
        </w:rPr>
      </w:pPr>
    </w:p>
    <w:p w14:paraId="70877764" w14:textId="77777777" w:rsidR="00193125" w:rsidRDefault="00193125" w:rsidP="00193125">
      <w:pPr>
        <w:rPr>
          <w:color w:val="FF0000"/>
        </w:rPr>
      </w:pPr>
    </w:p>
    <w:p w14:paraId="17FC2926" w14:textId="77777777" w:rsidR="00193125" w:rsidRDefault="00193125" w:rsidP="00193125">
      <w:pPr>
        <w:rPr>
          <w:color w:val="FF0000"/>
        </w:rPr>
      </w:pPr>
    </w:p>
    <w:p w14:paraId="3FC346FC" w14:textId="77777777" w:rsidR="00193125" w:rsidRPr="00435560" w:rsidRDefault="00193125" w:rsidP="00193125">
      <w:pPr>
        <w:spacing w:line="240" w:lineRule="auto"/>
        <w:rPr>
          <w:color w:val="FF0000"/>
          <w:sz w:val="2"/>
          <w:szCs w:val="2"/>
        </w:rPr>
      </w:pPr>
    </w:p>
    <w:tbl>
      <w:tblPr>
        <w:tblW w:w="1531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69"/>
        <w:gridCol w:w="940"/>
        <w:gridCol w:w="236"/>
        <w:gridCol w:w="844"/>
        <w:gridCol w:w="236"/>
        <w:gridCol w:w="772"/>
        <w:gridCol w:w="283"/>
        <w:gridCol w:w="797"/>
        <w:gridCol w:w="236"/>
        <w:gridCol w:w="705"/>
        <w:gridCol w:w="283"/>
        <w:gridCol w:w="797"/>
        <w:gridCol w:w="236"/>
        <w:gridCol w:w="47"/>
        <w:gridCol w:w="887"/>
        <w:gridCol w:w="47"/>
        <w:gridCol w:w="189"/>
        <w:gridCol w:w="47"/>
        <w:gridCol w:w="887"/>
        <w:gridCol w:w="42"/>
        <w:gridCol w:w="7"/>
        <w:gridCol w:w="187"/>
        <w:gridCol w:w="42"/>
        <w:gridCol w:w="7"/>
        <w:gridCol w:w="848"/>
        <w:gridCol w:w="49"/>
        <w:gridCol w:w="187"/>
        <w:gridCol w:w="49"/>
        <w:gridCol w:w="742"/>
        <w:gridCol w:w="44"/>
        <w:gridCol w:w="7"/>
        <w:gridCol w:w="188"/>
        <w:gridCol w:w="44"/>
        <w:gridCol w:w="7"/>
        <w:gridCol w:w="880"/>
        <w:gridCol w:w="50"/>
        <w:gridCol w:w="187"/>
        <w:gridCol w:w="50"/>
        <w:gridCol w:w="958"/>
      </w:tblGrid>
      <w:tr w:rsidR="00193125" w:rsidRPr="00435560" w14:paraId="2F402616" w14:textId="77777777" w:rsidTr="00CF0CDE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41870385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 w:themeColor="text1"/>
                <w:cs/>
              </w:rPr>
            </w:pPr>
            <w:r w:rsidRPr="00435560">
              <w:rPr>
                <w:color w:val="000000" w:themeColor="text1"/>
              </w:rPr>
              <w:lastRenderedPageBreak/>
              <w:br w:type="page"/>
            </w:r>
          </w:p>
        </w:tc>
        <w:tc>
          <w:tcPr>
            <w:tcW w:w="13041" w:type="dxa"/>
            <w:gridSpan w:val="38"/>
          </w:tcPr>
          <w:p w14:paraId="739ED437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193125" w:rsidRPr="00435560" w14:paraId="750F36F2" w14:textId="77777777" w:rsidTr="00CF0CDE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4B01E73E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17" w:type="dxa"/>
            <w:gridSpan w:val="3"/>
          </w:tcPr>
          <w:p w14:paraId="6216C27B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E2FC4B3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52" w:type="dxa"/>
            <w:gridSpan w:val="3"/>
          </w:tcPr>
          <w:p w14:paraId="2999BC9A" w14:textId="285E6C6F" w:rsidR="00193125" w:rsidRPr="00435560" w:rsidRDefault="00193125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05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ผลิตภัณฑ์จา</w:t>
            </w:r>
            <w:r w:rsidR="001F6F37"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ก</w:t>
            </w: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มะพร้าว</w:t>
            </w:r>
          </w:p>
        </w:tc>
        <w:tc>
          <w:tcPr>
            <w:tcW w:w="236" w:type="dxa"/>
          </w:tcPr>
          <w:p w14:paraId="09E534EB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608E6DCC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3170758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99" w:type="dxa"/>
            <w:gridSpan w:val="6"/>
            <w:shd w:val="clear" w:color="auto" w:fill="auto"/>
          </w:tcPr>
          <w:p w14:paraId="4AA9132B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535132D5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6" w:type="dxa"/>
            <w:gridSpan w:val="7"/>
          </w:tcPr>
          <w:p w14:paraId="4E405AFA" w14:textId="33BD4752" w:rsidR="00193125" w:rsidRPr="00435560" w:rsidRDefault="00193125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  <w:gridSpan w:val="3"/>
          </w:tcPr>
          <w:p w14:paraId="15EEF912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6"/>
            <w:shd w:val="clear" w:color="auto" w:fill="auto"/>
          </w:tcPr>
          <w:p w14:paraId="29567690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0B6B7F" w:rsidRPr="00435560" w14:paraId="1E43AC6C" w14:textId="77777777" w:rsidTr="00CF0CDE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63BBCA70" w14:textId="2943CEBA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้า</w:t>
            </w:r>
            <w:r w:rsidR="00AC0ED6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ดือนสิ้นสุด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br/>
              <w:t xml:space="preserve">   วันที่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7401E3" w:rsidRPr="007401E3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30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ยน</w:t>
            </w:r>
          </w:p>
        </w:tc>
        <w:tc>
          <w:tcPr>
            <w:tcW w:w="940" w:type="dxa"/>
          </w:tcPr>
          <w:p w14:paraId="3383B36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5C366DA" w14:textId="4BA331C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44D800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48F14497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32493B7" w14:textId="1BA7F845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D438F46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5108BDD0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4CF4E1A" w14:textId="20E749CC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FF40CE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3E703B1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FD8D46F" w14:textId="75E9B364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C5A975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</w:tcPr>
          <w:p w14:paraId="3A6FB9A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5D60011" w14:textId="44EB3A8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1DCD5B14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08F0900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D3E35FB" w14:textId="470FC381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6A99C13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14:paraId="7E778218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BD42E5E" w14:textId="29AFE8CB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7603A81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gridSpan w:val="3"/>
          </w:tcPr>
          <w:p w14:paraId="55412CB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8B43E9C" w14:textId="1764A655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3"/>
          </w:tcPr>
          <w:p w14:paraId="05D2A6F7" w14:textId="77777777" w:rsidR="000B6B7F" w:rsidRPr="00435560" w:rsidRDefault="000B6B7F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2"/>
          </w:tcPr>
          <w:p w14:paraId="70D4CB8A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D605E03" w14:textId="404A5DB5" w:rsidR="000B6B7F" w:rsidRPr="00435560" w:rsidRDefault="007401E3" w:rsidP="000B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05038105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gridSpan w:val="3"/>
          </w:tcPr>
          <w:p w14:paraId="1B0BB30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2AB4330" w14:textId="288ED6B7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9" w:type="dxa"/>
            <w:gridSpan w:val="3"/>
          </w:tcPr>
          <w:p w14:paraId="6F3D5071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gridSpan w:val="2"/>
          </w:tcPr>
          <w:p w14:paraId="1DE7CAC2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F17AFA5" w14:textId="67CCE045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37" w:type="dxa"/>
            <w:gridSpan w:val="2"/>
          </w:tcPr>
          <w:p w14:paraId="3ABA0EBB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58" w:type="dxa"/>
          </w:tcPr>
          <w:p w14:paraId="65D12DAC" w14:textId="77777777" w:rsidR="000B6B7F" w:rsidRPr="00435560" w:rsidRDefault="000B6B7F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18BE100" w14:textId="4A72A6D7" w:rsidR="000B6B7F" w:rsidRPr="00435560" w:rsidRDefault="007401E3" w:rsidP="000B6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93125" w:rsidRPr="00435560" w14:paraId="46ACCA16" w14:textId="77777777" w:rsidTr="00CF0CDE">
        <w:trPr>
          <w:tblHeader/>
        </w:trPr>
        <w:tc>
          <w:tcPr>
            <w:tcW w:w="2269" w:type="dxa"/>
            <w:shd w:val="clear" w:color="auto" w:fill="auto"/>
          </w:tcPr>
          <w:p w14:paraId="253A629C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41" w:type="dxa"/>
            <w:gridSpan w:val="38"/>
          </w:tcPr>
          <w:p w14:paraId="4BE5B710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93125" w:rsidRPr="00435560" w14:paraId="1B829A79" w14:textId="77777777" w:rsidTr="00CF0CDE">
        <w:tc>
          <w:tcPr>
            <w:tcW w:w="15310" w:type="dxa"/>
            <w:gridSpan w:val="39"/>
          </w:tcPr>
          <w:p w14:paraId="6DD18FB2" w14:textId="77777777" w:rsidR="00193125" w:rsidRPr="00435560" w:rsidRDefault="00193125" w:rsidP="0019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2C53DF" w:rsidRPr="00435560" w14:paraId="7D1B24C5" w14:textId="77777777" w:rsidTr="00AC0ED6">
        <w:tc>
          <w:tcPr>
            <w:tcW w:w="2269" w:type="dxa"/>
            <w:shd w:val="clear" w:color="auto" w:fill="auto"/>
            <w:vAlign w:val="bottom"/>
          </w:tcPr>
          <w:p w14:paraId="7C6CE2B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0" w:type="dxa"/>
          </w:tcPr>
          <w:p w14:paraId="78420FEB" w14:textId="39059199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38,269</w:t>
            </w:r>
          </w:p>
        </w:tc>
        <w:tc>
          <w:tcPr>
            <w:tcW w:w="236" w:type="dxa"/>
          </w:tcPr>
          <w:p w14:paraId="1969A66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520A265" w14:textId="7B6AB156" w:rsidR="002C53DF" w:rsidRPr="00435560" w:rsidRDefault="007401E3" w:rsidP="00AC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321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236" w:type="dxa"/>
          </w:tcPr>
          <w:p w14:paraId="5002B74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133E4703" w14:textId="05925833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220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283" w:type="dxa"/>
          </w:tcPr>
          <w:p w14:paraId="5736E93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709F07B3" w14:textId="3F5061BC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171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921</w:t>
            </w:r>
          </w:p>
        </w:tc>
        <w:tc>
          <w:tcPr>
            <w:tcW w:w="236" w:type="dxa"/>
          </w:tcPr>
          <w:p w14:paraId="1FF75AD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F657513" w14:textId="7BC770B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22493AD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6E63E58F" w14:textId="57CE54C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096A7E6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5804581" w14:textId="50946990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74,825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F74B0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E05BA8A" w14:textId="48093B7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511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236" w:type="dxa"/>
            <w:gridSpan w:val="3"/>
          </w:tcPr>
          <w:p w14:paraId="0CD1EAB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C2568BB" w14:textId="45935A76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22FC55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DB395AB" w14:textId="6FA880BB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5D8197F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4FAFA636" w14:textId="6DA6939A" w:rsidR="002C53DF" w:rsidRPr="00435560" w:rsidRDefault="00265447" w:rsidP="0026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74,825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0884A6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79AEA4C" w14:textId="542483CB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511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071</w:t>
            </w:r>
          </w:p>
        </w:tc>
      </w:tr>
      <w:tr w:rsidR="002C53DF" w:rsidRPr="00435560" w14:paraId="6EB8096D" w14:textId="77777777" w:rsidTr="00AC0ED6">
        <w:tc>
          <w:tcPr>
            <w:tcW w:w="2269" w:type="dxa"/>
            <w:shd w:val="clear" w:color="auto" w:fill="auto"/>
            <w:vAlign w:val="bottom"/>
          </w:tcPr>
          <w:p w14:paraId="155E9E7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9F3043D" w14:textId="04189E09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236" w:type="dxa"/>
          </w:tcPr>
          <w:p w14:paraId="2AF6886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EDBB501" w14:textId="29D4341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5DBBBC2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62F223B" w14:textId="5A48ADAD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688</w:t>
            </w:r>
          </w:p>
        </w:tc>
        <w:tc>
          <w:tcPr>
            <w:tcW w:w="283" w:type="dxa"/>
          </w:tcPr>
          <w:p w14:paraId="5940EC0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AABA408" w14:textId="25CF6909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590</w:t>
            </w:r>
          </w:p>
        </w:tc>
        <w:tc>
          <w:tcPr>
            <w:tcW w:w="236" w:type="dxa"/>
          </w:tcPr>
          <w:p w14:paraId="15C0986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8A47F6B" w14:textId="07C83C77" w:rsidR="002C53DF" w:rsidRPr="00435560" w:rsidRDefault="00951636" w:rsidP="00951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B8DBF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43DBD0D3" w14:textId="159CE969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E701B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E715" w14:textId="5905021D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C003A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A3D1" w14:textId="4334761D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717</w:t>
            </w:r>
          </w:p>
        </w:tc>
        <w:tc>
          <w:tcPr>
            <w:tcW w:w="236" w:type="dxa"/>
            <w:gridSpan w:val="3"/>
          </w:tcPr>
          <w:p w14:paraId="1D91385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D413" w14:textId="16C9A709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004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773C5A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4F726EF5" w14:textId="2F68C70B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74179E4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095A9" w14:textId="7ED290DE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21A5C5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48D28" w14:textId="5F958DCD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C53DF" w:rsidRPr="00435560" w14:paraId="2EE468A7" w14:textId="77777777" w:rsidTr="00AC0ED6">
        <w:trPr>
          <w:trHeight w:val="355"/>
        </w:trPr>
        <w:tc>
          <w:tcPr>
            <w:tcW w:w="2269" w:type="dxa"/>
            <w:shd w:val="clear" w:color="auto" w:fill="auto"/>
            <w:vAlign w:val="bottom"/>
          </w:tcPr>
          <w:p w14:paraId="254E9FE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458F36D" w14:textId="43E796A8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951636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38,585</w:t>
            </w:r>
          </w:p>
        </w:tc>
        <w:tc>
          <w:tcPr>
            <w:tcW w:w="236" w:type="dxa"/>
          </w:tcPr>
          <w:p w14:paraId="737F714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2148" w14:textId="09BEFCB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FC582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324</w:t>
            </w:r>
            <w:r w:rsidR="00FC582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36" w:type="dxa"/>
          </w:tcPr>
          <w:p w14:paraId="73EEB06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6F34DBF" w14:textId="65936A90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257</w:t>
            </w:r>
            <w:r w:rsidR="00951636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846</w:t>
            </w:r>
          </w:p>
        </w:tc>
        <w:tc>
          <w:tcPr>
            <w:tcW w:w="283" w:type="dxa"/>
          </w:tcPr>
          <w:p w14:paraId="5EFA4D8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437C6C1D" w14:textId="3FDD2ED9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236" w:type="dxa"/>
          </w:tcPr>
          <w:p w14:paraId="174C5FF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B4360" w14:textId="304FB12F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951636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1324AB3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A3C8C" w14:textId="36DA22B1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6981843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A75D9" w14:textId="2CF51933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512,829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47BD6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AF643" w14:textId="0F9B541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236" w:type="dxa"/>
            <w:gridSpan w:val="3"/>
          </w:tcPr>
          <w:p w14:paraId="34061EE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BCD4B" w14:textId="5651A421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004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305FA67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E6FE" w14:textId="6DD3B923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18E4997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E8A9" w14:textId="0C7FABB8" w:rsidR="002C53DF" w:rsidRPr="00265447" w:rsidRDefault="00265447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2,474,825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CED55F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8A665" w14:textId="65F95DFE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071</w:t>
            </w:r>
          </w:p>
        </w:tc>
      </w:tr>
      <w:tr w:rsidR="002C53DF" w:rsidRPr="00435560" w14:paraId="257BD5A3" w14:textId="77777777" w:rsidTr="00CF0CDE">
        <w:tc>
          <w:tcPr>
            <w:tcW w:w="2269" w:type="dxa"/>
            <w:shd w:val="clear" w:color="auto" w:fill="auto"/>
            <w:vAlign w:val="bottom"/>
          </w:tcPr>
          <w:p w14:paraId="0B8FA11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2023C1B4" w14:textId="77777777" w:rsidR="002C53DF" w:rsidRPr="00435560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CAE1C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044121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75E54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8D9F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47DC0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125D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A5FB3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BA2E00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278E96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339EAFC5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C9D78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5D5FE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3429C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33BEF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432C7E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B2ABFA8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075D5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7F955747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1F423C3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0D333E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473B7E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61EADB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228BA61E" w14:textId="77777777" w:rsidTr="00CF0CDE">
        <w:tc>
          <w:tcPr>
            <w:tcW w:w="2269" w:type="dxa"/>
            <w:shd w:val="clear" w:color="auto" w:fill="auto"/>
            <w:vAlign w:val="bottom"/>
          </w:tcPr>
          <w:p w14:paraId="1ABF8E4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40" w:type="dxa"/>
            <w:shd w:val="clear" w:color="auto" w:fill="auto"/>
          </w:tcPr>
          <w:p w14:paraId="41C21F3F" w14:textId="77777777" w:rsidR="002C53DF" w:rsidRPr="00435560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358B7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5434AE1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08BD3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E4EEA26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799C7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74EB0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687AC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B3AEFF9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F14E87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027023C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8D8BF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83E75B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36CD2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4699C6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02A0D9B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FCDA00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E80A56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68572D9F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737E239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49288191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1FF818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219CAF3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424FF030" w14:textId="77777777" w:rsidTr="00CF0CDE">
        <w:tc>
          <w:tcPr>
            <w:tcW w:w="2269" w:type="dxa"/>
            <w:shd w:val="clear" w:color="auto" w:fill="auto"/>
          </w:tcPr>
          <w:p w14:paraId="62709E92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40" w:type="dxa"/>
          </w:tcPr>
          <w:p w14:paraId="1580206E" w14:textId="77777777" w:rsidR="002C53DF" w:rsidRPr="00435560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8EA2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26ECFF3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6C6D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3807810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2EE79E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61C79D3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E7EC7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967CA7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DCE9E9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1AA676E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C14F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92C550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C650D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71858D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C1613C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6020FBE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2299F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12790CBF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48EAAC7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DE72A18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846C4E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DFC4781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4BF469E8" w14:textId="77777777" w:rsidTr="00AC0ED6">
        <w:tc>
          <w:tcPr>
            <w:tcW w:w="2269" w:type="dxa"/>
            <w:shd w:val="clear" w:color="auto" w:fill="auto"/>
          </w:tcPr>
          <w:p w14:paraId="0FBE307D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940" w:type="dxa"/>
          </w:tcPr>
          <w:p w14:paraId="0E56F717" w14:textId="45AF3596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49,118</w:t>
            </w:r>
          </w:p>
        </w:tc>
        <w:tc>
          <w:tcPr>
            <w:tcW w:w="236" w:type="dxa"/>
          </w:tcPr>
          <w:p w14:paraId="3951F25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7CBBECB" w14:textId="72C3A3A6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887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378</w:t>
            </w:r>
          </w:p>
        </w:tc>
        <w:tc>
          <w:tcPr>
            <w:tcW w:w="236" w:type="dxa"/>
          </w:tcPr>
          <w:p w14:paraId="7E631F8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3BBD5735" w14:textId="0FACC164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6C146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41,217</w:t>
            </w:r>
          </w:p>
        </w:tc>
        <w:tc>
          <w:tcPr>
            <w:tcW w:w="283" w:type="dxa"/>
            <w:shd w:val="clear" w:color="auto" w:fill="auto"/>
          </w:tcPr>
          <w:p w14:paraId="69C76C1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28A6E0C" w14:textId="5C872102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174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33AC84F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C760A49" w14:textId="7DF021B8" w:rsidR="002C53DF" w:rsidRPr="00435560" w:rsidRDefault="00594AD8" w:rsidP="00594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7759DC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63401D0" w14:textId="06209B8F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366CD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6F9691D" w14:textId="06DC0FD2" w:rsidR="00594AD8" w:rsidRPr="00435560" w:rsidRDefault="007401E3" w:rsidP="0059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90,335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42598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1722BCC" w14:textId="572876C4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062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051</w:t>
            </w:r>
          </w:p>
        </w:tc>
        <w:tc>
          <w:tcPr>
            <w:tcW w:w="236" w:type="dxa"/>
            <w:gridSpan w:val="3"/>
          </w:tcPr>
          <w:p w14:paraId="5407061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C81065B" w14:textId="68B9DF18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A15FB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735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CDDA9C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0EC6ED2B" w14:textId="401EBA98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/>
              <w:ind w:left="-145"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0085552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6216EED" w14:textId="3C200F5B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2,600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BA929D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3B6840B" w14:textId="76563091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051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461</w:t>
            </w:r>
          </w:p>
        </w:tc>
      </w:tr>
      <w:tr w:rsidR="002C53DF" w:rsidRPr="00435560" w14:paraId="5A80ACB1" w14:textId="77777777" w:rsidTr="00AC0ED6">
        <w:tc>
          <w:tcPr>
            <w:tcW w:w="2269" w:type="dxa"/>
            <w:shd w:val="clear" w:color="auto" w:fill="auto"/>
          </w:tcPr>
          <w:p w14:paraId="7A8FCB95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40" w:type="dxa"/>
          </w:tcPr>
          <w:p w14:paraId="79821F51" w14:textId="22984A74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506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236" w:type="dxa"/>
          </w:tcPr>
          <w:p w14:paraId="0FF860F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6AB8A10" w14:textId="0B0B7E2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858</w:t>
            </w:r>
          </w:p>
        </w:tc>
        <w:tc>
          <w:tcPr>
            <w:tcW w:w="236" w:type="dxa"/>
          </w:tcPr>
          <w:p w14:paraId="3DDC6E7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4C869F3A" w14:textId="6A3AB2B0" w:rsidR="002C53DF" w:rsidRPr="00435560" w:rsidRDefault="00951636" w:rsidP="00951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973F4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3C642E89" w14:textId="5A432016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A152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1CE9B19D" w14:textId="3ACA4887" w:rsidR="002C53DF" w:rsidRPr="00435560" w:rsidRDefault="00594AD8" w:rsidP="00594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4F9BF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51F3AF5" w14:textId="0D13270D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2595E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EF3C083" w14:textId="5FE809C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506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2D5161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D97F6BD" w14:textId="5357D747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858</w:t>
            </w:r>
          </w:p>
        </w:tc>
        <w:tc>
          <w:tcPr>
            <w:tcW w:w="236" w:type="dxa"/>
            <w:gridSpan w:val="3"/>
          </w:tcPr>
          <w:p w14:paraId="49E19E4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F82001A" w14:textId="4A48AFDD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94ADE6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78420FAB" w14:textId="0507E9BC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19600A8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1481D81C" w14:textId="2DBD444B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506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44C5A9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03BA048" w14:textId="25806766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1F6F37" w:rsidRPr="00435560" w14:paraId="77B82108" w14:textId="77777777" w:rsidTr="00AC0ED6">
        <w:tc>
          <w:tcPr>
            <w:tcW w:w="2269" w:type="dxa"/>
            <w:shd w:val="clear" w:color="auto" w:fill="auto"/>
          </w:tcPr>
          <w:p w14:paraId="48FCAB72" w14:textId="1885EB84" w:rsidR="001F6F37" w:rsidRPr="00435560" w:rsidRDefault="001F6F37" w:rsidP="002C53D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เกาหลี</w:t>
            </w:r>
          </w:p>
        </w:tc>
        <w:tc>
          <w:tcPr>
            <w:tcW w:w="940" w:type="dxa"/>
          </w:tcPr>
          <w:p w14:paraId="204A0411" w14:textId="7873D8F2" w:rsidR="001F6F37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182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36" w:type="dxa"/>
          </w:tcPr>
          <w:p w14:paraId="528AB6DF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E9679C8" w14:textId="6F59B813" w:rsidR="001F6F37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238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087</w:t>
            </w:r>
          </w:p>
        </w:tc>
        <w:tc>
          <w:tcPr>
            <w:tcW w:w="236" w:type="dxa"/>
          </w:tcPr>
          <w:p w14:paraId="5DCAAF4B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43B3AE95" w14:textId="68E6069E" w:rsidR="001F6F37" w:rsidRPr="00435560" w:rsidRDefault="00951636" w:rsidP="00951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F3D57E7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F622796" w14:textId="3752673F" w:rsidR="001F6F37" w:rsidRDefault="007401E3" w:rsidP="00FC5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236" w:type="dxa"/>
            <w:shd w:val="clear" w:color="auto" w:fill="auto"/>
          </w:tcPr>
          <w:p w14:paraId="03958A33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1AE37ECD" w14:textId="7D4D2EF1" w:rsidR="001F6F37" w:rsidRPr="00435560" w:rsidRDefault="00594AD8" w:rsidP="00594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8441C3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0DB8DAA" w14:textId="059F39EC" w:rsidR="001F6F37" w:rsidRDefault="00AC0ED6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D6729A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AF72822" w14:textId="3BBF9114" w:rsidR="001F6F37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182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CB6972" w14:textId="77777777" w:rsidR="001F6F37" w:rsidRPr="00435560" w:rsidRDefault="001F6F37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498F160" w14:textId="5CC5573A" w:rsidR="001F6F37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240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236" w:type="dxa"/>
            <w:gridSpan w:val="3"/>
          </w:tcPr>
          <w:p w14:paraId="4A70BF7C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26EE4CE" w14:textId="618F9E14" w:rsidR="001F6F37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34C9272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3B9AF090" w14:textId="187CCF50" w:rsidR="001F6F37" w:rsidRDefault="00AC0ED6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420B934A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511E4297" w14:textId="4D6DCEC9" w:rsidR="001F6F37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182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0ED8A5A" w14:textId="77777777" w:rsidR="001F6F37" w:rsidRPr="00435560" w:rsidRDefault="001F6F3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3E15CF7" w14:textId="19C17E3F" w:rsidR="001F6F37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240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196</w:t>
            </w:r>
          </w:p>
        </w:tc>
      </w:tr>
      <w:tr w:rsidR="002C53DF" w:rsidRPr="00435560" w14:paraId="7FA72804" w14:textId="77777777" w:rsidTr="00AC0ED6">
        <w:tc>
          <w:tcPr>
            <w:tcW w:w="2269" w:type="dxa"/>
            <w:shd w:val="clear" w:color="auto" w:fill="auto"/>
          </w:tcPr>
          <w:p w14:paraId="156DE788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4580F18" w14:textId="1F89E4C6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600</w:t>
            </w:r>
            <w:r w:rsidR="00951636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3147D88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C4A4720" w14:textId="2244ED97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603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042</w:t>
            </w:r>
          </w:p>
        </w:tc>
        <w:tc>
          <w:tcPr>
            <w:tcW w:w="236" w:type="dxa"/>
          </w:tcPr>
          <w:p w14:paraId="3897642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22EAEC1D" w14:textId="68B97C05" w:rsidR="002C53DF" w:rsidRPr="00435560" w:rsidRDefault="006C146E" w:rsidP="006C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16,629</w:t>
            </w:r>
          </w:p>
        </w:tc>
        <w:tc>
          <w:tcPr>
            <w:tcW w:w="283" w:type="dxa"/>
            <w:shd w:val="clear" w:color="auto" w:fill="auto"/>
          </w:tcPr>
          <w:p w14:paraId="2970DF3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6A3104AB" w14:textId="4FC90AF5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</w:t>
            </w:r>
            <w:r w:rsidR="00FC582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758D085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3E859A84" w14:textId="600B4BA8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26859AB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6E8C1884" w14:textId="50E5D04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0F95843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D894B" w14:textId="3243E156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65447">
              <w:rPr>
                <w:rFonts w:ascii="Angsana New" w:hAnsi="Angsana New"/>
                <w:color w:val="000000" w:themeColor="text1"/>
                <w:sz w:val="28"/>
                <w:szCs w:val="28"/>
              </w:rPr>
              <w:t>33,684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88EA4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F5139" w14:textId="1549968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626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236" w:type="dxa"/>
            <w:gridSpan w:val="3"/>
          </w:tcPr>
          <w:p w14:paraId="422BC57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3EE5B" w14:textId="1B7C4DE9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A15FBC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D1BD76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102342B1" w14:textId="3EDDE664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33C2439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7AFAD" w14:textId="17D6F952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33,415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20B660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6D145" w14:textId="758B8E97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623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2C53DF" w:rsidRPr="00435560" w14:paraId="4AF74909" w14:textId="77777777" w:rsidTr="00AC0ED6">
        <w:tc>
          <w:tcPr>
            <w:tcW w:w="2269" w:type="dxa"/>
            <w:shd w:val="clear" w:color="auto" w:fill="auto"/>
          </w:tcPr>
          <w:p w14:paraId="4AB72D7E" w14:textId="77777777" w:rsidR="002C53DF" w:rsidRPr="00435560" w:rsidRDefault="002C53DF" w:rsidP="002C53DF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0592758" w14:textId="3CD9A775" w:rsidR="002C53DF" w:rsidRPr="00435560" w:rsidRDefault="00265447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38,585</w:t>
            </w:r>
          </w:p>
        </w:tc>
        <w:tc>
          <w:tcPr>
            <w:tcW w:w="236" w:type="dxa"/>
          </w:tcPr>
          <w:p w14:paraId="27473C6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40DCE" w14:textId="02AB8A84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FC582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324</w:t>
            </w:r>
            <w:r w:rsidR="00FC582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36" w:type="dxa"/>
          </w:tcPr>
          <w:p w14:paraId="31F29D5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BA046" w14:textId="69D71A9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257</w:t>
            </w:r>
            <w:r w:rsidR="00951636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846</w:t>
            </w:r>
          </w:p>
        </w:tc>
        <w:tc>
          <w:tcPr>
            <w:tcW w:w="283" w:type="dxa"/>
            <w:shd w:val="clear" w:color="auto" w:fill="auto"/>
          </w:tcPr>
          <w:p w14:paraId="5E906CB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715F9" w14:textId="2BFCCA13" w:rsidR="002C53DF" w:rsidRPr="00206E21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</w:t>
            </w:r>
            <w:r w:rsidR="00FC582C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5602D07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44B5C" w14:textId="143B2E54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50CBD20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43214" w14:textId="1ADBF6FB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7141E83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602EA" w14:textId="02B61F0A" w:rsidR="002C53DF" w:rsidRPr="00435560" w:rsidRDefault="0026544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,512,829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5A6D6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3CA34" w14:textId="3CD765EB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="00CF0CD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236" w:type="dxa"/>
            <w:gridSpan w:val="3"/>
          </w:tcPr>
          <w:p w14:paraId="4211192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F25CB" w14:textId="44BD57E9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004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B59A5C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A8721" w14:textId="0849A715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055EFF4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8EDA" w14:textId="462831E8" w:rsidR="002C53DF" w:rsidRPr="00435560" w:rsidRDefault="00265447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2,474,825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A991A4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23B3B" w14:textId="6B5A2A98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071</w:t>
            </w:r>
          </w:p>
        </w:tc>
      </w:tr>
      <w:tr w:rsidR="002C53DF" w:rsidRPr="00435560" w14:paraId="4F61731A" w14:textId="77777777" w:rsidTr="00CF0CDE">
        <w:tc>
          <w:tcPr>
            <w:tcW w:w="2269" w:type="dxa"/>
            <w:shd w:val="clear" w:color="auto" w:fill="auto"/>
            <w:vAlign w:val="bottom"/>
          </w:tcPr>
          <w:p w14:paraId="0BB9A8D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C8E763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A652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6E7CAD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E222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17510FE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DBF3A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601FF6C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4A522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F3FA98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5721F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FDC7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79E79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B5AF2B" w14:textId="77777777" w:rsidR="002C53DF" w:rsidRPr="00435560" w:rsidRDefault="002C53DF" w:rsidP="002C53DF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00DEA5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531F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53BB1A3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BE9740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14949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6E956E92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75BFD1B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DC80D7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847969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68FA91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7657F954" w14:textId="77777777" w:rsidTr="00CF0CDE">
        <w:tc>
          <w:tcPr>
            <w:tcW w:w="2269" w:type="dxa"/>
            <w:shd w:val="clear" w:color="auto" w:fill="auto"/>
            <w:vAlign w:val="bottom"/>
          </w:tcPr>
          <w:p w14:paraId="688991E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940" w:type="dxa"/>
          </w:tcPr>
          <w:p w14:paraId="00AEFC2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BFE3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25727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C0F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498B315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F1F67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C88C46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E2FAB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1FB9BFF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405122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1967CA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399AC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DF41C16" w14:textId="77777777" w:rsidR="002C53DF" w:rsidRPr="00435560" w:rsidRDefault="002C53DF" w:rsidP="002C53DF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E656A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79621C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59A871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43E49BD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49FA83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C04DD36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51A7201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38699B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DC33A3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59D8083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53742319" w14:textId="77777777" w:rsidTr="00CF0CDE">
        <w:tc>
          <w:tcPr>
            <w:tcW w:w="2269" w:type="dxa"/>
            <w:shd w:val="clear" w:color="auto" w:fill="auto"/>
            <w:vAlign w:val="bottom"/>
          </w:tcPr>
          <w:p w14:paraId="2805004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940" w:type="dxa"/>
          </w:tcPr>
          <w:p w14:paraId="62E7977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A0EC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3C071AF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1D0D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15D6A06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5D45B7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1EC5F27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F2CFD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01B349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EBCFFA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3A9C85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6D36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099A3B7" w14:textId="77777777" w:rsidR="002C53DF" w:rsidRPr="00435560" w:rsidRDefault="002C53DF" w:rsidP="002C53DF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2A4FE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F4892D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E35DE0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3931F97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E2F990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430F869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45AAA31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E3FCCED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0A5679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4837D8B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548F5634" w14:textId="77777777" w:rsidTr="00CF0CDE">
        <w:tc>
          <w:tcPr>
            <w:tcW w:w="2269" w:type="dxa"/>
            <w:shd w:val="clear" w:color="auto" w:fill="auto"/>
            <w:vAlign w:val="bottom"/>
          </w:tcPr>
          <w:p w14:paraId="29735B9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940" w:type="dxa"/>
          </w:tcPr>
          <w:p w14:paraId="498E4E3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5C101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2DE30AD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3BFE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488707E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F46AE8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5A2AF8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34043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F93753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704D61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F96D82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EFEE5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7968D91" w14:textId="77777777" w:rsidR="002C53DF" w:rsidRPr="00435560" w:rsidRDefault="002C53DF" w:rsidP="002C53DF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C1BC2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45B30A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96566E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228B024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DFA05D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BBF85EB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6D814D6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482673F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9BF89A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4113E48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31F94C3E" w14:textId="77777777" w:rsidTr="00CF0CDE">
        <w:tc>
          <w:tcPr>
            <w:tcW w:w="2269" w:type="dxa"/>
            <w:shd w:val="clear" w:color="auto" w:fill="auto"/>
          </w:tcPr>
          <w:p w14:paraId="19EAE115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40" w:type="dxa"/>
          </w:tcPr>
          <w:p w14:paraId="62C9B47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C871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77DCC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E246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37A72FE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3E66D0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9F1FF9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E6E6F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C38A5B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43B537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2FD2C0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9007A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1826118" w14:textId="77777777" w:rsidR="002C53DF" w:rsidRPr="00435560" w:rsidRDefault="002C53DF" w:rsidP="002C53DF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D39DE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E5C712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B6D58F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CFA718B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EE2A05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772ED278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5A4D38C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F874B5B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462DCF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FC2DF32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451FB679" w14:textId="77777777" w:rsidTr="00CF0CDE">
        <w:tc>
          <w:tcPr>
            <w:tcW w:w="2269" w:type="dxa"/>
            <w:shd w:val="clear" w:color="auto" w:fill="auto"/>
          </w:tcPr>
          <w:p w14:paraId="43EEC083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940" w:type="dxa"/>
          </w:tcPr>
          <w:p w14:paraId="395C4133" w14:textId="13616B00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78,439</w:t>
            </w:r>
          </w:p>
        </w:tc>
        <w:tc>
          <w:tcPr>
            <w:tcW w:w="236" w:type="dxa"/>
          </w:tcPr>
          <w:p w14:paraId="233E12A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5F45D3" w14:textId="371533E4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005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2506745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03AADCEB" w14:textId="1643371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210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283" w:type="dxa"/>
            <w:shd w:val="clear" w:color="auto" w:fill="auto"/>
          </w:tcPr>
          <w:p w14:paraId="4CE9E1A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38201E2" w14:textId="779B842B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154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236" w:type="dxa"/>
            <w:shd w:val="clear" w:color="auto" w:fill="auto"/>
          </w:tcPr>
          <w:p w14:paraId="6D8F028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260130A" w14:textId="0265DB7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5AC729F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5A2DA6E" w14:textId="14B35766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73A269A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8BD0922" w14:textId="53947DEE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594AD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65447">
              <w:rPr>
                <w:rFonts w:ascii="Angsana New" w:hAnsi="Angsana New"/>
                <w:color w:val="000000" w:themeColor="text1"/>
                <w:sz w:val="28"/>
                <w:szCs w:val="28"/>
              </w:rPr>
              <w:t>105,317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143DC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E931917" w14:textId="78547B1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178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236" w:type="dxa"/>
            <w:gridSpan w:val="3"/>
          </w:tcPr>
          <w:p w14:paraId="1C3675B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704F2979" w14:textId="638BFAD6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781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7F6FD0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567306" w14:textId="1393DCEC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148799D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1251C07" w14:textId="168CAD66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265447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094,536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7B1135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F406997" w14:textId="3773CBC3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164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</w:p>
        </w:tc>
      </w:tr>
      <w:tr w:rsidR="002C53DF" w:rsidRPr="00435560" w14:paraId="0CC611E9" w14:textId="77777777" w:rsidTr="00CF0CDE">
        <w:tc>
          <w:tcPr>
            <w:tcW w:w="2269" w:type="dxa"/>
            <w:shd w:val="clear" w:color="auto" w:fill="auto"/>
          </w:tcPr>
          <w:p w14:paraId="6CA81A05" w14:textId="77777777" w:rsidR="002C53DF" w:rsidRPr="00435560" w:rsidRDefault="002C53DF" w:rsidP="002C53DF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FB1866" w14:textId="5B5A113B" w:rsidR="002C53DF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360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236" w:type="dxa"/>
          </w:tcPr>
          <w:p w14:paraId="46E3A7C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6A8ED11" w14:textId="6F33A3C9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318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860</w:t>
            </w:r>
          </w:p>
        </w:tc>
        <w:tc>
          <w:tcPr>
            <w:tcW w:w="236" w:type="dxa"/>
          </w:tcPr>
          <w:p w14:paraId="399B623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1914BFCA" w14:textId="4994FDCC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47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283" w:type="dxa"/>
            <w:shd w:val="clear" w:color="auto" w:fill="auto"/>
          </w:tcPr>
          <w:p w14:paraId="4C0E650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5F4588D0" w14:textId="11F118B9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236" w:type="dxa"/>
            <w:shd w:val="clear" w:color="auto" w:fill="auto"/>
          </w:tcPr>
          <w:p w14:paraId="099E8F4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22EB1FA3" w14:textId="293631C4" w:rsidR="002C53DF" w:rsidRPr="00435560" w:rsidRDefault="00594AD8" w:rsidP="00594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129745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1E607244" w14:textId="7B9717CF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0C539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F0312" w14:textId="7549C619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407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512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055AD4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500EA" w14:textId="32CD1046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346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627</w:t>
            </w:r>
          </w:p>
        </w:tc>
        <w:tc>
          <w:tcPr>
            <w:tcW w:w="236" w:type="dxa"/>
            <w:gridSpan w:val="3"/>
          </w:tcPr>
          <w:p w14:paraId="0960EA7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0FF926" w14:textId="1E6A94FA" w:rsidR="002C53DF" w:rsidRPr="00435560" w:rsidRDefault="00594AD8" w:rsidP="00594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223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DD614C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68E8C8D3" w14:textId="1C0A8FDE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456D240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B6D5F" w14:textId="43D1321B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380</w:t>
            </w:r>
            <w:r w:rsidR="00594AD8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289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C6F86A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E0797" w14:textId="6EEF43B4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346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627</w:t>
            </w:r>
          </w:p>
        </w:tc>
      </w:tr>
      <w:tr w:rsidR="002C53DF" w:rsidRPr="00435560" w14:paraId="53CF0D0F" w14:textId="77777777" w:rsidTr="00CF0CDE">
        <w:tc>
          <w:tcPr>
            <w:tcW w:w="2269" w:type="dxa"/>
            <w:shd w:val="clear" w:color="auto" w:fill="auto"/>
          </w:tcPr>
          <w:p w14:paraId="25A9DA42" w14:textId="77777777" w:rsidR="002C53DF" w:rsidRPr="00435560" w:rsidRDefault="002C53DF" w:rsidP="002C53DF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26DBD0" w14:textId="5240C23B" w:rsidR="002C53DF" w:rsidRPr="00435560" w:rsidRDefault="00265447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38,585</w:t>
            </w:r>
          </w:p>
        </w:tc>
        <w:tc>
          <w:tcPr>
            <w:tcW w:w="236" w:type="dxa"/>
          </w:tcPr>
          <w:p w14:paraId="6DCB792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1F2B42B" w14:textId="5E58C2D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324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36" w:type="dxa"/>
          </w:tcPr>
          <w:p w14:paraId="46F69AE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76F9" w14:textId="70515ADB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257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846</w:t>
            </w:r>
          </w:p>
        </w:tc>
        <w:tc>
          <w:tcPr>
            <w:tcW w:w="283" w:type="dxa"/>
            <w:shd w:val="clear" w:color="auto" w:fill="auto"/>
          </w:tcPr>
          <w:p w14:paraId="5CBB187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7016D" w14:textId="2CB3A6C3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71EE64C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DDAC5" w14:textId="701274C0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7FDEB0B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E9E66" w14:textId="5747012E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207F65D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24763" w14:textId="41598599" w:rsidR="002C53DF" w:rsidRPr="00435560" w:rsidRDefault="0026544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,512,829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2984D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A312E" w14:textId="2D8303D8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="00CF0CD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236" w:type="dxa"/>
            <w:gridSpan w:val="3"/>
          </w:tcPr>
          <w:p w14:paraId="619D7BF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98CCB" w14:textId="61B9A914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004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08B2E5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F341" w14:textId="54DE75D6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428CDAE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7BFE4" w14:textId="5DEC31AA" w:rsidR="002C53DF" w:rsidRPr="00435560" w:rsidRDefault="00265447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2,474,825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449691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17A56" w14:textId="7750C0EC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071</w:t>
            </w:r>
          </w:p>
        </w:tc>
      </w:tr>
      <w:tr w:rsidR="002C53DF" w:rsidRPr="001F6F37" w14:paraId="7AC7B196" w14:textId="77777777" w:rsidTr="00CF0CDE">
        <w:tc>
          <w:tcPr>
            <w:tcW w:w="2269" w:type="dxa"/>
            <w:shd w:val="clear" w:color="auto" w:fill="auto"/>
            <w:vAlign w:val="bottom"/>
          </w:tcPr>
          <w:p w14:paraId="4934CDCB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9C7BA51" w14:textId="77777777" w:rsidR="002C53DF" w:rsidRPr="001F6F37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437989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D9A5AE2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9D48F8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E054D21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1C6CA85B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0F837BD6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326CE0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shd w:val="clear" w:color="auto" w:fill="auto"/>
          </w:tcPr>
          <w:p w14:paraId="2387A6B1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26129B8F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32E68CD3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B54641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551005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4545295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F0CB89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14:paraId="7DBD2374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C060D6E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F3E0B33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3A40A65A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9" w:type="dxa"/>
            <w:gridSpan w:val="3"/>
          </w:tcPr>
          <w:p w14:paraId="5D3AAA3A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EA1639D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0775123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7049AF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C53DF" w:rsidRPr="00435560" w14:paraId="0D565AAF" w14:textId="77777777" w:rsidTr="00CF0CDE">
        <w:tc>
          <w:tcPr>
            <w:tcW w:w="2269" w:type="dxa"/>
            <w:shd w:val="clear" w:color="auto" w:fill="auto"/>
          </w:tcPr>
          <w:p w14:paraId="59F4CC57" w14:textId="77777777" w:rsidR="002C53DF" w:rsidRPr="00435560" w:rsidRDefault="002C53DF" w:rsidP="002C53DF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40" w:type="dxa"/>
          </w:tcPr>
          <w:p w14:paraId="1F500165" w14:textId="77777777" w:rsidR="002C53DF" w:rsidRPr="00435560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0"/>
              </w:tabs>
              <w:ind w:left="-75"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5246B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7E70088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46E1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</w:tcPr>
          <w:p w14:paraId="6400988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6" w:right="-5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5E7B4D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511F22D" w14:textId="77777777" w:rsidR="002C53DF" w:rsidRPr="00435560" w:rsidRDefault="002C53DF" w:rsidP="002C53DF">
            <w:pPr>
              <w:pStyle w:val="acctmergecolhdg"/>
              <w:tabs>
                <w:tab w:val="decimal" w:pos="508"/>
              </w:tabs>
              <w:spacing w:line="240" w:lineRule="auto"/>
              <w:ind w:left="-122" w:right="-106"/>
              <w:jc w:val="left"/>
              <w:rPr>
                <w:rFonts w:ascii="Angsana New" w:eastAsia="Calibri" w:hAnsi="Angsana New"/>
                <w:b w:val="0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84802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235A09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E5F098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3EFCD11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84"/>
              </w:tabs>
              <w:ind w:right="-11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ED30E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D7AACF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4A7AC4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2546E6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C1CE81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BFFD548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0A5DD5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629E0B9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2F9EEC0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ED0B12F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72A5B9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F07E7DA" w14:textId="77777777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C53DF" w:rsidRPr="00435560" w14:paraId="7B00A2EF" w14:textId="77777777" w:rsidTr="00CF0CDE">
        <w:trPr>
          <w:trHeight w:val="177"/>
        </w:trPr>
        <w:tc>
          <w:tcPr>
            <w:tcW w:w="2269" w:type="dxa"/>
            <w:shd w:val="clear" w:color="auto" w:fill="auto"/>
          </w:tcPr>
          <w:p w14:paraId="44E19FCD" w14:textId="77777777" w:rsidR="002C53DF" w:rsidRPr="00435560" w:rsidRDefault="002C53DF" w:rsidP="002C53DF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1EBC461B" w14:textId="4BE3B304" w:rsidR="002C53DF" w:rsidRPr="00435560" w:rsidRDefault="00265447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38,585</w:t>
            </w:r>
          </w:p>
        </w:tc>
        <w:tc>
          <w:tcPr>
            <w:tcW w:w="236" w:type="dxa"/>
          </w:tcPr>
          <w:p w14:paraId="37DA29F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789A0E2" w14:textId="52F4F012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324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36" w:type="dxa"/>
          </w:tcPr>
          <w:p w14:paraId="05EDCD01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</w:tcPr>
          <w:p w14:paraId="0EDE5D1C" w14:textId="2FBB4AA7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257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846</w:t>
            </w:r>
          </w:p>
        </w:tc>
        <w:tc>
          <w:tcPr>
            <w:tcW w:w="283" w:type="dxa"/>
            <w:shd w:val="clear" w:color="auto" w:fill="auto"/>
          </w:tcPr>
          <w:p w14:paraId="03A6A21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2AA3FDB4" w14:textId="0928B110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7048BD9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double" w:sz="4" w:space="0" w:color="auto"/>
            </w:tcBorders>
            <w:shd w:val="clear" w:color="auto" w:fill="auto"/>
          </w:tcPr>
          <w:p w14:paraId="319DB2C7" w14:textId="1556815E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594AD8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283" w:type="dxa"/>
            <w:shd w:val="clear" w:color="auto" w:fill="auto"/>
          </w:tcPr>
          <w:p w14:paraId="09E0583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7EA5A466" w14:textId="4D989A5F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33A0DC8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384004" w14:textId="666BCC90" w:rsidR="002C53DF" w:rsidRPr="00435560" w:rsidRDefault="00265447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,512,829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FCBCA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DE65C1" w14:textId="7B761595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="00CF0CD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236" w:type="dxa"/>
            <w:gridSpan w:val="3"/>
          </w:tcPr>
          <w:p w14:paraId="39F2661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37D6A" w14:textId="7B234C47" w:rsidR="002C53DF" w:rsidRPr="00435560" w:rsidRDefault="00594AD8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38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004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F2F050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1" w:type="dxa"/>
            <w:gridSpan w:val="2"/>
            <w:tcBorders>
              <w:bottom w:val="double" w:sz="4" w:space="0" w:color="auto"/>
            </w:tcBorders>
            <w:vAlign w:val="bottom"/>
          </w:tcPr>
          <w:p w14:paraId="79E1B0BD" w14:textId="7570C430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717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62464DF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E2956E4" w14:textId="588DE1E5" w:rsidR="002C53DF" w:rsidRPr="00435560" w:rsidRDefault="00265447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65447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2,474,825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2F74D1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54F9D0" w14:textId="0B331B19" w:rsidR="002C53DF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511</w:t>
            </w:r>
            <w:r w:rsidR="00CF0CDE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071</w:t>
            </w:r>
          </w:p>
        </w:tc>
      </w:tr>
      <w:tr w:rsidR="002C53DF" w:rsidRPr="001F6F37" w14:paraId="548D7C43" w14:textId="77777777" w:rsidTr="00CF0CDE">
        <w:tc>
          <w:tcPr>
            <w:tcW w:w="2269" w:type="dxa"/>
            <w:shd w:val="clear" w:color="auto" w:fill="auto"/>
            <w:vAlign w:val="bottom"/>
          </w:tcPr>
          <w:p w14:paraId="6277AD1F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40" w:type="dxa"/>
            <w:shd w:val="clear" w:color="auto" w:fill="auto"/>
          </w:tcPr>
          <w:p w14:paraId="243979AC" w14:textId="77777777" w:rsidR="002C53DF" w:rsidRPr="001F6F37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FD752E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5853A4E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1A9EF2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50973C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1C6B33D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ED6E7DA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58974FC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05599269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85275B9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6E7B2128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84"/>
              </w:tabs>
              <w:spacing w:after="0"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B3EB67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55A893E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4FB330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59A23F5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14:paraId="35626105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A30CFC4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D9F4899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42B110D7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9" w:type="dxa"/>
            <w:gridSpan w:val="3"/>
          </w:tcPr>
          <w:p w14:paraId="1DDFDA3B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FC3BFE8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3A60326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2D37072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</w:tr>
      <w:tr w:rsidR="002C53DF" w:rsidRPr="00435560" w14:paraId="4404E22B" w14:textId="77777777" w:rsidTr="00CF0CDE">
        <w:tc>
          <w:tcPr>
            <w:tcW w:w="2269" w:type="dxa"/>
            <w:shd w:val="clear" w:color="auto" w:fill="auto"/>
            <w:vAlign w:val="bottom"/>
          </w:tcPr>
          <w:p w14:paraId="52E4EEA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ส่วนแบ่งขาดทุนจาก</w:t>
            </w: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  <w:t>เงินลงทุนในบริษัทร่วม</w:t>
            </w:r>
          </w:p>
        </w:tc>
        <w:tc>
          <w:tcPr>
            <w:tcW w:w="940" w:type="dxa"/>
          </w:tcPr>
          <w:p w14:paraId="519541B1" w14:textId="77777777" w:rsidR="002C53DF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BB8D12D" w14:textId="6757E52C" w:rsidR="00CF0CDE" w:rsidRPr="00435560" w:rsidRDefault="00CF0CDE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458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3D9872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272C86E6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5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0F6DD77" w14:textId="2161E29A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698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99AD9A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63B12823" w14:textId="77777777" w:rsidR="00CF0CDE" w:rsidRDefault="00CF0CDE" w:rsidP="00CF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568B8E6" w14:textId="75FC295E" w:rsidR="00CF0CDE" w:rsidRPr="00435560" w:rsidRDefault="00CF0CDE" w:rsidP="00CF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8A2DD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42B7C130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D7405CD" w14:textId="1E7B20DC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0F4E6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B76D476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507"/>
              </w:tabs>
              <w:spacing w:after="0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72E2F32" w14:textId="78C197DE" w:rsidR="00CF0CDE" w:rsidRPr="00435560" w:rsidRDefault="00CF0CDE" w:rsidP="00CF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D5439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F66FD6A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584"/>
              </w:tabs>
              <w:spacing w:after="0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E2FF752" w14:textId="7D14795C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2FCE39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20578A4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4A9A03C" w14:textId="4EFFDAF5" w:rsidR="00CF0CDE" w:rsidRPr="00435560" w:rsidRDefault="00CF0CDE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458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74CBD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27BB0B4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0568DCE" w14:textId="633D25A6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698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</w:tcPr>
          <w:p w14:paraId="138ABB4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0215914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7BBC874" w14:textId="2A632B8F" w:rsidR="00CF0CDE" w:rsidRPr="00435560" w:rsidRDefault="00CF0CDE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A05D7F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14A54FE7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107AD71" w14:textId="24F70E96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2E95A710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6E57659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7EC8758" w14:textId="3BBB8902" w:rsidR="00CF0CDE" w:rsidRPr="00435560" w:rsidRDefault="00CF0CDE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458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811230C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AAEF148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14E4DA0" w14:textId="3D344AEA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698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C53DF" w:rsidRPr="00435560" w14:paraId="6FEC8513" w14:textId="77777777" w:rsidTr="00CF0CDE">
        <w:tc>
          <w:tcPr>
            <w:tcW w:w="2269" w:type="dxa"/>
            <w:shd w:val="clear" w:color="auto" w:fill="auto"/>
            <w:vAlign w:val="bottom"/>
          </w:tcPr>
          <w:p w14:paraId="0A656CCF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 (ขาดทุน) ตามส่วนงาน</w:t>
            </w: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40" w:type="dxa"/>
          </w:tcPr>
          <w:p w14:paraId="5CA7F01A" w14:textId="77777777" w:rsidR="002C53DF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357DDCF" w14:textId="0AFD294C" w:rsidR="00CF0CDE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367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062</w:t>
            </w:r>
          </w:p>
        </w:tc>
        <w:tc>
          <w:tcPr>
            <w:tcW w:w="236" w:type="dxa"/>
          </w:tcPr>
          <w:p w14:paraId="2CE51AD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36430F7F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5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55D91F9" w14:textId="19B10D90" w:rsidR="002C53DF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441</w:t>
            </w:r>
            <w:r w:rsidR="002C53D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236" w:type="dxa"/>
          </w:tcPr>
          <w:p w14:paraId="71B5B02E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661BFBB2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FADC89F" w14:textId="55BA0BB1" w:rsidR="00CF0CDE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283" w:type="dxa"/>
          </w:tcPr>
          <w:p w14:paraId="68F6463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7C01A471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DF3A934" w14:textId="29327A74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440</w:t>
            </w:r>
          </w:p>
        </w:tc>
        <w:tc>
          <w:tcPr>
            <w:tcW w:w="236" w:type="dxa"/>
          </w:tcPr>
          <w:p w14:paraId="77AEFE0A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718F2F7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F0EB8E8" w14:textId="250F7CAD" w:rsidR="00CF0CDE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83" w:type="dxa"/>
            <w:shd w:val="clear" w:color="auto" w:fill="auto"/>
          </w:tcPr>
          <w:p w14:paraId="32D8645D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80F4703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31" w:right="-111" w:hanging="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5EF2621" w14:textId="7549A64A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2C53D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691</w:t>
            </w:r>
          </w:p>
        </w:tc>
        <w:tc>
          <w:tcPr>
            <w:tcW w:w="236" w:type="dxa"/>
            <w:shd w:val="clear" w:color="auto" w:fill="auto"/>
          </w:tcPr>
          <w:p w14:paraId="32968227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EB2DB82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7E622E2" w14:textId="534BD4D0" w:rsidR="00CF0CDE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374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940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D4DCAB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5027D9F" w14:textId="77777777" w:rsidR="002C53DF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F9D77D6" w14:textId="6852D001" w:rsidR="002C53DF" w:rsidRPr="00435560" w:rsidRDefault="007401E3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236" w:type="dxa"/>
            <w:gridSpan w:val="3"/>
          </w:tcPr>
          <w:p w14:paraId="670B1D23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E889ECB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494BAA3" w14:textId="390AB3F5" w:rsidR="00CF0CDE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564</w:t>
            </w:r>
          </w:p>
        </w:tc>
        <w:tc>
          <w:tcPr>
            <w:tcW w:w="236" w:type="dxa"/>
            <w:gridSpan w:val="2"/>
          </w:tcPr>
          <w:p w14:paraId="38C8EAF6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0FC8D24F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EF52ABC" w14:textId="19E166E0" w:rsidR="002C53DF" w:rsidRPr="00435560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583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7E754955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40A75D54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BAFA5C2" w14:textId="0D7458EE" w:rsidR="00CF0CDE" w:rsidRPr="00435560" w:rsidRDefault="007401E3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375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C76BF58" w14:textId="77777777" w:rsidR="002C53DF" w:rsidRPr="00435560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D268114" w14:textId="77777777" w:rsidR="002C53DF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6F6AA34" w14:textId="7CBF08BE" w:rsidR="002C53DF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</w:t>
            </w:r>
            <w:r w:rsidR="002C53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255</w:t>
            </w:r>
          </w:p>
        </w:tc>
      </w:tr>
      <w:tr w:rsidR="002C53DF" w:rsidRPr="001F6F37" w14:paraId="1D079A8C" w14:textId="77777777" w:rsidTr="00CF0CDE">
        <w:tc>
          <w:tcPr>
            <w:tcW w:w="2269" w:type="dxa"/>
            <w:shd w:val="clear" w:color="auto" w:fill="auto"/>
            <w:vAlign w:val="bottom"/>
          </w:tcPr>
          <w:p w14:paraId="5FBA113A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40" w:type="dxa"/>
          </w:tcPr>
          <w:p w14:paraId="0033CA7F" w14:textId="77777777" w:rsidR="002C53DF" w:rsidRPr="001F6F37" w:rsidRDefault="002C53DF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0"/>
              </w:tabs>
              <w:ind w:left="-75" w:right="-21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EC173E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</w:tcPr>
          <w:p w14:paraId="45448CB3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22" w:right="-21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D69BD2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2" w:type="dxa"/>
          </w:tcPr>
          <w:p w14:paraId="5124BD9A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</w:tcPr>
          <w:p w14:paraId="098A8F98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</w:tcPr>
          <w:p w14:paraId="23B37B1C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122" w:right="-10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86A030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</w:tcPr>
          <w:p w14:paraId="42BC220F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07"/>
              </w:tabs>
              <w:ind w:left="-121" w:right="-111" w:hanging="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673845F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58AA1211" w14:textId="77777777" w:rsidR="002C53DF" w:rsidRPr="001F6F37" w:rsidRDefault="002C53DF" w:rsidP="002C53DF">
            <w:pPr>
              <w:pStyle w:val="acctmergecolhdg"/>
              <w:tabs>
                <w:tab w:val="decimal" w:pos="584"/>
              </w:tabs>
              <w:spacing w:line="240" w:lineRule="auto"/>
              <w:ind w:right="-111"/>
              <w:jc w:val="left"/>
              <w:rPr>
                <w:rFonts w:ascii="Angsana New" w:eastAsia="Calibri" w:hAnsi="Angsana New"/>
                <w:b w:val="0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F84030D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675BA46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78043D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0479F2F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14:paraId="56B28DD6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AF83AB0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FF04209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1" w:type="dxa"/>
            <w:gridSpan w:val="2"/>
          </w:tcPr>
          <w:p w14:paraId="7F2233C6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9" w:type="dxa"/>
            <w:gridSpan w:val="3"/>
          </w:tcPr>
          <w:p w14:paraId="5E293155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D567433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8B4BF11" w14:textId="77777777" w:rsidR="002C53DF" w:rsidRPr="001F6F37" w:rsidRDefault="002C53DF" w:rsidP="002C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912B070" w14:textId="77777777" w:rsidR="002C53DF" w:rsidRPr="001F6F37" w:rsidRDefault="002C53DF" w:rsidP="002C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2"/>
                <w:szCs w:val="22"/>
              </w:rPr>
            </w:pPr>
          </w:p>
        </w:tc>
      </w:tr>
      <w:tr w:rsidR="001F6F37" w:rsidRPr="00435560" w14:paraId="6E84E4F5" w14:textId="77777777" w:rsidTr="00CF0CDE">
        <w:tc>
          <w:tcPr>
            <w:tcW w:w="2269" w:type="dxa"/>
            <w:shd w:val="clear" w:color="auto" w:fill="auto"/>
          </w:tcPr>
          <w:p w14:paraId="4E7AFBD6" w14:textId="6983BF85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สินทรัพย์ส่วนงาน ณ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br/>
              <w:t xml:space="preserve">   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ยน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 / 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0" w:type="dxa"/>
          </w:tcPr>
          <w:p w14:paraId="335561FA" w14:textId="77777777" w:rsidR="001F6F37" w:rsidRDefault="001F6F37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0"/>
              </w:tabs>
              <w:ind w:left="-75"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41AB8F7" w14:textId="14CAF937" w:rsidR="00CF0CDE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308</w:t>
            </w:r>
          </w:p>
        </w:tc>
        <w:tc>
          <w:tcPr>
            <w:tcW w:w="236" w:type="dxa"/>
          </w:tcPr>
          <w:p w14:paraId="2036B3D9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36AFB9" w14:textId="77777777" w:rsidR="001F6F37" w:rsidRPr="00CF74A9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E706305" w14:textId="05CB98FA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1F6F37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279</w:t>
            </w:r>
            <w:r w:rsidR="001F6F37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6893A2F0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0A7E7019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3F4F5F9" w14:textId="315AFDE5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268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889</w:t>
            </w:r>
          </w:p>
        </w:tc>
        <w:tc>
          <w:tcPr>
            <w:tcW w:w="283" w:type="dxa"/>
          </w:tcPr>
          <w:p w14:paraId="578D2A40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5FA1C237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1EF5560" w14:textId="6A9179D5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272</w:t>
            </w:r>
            <w:r w:rsidR="001F6F37"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236" w:type="dxa"/>
          </w:tcPr>
          <w:p w14:paraId="25AB0DAE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EF446C0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DCB77F4" w14:textId="2C8A000B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144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459</w:t>
            </w:r>
          </w:p>
        </w:tc>
        <w:tc>
          <w:tcPr>
            <w:tcW w:w="283" w:type="dxa"/>
            <w:shd w:val="clear" w:color="auto" w:fill="auto"/>
          </w:tcPr>
          <w:p w14:paraId="11C5BCC9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F27BEF8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0A7EED73" w14:textId="7B79AD1D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146</w:t>
            </w:r>
            <w:r w:rsidR="001F6F37" w:rsidRPr="00482A05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4267FE10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4E5A0C3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FB1C3C8" w14:textId="5BBCC8F1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811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B0914C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FED8E9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6495C9E8" w14:textId="4DE0A04F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</w:t>
            </w:r>
            <w:r w:rsidR="001F6F37" w:rsidRPr="00482A05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698</w:t>
            </w:r>
            <w:r w:rsidR="001F6F37" w:rsidRPr="00482A05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236" w:type="dxa"/>
            <w:gridSpan w:val="3"/>
          </w:tcPr>
          <w:p w14:paraId="616FA8AA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FC8419F" w14:textId="77777777" w:rsidR="001F6F37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1651F1F" w14:textId="7C1848E0" w:rsidR="00CF0CDE" w:rsidRPr="00435560" w:rsidRDefault="00CF0CDE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308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095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F67D236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6A2641AD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3927D386" w14:textId="6A5D578C" w:rsidR="001F6F37" w:rsidRPr="00435560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308</w:t>
            </w: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825</w:t>
            </w: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47EA857C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9985B93" w14:textId="77777777" w:rsidR="001F6F37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5C59EB2" w14:textId="4B2F82A7" w:rsidR="00CF0CDE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503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96603CE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B5EA21A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745DEE6" w14:textId="5661DB88" w:rsidR="001F6F37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1F6F37"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389</w:t>
            </w:r>
            <w:r w:rsidR="001F6F37"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967</w:t>
            </w:r>
          </w:p>
        </w:tc>
      </w:tr>
      <w:tr w:rsidR="001F6F37" w:rsidRPr="00435560" w14:paraId="5DE0FB4C" w14:textId="77777777" w:rsidTr="00CF0CDE">
        <w:tc>
          <w:tcPr>
            <w:tcW w:w="2269" w:type="dxa"/>
            <w:shd w:val="clear" w:color="auto" w:fill="auto"/>
          </w:tcPr>
          <w:p w14:paraId="7B508F2D" w14:textId="4AEB9256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หนี้สินส่วนงาน ณ วันที่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br/>
              <w:t xml:space="preserve">   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ยน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/ 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0" w:type="dxa"/>
          </w:tcPr>
          <w:p w14:paraId="1E96AA88" w14:textId="77777777" w:rsidR="001F6F37" w:rsidRDefault="001F6F37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8F6E6C4" w14:textId="1F48C936" w:rsidR="00CF0CDE" w:rsidRPr="00435560" w:rsidRDefault="007401E3" w:rsidP="003F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647</w:t>
            </w:r>
            <w:r w:rsidR="00CF0CD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236" w:type="dxa"/>
          </w:tcPr>
          <w:p w14:paraId="12FFD641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4" w:type="dxa"/>
          </w:tcPr>
          <w:p w14:paraId="20F8A760" w14:textId="77777777" w:rsidR="001F6F37" w:rsidRPr="00CF74A9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0A5EB51" w14:textId="4B50BA22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581</w:t>
            </w:r>
            <w:r w:rsidR="001F6F37" w:rsidRPr="00CF74A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38414FFA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72" w:type="dxa"/>
          </w:tcPr>
          <w:p w14:paraId="662F7997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7E45C32" w14:textId="0EB7319F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280</w:t>
            </w:r>
          </w:p>
        </w:tc>
        <w:tc>
          <w:tcPr>
            <w:tcW w:w="283" w:type="dxa"/>
          </w:tcPr>
          <w:p w14:paraId="1EB1C7AD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</w:tcPr>
          <w:p w14:paraId="54BB250A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0A55734E" w14:textId="428695E1" w:rsidR="001F6F37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22" w:right="-10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66</w:t>
            </w:r>
            <w:r w:rsidR="001F6F37"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236" w:type="dxa"/>
          </w:tcPr>
          <w:p w14:paraId="0B35318F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3593F12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91FF459" w14:textId="3F1853C0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42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403</w:t>
            </w:r>
          </w:p>
        </w:tc>
        <w:tc>
          <w:tcPr>
            <w:tcW w:w="283" w:type="dxa"/>
            <w:shd w:val="clear" w:color="auto" w:fill="auto"/>
          </w:tcPr>
          <w:p w14:paraId="49EDC3E9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2099DF8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2658DD26" w14:textId="1DCF1D7D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36</w:t>
            </w:r>
            <w:r w:rsidR="001F6F37" w:rsidRPr="00482A05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236" w:type="dxa"/>
            <w:shd w:val="clear" w:color="auto" w:fill="auto"/>
          </w:tcPr>
          <w:p w14:paraId="3A28C476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402A582" w14:textId="77777777" w:rsidR="001F6F37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992FB0A" w14:textId="15B46579" w:rsidR="00CF0CDE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758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B59F07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2DD7229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56" w:right="-142"/>
              <w:rPr>
                <w:rFonts w:ascii="Angsana New" w:hAnsi="Angsana New"/>
                <w:sz w:val="28"/>
                <w:szCs w:val="28"/>
              </w:rPr>
            </w:pPr>
          </w:p>
          <w:p w14:paraId="082F89F9" w14:textId="064F80C8" w:rsidR="001F6F37" w:rsidRPr="00435560" w:rsidRDefault="007401E3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hAnsi="Angsana New"/>
                <w:sz w:val="28"/>
                <w:szCs w:val="28"/>
              </w:rPr>
              <w:t>684</w:t>
            </w:r>
            <w:r w:rsidR="001F6F37" w:rsidRPr="00482A05">
              <w:rPr>
                <w:rFonts w:ascii="Angsana New" w:hAnsi="Angsana New"/>
                <w:sz w:val="28"/>
                <w:szCs w:val="28"/>
              </w:rPr>
              <w:t>,</w:t>
            </w:r>
            <w:r w:rsidRPr="007401E3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236" w:type="dxa"/>
            <w:gridSpan w:val="3"/>
          </w:tcPr>
          <w:p w14:paraId="22CCBB00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D85B1A4" w14:textId="77777777" w:rsidR="001F6F37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F1ED3DD" w14:textId="7567A1A0" w:rsidR="00CF0CDE" w:rsidRPr="00435560" w:rsidRDefault="00CF0CDE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553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CB29A8D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73CED950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FA6E1BF" w14:textId="66F5BA9F" w:rsidR="001F6F37" w:rsidRPr="00435560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7401E3"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38</w:t>
            </w: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7401E3"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722</w:t>
            </w:r>
            <w:r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602F1ABA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A5BD732" w14:textId="77777777" w:rsidR="001F6F37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643248A" w14:textId="400D4F3C" w:rsidR="00CF0CDE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719</w:t>
            </w:r>
            <w:r w:rsidR="00CF0CDE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8DDA051" w14:textId="77777777" w:rsidR="001F6F37" w:rsidRPr="00435560" w:rsidRDefault="001F6F37" w:rsidP="001F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B85E26F" w14:textId="77777777" w:rsidR="001F6F37" w:rsidRPr="00482A05" w:rsidRDefault="001F6F37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56" w:right="-142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5FB5D609" w14:textId="3D011531" w:rsidR="001F6F37" w:rsidRPr="00435560" w:rsidRDefault="007401E3" w:rsidP="001F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646</w:t>
            </w:r>
            <w:r w:rsidR="001F6F37" w:rsidRPr="00482A05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28"/>
                <w:szCs w:val="28"/>
              </w:rPr>
              <w:t>197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4A6C24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898"/>
        <w:gridCol w:w="1619"/>
        <w:gridCol w:w="269"/>
        <w:gridCol w:w="1574"/>
      </w:tblGrid>
      <w:tr w:rsidR="00C917AB" w:rsidRPr="00905C8A" w14:paraId="041C1D9D" w14:textId="77777777" w:rsidTr="00C917AB">
        <w:trPr>
          <w:tblHeader/>
        </w:trPr>
        <w:tc>
          <w:tcPr>
            <w:tcW w:w="5898" w:type="dxa"/>
            <w:shd w:val="clear" w:color="auto" w:fill="auto"/>
            <w:vAlign w:val="bottom"/>
          </w:tcPr>
          <w:p w14:paraId="3E49D7EE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3"/>
          </w:tcPr>
          <w:p w14:paraId="31ED9FE7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7AB" w:rsidRPr="00905C8A" w14:paraId="7B921282" w14:textId="77777777" w:rsidTr="00C917AB">
        <w:trPr>
          <w:trHeight w:val="227"/>
          <w:tblHeader/>
        </w:trPr>
        <w:tc>
          <w:tcPr>
            <w:tcW w:w="5898" w:type="dxa"/>
            <w:shd w:val="clear" w:color="auto" w:fill="auto"/>
            <w:vAlign w:val="bottom"/>
          </w:tcPr>
          <w:p w14:paraId="45A8C875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3"/>
          </w:tcPr>
          <w:p w14:paraId="771F01B9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C917AB" w:rsidRPr="00905C8A" w14:paraId="459560A6" w14:textId="77777777" w:rsidTr="00C917AB">
        <w:tc>
          <w:tcPr>
            <w:tcW w:w="5898" w:type="dxa"/>
            <w:shd w:val="clear" w:color="auto" w:fill="auto"/>
            <w:vAlign w:val="bottom"/>
          </w:tcPr>
          <w:p w14:paraId="2DDD129E" w14:textId="3B4A78EA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401E3" w:rsidRPr="007401E3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619" w:type="dxa"/>
          </w:tcPr>
          <w:p w14:paraId="152007F3" w14:textId="766451EC" w:rsidR="00C917AB" w:rsidRPr="00905C8A" w:rsidRDefault="007401E3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08DDB2DF" w14:textId="77777777" w:rsidR="00C917AB" w:rsidRPr="00905C8A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3C23D454" w14:textId="1CB3EFDA" w:rsidR="00C917AB" w:rsidRPr="00905C8A" w:rsidRDefault="007401E3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C917AB" w:rsidRPr="00905C8A" w14:paraId="3C9A340D" w14:textId="77777777" w:rsidTr="00C917AB">
        <w:tc>
          <w:tcPr>
            <w:tcW w:w="5898" w:type="dxa"/>
            <w:shd w:val="clear" w:color="auto" w:fill="auto"/>
            <w:vAlign w:val="bottom"/>
          </w:tcPr>
          <w:p w14:paraId="0EA99ABF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3"/>
          </w:tcPr>
          <w:p w14:paraId="1BA24E15" w14:textId="77777777" w:rsidR="00C917AB" w:rsidRPr="005C1856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17AB" w:rsidRPr="00905C8A" w14:paraId="3FDB1D20" w14:textId="77777777" w:rsidTr="00C917AB">
        <w:tc>
          <w:tcPr>
            <w:tcW w:w="5898" w:type="dxa"/>
            <w:shd w:val="clear" w:color="auto" w:fill="auto"/>
          </w:tcPr>
          <w:p w14:paraId="02CBA7F3" w14:textId="77777777" w:rsidR="00C917AB" w:rsidRPr="005C1856" w:rsidRDefault="00C917AB" w:rsidP="00C17EF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9" w:type="dxa"/>
          </w:tcPr>
          <w:p w14:paraId="59F6C4DB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AEC83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1803E19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C917AB" w:rsidRPr="00905C8A" w14:paraId="0CBE9FBD" w14:textId="77777777" w:rsidTr="00C917AB">
        <w:tc>
          <w:tcPr>
            <w:tcW w:w="5898" w:type="dxa"/>
            <w:shd w:val="clear" w:color="auto" w:fill="auto"/>
          </w:tcPr>
          <w:p w14:paraId="53F91882" w14:textId="77777777" w:rsidR="00C917AB" w:rsidRPr="00905C8A" w:rsidRDefault="00C917AB" w:rsidP="00C17EF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19" w:type="dxa"/>
          </w:tcPr>
          <w:p w14:paraId="162E22CC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F9B159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0155084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C917AB" w:rsidRPr="00905C8A" w14:paraId="6214AB82" w14:textId="77777777" w:rsidTr="00C917AB">
        <w:tc>
          <w:tcPr>
            <w:tcW w:w="5898" w:type="dxa"/>
            <w:shd w:val="clear" w:color="auto" w:fill="auto"/>
          </w:tcPr>
          <w:p w14:paraId="0802E098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19" w:type="dxa"/>
          </w:tcPr>
          <w:p w14:paraId="716ECCE8" w14:textId="44208ED4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="00265447">
              <w:rPr>
                <w:rFonts w:ascii="Angsana New" w:eastAsia="Calibri" w:hAnsi="Angsana New"/>
                <w:color w:val="000000"/>
                <w:sz w:val="30"/>
                <w:szCs w:val="30"/>
              </w:rPr>
              <w:t>92,615</w:t>
            </w:r>
          </w:p>
        </w:tc>
        <w:tc>
          <w:tcPr>
            <w:tcW w:w="269" w:type="dxa"/>
          </w:tcPr>
          <w:p w14:paraId="42B7C822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F8590E7" w14:textId="6487EC44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252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556</w:t>
            </w:r>
          </w:p>
        </w:tc>
      </w:tr>
      <w:tr w:rsidR="00C917AB" w:rsidRPr="00905C8A" w14:paraId="568ED3E1" w14:textId="77777777" w:rsidTr="00C917AB">
        <w:tc>
          <w:tcPr>
            <w:tcW w:w="5898" w:type="dxa"/>
            <w:shd w:val="clear" w:color="auto" w:fill="auto"/>
          </w:tcPr>
          <w:p w14:paraId="4E047FE7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19" w:type="dxa"/>
          </w:tcPr>
          <w:p w14:paraId="1DABAD6B" w14:textId="317C1D0E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149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69" w:type="dxa"/>
          </w:tcPr>
          <w:p w14:paraId="5E2895F2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60D47F8" w14:textId="431EAA88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202</w:t>
            </w:r>
            <w:r w:rsidR="00C917AB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968</w:t>
            </w:r>
          </w:p>
        </w:tc>
      </w:tr>
      <w:tr w:rsidR="001F6F37" w:rsidRPr="00905C8A" w14:paraId="656EE1FF" w14:textId="77777777" w:rsidTr="00AC0ED6">
        <w:tc>
          <w:tcPr>
            <w:tcW w:w="5898" w:type="dxa"/>
            <w:shd w:val="clear" w:color="auto" w:fill="auto"/>
          </w:tcPr>
          <w:p w14:paraId="366D001A" w14:textId="2120770E" w:rsidR="001F6F37" w:rsidRPr="00905C8A" w:rsidRDefault="001F6F37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19" w:type="dxa"/>
            <w:shd w:val="clear" w:color="auto" w:fill="auto"/>
          </w:tcPr>
          <w:p w14:paraId="0EA9AE47" w14:textId="749A4DD2" w:rsidR="001F6F37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76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055</w:t>
            </w:r>
          </w:p>
        </w:tc>
        <w:tc>
          <w:tcPr>
            <w:tcW w:w="269" w:type="dxa"/>
            <w:shd w:val="clear" w:color="auto" w:fill="auto"/>
          </w:tcPr>
          <w:p w14:paraId="1E8FA28D" w14:textId="77777777" w:rsidR="001F6F37" w:rsidRPr="00905C8A" w:rsidRDefault="001F6F37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</w:tcPr>
          <w:p w14:paraId="075BBD03" w14:textId="3FCEB402" w:rsidR="001F6F3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97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984</w:t>
            </w:r>
          </w:p>
        </w:tc>
      </w:tr>
      <w:tr w:rsidR="00C917AB" w:rsidRPr="00905C8A" w14:paraId="5F584C17" w14:textId="77777777" w:rsidTr="00C917AB">
        <w:tc>
          <w:tcPr>
            <w:tcW w:w="5898" w:type="dxa"/>
            <w:shd w:val="clear" w:color="auto" w:fill="auto"/>
          </w:tcPr>
          <w:p w14:paraId="40632FF6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833C650" w14:textId="2028CCEB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232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69" w:type="dxa"/>
          </w:tcPr>
          <w:p w14:paraId="354BABA7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3304EF2C" w14:textId="5F66F4C1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198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686</w:t>
            </w:r>
          </w:p>
        </w:tc>
      </w:tr>
      <w:tr w:rsidR="00C917AB" w:rsidRPr="00BF5887" w14:paraId="3DC7FA45" w14:textId="77777777" w:rsidTr="00AC0ED6">
        <w:tc>
          <w:tcPr>
            <w:tcW w:w="5898" w:type="dxa"/>
            <w:shd w:val="clear" w:color="auto" w:fill="auto"/>
          </w:tcPr>
          <w:p w14:paraId="596BF7C7" w14:textId="77777777" w:rsidR="00C917AB" w:rsidRPr="00BF5887" w:rsidRDefault="00C917AB" w:rsidP="00C917A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1E0D7CF0" w14:textId="1339A6F6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26544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50,456</w:t>
            </w:r>
          </w:p>
        </w:tc>
        <w:tc>
          <w:tcPr>
            <w:tcW w:w="269" w:type="dxa"/>
          </w:tcPr>
          <w:p w14:paraId="067ECF65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6FEC0" w14:textId="27BA0C15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</w:t>
            </w:r>
            <w:r w:rsidR="00C917A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194</w:t>
            </w:r>
          </w:p>
        </w:tc>
      </w:tr>
      <w:tr w:rsidR="00C917AB" w:rsidRPr="00BF5887" w14:paraId="4DE887FA" w14:textId="77777777" w:rsidTr="00C917AB">
        <w:tc>
          <w:tcPr>
            <w:tcW w:w="5898" w:type="dxa"/>
            <w:shd w:val="clear" w:color="auto" w:fill="auto"/>
            <w:vAlign w:val="bottom"/>
          </w:tcPr>
          <w:p w14:paraId="3BD8FFD5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EDB7542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2E2784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49AEB1D1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7AB" w:rsidRPr="00BF5887" w14:paraId="7892D777" w14:textId="77777777" w:rsidTr="00C917AB">
        <w:tc>
          <w:tcPr>
            <w:tcW w:w="5898" w:type="dxa"/>
            <w:shd w:val="clear" w:color="auto" w:fill="auto"/>
          </w:tcPr>
          <w:p w14:paraId="6CB54E9F" w14:textId="77777777" w:rsidR="00C917AB" w:rsidRPr="00BF5887" w:rsidRDefault="00C917AB" w:rsidP="00C917AB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19" w:type="dxa"/>
          </w:tcPr>
          <w:p w14:paraId="02960A93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205097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FC08A9F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7AB" w:rsidRPr="00BF5887" w14:paraId="37A4FFF4" w14:textId="77777777" w:rsidTr="00C917AB">
        <w:tc>
          <w:tcPr>
            <w:tcW w:w="5898" w:type="dxa"/>
            <w:shd w:val="clear" w:color="auto" w:fill="auto"/>
          </w:tcPr>
          <w:p w14:paraId="3460EB0A" w14:textId="77777777" w:rsidR="00C917AB" w:rsidRPr="00BF5887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19" w:type="dxa"/>
          </w:tcPr>
          <w:p w14:paraId="0525AD63" w14:textId="6B42671A" w:rsidR="00C917AB" w:rsidRPr="00BF5887" w:rsidRDefault="00265447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711,375</w:t>
            </w:r>
          </w:p>
        </w:tc>
        <w:tc>
          <w:tcPr>
            <w:tcW w:w="269" w:type="dxa"/>
          </w:tcPr>
          <w:p w14:paraId="11795EC6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</w:tcPr>
          <w:p w14:paraId="7835810E" w14:textId="7280EF0B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636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769</w:t>
            </w:r>
          </w:p>
        </w:tc>
      </w:tr>
      <w:tr w:rsidR="00C917AB" w:rsidRPr="00BF5887" w14:paraId="31C60672" w14:textId="77777777" w:rsidTr="00C917AB">
        <w:tc>
          <w:tcPr>
            <w:tcW w:w="5898" w:type="dxa"/>
            <w:shd w:val="clear" w:color="auto" w:fill="auto"/>
          </w:tcPr>
          <w:p w14:paraId="4FFC15DF" w14:textId="77777777" w:rsidR="00C917AB" w:rsidRPr="00BF5887" w:rsidRDefault="00C917AB" w:rsidP="00C917AB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4DFEAE0" w14:textId="021E8948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139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081</w:t>
            </w:r>
          </w:p>
        </w:tc>
        <w:tc>
          <w:tcPr>
            <w:tcW w:w="269" w:type="dxa"/>
          </w:tcPr>
          <w:p w14:paraId="6D424533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265ADB7" w14:textId="137F2AE2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115</w:t>
            </w:r>
            <w:r w:rsidR="00C917AB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425</w:t>
            </w:r>
          </w:p>
        </w:tc>
      </w:tr>
      <w:tr w:rsidR="00C917AB" w:rsidRPr="00BF5887" w14:paraId="27E4670F" w14:textId="77777777" w:rsidTr="00C917AB">
        <w:tc>
          <w:tcPr>
            <w:tcW w:w="5898" w:type="dxa"/>
            <w:shd w:val="clear" w:color="auto" w:fill="auto"/>
          </w:tcPr>
          <w:p w14:paraId="14F20966" w14:textId="77777777" w:rsidR="00C917AB" w:rsidRPr="00BF5887" w:rsidRDefault="00C917AB" w:rsidP="00C917A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245F5A8F" w14:textId="71C691B7" w:rsidR="00C917AB" w:rsidRPr="00BF5887" w:rsidRDefault="00265447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50,456</w:t>
            </w:r>
          </w:p>
        </w:tc>
        <w:tc>
          <w:tcPr>
            <w:tcW w:w="269" w:type="dxa"/>
          </w:tcPr>
          <w:p w14:paraId="7921E4E1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24569023" w14:textId="5BE12C72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</w:t>
            </w:r>
            <w:r w:rsidR="00C917A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194</w:t>
            </w:r>
          </w:p>
        </w:tc>
      </w:tr>
      <w:tr w:rsidR="00C917AB" w:rsidRPr="00BF5887" w14:paraId="0147B583" w14:textId="77777777" w:rsidTr="00C917AB">
        <w:tc>
          <w:tcPr>
            <w:tcW w:w="5898" w:type="dxa"/>
            <w:shd w:val="clear" w:color="auto" w:fill="auto"/>
            <w:vAlign w:val="bottom"/>
          </w:tcPr>
          <w:p w14:paraId="005263D9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</w:tcPr>
          <w:p w14:paraId="73CD348D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65F252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</w:tcPr>
          <w:p w14:paraId="3C0E07A2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7AB" w:rsidRPr="00BF5887" w14:paraId="468369E2" w14:textId="77777777" w:rsidTr="00C917AB">
        <w:tc>
          <w:tcPr>
            <w:tcW w:w="5898" w:type="dxa"/>
            <w:shd w:val="clear" w:color="auto" w:fill="auto"/>
          </w:tcPr>
          <w:p w14:paraId="370B0608" w14:textId="77777777" w:rsidR="00C917AB" w:rsidRPr="00BF5887" w:rsidRDefault="00C917AB" w:rsidP="00C917AB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19" w:type="dxa"/>
          </w:tcPr>
          <w:p w14:paraId="3CF33786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A5F415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E91B2C1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8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7AB" w:rsidRPr="00BF5887" w14:paraId="4EBE9E79" w14:textId="77777777" w:rsidTr="00C917AB">
        <w:tc>
          <w:tcPr>
            <w:tcW w:w="5898" w:type="dxa"/>
            <w:shd w:val="clear" w:color="auto" w:fill="auto"/>
            <w:vAlign w:val="bottom"/>
          </w:tcPr>
          <w:p w14:paraId="3A81DFCA" w14:textId="77777777" w:rsidR="00C917AB" w:rsidRPr="00BF5887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2373164F" w14:textId="13D37758" w:rsidR="00C917AB" w:rsidRPr="005E7140" w:rsidRDefault="00265447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50,456</w:t>
            </w:r>
          </w:p>
        </w:tc>
        <w:tc>
          <w:tcPr>
            <w:tcW w:w="269" w:type="dxa"/>
          </w:tcPr>
          <w:p w14:paraId="112BAAF2" w14:textId="77777777" w:rsidR="00C917AB" w:rsidRPr="005E7140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double" w:sz="4" w:space="0" w:color="auto"/>
            </w:tcBorders>
          </w:tcPr>
          <w:p w14:paraId="5349BC03" w14:textId="1ED14A98" w:rsidR="00C917AB" w:rsidRPr="005E7140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spacing w:line="240" w:lineRule="auto"/>
              <w:ind w:right="-107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</w:t>
            </w:r>
            <w:r w:rsidR="00C917A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194</w:t>
            </w:r>
          </w:p>
        </w:tc>
      </w:tr>
    </w:tbl>
    <w:p w14:paraId="01D26A91" w14:textId="77777777" w:rsidR="00C917AB" w:rsidRDefault="00C917AB" w:rsidP="00C917AB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925"/>
        <w:gridCol w:w="1618"/>
        <w:gridCol w:w="269"/>
        <w:gridCol w:w="1548"/>
      </w:tblGrid>
      <w:tr w:rsidR="00C917AB" w:rsidRPr="00905C8A" w14:paraId="68B5434E" w14:textId="77777777" w:rsidTr="00C917AB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004EF1A8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6F995741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7AB" w:rsidRPr="00905C8A" w14:paraId="44933516" w14:textId="77777777" w:rsidTr="00C917AB">
        <w:trPr>
          <w:trHeight w:val="227"/>
          <w:tblHeader/>
        </w:trPr>
        <w:tc>
          <w:tcPr>
            <w:tcW w:w="5925" w:type="dxa"/>
            <w:shd w:val="clear" w:color="auto" w:fill="auto"/>
            <w:vAlign w:val="bottom"/>
          </w:tcPr>
          <w:p w14:paraId="0CE3EA2B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1E9B3D81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C917AB" w:rsidRPr="00905C8A" w14:paraId="35F797DF" w14:textId="77777777" w:rsidTr="00C917AB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5E6861CF" w14:textId="161F44C1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7401E3" w:rsidRPr="007401E3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18" w:type="dxa"/>
          </w:tcPr>
          <w:p w14:paraId="657D33B7" w14:textId="13A50CAD" w:rsidR="00C917AB" w:rsidRPr="00905C8A" w:rsidRDefault="007401E3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0F35D471" w14:textId="77777777" w:rsidR="00C917AB" w:rsidRPr="00905C8A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F23A82D" w14:textId="705096EE" w:rsidR="00C917AB" w:rsidRPr="00905C8A" w:rsidRDefault="007401E3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C917AB" w:rsidRPr="00905C8A" w14:paraId="32A2162E" w14:textId="77777777" w:rsidTr="00C917AB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768A1176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29CCD8B3" w14:textId="77777777" w:rsidR="00C917AB" w:rsidRPr="005C1856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17AB" w:rsidRPr="00905C8A" w14:paraId="4F23E4DD" w14:textId="77777777" w:rsidTr="00C917AB">
        <w:tc>
          <w:tcPr>
            <w:tcW w:w="5925" w:type="dxa"/>
            <w:shd w:val="clear" w:color="auto" w:fill="auto"/>
          </w:tcPr>
          <w:p w14:paraId="0F39C3AC" w14:textId="77777777" w:rsidR="00C917AB" w:rsidRPr="005C1856" w:rsidRDefault="00C917AB" w:rsidP="00C17EF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8" w:type="dxa"/>
          </w:tcPr>
          <w:p w14:paraId="3614529C" w14:textId="77777777" w:rsidR="00C917AB" w:rsidRPr="00905C8A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4B1FC32" w14:textId="77777777" w:rsidR="00C917AB" w:rsidRPr="00905C8A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B24D59D" w14:textId="77777777" w:rsidR="00C917AB" w:rsidRPr="00905C8A" w:rsidRDefault="00C917AB" w:rsidP="00C1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C917AB" w:rsidRPr="00905C8A" w14:paraId="29E4AD6D" w14:textId="77777777" w:rsidTr="00C917AB">
        <w:tc>
          <w:tcPr>
            <w:tcW w:w="5925" w:type="dxa"/>
            <w:shd w:val="clear" w:color="auto" w:fill="auto"/>
          </w:tcPr>
          <w:p w14:paraId="2F0FE3CE" w14:textId="77777777" w:rsidR="00C917AB" w:rsidRPr="00905C8A" w:rsidRDefault="00C917AB" w:rsidP="00C17EF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18" w:type="dxa"/>
          </w:tcPr>
          <w:p w14:paraId="0FA3106F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BA2772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988384C" w14:textId="77777777" w:rsidR="00C917AB" w:rsidRPr="00905C8A" w:rsidRDefault="00C917AB" w:rsidP="00C1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C917AB" w:rsidRPr="00905C8A" w14:paraId="4AB8669B" w14:textId="77777777" w:rsidTr="00C917AB">
        <w:tc>
          <w:tcPr>
            <w:tcW w:w="5925" w:type="dxa"/>
            <w:shd w:val="clear" w:color="auto" w:fill="auto"/>
          </w:tcPr>
          <w:p w14:paraId="44DE0511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18" w:type="dxa"/>
          </w:tcPr>
          <w:p w14:paraId="1475282F" w14:textId="2508B1E0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  <w:r w:rsidR="00A24585">
              <w:rPr>
                <w:rFonts w:ascii="Angsana New" w:eastAsia="Calibri" w:hAnsi="Angsana New"/>
                <w:color w:val="000000"/>
                <w:sz w:val="30"/>
                <w:szCs w:val="30"/>
              </w:rPr>
              <w:t>49,118</w:t>
            </w:r>
          </w:p>
        </w:tc>
        <w:tc>
          <w:tcPr>
            <w:tcW w:w="269" w:type="dxa"/>
          </w:tcPr>
          <w:p w14:paraId="6D933FBB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500CCAA" w14:textId="32814C06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887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378</w:t>
            </w:r>
          </w:p>
        </w:tc>
      </w:tr>
      <w:tr w:rsidR="00C917AB" w:rsidRPr="00905C8A" w14:paraId="3F1E44F4" w14:textId="77777777" w:rsidTr="00C917AB">
        <w:tc>
          <w:tcPr>
            <w:tcW w:w="5925" w:type="dxa"/>
            <w:shd w:val="clear" w:color="auto" w:fill="auto"/>
          </w:tcPr>
          <w:p w14:paraId="1F4521C6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18" w:type="dxa"/>
          </w:tcPr>
          <w:p w14:paraId="3A2D7E20" w14:textId="301C9B37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506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69" w:type="dxa"/>
          </w:tcPr>
          <w:p w14:paraId="7E4C5941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2090554" w14:textId="69F19E5B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595</w:t>
            </w:r>
            <w:r w:rsidR="00C917AB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858</w:t>
            </w:r>
          </w:p>
        </w:tc>
      </w:tr>
      <w:tr w:rsidR="001F6F37" w:rsidRPr="00905C8A" w14:paraId="6E77C7A4" w14:textId="77777777" w:rsidTr="00AC0ED6">
        <w:tc>
          <w:tcPr>
            <w:tcW w:w="5925" w:type="dxa"/>
            <w:shd w:val="clear" w:color="auto" w:fill="auto"/>
          </w:tcPr>
          <w:p w14:paraId="5BDD4481" w14:textId="5A1FA925" w:rsidR="001F6F37" w:rsidRPr="00905C8A" w:rsidRDefault="001F6F37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18" w:type="dxa"/>
            <w:shd w:val="clear" w:color="auto" w:fill="auto"/>
          </w:tcPr>
          <w:p w14:paraId="5299F9C8" w14:textId="413CAE86" w:rsidR="001F6F37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182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69" w:type="dxa"/>
            <w:shd w:val="clear" w:color="auto" w:fill="auto"/>
          </w:tcPr>
          <w:p w14:paraId="78103D3A" w14:textId="77777777" w:rsidR="001F6F37" w:rsidRPr="00905C8A" w:rsidRDefault="001F6F37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2209D687" w14:textId="263BEF40" w:rsidR="001F6F3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238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087</w:t>
            </w:r>
          </w:p>
        </w:tc>
      </w:tr>
      <w:tr w:rsidR="00C917AB" w:rsidRPr="00905C8A" w14:paraId="1E63D5D6" w14:textId="77777777" w:rsidTr="00C917AB">
        <w:tc>
          <w:tcPr>
            <w:tcW w:w="5925" w:type="dxa"/>
            <w:shd w:val="clear" w:color="auto" w:fill="auto"/>
          </w:tcPr>
          <w:p w14:paraId="07480B87" w14:textId="77777777" w:rsidR="00C917AB" w:rsidRPr="00905C8A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1EEE712" w14:textId="05EFF0DF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600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657</w:t>
            </w:r>
          </w:p>
        </w:tc>
        <w:tc>
          <w:tcPr>
            <w:tcW w:w="269" w:type="dxa"/>
          </w:tcPr>
          <w:p w14:paraId="7523A41B" w14:textId="77777777" w:rsidR="00C917AB" w:rsidRPr="00905C8A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35BA8B3" w14:textId="466BAFBB" w:rsidR="00C917AB" w:rsidRPr="00905C8A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603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042</w:t>
            </w:r>
          </w:p>
        </w:tc>
      </w:tr>
      <w:tr w:rsidR="00C917AB" w:rsidRPr="00BF5887" w14:paraId="58521883" w14:textId="77777777" w:rsidTr="00AC0ED6">
        <w:tc>
          <w:tcPr>
            <w:tcW w:w="5925" w:type="dxa"/>
            <w:shd w:val="clear" w:color="auto" w:fill="auto"/>
          </w:tcPr>
          <w:p w14:paraId="770F417D" w14:textId="77777777" w:rsidR="00C917AB" w:rsidRPr="00BF5887" w:rsidRDefault="00C917AB" w:rsidP="00C917A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F5054F1" w14:textId="71AB2CD7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914BA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A245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38,585</w:t>
            </w:r>
          </w:p>
        </w:tc>
        <w:tc>
          <w:tcPr>
            <w:tcW w:w="269" w:type="dxa"/>
          </w:tcPr>
          <w:p w14:paraId="67D77731" w14:textId="77777777" w:rsidR="00C917AB" w:rsidRPr="00BF5887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4843E" w14:textId="67F38F8B" w:rsidR="00C917AB" w:rsidRPr="00BF5887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917A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324</w:t>
            </w:r>
            <w:r w:rsidR="00914BA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365</w:t>
            </w:r>
          </w:p>
        </w:tc>
      </w:tr>
      <w:tr w:rsidR="00C917AB" w:rsidRPr="009E507B" w14:paraId="594AC67C" w14:textId="77777777" w:rsidTr="00C917AB">
        <w:tc>
          <w:tcPr>
            <w:tcW w:w="5925" w:type="dxa"/>
            <w:shd w:val="clear" w:color="auto" w:fill="auto"/>
          </w:tcPr>
          <w:p w14:paraId="7206926D" w14:textId="77777777" w:rsidR="00C917AB" w:rsidRPr="009E507B" w:rsidRDefault="00C917AB" w:rsidP="00C917AB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1618" w:type="dxa"/>
          </w:tcPr>
          <w:p w14:paraId="012C41AF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9E08136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4C9B5A8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7AB" w:rsidRPr="009E507B" w14:paraId="32DD5872" w14:textId="77777777" w:rsidTr="00C917AB">
        <w:tc>
          <w:tcPr>
            <w:tcW w:w="5925" w:type="dxa"/>
            <w:shd w:val="clear" w:color="auto" w:fill="auto"/>
          </w:tcPr>
          <w:p w14:paraId="24AD5A1E" w14:textId="77777777" w:rsidR="00C917AB" w:rsidRPr="009E507B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18" w:type="dxa"/>
          </w:tcPr>
          <w:p w14:paraId="2966E6EC" w14:textId="21858A38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="00A24585">
              <w:rPr>
                <w:rFonts w:ascii="Angsana New" w:eastAsia="Calibri" w:hAnsi="Angsana New"/>
                <w:color w:val="000000"/>
                <w:sz w:val="30"/>
                <w:szCs w:val="30"/>
              </w:rPr>
              <w:t>78,439</w:t>
            </w:r>
          </w:p>
        </w:tc>
        <w:tc>
          <w:tcPr>
            <w:tcW w:w="269" w:type="dxa"/>
          </w:tcPr>
          <w:p w14:paraId="6BB5C426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732CC88" w14:textId="46EA4CF7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C917AB" w:rsidRPr="009E507B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005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505</w:t>
            </w:r>
          </w:p>
        </w:tc>
      </w:tr>
      <w:tr w:rsidR="00C917AB" w:rsidRPr="009E507B" w14:paraId="40D496B9" w14:textId="77777777" w:rsidTr="00C917AB">
        <w:tc>
          <w:tcPr>
            <w:tcW w:w="5925" w:type="dxa"/>
            <w:shd w:val="clear" w:color="auto" w:fill="auto"/>
          </w:tcPr>
          <w:p w14:paraId="7096DB7D" w14:textId="77777777" w:rsidR="00C917AB" w:rsidRPr="009E507B" w:rsidRDefault="00C917AB" w:rsidP="00C917AB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66F2E96" w14:textId="501D5558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360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146</w:t>
            </w:r>
          </w:p>
        </w:tc>
        <w:tc>
          <w:tcPr>
            <w:tcW w:w="269" w:type="dxa"/>
          </w:tcPr>
          <w:p w14:paraId="525B2B26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E9337E9" w14:textId="5BAB0271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318</w:t>
            </w:r>
            <w:r w:rsidR="00914BA2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color w:val="000000"/>
                <w:sz w:val="30"/>
                <w:szCs w:val="30"/>
              </w:rPr>
              <w:t>860</w:t>
            </w:r>
          </w:p>
        </w:tc>
      </w:tr>
      <w:tr w:rsidR="00C917AB" w:rsidRPr="009E507B" w14:paraId="67EA1DC5" w14:textId="77777777" w:rsidTr="00C917AB">
        <w:tc>
          <w:tcPr>
            <w:tcW w:w="5925" w:type="dxa"/>
            <w:shd w:val="clear" w:color="auto" w:fill="auto"/>
          </w:tcPr>
          <w:p w14:paraId="36A71013" w14:textId="77777777" w:rsidR="00C917AB" w:rsidRPr="009E507B" w:rsidRDefault="00C917AB" w:rsidP="00C917A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9E5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2206CB6" w14:textId="63B66B1B" w:rsidR="00C917AB" w:rsidRPr="009E507B" w:rsidRDefault="00A24585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38,585</w:t>
            </w:r>
          </w:p>
        </w:tc>
        <w:tc>
          <w:tcPr>
            <w:tcW w:w="269" w:type="dxa"/>
          </w:tcPr>
          <w:p w14:paraId="70F76AB7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EC5DE32" w14:textId="3C059A40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917AB"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324</w:t>
            </w:r>
            <w:r w:rsidR="00914BA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365</w:t>
            </w:r>
          </w:p>
        </w:tc>
      </w:tr>
      <w:tr w:rsidR="00C917AB" w:rsidRPr="009E507B" w14:paraId="3691A843" w14:textId="77777777" w:rsidTr="00C917AB">
        <w:tc>
          <w:tcPr>
            <w:tcW w:w="5925" w:type="dxa"/>
            <w:shd w:val="clear" w:color="auto" w:fill="auto"/>
            <w:vAlign w:val="bottom"/>
          </w:tcPr>
          <w:p w14:paraId="1B850734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9721A4D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67CF99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6E93C8F7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17AB" w:rsidRPr="009E507B" w14:paraId="199C8597" w14:textId="77777777" w:rsidTr="00C917AB">
        <w:tc>
          <w:tcPr>
            <w:tcW w:w="5925" w:type="dxa"/>
            <w:shd w:val="clear" w:color="auto" w:fill="auto"/>
          </w:tcPr>
          <w:p w14:paraId="0CF0E7FC" w14:textId="77777777" w:rsidR="00C917AB" w:rsidRPr="009E507B" w:rsidRDefault="00C917AB" w:rsidP="00C917AB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18" w:type="dxa"/>
          </w:tcPr>
          <w:p w14:paraId="110079A1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46C91D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89E3D24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7AB" w:rsidRPr="009E507B" w14:paraId="3A623C84" w14:textId="77777777" w:rsidTr="00C917AB">
        <w:tc>
          <w:tcPr>
            <w:tcW w:w="5925" w:type="dxa"/>
            <w:shd w:val="clear" w:color="auto" w:fill="auto"/>
            <w:vAlign w:val="bottom"/>
          </w:tcPr>
          <w:p w14:paraId="24BDC0D5" w14:textId="77777777" w:rsidR="00C917AB" w:rsidRPr="009E507B" w:rsidRDefault="00C917AB" w:rsidP="00C917A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18" w:type="dxa"/>
            <w:tcBorders>
              <w:bottom w:val="double" w:sz="4" w:space="0" w:color="auto"/>
            </w:tcBorders>
          </w:tcPr>
          <w:p w14:paraId="1E9B7017" w14:textId="413D466C" w:rsidR="00C917AB" w:rsidRPr="009E507B" w:rsidRDefault="00A24585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38,585</w:t>
            </w:r>
          </w:p>
        </w:tc>
        <w:tc>
          <w:tcPr>
            <w:tcW w:w="269" w:type="dxa"/>
          </w:tcPr>
          <w:p w14:paraId="4C27EB7C" w14:textId="77777777" w:rsidR="00C917AB" w:rsidRPr="009E507B" w:rsidRDefault="00C917AB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3281D8AD" w14:textId="71E9C5F2" w:rsidR="00C917AB" w:rsidRPr="009E507B" w:rsidRDefault="007401E3" w:rsidP="00C91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917AB"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324</w:t>
            </w:r>
            <w:r w:rsidR="00914BA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401E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365</w:t>
            </w:r>
          </w:p>
        </w:tc>
      </w:tr>
    </w:tbl>
    <w:p w14:paraId="18E15631" w14:textId="77777777" w:rsidR="005B7549" w:rsidRDefault="005B7549" w:rsidP="005B7549">
      <w:pPr>
        <w:rPr>
          <w:rFonts w:ascii="Angsana New" w:hAnsi="Angsana New"/>
          <w:sz w:val="30"/>
          <w:szCs w:val="30"/>
          <w:cs/>
          <w:lang w:val="th-TH"/>
        </w:rPr>
      </w:pPr>
    </w:p>
    <w:p w14:paraId="4EE88879" w14:textId="537317A1" w:rsidR="00C16CB3" w:rsidRPr="009E507B" w:rsidRDefault="00FC347E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49C860F3" w14:textId="77777777" w:rsidR="00760FB7" w:rsidRPr="009E507B" w:rsidRDefault="00C16CB3" w:rsidP="00C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 w:rsidRPr="009E50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170"/>
      </w:tblGrid>
      <w:tr w:rsidR="00FF78D8" w:rsidRPr="00FC347E" w14:paraId="6DB9393E" w14:textId="77777777" w:rsidTr="00FF78D8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731F3A72" w14:textId="0C080DB9" w:rsidR="00FF78D8" w:rsidRPr="00FC347E" w:rsidRDefault="00FF78D8" w:rsidP="00FF78D8">
            <w:pPr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gridSpan w:val="3"/>
          </w:tcPr>
          <w:p w14:paraId="46DF3CDB" w14:textId="062AC036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7EFE9A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08C3425" w14:textId="0BD9923C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78D8" w:rsidRPr="00FC347E" w14:paraId="532A5441" w14:textId="77777777" w:rsidTr="00FF78D8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C96A75A" w14:textId="4B0C341A" w:rsidR="00FF78D8" w:rsidRPr="00FC347E" w:rsidRDefault="00500A52" w:rsidP="00FF78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D76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53472BF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7C45431A" w14:textId="3822E8D9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082C2A5E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637D29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21621D9C" w14:textId="349C4724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</w:t>
            </w:r>
            <w:r w:rsidR="00AD76F1">
              <w:rPr>
                <w:rFonts w:asciiTheme="majorBidi" w:hAnsiTheme="majorBidi" w:hint="cs"/>
                <w:b/>
                <w:sz w:val="30"/>
                <w:szCs w:val="30"/>
                <w:cs/>
                <w:lang w:bidi="th-TH"/>
              </w:rPr>
              <w:t>เก้าเ</w:t>
            </w: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180" w:type="dxa"/>
          </w:tcPr>
          <w:p w14:paraId="1185BE0C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53304E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4A9F1697" w14:textId="7670F41A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5432721A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3C173" w14:textId="77777777" w:rsidR="00FF78D8" w:rsidRPr="00FF78D8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สำหรับ</w:t>
            </w:r>
          </w:p>
          <w:p w14:paraId="2E5021B8" w14:textId="7149BB1D" w:rsidR="00FF78D8" w:rsidRPr="00FC347E" w:rsidRDefault="00FF78D8" w:rsidP="00FF78D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งวด</w:t>
            </w:r>
            <w:r w:rsidR="00AD76F1">
              <w:rPr>
                <w:rFonts w:asciiTheme="majorBidi" w:hAnsiTheme="majorBidi" w:hint="cs"/>
                <w:b/>
                <w:sz w:val="30"/>
                <w:szCs w:val="30"/>
                <w:cs/>
                <w:lang w:bidi="th-TH"/>
              </w:rPr>
              <w:t>เก้า</w:t>
            </w:r>
            <w:r w:rsidRPr="00FF78D8">
              <w:rPr>
                <w:rFonts w:asciiTheme="majorBidi" w:hAnsiTheme="majorBidi"/>
                <w:b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500A52" w:rsidRPr="00FC347E" w14:paraId="4CA9B315" w14:textId="77777777" w:rsidTr="001F4A2B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09868D0B" w14:textId="475E3FCD" w:rsidR="00500A52" w:rsidRPr="00FC347E" w:rsidRDefault="00500A52" w:rsidP="00FF78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09188F1" w14:textId="52D8962B" w:rsidR="00500A52" w:rsidRPr="00FC347E" w:rsidRDefault="00500A52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78D8" w:rsidRPr="00FC347E" w14:paraId="5A731AEB" w14:textId="77777777" w:rsidTr="00FF78D8">
        <w:trPr>
          <w:cantSplit/>
          <w:trHeight w:val="144"/>
        </w:trPr>
        <w:tc>
          <w:tcPr>
            <w:tcW w:w="4050" w:type="dxa"/>
          </w:tcPr>
          <w:p w14:paraId="0AA0B847" w14:textId="77777777" w:rsidR="00FF78D8" w:rsidRPr="00FC347E" w:rsidRDefault="00FF78D8" w:rsidP="00FF78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56C4FF2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39F14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A8387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554FC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A43E0" w14:textId="2D44CC10" w:rsidR="00FF78D8" w:rsidRPr="00FC347E" w:rsidRDefault="00FF78D8" w:rsidP="00FF78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737B6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10381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8D8" w:rsidRPr="00FC347E" w14:paraId="0DAF15BB" w14:textId="77777777" w:rsidTr="00FF78D8">
        <w:trPr>
          <w:cantSplit/>
          <w:trHeight w:val="191"/>
        </w:trPr>
        <w:tc>
          <w:tcPr>
            <w:tcW w:w="4050" w:type="dxa"/>
          </w:tcPr>
          <w:p w14:paraId="0CDC913A" w14:textId="77777777" w:rsidR="00FF78D8" w:rsidRPr="00FC347E" w:rsidRDefault="00FF78D8" w:rsidP="00FF78D8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C347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60660F0" w14:textId="179A8013" w:rsidR="00FF78D8" w:rsidRPr="00FC347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80" w:type="dxa"/>
          </w:tcPr>
          <w:p w14:paraId="5DC19D9E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8ACB5" w14:textId="56FBBB0C" w:rsidR="00FF78D8" w:rsidRPr="00FC347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43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</w:tcPr>
          <w:p w14:paraId="06A1FDBB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C081C" w14:textId="32C50D9D" w:rsidR="00FF78D8" w:rsidRPr="00FC347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80" w:type="dxa"/>
          </w:tcPr>
          <w:p w14:paraId="426379C9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3F5A6" w14:textId="186D3EA1" w:rsidR="00FF78D8" w:rsidRPr="00FC347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43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FF78D8" w:rsidRPr="00FC347E" w14:paraId="0D9DD9AD" w14:textId="77777777" w:rsidTr="002C705B">
        <w:trPr>
          <w:cantSplit/>
          <w:trHeight w:val="144"/>
        </w:trPr>
        <w:tc>
          <w:tcPr>
            <w:tcW w:w="4050" w:type="dxa"/>
          </w:tcPr>
          <w:p w14:paraId="10E15578" w14:textId="77777777" w:rsidR="00FF78D8" w:rsidRPr="00FC347E" w:rsidRDefault="00FF78D8" w:rsidP="00FF78D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C347E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3D30438" w14:textId="0525CD33" w:rsidR="00FF78D8" w:rsidRPr="005630A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80" w:type="dxa"/>
            <w:shd w:val="clear" w:color="auto" w:fill="auto"/>
          </w:tcPr>
          <w:p w14:paraId="3155C1D8" w14:textId="77777777" w:rsidR="00FF78D8" w:rsidRPr="005630AE" w:rsidRDefault="00FF78D8" w:rsidP="00FF78D8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4BB8" w14:textId="08EB4DD1" w:rsidR="00FF78D8" w:rsidRPr="005630A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13597333" w14:textId="77777777" w:rsidR="00FF78D8" w:rsidRPr="005630AE" w:rsidRDefault="00FF78D8" w:rsidP="00FF78D8">
            <w:pPr>
              <w:pStyle w:val="acctfourfigures"/>
              <w:tabs>
                <w:tab w:val="clear" w:pos="765"/>
                <w:tab w:val="decimal" w:pos="0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98885A" w14:textId="48323B02" w:rsidR="00FF78D8" w:rsidRPr="005630A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914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638</w:t>
            </w:r>
          </w:p>
        </w:tc>
        <w:tc>
          <w:tcPr>
            <w:tcW w:w="180" w:type="dxa"/>
            <w:shd w:val="clear" w:color="auto" w:fill="auto"/>
          </w:tcPr>
          <w:p w14:paraId="37D7D711" w14:textId="77777777" w:rsidR="00FF78D8" w:rsidRPr="00FC347E" w:rsidRDefault="00FF78D8" w:rsidP="00FF78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28462" w14:textId="2ED69280" w:rsidR="00FF78D8" w:rsidRPr="00FC347E" w:rsidRDefault="007401E3" w:rsidP="00500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56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14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</w:tbl>
    <w:p w14:paraId="580806F0" w14:textId="52FB7CB6" w:rsidR="00296496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C27EA" w14:textId="534F5AE0" w:rsidR="00FC347E" w:rsidRDefault="00FC347E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AD76F1">
        <w:rPr>
          <w:rFonts w:ascii="Angsana New" w:hAnsi="Angsana New" w:hint="cs"/>
          <w:sz w:val="30"/>
          <w:szCs w:val="30"/>
          <w:cs/>
        </w:rPr>
        <w:t>เก้า</w:t>
      </w:r>
      <w:r w:rsidRPr="00FC34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401E3" w:rsidRPr="007401E3">
        <w:rPr>
          <w:rFonts w:ascii="Angsana New" w:hAnsi="Angsana New"/>
          <w:sz w:val="30"/>
          <w:szCs w:val="30"/>
        </w:rPr>
        <w:t>30</w:t>
      </w:r>
      <w:r w:rsidRPr="00FC347E">
        <w:rPr>
          <w:rFonts w:ascii="Angsana New" w:hAnsi="Angsana New"/>
          <w:sz w:val="30"/>
          <w:szCs w:val="30"/>
        </w:rPr>
        <w:t xml:space="preserve"> </w:t>
      </w:r>
      <w:r w:rsidR="00AD76F1">
        <w:rPr>
          <w:rFonts w:ascii="Angsana New" w:hAnsi="Angsana New" w:hint="cs"/>
          <w:sz w:val="30"/>
          <w:szCs w:val="30"/>
          <w:cs/>
        </w:rPr>
        <w:t>กันย</w:t>
      </w:r>
      <w:r w:rsidR="0055546D">
        <w:rPr>
          <w:rFonts w:ascii="Angsana New" w:hAnsi="Angsana New" w:hint="cs"/>
          <w:sz w:val="30"/>
          <w:szCs w:val="30"/>
          <w:cs/>
        </w:rPr>
        <w:t>ายน</w:t>
      </w:r>
      <w:r w:rsidRPr="00FC347E">
        <w:rPr>
          <w:rFonts w:ascii="Angsana New" w:hAnsi="Angsana New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Pr="00FC347E">
        <w:rPr>
          <w:rFonts w:ascii="Angsana New" w:hAnsi="Angsana New"/>
          <w:sz w:val="30"/>
          <w:szCs w:val="30"/>
          <w:cs/>
        </w:rPr>
        <w:t xml:space="preserve"> มี</w:t>
      </w:r>
      <w:r w:rsidRPr="00965926">
        <w:rPr>
          <w:rFonts w:ascii="Angsana New" w:hAnsi="Angsana New"/>
          <w:sz w:val="30"/>
          <w:szCs w:val="30"/>
          <w:cs/>
        </w:rPr>
        <w:t>จำนวน</w:t>
      </w:r>
      <w:r w:rsidR="00704311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</w:rPr>
        <w:t>16</w:t>
      </w:r>
      <w:r w:rsidR="00704311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01</w:t>
      </w:r>
      <w:r w:rsidR="00500A52" w:rsidRPr="00965926">
        <w:rPr>
          <w:rFonts w:ascii="Angsana New" w:hAnsi="Angsana New"/>
          <w:sz w:val="30"/>
          <w:szCs w:val="30"/>
        </w:rPr>
        <w:t xml:space="preserve"> </w:t>
      </w:r>
      <w:r w:rsidRPr="0096592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401E3" w:rsidRPr="007401E3">
        <w:rPr>
          <w:rFonts w:ascii="Angsana New" w:hAnsi="Angsana New" w:hint="cs"/>
          <w:sz w:val="30"/>
          <w:szCs w:val="30"/>
        </w:rPr>
        <w:t>9</w:t>
      </w:r>
      <w:r w:rsidR="00704311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86</w:t>
      </w:r>
      <w:r w:rsidR="00704311">
        <w:rPr>
          <w:rFonts w:ascii="Angsana New" w:hAnsi="Angsana New" w:hint="cs"/>
          <w:sz w:val="30"/>
          <w:szCs w:val="30"/>
          <w:cs/>
        </w:rPr>
        <w:t xml:space="preserve"> </w:t>
      </w:r>
      <w:r w:rsidRPr="00965926">
        <w:rPr>
          <w:rFonts w:ascii="Angsana New" w:hAnsi="Angsana New"/>
          <w:sz w:val="30"/>
          <w:szCs w:val="30"/>
          <w:cs/>
        </w:rPr>
        <w:t>ล้านบาท</w:t>
      </w:r>
      <w:r w:rsidRPr="00FC347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B2BDB91" w14:textId="02C66F56" w:rsidR="0055546D" w:rsidRPr="00FC347E" w:rsidRDefault="0055546D" w:rsidP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8D019C" w14:textId="77777777" w:rsidR="0055546D" w:rsidRDefault="0055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B806467" w14:textId="5E25FDF8" w:rsidR="00D26960" w:rsidRPr="00F646F5" w:rsidRDefault="00D2696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518FDAF" w14:textId="77777777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87BAF" w14:textId="2E0ECD43" w:rsidR="00D26960" w:rsidRP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960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704F12F" w14:textId="4C8F1514" w:rsidR="00D26960" w:rsidRDefault="00D26960" w:rsidP="00D2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890"/>
        <w:gridCol w:w="1710"/>
        <w:gridCol w:w="1278"/>
        <w:gridCol w:w="236"/>
        <w:gridCol w:w="1294"/>
      </w:tblGrid>
      <w:tr w:rsidR="00D26960" w:rsidRPr="001C72CB" w14:paraId="344A86A4" w14:textId="77777777" w:rsidTr="00500A52">
        <w:tc>
          <w:tcPr>
            <w:tcW w:w="2790" w:type="dxa"/>
            <w:shd w:val="clear" w:color="auto" w:fill="auto"/>
            <w:vAlign w:val="bottom"/>
          </w:tcPr>
          <w:p w14:paraId="38D34020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4FD40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851609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AB31C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A1AFAD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BDD80F4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A8C2EC" w14:textId="77777777" w:rsidR="00D26960" w:rsidRPr="00432645" w:rsidDel="00D43E7A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26960" w:rsidRPr="001C72CB" w14:paraId="03470E88" w14:textId="77777777" w:rsidTr="00500A52">
        <w:tc>
          <w:tcPr>
            <w:tcW w:w="2790" w:type="dxa"/>
            <w:shd w:val="clear" w:color="auto" w:fill="auto"/>
          </w:tcPr>
          <w:p w14:paraId="2A1C102E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1A57CF2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B7074A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C9F5E46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8F08CB5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F52B718" w14:textId="77777777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60" w:rsidRPr="001C72CB" w14:paraId="02F11B85" w14:textId="77777777" w:rsidTr="00500A52">
        <w:tc>
          <w:tcPr>
            <w:tcW w:w="2790" w:type="dxa"/>
            <w:shd w:val="clear" w:color="auto" w:fill="auto"/>
          </w:tcPr>
          <w:p w14:paraId="58051FB7" w14:textId="5D48F115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401E3" w:rsidRPr="007401E3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79EA50B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C2E879C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0156C1A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E0E1CE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439D29" w14:textId="77777777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960" w:rsidRPr="001C72CB" w14:paraId="4FDB057B" w14:textId="77777777" w:rsidTr="00500A52">
        <w:tc>
          <w:tcPr>
            <w:tcW w:w="2790" w:type="dxa"/>
            <w:shd w:val="clear" w:color="auto" w:fill="auto"/>
          </w:tcPr>
          <w:p w14:paraId="76B966E6" w14:textId="6485A1F5" w:rsidR="00D26960" w:rsidRPr="00432645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1AD7E7E" w14:textId="6985EC44" w:rsidR="00D26960" w:rsidRPr="00B41FFE" w:rsidRDefault="007401E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26</w:t>
            </w:r>
            <w:r w:rsidR="00D2696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7DA78C6" w14:textId="2D753C1D" w:rsidR="00D26960" w:rsidRPr="00B41FFE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35804F7" w14:textId="6A3D82D2" w:rsidR="00D26960" w:rsidRPr="00735D6B" w:rsidRDefault="007401E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72C36B0B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DEE73BD" w14:textId="5E3151E5" w:rsidR="00D26960" w:rsidRPr="00735D6B" w:rsidRDefault="007401E3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  <w:r w:rsidR="00CF4B72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D26960" w:rsidRPr="004A521C" w14:paraId="16BCC487" w14:textId="77777777" w:rsidTr="00500A52">
        <w:tc>
          <w:tcPr>
            <w:tcW w:w="2790" w:type="dxa"/>
            <w:shd w:val="clear" w:color="auto" w:fill="auto"/>
          </w:tcPr>
          <w:p w14:paraId="206E2823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D068222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DBB2DC4" w14:textId="77777777" w:rsidR="00D26960" w:rsidRPr="004A521C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0D782C2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01C0C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00F4D1" w14:textId="77777777" w:rsidR="00D26960" w:rsidRPr="00735D6B" w:rsidRDefault="00D26960" w:rsidP="006B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6960" w:rsidRPr="001C72CB" w14:paraId="465B7068" w14:textId="77777777" w:rsidTr="00500A52">
        <w:tc>
          <w:tcPr>
            <w:tcW w:w="2790" w:type="dxa"/>
            <w:shd w:val="clear" w:color="auto" w:fill="auto"/>
          </w:tcPr>
          <w:p w14:paraId="62CC3746" w14:textId="2709744A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401E3" w:rsidRPr="007401E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4F71562A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A036C03" w14:textId="7777777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053985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09097E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BDFB38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960" w:rsidRPr="001C72CB" w14:paraId="138FFF3C" w14:textId="77777777" w:rsidTr="00500A52">
        <w:tc>
          <w:tcPr>
            <w:tcW w:w="2790" w:type="dxa"/>
            <w:shd w:val="clear" w:color="auto" w:fill="auto"/>
          </w:tcPr>
          <w:p w14:paraId="3CF41030" w14:textId="7E31305C" w:rsidR="00D26960" w:rsidRPr="00432645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7A1DC312" w14:textId="645F68D3" w:rsidR="00D26960" w:rsidRPr="00B41FFE" w:rsidRDefault="007401E3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18</w:t>
            </w:r>
            <w:r w:rsidR="00D26960"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6960"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D26960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62D18E3C" w14:textId="73BA85E7" w:rsidR="00D26960" w:rsidRPr="00B41FFE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C4A8803" w14:textId="4984179F" w:rsidR="00D26960" w:rsidRPr="00735D6B" w:rsidRDefault="007401E3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250AA5C" w14:textId="77777777" w:rsidR="00D26960" w:rsidRPr="00735D6B" w:rsidRDefault="00D26960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BA4925F" w14:textId="6D519637" w:rsidR="00D26960" w:rsidRPr="00735D6B" w:rsidRDefault="007401E3" w:rsidP="00D2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D26960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</w:tr>
    </w:tbl>
    <w:p w14:paraId="057CB034" w14:textId="77777777" w:rsidR="00D26960" w:rsidRDefault="00D26960" w:rsidP="00BF12E3">
      <w:pPr>
        <w:rPr>
          <w:rFonts w:ascii="Angsana New" w:hAnsi="Angsana New"/>
          <w:sz w:val="30"/>
          <w:szCs w:val="30"/>
          <w:lang w:val="th-TH"/>
        </w:rPr>
      </w:pPr>
    </w:p>
    <w:p w14:paraId="5366A8D7" w14:textId="5802FBA4" w:rsidR="00760FB7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6E6A0902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361F1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32EAA" w:rsidRPr="00732EAA" w14:paraId="2B778440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2EAA" w:rsidRPr="00732EAA" w14:paraId="16C20D96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11EC242" w14:textId="50122AE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740F497F" w14:textId="18173D5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B74A47" w14:textId="77777777" w:rsidR="00732EAA" w:rsidRPr="005C49EF" w:rsidRDefault="00732EAA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77777777" w:rsidR="00732EAA" w:rsidRPr="005C49EF" w:rsidRDefault="00732EAA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1478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913F63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7D7F644A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1E2F1ABE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66574697" w:rsidR="00732EAA" w:rsidRPr="005C49EF" w:rsidRDefault="00732EAA" w:rsidP="00C76E6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B02D2E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2EAA" w:rsidRPr="00732EAA" w14:paraId="1E3701B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863" w:rsidRPr="00732EAA" w14:paraId="51DA26A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47EAFAD" w14:textId="0197FC3B" w:rsidR="00584863" w:rsidRPr="005C49EF" w:rsidRDefault="00584863" w:rsidP="005848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5B2649CD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DC110E" w14:textId="1222BBF7" w:rsidR="00584863" w:rsidRPr="005C49EF" w:rsidRDefault="007401E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0986FD2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7A526" w14:textId="14EF5D8E" w:rsidR="00584863" w:rsidRPr="00CF4B72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1A34AD4" w14:textId="44098C45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407A6EDF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2C928D58" w:rsidR="00584863" w:rsidRPr="00177A6A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87221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504929EF" w:rsidR="00584863" w:rsidRPr="00584863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6845B5EE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4C03F406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2CE6891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8E36D4" w14:textId="5AA928B4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</w:tr>
      <w:tr w:rsidR="00584863" w:rsidRPr="00732EAA" w14:paraId="7D9A685D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59DA5FC9" w14:textId="2E98FB41" w:rsidR="00584863" w:rsidRPr="005C49EF" w:rsidRDefault="00584863" w:rsidP="005848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54099981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29998A3F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595FC4" w14:textId="032C1D50" w:rsidR="00584863" w:rsidRDefault="007401E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39BBA39E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80ADD4" w14:textId="3DE4DC44" w:rsidR="00584863" w:rsidRPr="00CF4B72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998F28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15D628" w14:textId="4E707E60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27C5BA9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92EDDE" w14:textId="0D453699" w:rsidR="00584863" w:rsidRPr="00177A6A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BC4966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58892C" w14:textId="27647497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</w:tcPr>
          <w:p w14:paraId="039342E4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79D981" w14:textId="4EB56B83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99F7F1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1C9965F" w14:textId="5B7C68EF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bookmarkEnd w:id="2"/>
      <w:tr w:rsidR="00584863" w:rsidRPr="00732EAA" w14:paraId="7FD961AE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6AF83AA2" w14:textId="77777777" w:rsidR="00584863" w:rsidRPr="005C49EF" w:rsidRDefault="00584863" w:rsidP="00584863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FEE530F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F428C" w14:textId="7CC1BBB1" w:rsidR="00584863" w:rsidRPr="00CF4B72" w:rsidRDefault="007401E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3188A7D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783DC" w14:textId="0FE2E1B7" w:rsidR="00584863" w:rsidRPr="00CF4B72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72047" w14:textId="544EA145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2A0E1791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3E4AB815" w:rsidR="00584863" w:rsidRPr="00584863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860E9ED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47E2ED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863" w:rsidRPr="00732EAA" w14:paraId="51EB686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51854A45" w14:textId="77777777" w:rsidR="00584863" w:rsidRPr="005C49EF" w:rsidRDefault="00584863" w:rsidP="005848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017F0EDD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8CFAAE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1C7C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607814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863" w:rsidRPr="00732EAA" w14:paraId="4EE0012A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F11797B" w14:textId="77777777" w:rsidR="00584863" w:rsidRPr="005C49EF" w:rsidRDefault="00584863" w:rsidP="005848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C6E4EC1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8672DD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9ACABF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0BF22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A277F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99D" w:rsidRPr="00732EAA" w14:paraId="510B72D6" w14:textId="77777777" w:rsidTr="00C54BE9">
        <w:trPr>
          <w:trHeight w:val="452"/>
        </w:trPr>
        <w:tc>
          <w:tcPr>
            <w:tcW w:w="4050" w:type="dxa"/>
            <w:shd w:val="clear" w:color="auto" w:fill="auto"/>
          </w:tcPr>
          <w:p w14:paraId="029983F9" w14:textId="77777777" w:rsidR="0017599D" w:rsidRPr="005C49EF" w:rsidRDefault="0017599D" w:rsidP="001759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720" w:type="dxa"/>
          </w:tcPr>
          <w:p w14:paraId="5668A785" w14:textId="77777777" w:rsidR="0017599D" w:rsidRPr="00732EAA" w:rsidRDefault="0017599D" w:rsidP="001759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3C714A1" w14:textId="19EB25F3" w:rsidR="0017599D" w:rsidRPr="0017599D" w:rsidRDefault="0017599D" w:rsidP="001759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6F473F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C05B60" w14:textId="489C76A1" w:rsidR="0017599D" w:rsidRPr="0017599D" w:rsidRDefault="0017599D" w:rsidP="0017599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7E1A2F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BF72A4" w14:textId="04DFDD16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09DB0E7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987805" w14:textId="6D906B8B" w:rsidR="0017599D" w:rsidRPr="00CF4B72" w:rsidRDefault="0017599D" w:rsidP="001759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411316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860077" w14:textId="4F119A1B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CCCE63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16A13A" w14:textId="6AF2D6A3" w:rsidR="0017599D" w:rsidRPr="005C49EF" w:rsidRDefault="0017599D" w:rsidP="0017599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34122C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DAA159A" w14:textId="6E433086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7599D" w:rsidRPr="00732EAA" w14:paraId="7F67BB26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3F4156EE" w14:textId="77777777" w:rsidR="0017599D" w:rsidRPr="005C49EF" w:rsidRDefault="0017599D" w:rsidP="001759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</w:tcPr>
          <w:p w14:paraId="48B0C479" w14:textId="77777777" w:rsidR="0017599D" w:rsidRPr="00732EAA" w:rsidRDefault="0017599D" w:rsidP="001759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A8944FB" w14:textId="6D1B8828" w:rsidR="0017599D" w:rsidRPr="005C49EF" w:rsidRDefault="0017599D" w:rsidP="001759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285042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436EF6C5" w:rsidR="0017599D" w:rsidRPr="005C49EF" w:rsidRDefault="0017599D" w:rsidP="0017599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0C6643" w14:textId="2AC5770D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BFFF7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587A944D" w:rsidR="0017599D" w:rsidRPr="00CF4B72" w:rsidRDefault="0017599D" w:rsidP="001759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2A4BE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459F344A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01212C9F" w:rsidR="0017599D" w:rsidRPr="005C49EF" w:rsidRDefault="0017599D" w:rsidP="0017599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96E10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70472F" w14:textId="01B039EF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599D" w:rsidRPr="00732EAA" w14:paraId="3227CF0B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3849929" w14:textId="20EA588F" w:rsidR="0017599D" w:rsidRPr="005C49EF" w:rsidRDefault="0017599D" w:rsidP="001759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</w:tcPr>
          <w:p w14:paraId="40F49ED3" w14:textId="77777777" w:rsidR="0017599D" w:rsidRPr="00732EAA" w:rsidRDefault="0017599D" w:rsidP="001759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8B7C62D" w14:textId="7976C22F" w:rsidR="0017599D" w:rsidRPr="005C49EF" w:rsidRDefault="0017599D" w:rsidP="0017599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3A61FF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7A6E6DC9" w:rsidR="0017599D" w:rsidRPr="005C49EF" w:rsidRDefault="0017599D" w:rsidP="001759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A2D4AA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C533A1" w14:textId="14542079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AAF56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55D62B9E" w:rsidR="0017599D" w:rsidRPr="00CF4B72" w:rsidRDefault="0017599D" w:rsidP="001759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EEFF491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58692C52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D18D0B" w14:textId="77777777" w:rsidR="0017599D" w:rsidRPr="005C49EF" w:rsidRDefault="0017599D" w:rsidP="001759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3EBC49D4" w:rsidR="0017599D" w:rsidRPr="005C49EF" w:rsidRDefault="0017599D" w:rsidP="0017599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8D0B32" w14:textId="77777777" w:rsidR="0017599D" w:rsidRPr="005C49EF" w:rsidRDefault="0017599D" w:rsidP="001759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F3343C" w14:textId="0D4F855F" w:rsidR="0017599D" w:rsidRPr="005C49EF" w:rsidRDefault="0017599D" w:rsidP="0017599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6961334" w14:textId="0531AF2C" w:rsidR="00C2704B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1805564" w14:textId="77777777" w:rsidR="006B5823" w:rsidRDefault="006B5823"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0A52" w:rsidRPr="00732EAA" w14:paraId="03A8D964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2CC210B" w14:textId="3D000915" w:rsidR="00500A52" w:rsidRPr="005C49EF" w:rsidRDefault="00500A52" w:rsidP="00500A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0512C"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1C1C9D95" w14:textId="6ADF6AF6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D616E7" w14:textId="7C195E56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148B8E91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C49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2CDB6EA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5F1D66AE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2C5F965C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2FA7FA14" w:rsidR="00500A52" w:rsidRPr="005C49EF" w:rsidRDefault="00500A52" w:rsidP="00500A5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500A52" w:rsidRPr="005C49EF" w:rsidRDefault="00500A52" w:rsidP="00500A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00C54BE9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49EF" w:rsidRPr="00732EAA" w14:paraId="49310EFC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43CBE678" w14:textId="77777777" w:rsidR="005C49EF" w:rsidRPr="005C49EF" w:rsidRDefault="005C49E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0555294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4DA81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14467" w:rsidRPr="00732EAA" w14:paraId="1EA6FCF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7A18AF43" w14:textId="77777777" w:rsidR="00714467" w:rsidRPr="005C49EF" w:rsidRDefault="00714467" w:rsidP="007144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20" w:type="dxa"/>
          </w:tcPr>
          <w:p w14:paraId="200895C0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65BCB2" w14:textId="772A62EF" w:rsidR="00714467" w:rsidRPr="00584863" w:rsidRDefault="00584863" w:rsidP="007144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E04B940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6EEDE9DF" w:rsidR="00714467" w:rsidRPr="005C49EF" w:rsidRDefault="007401E3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7206F259" w:rsidR="00714467" w:rsidRPr="00584863" w:rsidRDefault="007401E3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1DA8DA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71767B85" w:rsidR="00714467" w:rsidRPr="005C49EF" w:rsidRDefault="00584863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1080D185" w:rsidR="00714467" w:rsidRPr="005C49EF" w:rsidRDefault="007401E3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84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C3E7DAF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696D88FC" w:rsidR="00714467" w:rsidRPr="00AE6D63" w:rsidRDefault="00584863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6DE9AE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4DA7648C" w:rsidR="00714467" w:rsidRPr="005C49EF" w:rsidRDefault="007401E3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84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714467" w:rsidRPr="00732EAA" w14:paraId="64F489D4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0742E972" w14:textId="77777777" w:rsidR="00714467" w:rsidRPr="005C49EF" w:rsidRDefault="00714467" w:rsidP="007144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D0274DC" w14:textId="77777777" w:rsidR="00714467" w:rsidRPr="00732EAA" w:rsidRDefault="00714467" w:rsidP="007144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249E979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EA0B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714467" w:rsidRPr="005C49EF" w:rsidRDefault="00714467" w:rsidP="007144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714467" w:rsidRPr="00AE6D63" w:rsidRDefault="00714467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CF1F8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714467" w:rsidRPr="005C49EF" w:rsidRDefault="00714467" w:rsidP="0071446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863" w:rsidRPr="00732EAA" w14:paraId="03FFC507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119E95EE" w14:textId="3B257200" w:rsidR="00584863" w:rsidRPr="005C49EF" w:rsidRDefault="00584863" w:rsidP="005848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720" w:type="dxa"/>
          </w:tcPr>
          <w:p w14:paraId="0BEA91AC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0E32E87" w14:textId="055BF23A" w:rsidR="00584863" w:rsidRPr="005C49EF" w:rsidRDefault="007401E3" w:rsidP="005848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</w:tcPr>
          <w:p w14:paraId="667CCFFA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4388FA" w14:textId="64DDDC03" w:rsidR="00584863" w:rsidRPr="005C49EF" w:rsidRDefault="00584863" w:rsidP="00A675D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75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EAD2E3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A90FCE" w14:textId="42BFAC5C" w:rsidR="00584863" w:rsidRPr="00BC6601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41D0144D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79CDC" w14:textId="5D58952F" w:rsidR="00584863" w:rsidRPr="00584863" w:rsidRDefault="00584863" w:rsidP="005848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7399F1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9999F7" w14:textId="275054ED" w:rsidR="00584863" w:rsidRPr="00584863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36" w:type="dxa"/>
          </w:tcPr>
          <w:p w14:paraId="07B45354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D72A4" w14:textId="1F5AB760" w:rsidR="00584863" w:rsidRPr="00AE6D63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53CF1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3CE3E6" w14:textId="7F679FB9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5848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</w:tr>
      <w:tr w:rsidR="00584863" w:rsidRPr="00732EAA" w14:paraId="7EBC1D14" w14:textId="77777777" w:rsidTr="00E15A94">
        <w:trPr>
          <w:trHeight w:val="261"/>
        </w:trPr>
        <w:tc>
          <w:tcPr>
            <w:tcW w:w="4050" w:type="dxa"/>
            <w:shd w:val="clear" w:color="auto" w:fill="auto"/>
          </w:tcPr>
          <w:p w14:paraId="2A51E0E0" w14:textId="7B8F4A1A" w:rsidR="00584863" w:rsidRPr="005C49EF" w:rsidRDefault="00584863" w:rsidP="0058486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222CC406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A68DB12" w14:textId="2160AC11" w:rsidR="00584863" w:rsidRDefault="007401E3" w:rsidP="00A675D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13A9008F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871835" w14:textId="0E269A62" w:rsidR="00584863" w:rsidRPr="00CF4B72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8942D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1963E7" w14:textId="1D008F6B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271A81CA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F1F94D" w14:textId="452821A1" w:rsidR="00584863" w:rsidRPr="00177A6A" w:rsidRDefault="00584863" w:rsidP="005848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F5CD6C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D688E4" w14:textId="191F5360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</w:tcPr>
          <w:p w14:paraId="2C4E78CF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7D58D7" w14:textId="1B16A986" w:rsidR="00584863" w:rsidRPr="005C49EF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7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8C6206C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D6B3CA" w14:textId="43D1AC4D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584863" w:rsidRPr="00732EAA" w14:paraId="3093BF35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05FCF6D" w14:textId="77777777" w:rsidR="00584863" w:rsidRPr="005C49EF" w:rsidRDefault="00584863" w:rsidP="00584863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6A544D8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4EC771" w14:textId="729511E0" w:rsidR="00584863" w:rsidRPr="007D458D" w:rsidRDefault="007401E3" w:rsidP="005848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3246240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E7B2" w14:textId="79FD5ED1" w:rsidR="00584863" w:rsidRPr="005C49EF" w:rsidRDefault="00584863" w:rsidP="005848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91AA5" w14:textId="1889E12C" w:rsidR="00584863" w:rsidRPr="005C49EF" w:rsidRDefault="007401E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 w:rsidR="00584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3D20283F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584863" w:rsidRPr="00AE6D63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3DA2BB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863" w:rsidRPr="00732EAA" w14:paraId="0924C4A2" w14:textId="77777777" w:rsidTr="00C54BE9">
        <w:trPr>
          <w:trHeight w:val="261"/>
        </w:trPr>
        <w:tc>
          <w:tcPr>
            <w:tcW w:w="4050" w:type="dxa"/>
            <w:shd w:val="clear" w:color="auto" w:fill="auto"/>
          </w:tcPr>
          <w:p w14:paraId="2F1B17B1" w14:textId="77777777" w:rsidR="00584863" w:rsidRPr="005C49EF" w:rsidRDefault="00584863" w:rsidP="005848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D68A70F" w14:textId="77777777" w:rsidR="00584863" w:rsidRPr="00732EAA" w:rsidRDefault="00584863" w:rsidP="005848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DDC868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584863" w:rsidRPr="005C49EF" w:rsidRDefault="00584863" w:rsidP="005848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584863" w:rsidRPr="00AE6D63" w:rsidRDefault="00584863" w:rsidP="005848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BF14F9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584863" w:rsidRPr="005C49EF" w:rsidRDefault="00584863" w:rsidP="0058486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19D34B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87E60F" w14:textId="1D10A7ED" w:rsidR="005C49EF" w:rsidRP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5C49EF" w:rsidRPr="005C49EF" w:rsidSect="00C2704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71"/>
        <w:gridCol w:w="180"/>
        <w:gridCol w:w="1249"/>
        <w:gridCol w:w="180"/>
        <w:gridCol w:w="1260"/>
        <w:gridCol w:w="180"/>
        <w:gridCol w:w="1350"/>
      </w:tblGrid>
      <w:tr w:rsidR="005C49EF" w:rsidRPr="00D533B8" w14:paraId="718FA3DB" w14:textId="77777777" w:rsidTr="00500A52">
        <w:trPr>
          <w:cantSplit/>
          <w:tblHeader/>
        </w:trPr>
        <w:tc>
          <w:tcPr>
            <w:tcW w:w="3510" w:type="dxa"/>
          </w:tcPr>
          <w:p w14:paraId="30AD9302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DED8C38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2907AC" w14:textId="77777777" w:rsidR="005C49EF" w:rsidRPr="00D533B8" w:rsidRDefault="005C49EF" w:rsidP="00C76E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A184EB0" w14:textId="77777777" w:rsidR="005C49EF" w:rsidRPr="00D533B8" w:rsidRDefault="005C49EF" w:rsidP="00C76E6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49EF" w:rsidRPr="00D533B8" w14:paraId="573CF178" w14:textId="77777777" w:rsidTr="00500A52">
        <w:trPr>
          <w:cantSplit/>
          <w:tblHeader/>
        </w:trPr>
        <w:tc>
          <w:tcPr>
            <w:tcW w:w="3510" w:type="dxa"/>
          </w:tcPr>
          <w:p w14:paraId="2E8DF44F" w14:textId="77777777" w:rsidR="005C49EF" w:rsidRPr="00D533B8" w:rsidRDefault="005C49EF" w:rsidP="00C76E6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16E235F8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F3D3891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6AB00BD5" w14:textId="2D66500D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C2DFA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150A7AAF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E1158D3" w14:textId="77777777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350" w:type="dxa"/>
            <w:hideMark/>
          </w:tcPr>
          <w:p w14:paraId="0A897AE9" w14:textId="7C8EDBC1" w:rsidR="005C49EF" w:rsidRPr="00D533B8" w:rsidRDefault="005C49EF" w:rsidP="00C76E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401E3"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C49EF" w:rsidRPr="00D533B8" w14:paraId="3EE0C7DB" w14:textId="77777777" w:rsidTr="00500A52">
        <w:trPr>
          <w:cantSplit/>
          <w:tblHeader/>
        </w:trPr>
        <w:tc>
          <w:tcPr>
            <w:tcW w:w="3510" w:type="dxa"/>
          </w:tcPr>
          <w:p w14:paraId="5808649B" w14:textId="77777777" w:rsidR="005C49EF" w:rsidRPr="00D533B8" w:rsidRDefault="005C49EF" w:rsidP="00C76E6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5086A3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9EF" w:rsidRPr="00D533B8" w14:paraId="021FD0C0" w14:textId="77777777" w:rsidTr="00500A52">
        <w:trPr>
          <w:cantSplit/>
        </w:trPr>
        <w:tc>
          <w:tcPr>
            <w:tcW w:w="3510" w:type="dxa"/>
          </w:tcPr>
          <w:p w14:paraId="505FF5A6" w14:textId="3FFAEF72" w:rsidR="005C49EF" w:rsidRPr="00D533B8" w:rsidRDefault="007401E3" w:rsidP="00C76E6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C49EF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7401E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</w:tcPr>
          <w:p w14:paraId="0C5FBA0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02E0D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DA39991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71848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B5C5F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376A9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3C1C8B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19720707" w14:textId="77777777" w:rsidTr="00500A52">
        <w:trPr>
          <w:cantSplit/>
        </w:trPr>
        <w:tc>
          <w:tcPr>
            <w:tcW w:w="3510" w:type="dxa"/>
          </w:tcPr>
          <w:p w14:paraId="1997F778" w14:textId="77777777" w:rsidR="005C49EF" w:rsidRPr="00D533B8" w:rsidRDefault="005C49EF" w:rsidP="00C76E6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5FD8664" w14:textId="77777777" w:rsidR="005C49EF" w:rsidRPr="00D533B8" w:rsidRDefault="005C49EF" w:rsidP="00C76E6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1A19AC55" w14:textId="4B39D2D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4F20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0F6A6E8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DBF0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5C0C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1DD8A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CB25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0202874" w14:textId="77777777" w:rsidTr="00500A52">
        <w:trPr>
          <w:cantSplit/>
        </w:trPr>
        <w:tc>
          <w:tcPr>
            <w:tcW w:w="3510" w:type="dxa"/>
            <w:vAlign w:val="bottom"/>
          </w:tcPr>
          <w:p w14:paraId="46844819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5BCEB588" w14:textId="64B32CF8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24170311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1DD62CB" w14:textId="414FBC31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523C16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EE349" w14:textId="7741A5A0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412225B6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0D87D0" w14:textId="0B3901BF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5C49EF" w:rsidRPr="0078768B" w14:paraId="733304EB" w14:textId="77777777" w:rsidTr="00500A52">
        <w:trPr>
          <w:cantSplit/>
        </w:trPr>
        <w:tc>
          <w:tcPr>
            <w:tcW w:w="3510" w:type="dxa"/>
            <w:vAlign w:val="bottom"/>
          </w:tcPr>
          <w:p w14:paraId="4CBCC793" w14:textId="77777777" w:rsidR="005C49EF" w:rsidRPr="0078768B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1413FA7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3396B3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929313D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2B8CA" w14:textId="77777777" w:rsidR="005C49EF" w:rsidRPr="0078768B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8101A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E6C84" w14:textId="77777777" w:rsidR="005C49EF" w:rsidRPr="0078768B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F5F133" w14:textId="77777777" w:rsidR="005C49EF" w:rsidRPr="0078768B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56ED47DD" w14:textId="77777777" w:rsidTr="00500A52">
        <w:trPr>
          <w:cantSplit/>
        </w:trPr>
        <w:tc>
          <w:tcPr>
            <w:tcW w:w="3510" w:type="dxa"/>
            <w:vAlign w:val="bottom"/>
          </w:tcPr>
          <w:p w14:paraId="0750B1F2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DC74D15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21E4F300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B0EB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800913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8F724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5E06BC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507EE" w14:textId="77777777" w:rsidR="005C49EF" w:rsidRPr="00D533B8" w:rsidRDefault="005C49EF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E00B1" w14:textId="77777777" w:rsidR="005C49EF" w:rsidRPr="00D533B8" w:rsidRDefault="005C49EF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EF" w:rsidRPr="00D533B8" w14:paraId="6F78DC38" w14:textId="77777777" w:rsidTr="00500A52">
        <w:trPr>
          <w:cantSplit/>
        </w:trPr>
        <w:tc>
          <w:tcPr>
            <w:tcW w:w="3510" w:type="dxa"/>
            <w:vAlign w:val="bottom"/>
          </w:tcPr>
          <w:p w14:paraId="67EAC0A6" w14:textId="77777777" w:rsidR="005C49EF" w:rsidRPr="00D533B8" w:rsidRDefault="005C49EF" w:rsidP="00C76E6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33ED9891" w14:textId="6E8457E8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3D02BA9C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CBDB489" w14:textId="754A8EA7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4C3B8A6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F79B7" w14:textId="2D623574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C49EF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123D5147" w14:textId="77777777" w:rsidR="005C49EF" w:rsidRPr="00D533B8" w:rsidRDefault="005C49EF" w:rsidP="00C76E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3C491" w14:textId="1CCB41C9" w:rsidR="005C49EF" w:rsidRPr="00D533B8" w:rsidRDefault="007401E3" w:rsidP="00C76E6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49E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</w:tr>
    </w:tbl>
    <w:p w14:paraId="7D508800" w14:textId="4FDBE455" w:rsidR="00C2704B" w:rsidRDefault="00C2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D36B51" w14:textId="15E531DF" w:rsidR="00B929F4" w:rsidRDefault="00B929F4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929F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4B6F8AE" w14:textId="77777777" w:rsidR="00B929F4" w:rsidRPr="00B929F4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5C49EF" w:rsidRPr="005C49EF" w14:paraId="52931214" w14:textId="77777777" w:rsidTr="004E70F4">
        <w:trPr>
          <w:tblHeader/>
        </w:trPr>
        <w:tc>
          <w:tcPr>
            <w:tcW w:w="2430" w:type="dxa"/>
          </w:tcPr>
          <w:p w14:paraId="71A6F2C6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BC8AD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8265B8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C49EF" w:rsidRPr="005C49EF" w14:paraId="0B65A4DC" w14:textId="77777777" w:rsidTr="004E70F4">
        <w:tc>
          <w:tcPr>
            <w:tcW w:w="2430" w:type="dxa"/>
          </w:tcPr>
          <w:p w14:paraId="747DFCCE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0585456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7A8377D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C49EF" w:rsidRPr="005C49EF" w14:paraId="49406AB3" w14:textId="77777777" w:rsidTr="004E70F4">
        <w:tc>
          <w:tcPr>
            <w:tcW w:w="2430" w:type="dxa"/>
          </w:tcPr>
          <w:p w14:paraId="54709D20" w14:textId="77777777" w:rsidR="005C49EF" w:rsidRPr="005C49EF" w:rsidRDefault="005C49EF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F48B6C7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398EE8D" w14:textId="4501DFC0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1E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="0057231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3D044D3F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14424D" w14:textId="2F8A69ED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5C49E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5C49EF" w:rsidRPr="005C49EF" w14:paraId="69B048FA" w14:textId="77777777" w:rsidTr="004E70F4">
        <w:tc>
          <w:tcPr>
            <w:tcW w:w="2430" w:type="dxa"/>
          </w:tcPr>
          <w:p w14:paraId="474A2FFD" w14:textId="73E4AB99" w:rsidR="005C49EF" w:rsidRPr="005C49EF" w:rsidRDefault="00C01B81" w:rsidP="00C76E6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ตราสารหนี้ที่ถือไว้เพื่อค้า</w:t>
            </w:r>
          </w:p>
        </w:tc>
        <w:tc>
          <w:tcPr>
            <w:tcW w:w="236" w:type="dxa"/>
          </w:tcPr>
          <w:p w14:paraId="041FEA62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76F738A" w14:textId="77777777" w:rsidR="005C49EF" w:rsidRPr="005C49EF" w:rsidRDefault="005C49EF" w:rsidP="00C76E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F0F867B" w14:textId="024693EF" w:rsidR="005C49EF" w:rsidRDefault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62E386" w14:textId="77777777" w:rsid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13DAF44" w14:textId="324DAFED" w:rsid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679C33DE" w14:textId="77777777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FB3B83" w14:textId="7BB75B62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7401E3" w:rsidRPr="007401E3">
        <w:rPr>
          <w:rFonts w:asciiTheme="majorBidi" w:hAnsiTheme="majorBidi" w:cstheme="majorBidi"/>
          <w:sz w:val="30"/>
          <w:szCs w:val="30"/>
        </w:rPr>
        <w:t>12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FE61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FE61E4">
        <w:rPr>
          <w:rFonts w:asciiTheme="majorBidi" w:hAnsiTheme="majorBidi" w:cstheme="majorBidi"/>
          <w:sz w:val="30"/>
          <w:szCs w:val="30"/>
        </w:rPr>
        <w:t xml:space="preserve"> </w:t>
      </w:r>
    </w:p>
    <w:p w14:paraId="5E26DCCA" w14:textId="77777777" w:rsidR="00FE61E4" w:rsidRPr="00FE61E4" w:rsidRDefault="00FE61E4" w:rsidP="00FE61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5F1E4" w14:textId="13F1272C" w:rsidR="00FE61E4" w:rsidRPr="00FE61E4" w:rsidRDefault="00FE61E4" w:rsidP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61E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E61E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E61E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E61E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61E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764AB8" w14:textId="434ED147" w:rsidR="00535B2C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114"/>
        <w:gridCol w:w="236"/>
        <w:gridCol w:w="928"/>
        <w:gridCol w:w="6"/>
        <w:gridCol w:w="234"/>
        <w:gridCol w:w="6"/>
        <w:gridCol w:w="1024"/>
        <w:gridCol w:w="236"/>
        <w:gridCol w:w="750"/>
        <w:gridCol w:w="236"/>
        <w:gridCol w:w="1018"/>
        <w:gridCol w:w="6"/>
      </w:tblGrid>
      <w:tr w:rsidR="006F00E7" w:rsidRPr="00FE61E4" w14:paraId="117108DD" w14:textId="77777777" w:rsidTr="004E70F4">
        <w:trPr>
          <w:gridAfter w:val="1"/>
          <w:wAfter w:w="6" w:type="dxa"/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55AE4BF2" w14:textId="77777777" w:rsidR="006F00E7" w:rsidRPr="00FE61E4" w:rsidRDefault="006F00E7" w:rsidP="00FE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4" w:type="dxa"/>
            <w:gridSpan w:val="5"/>
            <w:vAlign w:val="bottom"/>
          </w:tcPr>
          <w:p w14:paraId="477C6A37" w14:textId="6F269D1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0B03A6EF" w14:textId="77777777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70" w:type="dxa"/>
            <w:gridSpan w:val="6"/>
            <w:vAlign w:val="bottom"/>
          </w:tcPr>
          <w:p w14:paraId="114B510D" w14:textId="72FFEDE9" w:rsidR="006F00E7" w:rsidRPr="006F00E7" w:rsidRDefault="006F00E7" w:rsidP="00F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E7" w:rsidRPr="00FE61E4" w14:paraId="1FB41579" w14:textId="16972552" w:rsidTr="004E70F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4BBBF50" w14:textId="32EC6BB0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1A7054E" w14:textId="7CAC9FE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6F833F6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837B17E" w14:textId="39C3125D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4E70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5BA0D3F0" w14:textId="77777777" w:rsidR="006F00E7" w:rsidRPr="006F00E7" w:rsidRDefault="006F00E7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43EF7BA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5667002" w14:textId="7F33A7E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5E3D01F" w14:textId="6691672F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40" w:type="dxa"/>
            <w:gridSpan w:val="2"/>
          </w:tcPr>
          <w:p w14:paraId="5E54A67E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F1151D8" w14:textId="72239B91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40D63193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0" w:type="dxa"/>
            <w:vAlign w:val="bottom"/>
          </w:tcPr>
          <w:p w14:paraId="594269B4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7AEF53AF" w14:textId="63DDF60E" w:rsidR="006F00E7" w:rsidRPr="006F00E7" w:rsidRDefault="006F00E7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57C58DB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</w:tcPr>
          <w:p w14:paraId="50B03AC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3F7F8186" w14:textId="15144276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6F00E7" w:rsidRPr="00FE61E4" w14:paraId="47B53BB3" w14:textId="77777777" w:rsidTr="004E70F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21D89109" w14:textId="77777777" w:rsidR="006F00E7" w:rsidRPr="00FE61E4" w:rsidRDefault="006F00E7" w:rsidP="006F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C40CF54" w14:textId="7B3EBA2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2D5E80D0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D80875A" w14:textId="18291DE3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6D54EBA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3A16E8" w14:textId="05B2762A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  <w:gridSpan w:val="2"/>
          </w:tcPr>
          <w:p w14:paraId="6F8D73E2" w14:textId="77777777" w:rsidR="006F00E7" w:rsidRPr="006F00E7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0A38862" w14:textId="2132F1AF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CB3E501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750" w:type="dxa"/>
            <w:vAlign w:val="bottom"/>
          </w:tcPr>
          <w:p w14:paraId="5C652330" w14:textId="3A6E904E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F03E1BF" w14:textId="77777777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2F83926" w14:textId="3EA2CFFC" w:rsidR="006F00E7" w:rsidRPr="00FE61E4" w:rsidRDefault="006F00E7" w:rsidP="006F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4467" w:rsidRPr="00FE61E4" w14:paraId="18EAEFFA" w14:textId="1998B724" w:rsidTr="004E70F4">
        <w:trPr>
          <w:trHeight w:val="20"/>
        </w:trPr>
        <w:tc>
          <w:tcPr>
            <w:tcW w:w="2160" w:type="dxa"/>
          </w:tcPr>
          <w:p w14:paraId="47E880AB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3D9CE8A7" w14:textId="25640212" w:rsidR="00714467" w:rsidRPr="00FE61E4" w:rsidRDefault="007401E3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36" w:type="dxa"/>
          </w:tcPr>
          <w:p w14:paraId="479621EA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53ED98" w14:textId="579892F3" w:rsidR="00714467" w:rsidRPr="00FE61E4" w:rsidRDefault="007401E3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7ECE8F5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555E2CD6" w14:textId="480F21CB" w:rsidR="00714467" w:rsidRPr="00FE61E4" w:rsidRDefault="007401E3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  <w:gridSpan w:val="2"/>
          </w:tcPr>
          <w:p w14:paraId="15FB6BF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032105" w14:textId="2D6AFBB8" w:rsidR="00714467" w:rsidRPr="00FE61E4" w:rsidRDefault="007401E3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  <w:r w:rsidR="007043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3D9B3108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6A580EC5" w14:textId="15195534" w:rsidR="00714467" w:rsidRPr="00FE61E4" w:rsidRDefault="00704311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9CD426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B6A22B" w14:textId="363D30F6" w:rsidR="00714467" w:rsidRPr="00FE61E4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5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4467" w:rsidRPr="00FE61E4" w14:paraId="5EAE9E6B" w14:textId="0378070B" w:rsidTr="004E70F4">
        <w:trPr>
          <w:trHeight w:val="20"/>
        </w:trPr>
        <w:tc>
          <w:tcPr>
            <w:tcW w:w="2160" w:type="dxa"/>
          </w:tcPr>
          <w:p w14:paraId="08050252" w14:textId="77777777" w:rsidR="00714467" w:rsidRPr="006F00E7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336B59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24039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AA7E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255AD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38BDA6A3" w14:textId="5673DB83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3C84DF5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BE9DD0" w14:textId="5793A6EF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4C483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3A35E45F" w14:textId="05B4DAA6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EAEAF1" w14:textId="77777777" w:rsidR="00714467" w:rsidRPr="00FE61E4" w:rsidRDefault="00714467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EB2E60C" w14:textId="77777777" w:rsidR="00714467" w:rsidRPr="00FE61E4" w:rsidRDefault="00714467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992" w:rsidRPr="00FE61E4" w14:paraId="6CAE02B8" w14:textId="203024EA" w:rsidTr="004E70F4">
        <w:trPr>
          <w:trHeight w:val="20"/>
        </w:trPr>
        <w:tc>
          <w:tcPr>
            <w:tcW w:w="2160" w:type="dxa"/>
          </w:tcPr>
          <w:p w14:paraId="6C005B97" w14:textId="2697D012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4C69F32" w14:textId="46130B66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36" w:type="dxa"/>
          </w:tcPr>
          <w:p w14:paraId="32D63E5F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A10CD8" w14:textId="691BF028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5A76A431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1485D0F5" w14:textId="553794B1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0" w:type="dxa"/>
            <w:gridSpan w:val="2"/>
          </w:tcPr>
          <w:p w14:paraId="266445BD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7938FA" w14:textId="614C2455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8B0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50D376C3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12F32F35" w14:textId="07E65D7F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2E38F9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204F494" w14:textId="6E86FC68" w:rsidR="008B0992" w:rsidRPr="008B0992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992" w:rsidRPr="00FE61E4" w14:paraId="5149E91A" w14:textId="4327CE39" w:rsidTr="004E70F4">
        <w:trPr>
          <w:trHeight w:val="20"/>
        </w:trPr>
        <w:tc>
          <w:tcPr>
            <w:tcW w:w="2160" w:type="dxa"/>
          </w:tcPr>
          <w:p w14:paraId="6AAB4421" w14:textId="68E889B1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401E3" w:rsidRPr="007401E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761866C" w14:textId="7F2B036F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36" w:type="dxa"/>
          </w:tcPr>
          <w:p w14:paraId="036EAE50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7AD18B" w14:textId="77255385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76C58707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12DA06F7" w14:textId="7BDFB626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0" w:type="dxa"/>
            <w:gridSpan w:val="2"/>
          </w:tcPr>
          <w:p w14:paraId="3B0637A8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5E67E" w14:textId="5093FF6F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0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36" w:type="dxa"/>
          </w:tcPr>
          <w:p w14:paraId="594EF1B4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7DC2F12E" w14:textId="2B9D8E0E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9EB2499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91F2F4E" w14:textId="26D75101" w:rsidR="008B0992" w:rsidRPr="008B0992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992" w:rsidRPr="00FE61E4" w14:paraId="76B9D73F" w14:textId="6C66B1ED" w:rsidTr="004E70F4">
        <w:trPr>
          <w:trHeight w:val="20"/>
        </w:trPr>
        <w:tc>
          <w:tcPr>
            <w:tcW w:w="2160" w:type="dxa"/>
          </w:tcPr>
          <w:p w14:paraId="1B806D34" w14:textId="32A53984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8EA26CE" w14:textId="2FDD3B51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</w:tcPr>
          <w:p w14:paraId="39DF682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34503E" w14:textId="65FEB417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5F74047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4969B10B" w14:textId="2676F6C9" w:rsidR="008B0992" w:rsidRPr="00FE61E4" w:rsidRDefault="00930BD5" w:rsidP="009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14811822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10CD0B" w14:textId="572986A9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1C341627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5D215C7B" w14:textId="565F7C69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971BDD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AC4D532" w14:textId="3C765171" w:rsidR="008B0992" w:rsidRPr="008B0992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992" w:rsidRPr="00FE61E4" w14:paraId="5A2CA6EA" w14:textId="2C33C1FF" w:rsidTr="004E70F4">
        <w:trPr>
          <w:trHeight w:val="20"/>
        </w:trPr>
        <w:tc>
          <w:tcPr>
            <w:tcW w:w="2160" w:type="dxa"/>
          </w:tcPr>
          <w:p w14:paraId="52838D70" w14:textId="7AE97057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D5DDC7" w14:textId="07975BC1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36" w:type="dxa"/>
          </w:tcPr>
          <w:p w14:paraId="76A9D7D5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376729" w14:textId="6BC3801D" w:rsidR="008B0992" w:rsidRPr="0088006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597D43B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359CC48A" w14:textId="40886107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0" w:type="dxa"/>
            <w:gridSpan w:val="2"/>
          </w:tcPr>
          <w:p w14:paraId="68E3FF21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3D5A974" w14:textId="03DFD45D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3878A4A5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dxa"/>
          </w:tcPr>
          <w:p w14:paraId="01E0411A" w14:textId="2834B35E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3597424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8A61D84" w14:textId="20CDEFBD" w:rsidR="008B0992" w:rsidRPr="008B0992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992" w:rsidRPr="00FE61E4" w14:paraId="08136731" w14:textId="77C72E89" w:rsidTr="004E70F4">
        <w:trPr>
          <w:trHeight w:val="20"/>
        </w:trPr>
        <w:tc>
          <w:tcPr>
            <w:tcW w:w="2160" w:type="dxa"/>
          </w:tcPr>
          <w:p w14:paraId="7E0C5577" w14:textId="77777777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37BD1A" w14:textId="32C53751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075E667D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FD6D6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183AA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E50C3D" w14:textId="3798C850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40" w:type="dxa"/>
            <w:gridSpan w:val="2"/>
          </w:tcPr>
          <w:p w14:paraId="05DD37B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AC9BFAC" w14:textId="0FC6EE55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36" w:type="dxa"/>
          </w:tcPr>
          <w:p w14:paraId="4C5C58C3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6D3C62E6" w14:textId="07511341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7EA7C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5138F4" w14:textId="2CC73C77" w:rsidR="008B0992" w:rsidRPr="00AE65AD" w:rsidRDefault="00AE65AD" w:rsidP="00AE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5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B0992" w:rsidRPr="00FE61E4" w14:paraId="59EEA575" w14:textId="5A02B3CB" w:rsidTr="004E70F4">
        <w:trPr>
          <w:trHeight w:val="20"/>
        </w:trPr>
        <w:tc>
          <w:tcPr>
            <w:tcW w:w="2160" w:type="dxa"/>
          </w:tcPr>
          <w:p w14:paraId="6B6A6CE8" w14:textId="68F1A91A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B9E9F" w14:textId="77777777" w:rsidR="008B0992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103A1" w14:textId="069F4656" w:rsidR="00930BD5" w:rsidRPr="00735D6B" w:rsidRDefault="00930BD5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55215E" w14:textId="77777777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E54FE" w14:textId="77777777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F52CD" w14:textId="77777777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39785F59" w14:textId="77777777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0886C698" w14:textId="77777777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4F20838" w14:textId="77777777" w:rsidR="008B0992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62DA52" w14:textId="443216AC" w:rsidR="008B0992" w:rsidRPr="00735D6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016AF4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7D8A5495" w14:textId="0DC61ADE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93458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</w:tcPr>
          <w:p w14:paraId="34B853B4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0992" w:rsidRPr="00FE61E4" w14:paraId="4DAF9E8E" w14:textId="1E6FFBE1" w:rsidTr="004E70F4">
        <w:trPr>
          <w:trHeight w:val="20"/>
        </w:trPr>
        <w:tc>
          <w:tcPr>
            <w:tcW w:w="2160" w:type="dxa"/>
          </w:tcPr>
          <w:p w14:paraId="334E6853" w14:textId="77777777" w:rsidR="008B0992" w:rsidRPr="006F00E7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5046D" w14:textId="249443C3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6" w:type="dxa"/>
          </w:tcPr>
          <w:p w14:paraId="7587C65A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80B7FD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1F165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14:paraId="2AA9C321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25C7961E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7F0FFB4" w14:textId="0DCD9800" w:rsidR="008B0992" w:rsidRPr="00FE61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36" w:type="dxa"/>
          </w:tcPr>
          <w:p w14:paraId="11310CCD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</w:tcPr>
          <w:p w14:paraId="12D06903" w14:textId="4570BDE0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56619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91EB843" w14:textId="77777777" w:rsidR="008B0992" w:rsidRPr="00FE61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BF6191" w14:textId="77777777" w:rsidR="00FE61E4" w:rsidRPr="00FE61E4" w:rsidRDefault="00FE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E17433" w14:textId="77777777" w:rsidR="006F00E7" w:rsidRDefault="006F00E7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44"/>
        <w:gridCol w:w="1376"/>
      </w:tblGrid>
      <w:tr w:rsidR="006F00E7" w:rsidRPr="006F00E7" w14:paraId="2B70D1EA" w14:textId="77777777" w:rsidTr="0096421E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791E" w14:textId="7BA7512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73A7" w14:textId="64342A48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FA19BF7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20E58C7" w14:textId="15AD0717" w:rsidR="006F00E7" w:rsidRPr="006F00E7" w:rsidRDefault="006F00E7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8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642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F00E7" w:rsidRPr="006F00E7" w14:paraId="4B513FEF" w14:textId="77777777" w:rsidTr="0096421E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31CF28" w14:textId="0711D39D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50081" w14:textId="24985C24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00E7" w:rsidRPr="006F00E7" w14:paraId="3AA9557F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EA365" w14:textId="06BD6C5F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F1EED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723DA5" w14:textId="77777777" w:rsidR="006F00E7" w:rsidRPr="006F00E7" w:rsidRDefault="006F00E7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FB3AAB9" w14:textId="77777777" w:rsidR="006F00E7" w:rsidRPr="006F00E7" w:rsidRDefault="006F00E7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1322128F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BE4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CAAA4" w14:textId="595CD435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204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29B260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50F9DB6" w14:textId="7AD319E5" w:rsidR="006F00E7" w:rsidRPr="006F00E7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194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6F00E7" w:rsidRPr="006F00E7" w14:paraId="1907ED14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AE5A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3613A" w14:textId="77777777" w:rsidR="006F00E7" w:rsidRPr="005A4942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815C032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57AF4A3" w14:textId="77777777" w:rsidR="006F00E7" w:rsidRPr="006F00E7" w:rsidRDefault="006F00E7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E7" w:rsidRPr="006F00E7" w14:paraId="4E9BE770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EE644" w14:textId="1CB79356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49BEB" w14:textId="5AF06E0C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138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8E3859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B148E18" w14:textId="25B4D3D3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131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6F00E7" w:rsidRPr="006F00E7" w14:paraId="59BB60BE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A0C8" w14:textId="299DE996" w:rsidR="006F00E7" w:rsidRPr="006F00E7" w:rsidRDefault="007401E3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7047B" w14:textId="6EFC5FAA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603A4C5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4D4FB59" w14:textId="023DBFA4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6F00E7" w:rsidRPr="006F00E7" w14:paraId="5602DDC6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49F2" w14:textId="4B3D6805" w:rsidR="006F00E7" w:rsidRPr="006F00E7" w:rsidRDefault="007401E3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00E7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07221" w14:textId="65935E7C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B70BB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C49605E" w14:textId="0633387E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6F00E7" w:rsidRPr="006F00E7" w14:paraId="39CB3C62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D6DC" w14:textId="10582D5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9F45" w14:textId="51D17A10" w:rsidR="006F00E7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="006F00E7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D6002BE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60358" w14:textId="5F255043" w:rsidR="006F00E7" w:rsidRPr="006F00E7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0E7" w:rsidRPr="006F00E7" w14:paraId="7FD45D94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475B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63A09" w14:textId="0F075A5F" w:rsidR="006F00E7" w:rsidRPr="006F00E7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5D4C28" w14:textId="77777777" w:rsidR="006F00E7" w:rsidRPr="006F00E7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48AF" w14:textId="15F5E2FA" w:rsidR="006F00E7" w:rsidRPr="006F00E7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</w:tr>
      <w:tr w:rsidR="006F00E7" w:rsidRPr="00AE6D63" w14:paraId="5C99230B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E849" w14:textId="7D350150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9F330" w14:textId="76692914" w:rsidR="006F00E7" w:rsidRPr="00AE6D63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</w:t>
            </w:r>
            <w:r w:rsidRPr="00AE6D63"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356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2535AE4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D098" w14:textId="1C310271" w:rsidR="006F00E7" w:rsidRPr="00AE6D63" w:rsidRDefault="006F00E7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227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00E7" w:rsidRPr="00AE6D63" w14:paraId="3844380A" w14:textId="77777777" w:rsidTr="0096421E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564D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CB18" w14:textId="5BDDB306" w:rsidR="006F00E7" w:rsidRPr="00AE6D63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 w:rsidR="006F00E7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1D5321" w14:textId="77777777" w:rsidR="006F00E7" w:rsidRPr="00AE6D63" w:rsidRDefault="006F00E7" w:rsidP="006F00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AD2C3" w14:textId="55FB4E85" w:rsidR="006F00E7" w:rsidRPr="00AE6D63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6F00E7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033BBF49" w14:textId="2CCE2492" w:rsidR="00F207C9" w:rsidRPr="00AE6D63" w:rsidRDefault="00F207C9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E235E9" w14:textId="6B45C9F4" w:rsidR="006F00E7" w:rsidRPr="00AE6D63" w:rsidRDefault="006F00E7" w:rsidP="006F00E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AE6D6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401E3" w:rsidRPr="007401E3">
        <w:rPr>
          <w:rFonts w:ascii="Angsana New" w:hAnsi="Angsana New"/>
          <w:sz w:val="30"/>
          <w:szCs w:val="30"/>
        </w:rPr>
        <w:t>30</w:t>
      </w:r>
      <w:r w:rsidRPr="00AE6D63">
        <w:rPr>
          <w:rFonts w:ascii="Angsana New" w:hAnsi="Angsana New"/>
          <w:sz w:val="30"/>
          <w:szCs w:val="30"/>
        </w:rPr>
        <w:t xml:space="preserve"> </w:t>
      </w:r>
      <w:r w:rsidRPr="00AE6D63">
        <w:rPr>
          <w:rFonts w:ascii="Angsana New" w:hAnsi="Angsana New"/>
          <w:sz w:val="30"/>
          <w:szCs w:val="30"/>
          <w:cs/>
        </w:rPr>
        <w:t xml:space="preserve">ถึง </w:t>
      </w:r>
      <w:r w:rsidR="007401E3" w:rsidRPr="007401E3">
        <w:rPr>
          <w:rFonts w:ascii="Angsana New" w:hAnsi="Angsana New"/>
          <w:sz w:val="30"/>
          <w:szCs w:val="30"/>
        </w:rPr>
        <w:t>60</w:t>
      </w:r>
      <w:r w:rsidRPr="00AE6D63">
        <w:rPr>
          <w:rFonts w:ascii="Angsana New" w:hAnsi="Angsana New"/>
          <w:sz w:val="30"/>
          <w:szCs w:val="30"/>
          <w:cs/>
        </w:rPr>
        <w:t xml:space="preserve"> วัน</w:t>
      </w:r>
    </w:p>
    <w:p w14:paraId="7B5DC1D6" w14:textId="60EE5227" w:rsidR="006F00E7" w:rsidRPr="00AE6D63" w:rsidRDefault="006F00E7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0"/>
      </w:tblGrid>
      <w:tr w:rsidR="00C76E63" w:rsidRPr="00AE6D63" w14:paraId="2C0CC170" w14:textId="77777777" w:rsidTr="0096421E">
        <w:trPr>
          <w:tblHeader/>
        </w:trPr>
        <w:tc>
          <w:tcPr>
            <w:tcW w:w="5130" w:type="dxa"/>
            <w:vAlign w:val="bottom"/>
          </w:tcPr>
          <w:p w14:paraId="72CF6BB0" w14:textId="767F1DEE" w:rsidR="00C76E63" w:rsidRPr="00AE6D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AE6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A63418A" w14:textId="77777777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CD615AF" w14:textId="5096FDE4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C0AD082" w14:textId="77777777" w:rsidR="00C76E63" w:rsidRPr="00AE6D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AF52EA" w14:textId="209AA08F" w:rsidR="00C76E63" w:rsidRPr="00AE6D63" w:rsidRDefault="00C76E63" w:rsidP="009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6421E"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76E63" w:rsidRPr="00C76E63" w14:paraId="6CA4A73C" w14:textId="77777777" w:rsidTr="0096421E">
        <w:trPr>
          <w:tblHeader/>
        </w:trPr>
        <w:tc>
          <w:tcPr>
            <w:tcW w:w="5130" w:type="dxa"/>
          </w:tcPr>
          <w:p w14:paraId="0065A4C8" w14:textId="77777777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6F3DE2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04A5EDE9" w14:textId="711CFE1F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C4E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6E63" w:rsidRPr="00C76E63" w14:paraId="13DFA845" w14:textId="77777777" w:rsidTr="0096421E">
        <w:trPr>
          <w:tblHeader/>
        </w:trPr>
        <w:tc>
          <w:tcPr>
            <w:tcW w:w="5130" w:type="dxa"/>
          </w:tcPr>
          <w:p w14:paraId="03B08D5B" w14:textId="094924A3" w:rsidR="00C76E63" w:rsidRPr="00C76E63" w:rsidRDefault="00C76E6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72B868B" w14:textId="19819284" w:rsidR="00C76E63" w:rsidRPr="00C76E63" w:rsidRDefault="007401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BD55BF6" w14:textId="441872C8" w:rsidR="00C76E63" w:rsidRPr="005A494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5</w:t>
            </w:r>
            <w:r w:rsidR="004E70F4" w:rsidRPr="005A4942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vAlign w:val="center"/>
          </w:tcPr>
          <w:p w14:paraId="5335C18F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F78F1" w14:textId="6594AD0D" w:rsidR="00C76E63" w:rsidRPr="00C76E63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25</w:t>
            </w:r>
            <w:r w:rsidR="004E70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AC1BE3" w:rsidRPr="00C76E63" w14:paraId="21212418" w14:textId="77777777" w:rsidTr="0096421E">
        <w:trPr>
          <w:tblHeader/>
        </w:trPr>
        <w:tc>
          <w:tcPr>
            <w:tcW w:w="5130" w:type="dxa"/>
          </w:tcPr>
          <w:p w14:paraId="07D7F4F2" w14:textId="47D79740" w:rsidR="00AC1BE3" w:rsidRPr="00C76E63" w:rsidRDefault="00AC1BE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2DC8CA2" w14:textId="77777777" w:rsidR="00AC1BE3" w:rsidRPr="00CF74A9" w:rsidRDefault="00AC1B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0BD67A" w14:textId="6C48BBA7" w:rsidR="00AC1BE3" w:rsidRPr="005A4942" w:rsidRDefault="00930BD5" w:rsidP="00A6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B2FE5EE" w14:textId="77777777" w:rsidR="00AC1BE3" w:rsidRPr="00C76E63" w:rsidRDefault="00AC1B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94C39C" w14:textId="3A4AD678" w:rsidR="00AC1BE3" w:rsidRPr="00CF74A9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C76E63" w:rsidRPr="00C76E63" w14:paraId="0F067C4B" w14:textId="77777777" w:rsidTr="0096421E">
        <w:trPr>
          <w:tblHeader/>
        </w:trPr>
        <w:tc>
          <w:tcPr>
            <w:tcW w:w="5130" w:type="dxa"/>
          </w:tcPr>
          <w:p w14:paraId="06471611" w14:textId="2D60CE07" w:rsidR="00C76E63" w:rsidRPr="00C76E63" w:rsidRDefault="00AC1BE3" w:rsidP="00C76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70264A16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52BE0" w14:textId="3525383A" w:rsidR="00C76E63" w:rsidRPr="005A4942" w:rsidRDefault="00930BD5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3A0E9D8" w14:textId="77777777" w:rsidR="00C76E63" w:rsidRPr="00C76E63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7E986" w14:textId="12CADC9A" w:rsidR="00C76E63" w:rsidRPr="00C76E63" w:rsidRDefault="008B0992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2C96" w:rsidRPr="00C76E63" w14:paraId="5281A491" w14:textId="77777777" w:rsidTr="0096421E">
        <w:trPr>
          <w:tblHeader/>
        </w:trPr>
        <w:tc>
          <w:tcPr>
            <w:tcW w:w="5130" w:type="dxa"/>
          </w:tcPr>
          <w:p w14:paraId="1E75C73C" w14:textId="20653BFA" w:rsidR="009A2C96" w:rsidRPr="00C76E63" w:rsidRDefault="009A2C96" w:rsidP="009A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7691DB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4E16D" w14:textId="3877526E" w:rsidR="009A2C96" w:rsidRPr="009A2C96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vAlign w:val="center"/>
          </w:tcPr>
          <w:p w14:paraId="7E68C911" w14:textId="77777777" w:rsidR="009A2C96" w:rsidRPr="00C76E63" w:rsidRDefault="009A2C96" w:rsidP="009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69367" w14:textId="6EBB1A87" w:rsidR="009A2C96" w:rsidRPr="00AC4EE2" w:rsidRDefault="007401E3" w:rsidP="005A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</w:tr>
    </w:tbl>
    <w:p w14:paraId="31D27B42" w14:textId="77777777" w:rsidR="00C76E63" w:rsidRPr="0096421E" w:rsidRDefault="00C76E63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7B9D255" w14:textId="77777777" w:rsidR="00AC1BE3" w:rsidRDefault="00AC1BE3">
      <w:r>
        <w:br w:type="page"/>
      </w:r>
    </w:p>
    <w:tbl>
      <w:tblPr>
        <w:tblW w:w="97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197"/>
        <w:gridCol w:w="251"/>
        <w:gridCol w:w="1189"/>
        <w:gridCol w:w="251"/>
        <w:gridCol w:w="1252"/>
        <w:gridCol w:w="237"/>
        <w:gridCol w:w="1203"/>
      </w:tblGrid>
      <w:tr w:rsidR="004E70F4" w:rsidRPr="006F00E7" w14:paraId="4B03DE7F" w14:textId="77777777" w:rsidTr="002B4E9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5BBA" w14:textId="1D63C644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8EAEF" w14:textId="6F2BD2F9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57A5EEF" w14:textId="77777777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980C" w14:textId="7F498D05" w:rsidR="004E70F4" w:rsidRPr="006F00E7" w:rsidRDefault="004E70F4" w:rsidP="004E70F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6421E" w:rsidRPr="006F00E7" w14:paraId="268E146E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1199" w14:textId="756FB8DD" w:rsidR="004E70F4" w:rsidRPr="00C76E63" w:rsidRDefault="004E70F4" w:rsidP="0096421E">
            <w:pPr>
              <w:tabs>
                <w:tab w:val="clear" w:pos="227"/>
                <w:tab w:val="clear" w:pos="3515"/>
              </w:tabs>
              <w:spacing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</w:t>
            </w:r>
            <w:r w:rsidR="00964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C76E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ารเงิน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7401E3" w:rsidRPr="007401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51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401E3" w:rsidRPr="007401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0F8C" w14:textId="5C820EBE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สามเดือน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C803617" w14:textId="77777777" w:rsidR="004E70F4" w:rsidRPr="004E70F4" w:rsidRDefault="004E70F4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E17" w14:textId="071985DA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F051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E65CB1D" w14:textId="77777777" w:rsidR="004E70F4" w:rsidRPr="004E70F4" w:rsidRDefault="004E70F4" w:rsidP="004E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DA72" w14:textId="38396522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สามเดือน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2920" w14:textId="77777777" w:rsidR="004E70F4" w:rsidRPr="004E70F4" w:rsidRDefault="004E70F4" w:rsidP="004E70F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5EB4" w14:textId="4C29BDAA" w:rsidR="004E70F4" w:rsidRPr="004E70F4" w:rsidRDefault="004E70F4" w:rsidP="009642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</w:t>
            </w:r>
            <w:r w:rsidR="00EC41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F051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4E70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2B4E9E" w:rsidRPr="006F00E7" w14:paraId="6812AB7B" w14:textId="77777777" w:rsidTr="002B4E9E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7B9BAE" w14:textId="77777777" w:rsidR="002B4E9E" w:rsidRPr="004E70F4" w:rsidRDefault="002B4E9E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10517B" w14:textId="2298F288" w:rsidR="002B4E9E" w:rsidRPr="006F00E7" w:rsidRDefault="002B4E9E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70F4" w:rsidRPr="006F00E7" w14:paraId="75896498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78AF" w14:textId="7844702B" w:rsidR="004E70F4" w:rsidRPr="00C76E63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6D33E76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10FD682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7A5286D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D09BA93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A793BD" w14:textId="0706DAEF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7DB7C0C" w14:textId="77777777" w:rsidR="004E70F4" w:rsidRPr="006F00E7" w:rsidRDefault="004E70F4" w:rsidP="00C76E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A32AFA7" w14:textId="77777777" w:rsidR="004E70F4" w:rsidRPr="006F00E7" w:rsidRDefault="004E70F4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70F4" w:rsidRPr="006F00E7" w14:paraId="5E99AA2D" w14:textId="77777777" w:rsidTr="00F051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0DA3" w14:textId="2FA45EA1" w:rsidR="004E70F4" w:rsidRPr="002B4E9E" w:rsidRDefault="00714467" w:rsidP="0096421E">
            <w:pPr>
              <w:tabs>
                <w:tab w:val="clear" w:pos="227"/>
                <w:tab w:val="clear" w:pos="680"/>
                <w:tab w:val="left" w:pos="156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510" w14:textId="4BF21F00" w:rsidR="004E70F4" w:rsidRPr="009A2C96" w:rsidRDefault="00930BD5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2CB9" w14:textId="77777777" w:rsidR="004E70F4" w:rsidRPr="009A2C96" w:rsidRDefault="004E70F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7ABE" w14:textId="5A7590FE" w:rsidR="0088006B" w:rsidRPr="009A2C96" w:rsidRDefault="00930BD5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1C19" w14:textId="77777777" w:rsidR="004E70F4" w:rsidRPr="009A2C96" w:rsidRDefault="004E70F4" w:rsidP="0059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E7C8" w14:textId="234FF772" w:rsidR="004E70F4" w:rsidRPr="009A2C96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94A9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E94B" w14:textId="1CD706F2" w:rsidR="004E70F4" w:rsidRPr="00AC4EE2" w:rsidRDefault="008B0992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0F4" w:rsidRPr="006F00E7" w14:paraId="7ACFDC59" w14:textId="77777777" w:rsidTr="00F051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956B" w14:textId="22BDD0A5" w:rsidR="004E70F4" w:rsidRPr="00C76E63" w:rsidRDefault="008B0992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E70F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E70F4" w:rsidRPr="00C76E63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4E70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A0EE" w14:textId="7D8A1CE1" w:rsidR="0088006B" w:rsidRPr="00423998" w:rsidRDefault="00930BD5" w:rsidP="009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7FE3" w14:textId="77777777" w:rsidR="004E70F4" w:rsidRPr="00423998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EE7F" w14:textId="12342E0A" w:rsidR="0088006B" w:rsidRPr="00423998" w:rsidRDefault="00930BD5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12AB" w14:textId="77777777" w:rsidR="004E70F4" w:rsidRPr="00423998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CAC3" w14:textId="2104A5A8" w:rsidR="004E70F4" w:rsidRPr="00423998" w:rsidRDefault="007401E3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89115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8EDF" w14:textId="0C378CAF" w:rsidR="004E70F4" w:rsidRPr="00423998" w:rsidRDefault="008B0992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0F4" w:rsidRPr="006F00E7" w14:paraId="606EF98B" w14:textId="77777777" w:rsidTr="00F0512C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4B5F" w14:textId="66FA16F7" w:rsidR="004E70F4" w:rsidRPr="0088006B" w:rsidRDefault="004E70F4" w:rsidP="0088006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ขาดทุนจากการด้อยค่าเงินให</w:t>
            </w:r>
            <w:r w:rsidR="0088006B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กู้ยืม</w:t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B4E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B4E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6E63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568F" w14:textId="06830651" w:rsidR="0088006B" w:rsidRPr="002B4E9E" w:rsidRDefault="008B0992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8F3A" w14:textId="77777777" w:rsidR="004E70F4" w:rsidRPr="002B4E9E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97C3" w14:textId="2DD604CD" w:rsidR="004E70F4" w:rsidRPr="002B4E9E" w:rsidRDefault="008B0992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9875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44CC" w14:textId="5050A740" w:rsidR="00714467" w:rsidRPr="00714467" w:rsidRDefault="007401E3" w:rsidP="0071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EBF2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98B5" w14:textId="7E390662" w:rsidR="00714467" w:rsidRPr="00AC4EE2" w:rsidRDefault="007401E3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4E70F4" w:rsidRPr="006F00E7" w14:paraId="2B77C946" w14:textId="77777777" w:rsidTr="002B4E9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0360" w14:textId="42C842EC" w:rsidR="004E70F4" w:rsidRPr="00C76E63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E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F2218" w14:textId="4CFE5B4D" w:rsidR="004E70F4" w:rsidRPr="006F00E7" w:rsidRDefault="00930BD5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9CBCF1B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51739" w14:textId="3AF2A16A" w:rsidR="004E70F4" w:rsidRPr="006F00E7" w:rsidRDefault="00930BD5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A0C64B3" w14:textId="77777777" w:rsidR="004E70F4" w:rsidRPr="006F00E7" w:rsidRDefault="004E70F4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66699" w14:textId="34FD1775" w:rsidR="004E70F4" w:rsidRPr="006F00E7" w:rsidRDefault="007401E3" w:rsidP="00AE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EAC490" w14:textId="77777777" w:rsidR="004E70F4" w:rsidRPr="006F00E7" w:rsidRDefault="004E70F4" w:rsidP="00AE20A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39F01" w14:textId="1F226BAB" w:rsidR="004E70F4" w:rsidRPr="006F00E7" w:rsidRDefault="008B0992" w:rsidP="002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9C55CC6" w14:textId="77777777" w:rsidR="00AC1BE3" w:rsidRPr="002B4E9E" w:rsidRDefault="00AC1BE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DB6E8E" w14:textId="4EC6C020" w:rsidR="00C76E63" w:rsidRPr="00C76E63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76E6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6F564B5C" w14:textId="5C9601CE" w:rsidR="00C76E63" w:rsidRPr="00704B68" w:rsidRDefault="00C76E63" w:rsidP="00C76E6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D01F92" w14:textId="33A9C730" w:rsidR="00C76E63" w:rsidRDefault="00C76E63" w:rsidP="0096421E">
      <w:pPr>
        <w:ind w:left="540" w:right="-565"/>
        <w:jc w:val="thaiDistribute"/>
        <w:rPr>
          <w:rFonts w:asciiTheme="majorBidi" w:hAnsiTheme="majorBidi" w:cstheme="majorBidi"/>
          <w:sz w:val="30"/>
          <w:szCs w:val="30"/>
        </w:rPr>
      </w:pPr>
      <w:r w:rsidRPr="00C76E6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134B512F" w14:textId="4B763C42" w:rsidR="00C76E63" w:rsidRPr="00704B68" w:rsidRDefault="00C76E63" w:rsidP="00C76E6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90"/>
      </w:tblGrid>
      <w:tr w:rsidR="00C76E63" w:rsidRPr="001A2BAB" w14:paraId="7D8F3318" w14:textId="77777777" w:rsidTr="00704B68">
        <w:trPr>
          <w:tblHeader/>
        </w:trPr>
        <w:tc>
          <w:tcPr>
            <w:tcW w:w="2790" w:type="dxa"/>
          </w:tcPr>
          <w:p w14:paraId="224D1533" w14:textId="083BB0FC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02331A93" w14:textId="151E2783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E63" w:rsidRPr="001A2BAB" w14:paraId="3DBE06AE" w14:textId="77777777" w:rsidTr="00704B68">
        <w:trPr>
          <w:tblHeader/>
        </w:trPr>
        <w:tc>
          <w:tcPr>
            <w:tcW w:w="2790" w:type="dxa"/>
          </w:tcPr>
          <w:p w14:paraId="79A81AAD" w14:textId="7501757B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145276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C5D32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4680295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6E63" w:rsidRPr="001A2BAB" w14:paraId="1F296E26" w14:textId="77777777" w:rsidTr="00704B68">
        <w:trPr>
          <w:tblHeader/>
        </w:trPr>
        <w:tc>
          <w:tcPr>
            <w:tcW w:w="2790" w:type="dxa"/>
            <w:vAlign w:val="bottom"/>
          </w:tcPr>
          <w:p w14:paraId="3E131D86" w14:textId="14B53267" w:rsidR="00C76E63" w:rsidRPr="001A2BAB" w:rsidRDefault="00C76E63" w:rsidP="00C76E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7E606F20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4940979" w14:textId="77777777" w:rsidR="00C76E63" w:rsidRPr="001A2BAB" w:rsidRDefault="00C76E63" w:rsidP="00C76E63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3C41B2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78B1223A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E7AFFBC" w14:textId="009D05C0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B1A219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4418B" w14:textId="7534BF00" w:rsidR="00C76E63" w:rsidRPr="001A2BAB" w:rsidRDefault="007401E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6E63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4734EA2" w14:textId="77777777" w:rsidR="00C76E63" w:rsidRPr="001A2BAB" w:rsidRDefault="00C76E63" w:rsidP="00C76E6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69C6E39" w14:textId="54715CB0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3D6495" w14:textId="77777777" w:rsidR="00C76E63" w:rsidRPr="001A2BAB" w:rsidRDefault="00C76E63" w:rsidP="00C76E63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48AD34" w14:textId="77777777" w:rsidR="00C76E63" w:rsidRPr="001A2BAB" w:rsidRDefault="00C76E63" w:rsidP="00C76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76E63" w:rsidRPr="001A2BAB" w14:paraId="13569E15" w14:textId="77777777" w:rsidTr="00704B68">
        <w:trPr>
          <w:tblHeader/>
        </w:trPr>
        <w:tc>
          <w:tcPr>
            <w:tcW w:w="2790" w:type="dxa"/>
          </w:tcPr>
          <w:p w14:paraId="13735B82" w14:textId="77777777" w:rsidR="00C76E63" w:rsidRPr="001A2BAB" w:rsidRDefault="00C76E63" w:rsidP="00C76E63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1"/>
          </w:tcPr>
          <w:p w14:paraId="4B8A4A71" w14:textId="44C28AF2" w:rsidR="00C76E63" w:rsidRPr="001A2BAB" w:rsidRDefault="00C76E63" w:rsidP="00C76E63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A2BAB"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A2BAB" w:rsidRPr="001A2BAB" w14:paraId="2F32FACD" w14:textId="77777777" w:rsidTr="00DC4394">
        <w:tc>
          <w:tcPr>
            <w:tcW w:w="3690" w:type="dxa"/>
            <w:gridSpan w:val="2"/>
          </w:tcPr>
          <w:p w14:paraId="4C1E5296" w14:textId="5661851C" w:rsidR="001A2BAB" w:rsidRPr="001A2BAB" w:rsidRDefault="001A2BAB" w:rsidP="001A2BAB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2531F88" w14:textId="77777777" w:rsidR="001A2BAB" w:rsidRPr="001A2BAB" w:rsidRDefault="001A2BAB" w:rsidP="00C76E6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D727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BCDC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33E81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BB00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BFA43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B1104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98B425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3ECA6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A63CA" w14:textId="77777777" w:rsidR="001A2BAB" w:rsidRPr="001A2BAB" w:rsidRDefault="001A2BAB" w:rsidP="00C76E63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FE5" w:rsidRPr="001A2BAB" w14:paraId="6CD946D1" w14:textId="77777777" w:rsidTr="00DC4394">
        <w:tc>
          <w:tcPr>
            <w:tcW w:w="2790" w:type="dxa"/>
          </w:tcPr>
          <w:p w14:paraId="71E42F09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59ED5C10" w14:textId="64A7275A" w:rsidR="00525FE5" w:rsidRPr="001A2BAB" w:rsidRDefault="007401E3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175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01F1ABF5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E76D3" w14:textId="0F1FABFB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01458F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D665AE" w14:textId="07498E0A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778D1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28AAC" w14:textId="5D10A779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7EAA6C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CD095" w14:textId="6CD5DD1C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AB01C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2DCB1" w14:textId="6CD0682A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3A7B1212" w14:textId="77777777" w:rsidTr="00DC4394">
        <w:tc>
          <w:tcPr>
            <w:tcW w:w="2790" w:type="dxa"/>
          </w:tcPr>
          <w:p w14:paraId="3566AE2C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3F34A3DA" w14:textId="342DEA35" w:rsidR="00525FE5" w:rsidRPr="001A2BAB" w:rsidRDefault="007401E3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17EC22D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C2C56" w14:textId="60FB3619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DBFFA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AA067" w14:textId="7AA60DDD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986D4E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A613A9" w14:textId="62F5A7D8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D41CA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C4E9" w14:textId="6390638C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1973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945E5" w14:textId="68849CA5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57437EED" w14:textId="77777777" w:rsidTr="00DC4394">
        <w:tc>
          <w:tcPr>
            <w:tcW w:w="2790" w:type="dxa"/>
          </w:tcPr>
          <w:p w14:paraId="1E711901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3D8F462" w14:textId="32E5E507" w:rsidR="00525FE5" w:rsidRPr="001A2BAB" w:rsidRDefault="007401E3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175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65243635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06A98" w14:textId="205749BB" w:rsidR="00525FE5" w:rsidRPr="001A2BAB" w:rsidRDefault="0017599D" w:rsidP="0017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60CCD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660E88" w14:textId="424B4BEF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875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484D33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C6768B" w14:textId="09ABB19B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BE843E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41EE1" w14:textId="4C733D1A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818E35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395374" w14:textId="0AFD7ADB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FE5" w:rsidRPr="001A2BAB" w14:paraId="13E34CD2" w14:textId="77777777" w:rsidTr="00DC4394">
        <w:tc>
          <w:tcPr>
            <w:tcW w:w="2790" w:type="dxa"/>
          </w:tcPr>
          <w:p w14:paraId="2AD2EDC8" w14:textId="77777777" w:rsidR="00525FE5" w:rsidRPr="001A2BAB" w:rsidRDefault="00525FE5" w:rsidP="00525F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F8E86C" w14:textId="0D01E80E" w:rsidR="00525FE5" w:rsidRPr="001A2BAB" w:rsidRDefault="007401E3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 w:rsidR="00175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7FF95E1B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C4126" w14:textId="6EEE72B3" w:rsidR="00525FE5" w:rsidRPr="00525FE5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7C14B7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337605" w14:textId="11A5C49A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434082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0E98E4" w14:textId="36CAC51F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0C26A3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3323D1" w14:textId="5675424C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F1D248" w14:textId="77777777" w:rsidR="00525FE5" w:rsidRPr="001A2BAB" w:rsidRDefault="00525FE5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CE753" w14:textId="3ED33C4B" w:rsidR="00525FE5" w:rsidRPr="001A2BAB" w:rsidRDefault="0017599D" w:rsidP="00F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25FE5" w:rsidRPr="00AC1BE3" w14:paraId="3CA09A63" w14:textId="77777777" w:rsidTr="00DC4394">
        <w:trPr>
          <w:trHeight w:val="50"/>
        </w:trPr>
        <w:tc>
          <w:tcPr>
            <w:tcW w:w="2790" w:type="dxa"/>
          </w:tcPr>
          <w:p w14:paraId="1206DCE6" w14:textId="77777777" w:rsidR="00525FE5" w:rsidRPr="00AC1BE3" w:rsidRDefault="00525FE5" w:rsidP="00525FE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551768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76FBEEE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FC9B9B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9EA7FC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4892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E7E55CF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EF2B0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05A139F6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3934B0" w14:textId="77777777" w:rsidR="00525FE5" w:rsidRPr="00AC1BE3" w:rsidRDefault="00525FE5" w:rsidP="00525FE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4EA6FEC1" w14:textId="77777777" w:rsidR="00525FE5" w:rsidRPr="00AC1BE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882281" w14:textId="77777777" w:rsidR="00525FE5" w:rsidRPr="00AC1BE3" w:rsidRDefault="00525FE5" w:rsidP="00525FE5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</w:tr>
      <w:tr w:rsidR="00525FE5" w:rsidRPr="001A2BAB" w14:paraId="607351AC" w14:textId="77777777" w:rsidTr="00DC4394">
        <w:tc>
          <w:tcPr>
            <w:tcW w:w="3690" w:type="dxa"/>
            <w:gridSpan w:val="2"/>
          </w:tcPr>
          <w:p w14:paraId="0EE2D609" w14:textId="77777777" w:rsidR="00B600B2" w:rsidRDefault="00B600B2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1AB0EA" w14:textId="57A22235" w:rsidR="00B600B2" w:rsidRDefault="00B600B2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072A7E" w14:textId="77777777" w:rsidR="00930BD5" w:rsidRDefault="00930BD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054445" w14:textId="729ADBD1" w:rsidR="00525FE5" w:rsidRPr="001A2BAB" w:rsidRDefault="00FA5E5B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</w:t>
            </w:r>
            <w:r w:rsidR="00525FE5"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525FE5"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18E103" w14:textId="77777777" w:rsidR="00525FE5" w:rsidRPr="001A2BAB" w:rsidRDefault="00525FE5" w:rsidP="00525FE5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CF0AE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0CB8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36A996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C8EB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6CA8A7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EDAD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F6C6F" w14:textId="77777777" w:rsidR="00525FE5" w:rsidRPr="001A2BAB" w:rsidRDefault="00525FE5" w:rsidP="00525FE5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FCCD8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2513C" w14:textId="77777777" w:rsidR="00525FE5" w:rsidRPr="001A2BAB" w:rsidRDefault="00525FE5" w:rsidP="00525FE5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25FE5" w:rsidRPr="001A2BAB" w14:paraId="0613586F" w14:textId="77777777" w:rsidTr="00DC4394">
        <w:tc>
          <w:tcPr>
            <w:tcW w:w="2790" w:type="dxa"/>
          </w:tcPr>
          <w:p w14:paraId="2190D157" w14:textId="77777777" w:rsidR="00525FE5" w:rsidRPr="001A2BAB" w:rsidRDefault="00525FE5" w:rsidP="00525F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4BBBB3D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E687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B5E26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7B07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C8DAAF" w14:textId="77777777" w:rsidR="00525FE5" w:rsidRPr="001A2BAB" w:rsidRDefault="00525FE5" w:rsidP="00C654E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A3A2C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169895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4381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726842" w14:textId="77777777" w:rsidR="00525FE5" w:rsidRPr="001A2BAB" w:rsidRDefault="00525FE5" w:rsidP="00525F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66EE3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8DC2C" w14:textId="77777777" w:rsidR="00525FE5" w:rsidRPr="001A2BAB" w:rsidRDefault="00525FE5" w:rsidP="00525F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992" w:rsidRPr="001A2BAB" w14:paraId="02D50A2F" w14:textId="77777777" w:rsidTr="00F0512C">
        <w:tc>
          <w:tcPr>
            <w:tcW w:w="2790" w:type="dxa"/>
          </w:tcPr>
          <w:p w14:paraId="2F3442A3" w14:textId="7FB3AF59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02ED366B" w14:textId="28785561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D5A1F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873A64" w14:textId="2B702402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0B16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E0F1A" w14:textId="174AB01E" w:rsidR="008B0992" w:rsidRPr="00C654E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06368F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67C4D2" w14:textId="7196344B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680F5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BE1A96" w14:textId="3818F5AB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EAF54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690441" w14:textId="7A44B6AC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992" w:rsidRPr="001A2BAB" w14:paraId="0B24F64C" w14:textId="77777777" w:rsidTr="00F0512C">
        <w:tc>
          <w:tcPr>
            <w:tcW w:w="2790" w:type="dxa"/>
          </w:tcPr>
          <w:p w14:paraId="41F45503" w14:textId="2467A65C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6E26D0" w14:textId="3B9C2096" w:rsidR="008B0992" w:rsidRPr="001A2BA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7DD3D86B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27F6D" w14:textId="08223C4B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F4A7F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59B212" w14:textId="23D072C1" w:rsidR="008B0992" w:rsidRPr="00C654E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95</w:t>
            </w:r>
            <w:r w:rsidR="008B0992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07111E68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C8224C" w14:textId="2A610D5F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87F06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8DD29C" w14:textId="3095761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D584D0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54E6BF" w14:textId="3BEE46A5" w:rsidR="008B0992" w:rsidRPr="001A2BA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95</w:t>
            </w:r>
            <w:r w:rsidR="008B0992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8B0992" w:rsidRPr="001A2BAB" w14:paraId="40E02F0B" w14:textId="77777777" w:rsidTr="00F0512C">
        <w:tc>
          <w:tcPr>
            <w:tcW w:w="2790" w:type="dxa"/>
          </w:tcPr>
          <w:p w14:paraId="24096AF9" w14:textId="77777777" w:rsidR="008B0992" w:rsidRPr="001A2BAB" w:rsidRDefault="008B0992" w:rsidP="008B0992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599020" w14:textId="39D9D032" w:rsidR="008B0992" w:rsidRPr="001A2BA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3EFAE1E8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B969A8" w14:textId="246FBB60" w:rsidR="008B0992" w:rsidRPr="008B0992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2CD9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203A01" w14:textId="60B3846E" w:rsidR="008B0992" w:rsidRPr="001A2BA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545E028B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946198" w14:textId="684AAD2E" w:rsidR="008B0992" w:rsidRPr="00A675D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0C88E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BC3D" w14:textId="70E02971" w:rsidR="008B0992" w:rsidRPr="00A675D4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44308" w14:textId="77777777" w:rsidR="008B0992" w:rsidRPr="001A2BAB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AC5FB4" w14:textId="4486E4BA" w:rsidR="008B0992" w:rsidRPr="001A2BAB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</w:tr>
    </w:tbl>
    <w:p w14:paraId="2352EF47" w14:textId="77777777" w:rsidR="00704B68" w:rsidRPr="00704B68" w:rsidRDefault="00704B6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84"/>
        <w:gridCol w:w="6"/>
      </w:tblGrid>
      <w:tr w:rsidR="00525FE5" w:rsidRPr="001A2BAB" w14:paraId="58494D12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676FC287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4" w:type="dxa"/>
            <w:gridSpan w:val="11"/>
          </w:tcPr>
          <w:p w14:paraId="45869D31" w14:textId="7B13B5C6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525FE5" w:rsidRPr="001A2BAB" w14:paraId="71F3F9E4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0F1E9770" w14:textId="77777777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46CBF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C92AE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9"/>
            <w:vAlign w:val="bottom"/>
          </w:tcPr>
          <w:p w14:paraId="0FC41F5D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25FE5" w:rsidRPr="001A2BAB" w14:paraId="32B289D4" w14:textId="77777777" w:rsidTr="00AA0AD5">
        <w:trPr>
          <w:tblHeader/>
        </w:trPr>
        <w:tc>
          <w:tcPr>
            <w:tcW w:w="2790" w:type="dxa"/>
            <w:vAlign w:val="bottom"/>
          </w:tcPr>
          <w:p w14:paraId="37C68821" w14:textId="79372BDD" w:rsidR="00525FE5" w:rsidRPr="001A2BAB" w:rsidRDefault="00525FE5" w:rsidP="00525F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6612DD5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282808" w14:textId="77777777" w:rsidR="00525FE5" w:rsidRPr="001A2BAB" w:rsidRDefault="00525FE5" w:rsidP="00525F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94AB13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</w:tcPr>
          <w:p w14:paraId="1673CE86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3C69D41" w14:textId="09E664B3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8BB7C2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154BBD" w14:textId="56108786" w:rsidR="00525FE5" w:rsidRPr="001A2BAB" w:rsidRDefault="007401E3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5FE5"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8078FB0" w14:textId="77777777" w:rsidR="00525FE5" w:rsidRPr="001A2BAB" w:rsidRDefault="00525FE5" w:rsidP="00525F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2040DC" w14:textId="58219FB9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164FD4F" w14:textId="77777777" w:rsidR="00525FE5" w:rsidRPr="001A2BAB" w:rsidRDefault="00525FE5" w:rsidP="00525F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567AD2" w14:textId="77777777" w:rsidR="00525FE5" w:rsidRPr="001A2BAB" w:rsidRDefault="00525FE5" w:rsidP="00525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5FE5" w:rsidRPr="001A2BAB" w14:paraId="31754113" w14:textId="77777777" w:rsidTr="00AA0AD5">
        <w:trPr>
          <w:gridAfter w:val="1"/>
          <w:wAfter w:w="6" w:type="dxa"/>
          <w:tblHeader/>
        </w:trPr>
        <w:tc>
          <w:tcPr>
            <w:tcW w:w="2790" w:type="dxa"/>
          </w:tcPr>
          <w:p w14:paraId="065E650F" w14:textId="77777777" w:rsidR="00525FE5" w:rsidRPr="001A2BAB" w:rsidRDefault="00525FE5" w:rsidP="00525F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4" w:type="dxa"/>
            <w:gridSpan w:val="11"/>
          </w:tcPr>
          <w:p w14:paraId="6E579829" w14:textId="77777777" w:rsidR="00525FE5" w:rsidRPr="001A2BAB" w:rsidRDefault="00525FE5" w:rsidP="00525F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25FE5" w:rsidRPr="001A2BAB" w14:paraId="7FAE01C0" w14:textId="77777777" w:rsidTr="00AA0AD5">
        <w:tc>
          <w:tcPr>
            <w:tcW w:w="3690" w:type="dxa"/>
            <w:gridSpan w:val="2"/>
          </w:tcPr>
          <w:p w14:paraId="7A4E4A32" w14:textId="77777777" w:rsidR="00525FE5" w:rsidRPr="001A2BAB" w:rsidRDefault="00525FE5" w:rsidP="00525F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814744" w14:textId="77777777" w:rsidR="00525FE5" w:rsidRPr="001A2BAB" w:rsidRDefault="00525FE5" w:rsidP="00525F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7D326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C0B4F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9A9983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00FD5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6C1EAC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15A1D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AFC21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73F8E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0DDB98" w14:textId="77777777" w:rsidR="00525FE5" w:rsidRPr="001A2BAB" w:rsidRDefault="00525FE5" w:rsidP="00525F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5B" w:rsidRPr="001A2BAB" w14:paraId="06C7D303" w14:textId="77777777" w:rsidTr="00AA0AD5">
        <w:tc>
          <w:tcPr>
            <w:tcW w:w="2790" w:type="dxa"/>
          </w:tcPr>
          <w:p w14:paraId="5186110B" w14:textId="77777777" w:rsidR="00FA5E5B" w:rsidRPr="001A2BAB" w:rsidRDefault="00FA5E5B" w:rsidP="00FA5E5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F48BB39" w14:textId="0330971E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="00FA5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 w:hint="cs"/>
                <w:sz w:val="30"/>
                <w:szCs w:val="30"/>
              </w:rPr>
              <w:t>571</w:t>
            </w:r>
          </w:p>
        </w:tc>
        <w:tc>
          <w:tcPr>
            <w:tcW w:w="270" w:type="dxa"/>
          </w:tcPr>
          <w:p w14:paraId="44434695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7A9E7" w14:textId="04AA8D1C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3DF2B6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50A41" w14:textId="6BA77F7F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74D28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17E6F3" w14:textId="3E71B242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D5F0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333FA" w14:textId="2E566852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DC4DA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A55C087" w14:textId="3823652B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5E5B" w:rsidRPr="001A2BAB" w14:paraId="1E436BCE" w14:textId="77777777" w:rsidTr="00AA0AD5">
        <w:tc>
          <w:tcPr>
            <w:tcW w:w="2790" w:type="dxa"/>
          </w:tcPr>
          <w:p w14:paraId="6BCA94A8" w14:textId="77777777" w:rsidR="00FA5E5B" w:rsidRPr="001A2BAB" w:rsidRDefault="00FA5E5B" w:rsidP="00FA5E5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B5F0B5" w14:textId="0393B59D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FA5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3FE03D60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F5BC0" w14:textId="1AD22354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FA05B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7811A" w14:textId="433E2770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F08536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331607" w14:textId="4114C484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E0C0DE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3D293" w14:textId="5A7AD30C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C227A5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77C167" w14:textId="798B8BCB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5E5B" w:rsidRPr="001A2BAB" w14:paraId="30307957" w14:textId="77777777" w:rsidTr="00AA0AD5">
        <w:tc>
          <w:tcPr>
            <w:tcW w:w="2790" w:type="dxa"/>
          </w:tcPr>
          <w:p w14:paraId="1B8B7A15" w14:textId="77777777" w:rsidR="00FA5E5B" w:rsidRPr="001A2BAB" w:rsidRDefault="00FA5E5B" w:rsidP="00FA5E5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2C9A" w14:textId="00F3943B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FA5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9D6F9E4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99E2" w14:textId="252D04DF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456F30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C7301F" w14:textId="5E2F2279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8DEB22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8230F8" w14:textId="12451DD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9D8E16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09C5C" w14:textId="02EDEA4C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5B625E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D98E2F" w14:textId="5D83F42B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01E3"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5E5B" w:rsidRPr="00704B68" w14:paraId="62F5B46D" w14:textId="77777777" w:rsidTr="00AA0AD5">
        <w:tc>
          <w:tcPr>
            <w:tcW w:w="3690" w:type="dxa"/>
            <w:gridSpan w:val="2"/>
          </w:tcPr>
          <w:p w14:paraId="31B9961B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04E12" w14:textId="77777777" w:rsidR="00FA5E5B" w:rsidRPr="00704B68" w:rsidRDefault="00FA5E5B" w:rsidP="00FA5E5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FCE38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737B3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C0A371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B28F3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6ED8B5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C56EC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1F53EF" w14:textId="77777777" w:rsidR="00FA5E5B" w:rsidRPr="00704B68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3B425" w14:textId="77777777" w:rsidR="00FA5E5B" w:rsidRPr="00704B68" w:rsidRDefault="00FA5E5B" w:rsidP="00FA5E5B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F82AB62" w14:textId="77777777" w:rsidR="00FA5E5B" w:rsidRPr="00704B68" w:rsidRDefault="00FA5E5B" w:rsidP="00FA5E5B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A5E5B" w:rsidRPr="001A2BAB" w14:paraId="6A0A0C9A" w14:textId="77777777" w:rsidTr="00AA0AD5">
        <w:tc>
          <w:tcPr>
            <w:tcW w:w="3690" w:type="dxa"/>
            <w:gridSpan w:val="2"/>
          </w:tcPr>
          <w:p w14:paraId="699E0F9C" w14:textId="3EF9330D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ทรัพย์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FC9D140" w14:textId="77777777" w:rsidR="00FA5E5B" w:rsidRPr="001A2BAB" w:rsidRDefault="00FA5E5B" w:rsidP="00FA5E5B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6D6E93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CDA6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947BF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60B4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64859A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61EDE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AEDC9" w14:textId="77777777" w:rsidR="00FA5E5B" w:rsidRPr="001A2BAB" w:rsidRDefault="00FA5E5B" w:rsidP="00FA5E5B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10846" w14:textId="77777777" w:rsidR="00FA5E5B" w:rsidRPr="001A2BAB" w:rsidRDefault="00FA5E5B" w:rsidP="00FA5E5B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0E70725" w14:textId="77777777" w:rsidR="00FA5E5B" w:rsidRPr="001A2BAB" w:rsidRDefault="00FA5E5B" w:rsidP="00FA5E5B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A5E5B" w:rsidRPr="001A2BAB" w14:paraId="1C0AA385" w14:textId="77777777" w:rsidTr="00AA0AD5">
        <w:tc>
          <w:tcPr>
            <w:tcW w:w="2790" w:type="dxa"/>
          </w:tcPr>
          <w:p w14:paraId="1E9271F3" w14:textId="77777777" w:rsidR="00FA5E5B" w:rsidRPr="001A2BAB" w:rsidRDefault="00FA5E5B" w:rsidP="00FA5E5B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32A305F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E9616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0A148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3873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A5FD4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B2FDE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A8280C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52A60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92CB" w14:textId="77777777" w:rsidR="00FA5E5B" w:rsidRPr="001A2BAB" w:rsidRDefault="00FA5E5B" w:rsidP="00FA5E5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7617F" w14:textId="77777777" w:rsidR="00FA5E5B" w:rsidRPr="001A2BAB" w:rsidRDefault="00FA5E5B" w:rsidP="00FA5E5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D840042" w14:textId="77777777" w:rsidR="00FA5E5B" w:rsidRPr="001A2BAB" w:rsidRDefault="00FA5E5B" w:rsidP="00FA5E5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E5B" w:rsidRPr="001A2BAB" w14:paraId="23BFE043" w14:textId="77777777" w:rsidTr="00AA0AD5">
        <w:tc>
          <w:tcPr>
            <w:tcW w:w="2790" w:type="dxa"/>
          </w:tcPr>
          <w:p w14:paraId="5F2FD9FD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9CAB359" w14:textId="58E077DC" w:rsidR="00FA5E5B" w:rsidRPr="000355EA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F4184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112CE" w14:textId="3663171A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B6F56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AF9E8" w14:textId="622D4389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91ED94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543EBA" w14:textId="70779DE3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73812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EBD7D" w14:textId="37F10F64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85208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BDFCCC9" w14:textId="673FBA63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01E3" w:rsidRPr="007401E3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5E5B" w:rsidRPr="001A2BAB" w14:paraId="604DECF7" w14:textId="77777777" w:rsidTr="00AA0AD5">
        <w:tc>
          <w:tcPr>
            <w:tcW w:w="2790" w:type="dxa"/>
          </w:tcPr>
          <w:p w14:paraId="130B2862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18FA5D" w14:textId="77D67C3B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0F49958F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B4546" w14:textId="30E92063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D5C5C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CE54D" w14:textId="254AD208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95</w:t>
            </w:r>
            <w:r w:rsidR="00FA5E5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6425976F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2F5CB6" w14:textId="713AE1E6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46E5C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0A9AC3" w14:textId="7AF91762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FEE6C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8CA9F4C" w14:textId="32376FB9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95</w:t>
            </w:r>
            <w:r w:rsidR="00FA5E5B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FA5E5B" w:rsidRPr="001A2BAB" w14:paraId="4D3DA0C4" w14:textId="77777777" w:rsidTr="00AA0AD5">
        <w:tc>
          <w:tcPr>
            <w:tcW w:w="2790" w:type="dxa"/>
          </w:tcPr>
          <w:p w14:paraId="2888AF13" w14:textId="77777777" w:rsidR="00FA5E5B" w:rsidRPr="001A2BAB" w:rsidRDefault="00FA5E5B" w:rsidP="00FA5E5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B14299" w14:textId="285C7FF3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1154A121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B635A5" w14:textId="63974DAA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0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4DFCB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5B77" w14:textId="04BFDA9D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3B13D393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A88519" w14:textId="0402F8DB" w:rsidR="00FA5E5B" w:rsidRPr="00A675D4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6C9A1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1EC27" w14:textId="0111ACEC" w:rsidR="00FA5E5B" w:rsidRPr="00A675D4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D434C" w14:textId="77777777" w:rsidR="00FA5E5B" w:rsidRPr="001A2BAB" w:rsidRDefault="00FA5E5B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B9E1C" w14:textId="5B2C3E43" w:rsidR="00FA5E5B" w:rsidRPr="001A2BAB" w:rsidRDefault="007401E3" w:rsidP="00FA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</w:tr>
    </w:tbl>
    <w:p w14:paraId="11F2950F" w14:textId="5310E317" w:rsidR="00C76E63" w:rsidRPr="00AC1BE3" w:rsidRDefault="00C76E63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CDD8A9B" w14:textId="77777777" w:rsidR="00704B68" w:rsidRDefault="0070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99F75A2" w14:textId="365A9A48" w:rsidR="00DC4394" w:rsidRPr="00DC4394" w:rsidRDefault="00DC4394" w:rsidP="00DC439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C439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9E4CD29" w14:textId="686DA92A" w:rsidR="00DC4394" w:rsidRPr="00704B68" w:rsidRDefault="00DC4394" w:rsidP="00C76E6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50"/>
        <w:gridCol w:w="268"/>
        <w:gridCol w:w="1002"/>
        <w:gridCol w:w="266"/>
        <w:gridCol w:w="1174"/>
        <w:gridCol w:w="266"/>
        <w:gridCol w:w="1174"/>
        <w:gridCol w:w="266"/>
        <w:gridCol w:w="1084"/>
      </w:tblGrid>
      <w:tr w:rsidR="009F3140" w:rsidRPr="00DC4394" w14:paraId="56EB9C39" w14:textId="77777777" w:rsidTr="00AC1BE3">
        <w:tc>
          <w:tcPr>
            <w:tcW w:w="2970" w:type="dxa"/>
            <w:vAlign w:val="bottom"/>
          </w:tcPr>
          <w:p w14:paraId="170E5AD5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0C5FEBF4" w14:textId="15F8ABF2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3140" w:rsidRPr="00DC4394" w14:paraId="1B40099F" w14:textId="77777777" w:rsidTr="00AC1BE3">
        <w:tc>
          <w:tcPr>
            <w:tcW w:w="2970" w:type="dxa"/>
            <w:vAlign w:val="bottom"/>
          </w:tcPr>
          <w:p w14:paraId="220B13B5" w14:textId="14B001E6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1803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0" w:type="dxa"/>
          </w:tcPr>
          <w:p w14:paraId="1DFFD116" w14:textId="77777777" w:rsidR="009F3140" w:rsidRPr="00DC4394" w:rsidRDefault="009F3140" w:rsidP="00AA0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A04F3A8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B047CDA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684BE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548F6D26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014B786" w14:textId="40CA43BE" w:rsidR="009F3140" w:rsidRPr="00747053" w:rsidRDefault="009F3140" w:rsidP="00C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45D15D88" w14:textId="77777777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</w:tcPr>
          <w:p w14:paraId="25CCCE35" w14:textId="77777777" w:rsidR="005D62F8" w:rsidRDefault="005D62F8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DF9AF" w14:textId="0B21ABE9" w:rsidR="009F3140" w:rsidRPr="00747053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66" w:type="dxa"/>
          </w:tcPr>
          <w:p w14:paraId="0734802F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262D65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683" w14:textId="77777777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140" w:rsidRPr="00DC4394" w14:paraId="027353CF" w14:textId="77777777" w:rsidTr="00AC1BE3">
        <w:tc>
          <w:tcPr>
            <w:tcW w:w="2970" w:type="dxa"/>
            <w:vAlign w:val="bottom"/>
          </w:tcPr>
          <w:p w14:paraId="651CF1FD" w14:textId="77777777" w:rsidR="009F3140" w:rsidRPr="00DC4394" w:rsidRDefault="009F3140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</w:tcPr>
          <w:p w14:paraId="522F7A4A" w14:textId="6CA61646" w:rsidR="009F3140" w:rsidRPr="00DC4394" w:rsidRDefault="009F3140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F3140" w:rsidRPr="00DC4394" w14:paraId="114F5D42" w14:textId="77777777" w:rsidTr="00AC1BE3">
        <w:tc>
          <w:tcPr>
            <w:tcW w:w="2970" w:type="dxa"/>
          </w:tcPr>
          <w:p w14:paraId="7F15501C" w14:textId="2CB96E3E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  <w:vAlign w:val="bottom"/>
          </w:tcPr>
          <w:p w14:paraId="6FAF3F60" w14:textId="21FDC693" w:rsidR="009F3140" w:rsidRPr="00423998" w:rsidRDefault="007401E3" w:rsidP="009F314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68" w:type="dxa"/>
          </w:tcPr>
          <w:p w14:paraId="311F33CC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512DE92" w14:textId="6512C32F" w:rsidR="009F3140" w:rsidRPr="00423998" w:rsidRDefault="007401E3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66" w:type="dxa"/>
          </w:tcPr>
          <w:p w14:paraId="0FF14921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68F3268" w14:textId="18F0C64D" w:rsidR="009F3140" w:rsidRPr="008B0992" w:rsidRDefault="007401E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30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266" w:type="dxa"/>
          </w:tcPr>
          <w:p w14:paraId="2E8D9B3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98797B9" w14:textId="20474904" w:rsidR="009F3140" w:rsidRPr="00DC4394" w:rsidRDefault="007401E3" w:rsidP="009F31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66" w:type="dxa"/>
          </w:tcPr>
          <w:p w14:paraId="31D43D6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64507F7" w14:textId="63997A86" w:rsidR="009F3140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930BD5" w:rsidRPr="00DC4394" w14:paraId="33309F24" w14:textId="77777777" w:rsidTr="00AC1BE3">
        <w:tc>
          <w:tcPr>
            <w:tcW w:w="2970" w:type="dxa"/>
          </w:tcPr>
          <w:p w14:paraId="6812E7A5" w14:textId="77777777" w:rsidR="00930BD5" w:rsidRPr="00747053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0" w:type="dxa"/>
            <w:vAlign w:val="bottom"/>
          </w:tcPr>
          <w:p w14:paraId="384D9AE1" w14:textId="5C545AA3" w:rsidR="00930BD5" w:rsidRPr="00DC4394" w:rsidRDefault="007401E3" w:rsidP="00930BD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68" w:type="dxa"/>
          </w:tcPr>
          <w:p w14:paraId="143B7FD5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9A3DCE7" w14:textId="22EE3ED6" w:rsidR="00930BD5" w:rsidRPr="00DC4394" w:rsidRDefault="007401E3" w:rsidP="00930BD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6" w:type="dxa"/>
          </w:tcPr>
          <w:p w14:paraId="2E5E718C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36C359" w14:textId="3C994D7D" w:rsidR="00930BD5" w:rsidRPr="00DC4394" w:rsidRDefault="00930BD5" w:rsidP="00930BD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F13613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BB463C6" w14:textId="62869ED8" w:rsidR="00930BD5" w:rsidRPr="00DC4394" w:rsidRDefault="00930BD5" w:rsidP="00930BD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A18D2D0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5C5B8A" w14:textId="0E76D90C" w:rsidR="00930BD5" w:rsidRPr="00DC4394" w:rsidRDefault="007401E3" w:rsidP="00930BD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930BD5" w:rsidRPr="00DC4394" w14:paraId="437890E9" w14:textId="77777777" w:rsidTr="00AC1BE3">
        <w:tc>
          <w:tcPr>
            <w:tcW w:w="2970" w:type="dxa"/>
          </w:tcPr>
          <w:p w14:paraId="0DF91084" w14:textId="2E59BD52" w:rsidR="00930BD5" w:rsidRPr="00747053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50" w:type="dxa"/>
            <w:vAlign w:val="bottom"/>
          </w:tcPr>
          <w:p w14:paraId="26FB5DA3" w14:textId="19F26356" w:rsidR="00930BD5" w:rsidRPr="00423998" w:rsidRDefault="007401E3" w:rsidP="00930BD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68" w:type="dxa"/>
          </w:tcPr>
          <w:p w14:paraId="14440D36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1BB7FAD" w14:textId="6F3887DA" w:rsidR="00930BD5" w:rsidRPr="00423998" w:rsidRDefault="007401E3" w:rsidP="00930BD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66" w:type="dxa"/>
          </w:tcPr>
          <w:p w14:paraId="611DC605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E42942B" w14:textId="603E972A" w:rsidR="00930BD5" w:rsidRPr="00DC4394" w:rsidRDefault="00930BD5" w:rsidP="00930BD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B3B141A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7F2B85" w14:textId="5A95AE17" w:rsidR="00930BD5" w:rsidRPr="00DC4394" w:rsidRDefault="007401E3" w:rsidP="00930BD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66" w:type="dxa"/>
          </w:tcPr>
          <w:p w14:paraId="2DB573BF" w14:textId="77777777" w:rsidR="00930BD5" w:rsidRPr="00DC4394" w:rsidRDefault="00930BD5" w:rsidP="00930BD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526257A" w14:textId="7E00F406" w:rsidR="00930BD5" w:rsidRPr="00DC4394" w:rsidRDefault="007401E3" w:rsidP="00930BD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30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9F3140" w:rsidRPr="00DC4394" w14:paraId="34E11FB1" w14:textId="77777777" w:rsidTr="002847AE">
        <w:tc>
          <w:tcPr>
            <w:tcW w:w="2970" w:type="dxa"/>
          </w:tcPr>
          <w:p w14:paraId="6B55F208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50" w:type="dxa"/>
            <w:vAlign w:val="bottom"/>
          </w:tcPr>
          <w:p w14:paraId="5B330175" w14:textId="78EBBAB5" w:rsidR="009F3140" w:rsidRPr="00DC4394" w:rsidRDefault="00035D41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ECBDCB7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DDF31F1" w14:textId="4F62FCE7" w:rsidR="004917C4" w:rsidRPr="00DC4394" w:rsidRDefault="007401E3" w:rsidP="004917C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35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66" w:type="dxa"/>
            <w:shd w:val="clear" w:color="auto" w:fill="auto"/>
          </w:tcPr>
          <w:p w14:paraId="768BE61B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0787E0" w14:textId="771956AA" w:rsidR="009F3140" w:rsidRPr="00DC4394" w:rsidRDefault="00035D41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F49622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3076A3" w14:textId="0FF17C22" w:rsidR="009F3140" w:rsidRPr="00DC4394" w:rsidRDefault="00035D41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2120FE3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9F847A4" w14:textId="75402ADA" w:rsidR="009F3140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35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</w:tr>
      <w:tr w:rsidR="009F3140" w:rsidRPr="00DC4394" w14:paraId="18ECD14A" w14:textId="77777777" w:rsidTr="00AC1BE3">
        <w:tc>
          <w:tcPr>
            <w:tcW w:w="2970" w:type="dxa"/>
          </w:tcPr>
          <w:p w14:paraId="3B899D39" w14:textId="77777777" w:rsidR="009F3140" w:rsidRPr="00747053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0" w:type="dxa"/>
            <w:vAlign w:val="bottom"/>
          </w:tcPr>
          <w:p w14:paraId="296157F8" w14:textId="0C42C77D" w:rsidR="009F3140" w:rsidRPr="00DC4394" w:rsidRDefault="00035D41" w:rsidP="009F31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6788AC8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970CB49" w14:textId="6C6E4D22" w:rsidR="009F3140" w:rsidRPr="00DC4394" w:rsidRDefault="007401E3" w:rsidP="009F31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66" w:type="dxa"/>
          </w:tcPr>
          <w:p w14:paraId="673384F0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E7FC7B9" w14:textId="221EBAD0" w:rsidR="009F3140" w:rsidRPr="00DC4394" w:rsidRDefault="00035D41" w:rsidP="0074705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71DEA8F" w14:textId="77777777" w:rsidR="009F3140" w:rsidRPr="00DC4394" w:rsidRDefault="009F3140" w:rsidP="009F314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1BC4E6F" w14:textId="3E33CB2A" w:rsidR="009F3140" w:rsidRPr="00DC4394" w:rsidRDefault="00035D41" w:rsidP="009F31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E79E91D" w14:textId="77777777" w:rsidR="009F3140" w:rsidRPr="00DC4394" w:rsidRDefault="009F3140" w:rsidP="009F314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5F0FB7D" w14:textId="21F52626" w:rsidR="009F3140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</w:tr>
      <w:tr w:rsidR="00274144" w:rsidRPr="00DC4394" w14:paraId="249E73B8" w14:textId="77777777" w:rsidTr="00AC1BE3">
        <w:tc>
          <w:tcPr>
            <w:tcW w:w="2970" w:type="dxa"/>
          </w:tcPr>
          <w:p w14:paraId="49D1F7D8" w14:textId="7257F793" w:rsidR="00274144" w:rsidRPr="00747053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50" w:type="dxa"/>
            <w:vAlign w:val="bottom"/>
          </w:tcPr>
          <w:p w14:paraId="171DFF13" w14:textId="621F17F7" w:rsidR="00274144" w:rsidRPr="00747053" w:rsidRDefault="007401E3" w:rsidP="007470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1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 w:rsidR="00161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68" w:type="dxa"/>
          </w:tcPr>
          <w:p w14:paraId="74CF3B1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D19D9BC" w14:textId="205B09DA" w:rsidR="00274144" w:rsidRDefault="007401E3" w:rsidP="0027414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616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66" w:type="dxa"/>
          </w:tcPr>
          <w:p w14:paraId="73C2E420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6B68FDF" w14:textId="0E5B0521" w:rsidR="00274144" w:rsidRPr="00DC4394" w:rsidRDefault="007401E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66" w:type="dxa"/>
          </w:tcPr>
          <w:p w14:paraId="74BA1561" w14:textId="77777777" w:rsidR="00274144" w:rsidRPr="00DC4394" w:rsidRDefault="00274144" w:rsidP="002741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1D3335C" w14:textId="429D9FDC" w:rsidR="00274144" w:rsidRPr="00DC4394" w:rsidRDefault="007401E3" w:rsidP="007470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66" w:type="dxa"/>
          </w:tcPr>
          <w:p w14:paraId="3E66137C" w14:textId="77777777" w:rsidR="00274144" w:rsidRPr="00DC4394" w:rsidRDefault="00274144" w:rsidP="0027414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D064553" w14:textId="2D0C4FEB" w:rsidR="00274144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1616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  <w:tr w:rsidR="00274144" w:rsidRPr="00DC4394" w14:paraId="007CCB88" w14:textId="77777777" w:rsidTr="00AC1BE3">
        <w:tc>
          <w:tcPr>
            <w:tcW w:w="2970" w:type="dxa"/>
          </w:tcPr>
          <w:p w14:paraId="74A83AE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4E94886" w14:textId="6110011A" w:rsidR="00274144" w:rsidRPr="00DC4394" w:rsidRDefault="007401E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024</w:t>
            </w:r>
          </w:p>
        </w:tc>
        <w:tc>
          <w:tcPr>
            <w:tcW w:w="268" w:type="dxa"/>
          </w:tcPr>
          <w:p w14:paraId="34901FF6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6EDC5" w14:textId="36223FB6" w:rsidR="00274144" w:rsidRPr="00DC4394" w:rsidRDefault="007401E3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66" w:type="dxa"/>
          </w:tcPr>
          <w:p w14:paraId="287C6A6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0A77A3" w14:textId="69BE7A55" w:rsidR="00274144" w:rsidRPr="00DC4394" w:rsidRDefault="007401E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66" w:type="dxa"/>
          </w:tcPr>
          <w:p w14:paraId="549C84FA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3A63FB8" w14:textId="0F1AA5E9" w:rsidR="00274144" w:rsidRPr="00DC4394" w:rsidRDefault="007401E3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266" w:type="dxa"/>
          </w:tcPr>
          <w:p w14:paraId="47AEED98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CDDB531" w14:textId="52D84C71" w:rsidR="00274144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</w:tr>
      <w:tr w:rsidR="00274144" w:rsidRPr="00DC4394" w14:paraId="72443695" w14:textId="77777777" w:rsidTr="00AC1BE3">
        <w:tc>
          <w:tcPr>
            <w:tcW w:w="2970" w:type="dxa"/>
          </w:tcPr>
          <w:p w14:paraId="76FE0823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A8B104B" w14:textId="13D1BBD6" w:rsidR="00274144" w:rsidRPr="00DC4394" w:rsidRDefault="00960E0E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13FCBE2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88F46" w14:textId="620C465A" w:rsidR="00274144" w:rsidRPr="00DC4394" w:rsidRDefault="00960E0E" w:rsidP="0027414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33D62D8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505E052" w14:textId="0BF3D2C6" w:rsidR="00274144" w:rsidRPr="00DC4394" w:rsidRDefault="00960E0E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D7B7A31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50B5974" w14:textId="23E9B4DF" w:rsidR="00274144" w:rsidRPr="00DC4394" w:rsidRDefault="00960E0E" w:rsidP="0074705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968BA5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3781ED9" w14:textId="0B9F3687" w:rsidR="00274144" w:rsidRPr="00DC4394" w:rsidRDefault="00960E0E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144" w:rsidRPr="00DC4394" w14:paraId="0183DC03" w14:textId="77777777" w:rsidTr="00AC1BE3">
        <w:tc>
          <w:tcPr>
            <w:tcW w:w="2970" w:type="dxa"/>
          </w:tcPr>
          <w:p w14:paraId="3DEEE478" w14:textId="77777777" w:rsidR="00274144" w:rsidRPr="00DC4394" w:rsidRDefault="00274144" w:rsidP="00274144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FB0A1" w14:textId="4F921CA8" w:rsidR="00274144" w:rsidRPr="00DC4394" w:rsidRDefault="007401E3" w:rsidP="0027414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268" w:type="dxa"/>
          </w:tcPr>
          <w:p w14:paraId="24E7CC95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03D87" w14:textId="01C13AE2" w:rsidR="00274144" w:rsidRPr="00DC4394" w:rsidRDefault="007401E3" w:rsidP="0027414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66" w:type="dxa"/>
          </w:tcPr>
          <w:p w14:paraId="7D65563B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A0EBE" w14:textId="127A05DE" w:rsidR="00274144" w:rsidRPr="00DC4394" w:rsidRDefault="007401E3" w:rsidP="0074705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66" w:type="dxa"/>
          </w:tcPr>
          <w:p w14:paraId="1E046BDD" w14:textId="77777777" w:rsidR="00274144" w:rsidRPr="00DC4394" w:rsidRDefault="00274144" w:rsidP="0027414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AB2C9" w14:textId="6ECA0837" w:rsidR="00274144" w:rsidRPr="00DC4394" w:rsidRDefault="007401E3" w:rsidP="0027414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266" w:type="dxa"/>
          </w:tcPr>
          <w:p w14:paraId="33607CE2" w14:textId="77777777" w:rsidR="00274144" w:rsidRPr="00DC4394" w:rsidRDefault="00274144" w:rsidP="00274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C9DD" w14:textId="6F583B7B" w:rsidR="00274144" w:rsidRPr="00DC4394" w:rsidRDefault="007401E3" w:rsidP="00747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930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</w:tr>
    </w:tbl>
    <w:p w14:paraId="6A1B3CF7" w14:textId="77777777" w:rsidR="00704B68" w:rsidRPr="00704B68" w:rsidRDefault="00704B6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68"/>
        <w:gridCol w:w="1262"/>
        <w:gridCol w:w="266"/>
        <w:gridCol w:w="1174"/>
      </w:tblGrid>
      <w:tr w:rsidR="00747053" w:rsidRPr="00DC4394" w14:paraId="2C96C17F" w14:textId="77777777" w:rsidTr="00704B68">
        <w:trPr>
          <w:tblHeader/>
        </w:trPr>
        <w:tc>
          <w:tcPr>
            <w:tcW w:w="5490" w:type="dxa"/>
            <w:vAlign w:val="bottom"/>
          </w:tcPr>
          <w:p w14:paraId="480536A6" w14:textId="77777777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1DF3C9F0" w14:textId="6A05F57B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053" w:rsidRPr="00DC4394" w14:paraId="49A87611" w14:textId="77777777" w:rsidTr="00704B68">
        <w:trPr>
          <w:tblHeader/>
        </w:trPr>
        <w:tc>
          <w:tcPr>
            <w:tcW w:w="5490" w:type="dxa"/>
            <w:vAlign w:val="bottom"/>
          </w:tcPr>
          <w:p w14:paraId="31643F09" w14:textId="5711DC10" w:rsidR="00747053" w:rsidRPr="00DC4394" w:rsidRDefault="00747053" w:rsidP="009F314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1803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DD30CE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4A271C0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F2B461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EE114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680D8F36" w14:textId="77777777" w:rsidR="00747053" w:rsidRPr="00747053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382B9E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BAD" w14:textId="77777777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7053" w:rsidRPr="00DC4394" w14:paraId="15A9F8CD" w14:textId="77777777" w:rsidTr="00704B68">
        <w:trPr>
          <w:tblHeader/>
        </w:trPr>
        <w:tc>
          <w:tcPr>
            <w:tcW w:w="5490" w:type="dxa"/>
            <w:vAlign w:val="bottom"/>
          </w:tcPr>
          <w:p w14:paraId="40E76F94" w14:textId="77777777" w:rsidR="00747053" w:rsidRPr="00DC4394" w:rsidRDefault="00747053" w:rsidP="00747053">
            <w:pPr>
              <w:pStyle w:val="BodyText"/>
              <w:tabs>
                <w:tab w:val="clear" w:pos="3742"/>
                <w:tab w:val="left" w:pos="376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14:paraId="0F10E190" w14:textId="5A6FC0DC" w:rsidR="00747053" w:rsidRPr="00DC4394" w:rsidRDefault="00747053" w:rsidP="009F3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992" w:rsidRPr="00DC4394" w14:paraId="62C389F4" w14:textId="77777777" w:rsidTr="00704B68">
        <w:tc>
          <w:tcPr>
            <w:tcW w:w="5490" w:type="dxa"/>
          </w:tcPr>
          <w:p w14:paraId="59DF5210" w14:textId="7F9FEA39" w:rsidR="008B0992" w:rsidRPr="00747053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75C1616" w14:textId="651F2475" w:rsidR="008B0992" w:rsidRPr="00423998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68" w:type="dxa"/>
          </w:tcPr>
          <w:p w14:paraId="52C847DF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7A15D8" w14:textId="4586B1BE" w:rsidR="008B0992" w:rsidRPr="00423998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14:paraId="2EA4E586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75DC10A" w14:textId="6190EAB1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8B0992" w:rsidRPr="00DC4394" w14:paraId="3FD4BAE1" w14:textId="77777777" w:rsidTr="00704B68">
        <w:tc>
          <w:tcPr>
            <w:tcW w:w="5490" w:type="dxa"/>
          </w:tcPr>
          <w:p w14:paraId="20229705" w14:textId="77777777" w:rsidR="008B0992" w:rsidRPr="00747053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A084D51" w14:textId="4ECED60A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8B0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68" w:type="dxa"/>
          </w:tcPr>
          <w:p w14:paraId="5B8B0699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F89042E" w14:textId="4BB6AD9D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0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6" w:type="dxa"/>
          </w:tcPr>
          <w:p w14:paraId="4672486E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360B38B" w14:textId="5168BB8B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8B0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8B0992" w:rsidRPr="00DC4394" w14:paraId="0E0AA71F" w14:textId="77777777" w:rsidTr="00704B68">
        <w:tc>
          <w:tcPr>
            <w:tcW w:w="5490" w:type="dxa"/>
          </w:tcPr>
          <w:p w14:paraId="57C0D431" w14:textId="265FC79D" w:rsidR="008B0992" w:rsidRPr="00747053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B9934BF" w14:textId="67AC7BA8" w:rsidR="008B0992" w:rsidRPr="00423998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68" w:type="dxa"/>
          </w:tcPr>
          <w:p w14:paraId="5F893344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D80942B" w14:textId="1B49F584" w:rsidR="008B0992" w:rsidRPr="00423998" w:rsidRDefault="00FA5E5B" w:rsidP="008B09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8C0EEA4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AF743A" w14:textId="202671CA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8B0992" w:rsidRPr="00DC4394" w14:paraId="02C9FE9F" w14:textId="77777777" w:rsidTr="00704B68">
        <w:tc>
          <w:tcPr>
            <w:tcW w:w="5490" w:type="dxa"/>
          </w:tcPr>
          <w:p w14:paraId="6111CD07" w14:textId="3187AC52" w:rsidR="008B0992" w:rsidRPr="00747053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F37EDB" w14:textId="4F344B86" w:rsidR="008B0992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FA5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68" w:type="dxa"/>
          </w:tcPr>
          <w:p w14:paraId="52564DF5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3F984E6" w14:textId="43DFB49D" w:rsidR="008B0992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A5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66" w:type="dxa"/>
          </w:tcPr>
          <w:p w14:paraId="266C54AE" w14:textId="77777777" w:rsidR="008B0992" w:rsidRPr="00DC4394" w:rsidRDefault="008B0992" w:rsidP="008B09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3B1B06B" w14:textId="1C3A7D93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30E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8B0992" w:rsidRPr="00DC4394" w14:paraId="6D91E80F" w14:textId="77777777" w:rsidTr="00704B68">
        <w:tc>
          <w:tcPr>
            <w:tcW w:w="5490" w:type="dxa"/>
          </w:tcPr>
          <w:p w14:paraId="686FDE64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B39BDD" w14:textId="6E96CE5D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FA5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68" w:type="dxa"/>
          </w:tcPr>
          <w:p w14:paraId="536F3896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AC162" w14:textId="3AD9722F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FA5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266" w:type="dxa"/>
          </w:tcPr>
          <w:p w14:paraId="1F39C636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5DF2B6D" w14:textId="32232D4D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D30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  <w:tr w:rsidR="008B0992" w:rsidRPr="00DC4394" w14:paraId="53E3B19A" w14:textId="77777777" w:rsidTr="00704B68">
        <w:tc>
          <w:tcPr>
            <w:tcW w:w="5490" w:type="dxa"/>
          </w:tcPr>
          <w:p w14:paraId="11808422" w14:textId="77777777" w:rsidR="008B0992" w:rsidRPr="00DC4394" w:rsidRDefault="008B0992" w:rsidP="008B0992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59C96C" w14:textId="77E52803" w:rsidR="008B0992" w:rsidRPr="00DC4394" w:rsidRDefault="00FA5E5B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190E923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CA056" w14:textId="227B19A3" w:rsidR="008B0992" w:rsidRPr="00DC4394" w:rsidRDefault="00D30E2F" w:rsidP="008B09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AFB4B2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815B593" w14:textId="14F1DB7B" w:rsidR="008B0992" w:rsidRPr="00DC4394" w:rsidRDefault="00D30E2F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01E3" w:rsidRPr="00740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0992" w:rsidRPr="00DC4394" w14:paraId="0BE61810" w14:textId="77777777" w:rsidTr="00704B68">
        <w:tc>
          <w:tcPr>
            <w:tcW w:w="5490" w:type="dxa"/>
          </w:tcPr>
          <w:p w14:paraId="61213BAF" w14:textId="77777777" w:rsidR="008B0992" w:rsidRPr="00DC4394" w:rsidRDefault="008B0992" w:rsidP="008B0992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8123" w14:textId="4DB46686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FA5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071</w:t>
            </w:r>
          </w:p>
        </w:tc>
        <w:tc>
          <w:tcPr>
            <w:tcW w:w="268" w:type="dxa"/>
          </w:tcPr>
          <w:p w14:paraId="15961062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F2BF6" w14:textId="7DD0B7B9" w:rsidR="008B0992" w:rsidRPr="00DC4394" w:rsidRDefault="007401E3" w:rsidP="008B09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D30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266" w:type="dxa"/>
          </w:tcPr>
          <w:p w14:paraId="3046443A" w14:textId="77777777" w:rsidR="008B0992" w:rsidRPr="00DC4394" w:rsidRDefault="008B0992" w:rsidP="008B09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3CF3" w14:textId="76BA2D7B" w:rsidR="008B0992" w:rsidRPr="00DC4394" w:rsidRDefault="007401E3" w:rsidP="008B099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D30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</w:tbl>
    <w:p w14:paraId="5618DA6D" w14:textId="33818338" w:rsidR="000355EA" w:rsidRDefault="0003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DB553E0" w14:textId="77777777" w:rsidR="00704B68" w:rsidRDefault="0070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36FE26F" w14:textId="40768411" w:rsidR="005B3B34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5B2FA94" w14:textId="77777777" w:rsidR="00296496" w:rsidRPr="00DC4394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DC4394" w:rsidRPr="009E555A" w14:paraId="1A4E6998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0B64F2CE" w14:textId="77777777" w:rsid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321802" w14:textId="4FB104F1" w:rsidR="00DC4394" w:rsidRPr="00DC4394" w:rsidRDefault="00DC4394" w:rsidP="00E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51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554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01E3" w:rsidRPr="00740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7057B25" w14:textId="77777777" w:rsidR="00DC4394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CFE562" w14:textId="677A39BA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9FC6BB" w14:textId="77777777" w:rsidR="00DC4394" w:rsidRPr="009E555A" w:rsidRDefault="00DC4394" w:rsidP="00E12674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183FA6" w14:textId="6CEDF555" w:rsidR="00DC4394" w:rsidRPr="009E555A" w:rsidRDefault="00DC4394" w:rsidP="00E12674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4394" w:rsidRPr="009E555A" w14:paraId="2DE11082" w14:textId="77777777" w:rsidTr="00747053">
        <w:trPr>
          <w:tblHeader/>
        </w:trPr>
        <w:tc>
          <w:tcPr>
            <w:tcW w:w="5760" w:type="dxa"/>
            <w:shd w:val="clear" w:color="auto" w:fill="auto"/>
          </w:tcPr>
          <w:p w14:paraId="4D35BF17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26A94F3" w14:textId="18E21E97" w:rsidR="00DC4394" w:rsidRPr="00DC4394" w:rsidRDefault="00DC4394" w:rsidP="0029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394" w:rsidRPr="009E555A" w14:paraId="527049EF" w14:textId="77777777" w:rsidTr="00747053">
        <w:tc>
          <w:tcPr>
            <w:tcW w:w="5760" w:type="dxa"/>
            <w:shd w:val="clear" w:color="auto" w:fill="auto"/>
          </w:tcPr>
          <w:p w14:paraId="686E3A84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67C7C64C" w14:textId="77777777" w:rsidR="00DC4394" w:rsidRPr="009E555A" w:rsidRDefault="00DC4394" w:rsidP="0029649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F4479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E4ED4B" w14:textId="77777777" w:rsidR="00DC4394" w:rsidRPr="009E555A" w:rsidRDefault="00DC4394" w:rsidP="00296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4394" w:rsidRPr="009E555A" w14:paraId="3ECA155B" w14:textId="77777777" w:rsidTr="00747053">
        <w:tc>
          <w:tcPr>
            <w:tcW w:w="5760" w:type="dxa"/>
            <w:shd w:val="clear" w:color="auto" w:fill="auto"/>
          </w:tcPr>
          <w:p w14:paraId="458ED8FB" w14:textId="158EBD78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="002A4C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426DEFE" w14:textId="41431CF1" w:rsidR="00DC4394" w:rsidRPr="009E555A" w:rsidRDefault="007401E3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15</w:t>
            </w:r>
            <w:r w:rsidR="00A74F38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32456687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89A9EC7" w14:textId="5837F720" w:rsidR="00DC4394" w:rsidRPr="00D533B8" w:rsidRDefault="007401E3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12</w:t>
            </w:r>
            <w:r w:rsidR="00035D41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DC4394" w:rsidRPr="009E555A" w14:paraId="3C65AD49" w14:textId="77777777" w:rsidTr="00747053">
        <w:tc>
          <w:tcPr>
            <w:tcW w:w="5760" w:type="dxa"/>
            <w:shd w:val="clear" w:color="auto" w:fill="auto"/>
          </w:tcPr>
          <w:p w14:paraId="52FED06D" w14:textId="77777777" w:rsidR="00DC4394" w:rsidRPr="009E555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EB8EC" w14:textId="6BBC09AE" w:rsidR="00DC4394" w:rsidRPr="00DC4394" w:rsidRDefault="007401E3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A74F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258E89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16CC0" w14:textId="74A81469" w:rsidR="00DC4394" w:rsidRPr="00D533B8" w:rsidRDefault="007401E3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35D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</w:tr>
      <w:tr w:rsidR="00DC4394" w:rsidRPr="008127FB" w14:paraId="555D979A" w14:textId="77777777" w:rsidTr="00747053">
        <w:tblPrEx>
          <w:tblLook w:val="01E0" w:firstRow="1" w:lastRow="1" w:firstColumn="1" w:lastColumn="1" w:noHBand="0" w:noVBand="0"/>
        </w:tblPrEx>
        <w:tc>
          <w:tcPr>
            <w:tcW w:w="5760" w:type="dxa"/>
            <w:shd w:val="clear" w:color="auto" w:fill="auto"/>
          </w:tcPr>
          <w:p w14:paraId="23B59174" w14:textId="77777777" w:rsidR="00DC4394" w:rsidRPr="0017008C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799D102" w14:textId="77777777" w:rsidR="00DC4394" w:rsidRPr="00DC4394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E03E" w14:textId="77777777" w:rsidR="00DC4394" w:rsidRPr="008127FB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B9D8755" w14:textId="77777777" w:rsidR="00DC4394" w:rsidRPr="008127FB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4394" w:rsidRPr="009E555A" w14:paraId="1CCDFC8E" w14:textId="77777777" w:rsidTr="00747053">
        <w:tc>
          <w:tcPr>
            <w:tcW w:w="5760" w:type="dxa"/>
            <w:shd w:val="clear" w:color="auto" w:fill="auto"/>
          </w:tcPr>
          <w:p w14:paraId="0116CCEF" w14:textId="77777777" w:rsidR="00DC4394" w:rsidRPr="00905C8A" w:rsidRDefault="00DC4394" w:rsidP="0029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5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2C09FEC" w14:textId="77777777" w:rsidR="00DC4394" w:rsidRPr="009E555A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41C4C" w14:textId="77777777" w:rsidR="00DC4394" w:rsidRPr="009E555A" w:rsidRDefault="00DC4394" w:rsidP="0029649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9E1666" w14:textId="77777777" w:rsidR="00DC4394" w:rsidRPr="00D533B8" w:rsidRDefault="00DC4394" w:rsidP="00DC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992" w:rsidRPr="009E555A" w14:paraId="7F7C4F43" w14:textId="77777777" w:rsidTr="00747053">
        <w:tc>
          <w:tcPr>
            <w:tcW w:w="5760" w:type="dxa"/>
            <w:shd w:val="clear" w:color="auto" w:fill="auto"/>
          </w:tcPr>
          <w:p w14:paraId="72EC1CE6" w14:textId="77777777" w:rsidR="008B0992" w:rsidRPr="00905C8A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71D9D03" w14:textId="4F5C694F" w:rsidR="008B0992" w:rsidRPr="00D533B8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</w:t>
            </w:r>
            <w:r w:rsidR="008B0992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761D66DC" w14:textId="77777777" w:rsidR="008B0992" w:rsidRPr="009E555A" w:rsidRDefault="008B0992" w:rsidP="008B099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AA5B46" w14:textId="372BE66A" w:rsidR="008B0992" w:rsidRPr="00D533B8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1E3">
              <w:rPr>
                <w:rFonts w:ascii="Angsana New" w:hAnsi="Angsana New"/>
                <w:sz w:val="30"/>
                <w:szCs w:val="30"/>
              </w:rPr>
              <w:t>10</w:t>
            </w:r>
            <w:r w:rsidR="008B0992">
              <w:rPr>
                <w:rFonts w:ascii="Angsana New" w:hAnsi="Angsana New"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8B0992" w:rsidRPr="009E555A" w14:paraId="2712C3CC" w14:textId="77777777" w:rsidTr="00747053">
        <w:tc>
          <w:tcPr>
            <w:tcW w:w="5760" w:type="dxa"/>
            <w:shd w:val="clear" w:color="auto" w:fill="auto"/>
            <w:vAlign w:val="bottom"/>
          </w:tcPr>
          <w:p w14:paraId="5EF9BE71" w14:textId="77777777" w:rsidR="008B0992" w:rsidRPr="009E555A" w:rsidRDefault="008B0992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D93B" w14:textId="03492576" w:rsidR="008B0992" w:rsidRPr="00DC4394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B09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79980A8" w14:textId="77777777" w:rsidR="008B0992" w:rsidRPr="009E555A" w:rsidRDefault="008B0992" w:rsidP="008B099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C57B" w14:textId="73F90AEB" w:rsidR="008B0992" w:rsidRPr="00C0666E" w:rsidRDefault="007401E3" w:rsidP="008B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B09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01E3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</w:tr>
    </w:tbl>
    <w:p w14:paraId="39F891DD" w14:textId="505F67BB" w:rsidR="00274144" w:rsidRDefault="00274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8526451" w14:textId="1249F2E9" w:rsidR="00D914B0" w:rsidRPr="00E8282F" w:rsidRDefault="00D914B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BDF52FD" w14:textId="77777777" w:rsidR="00D914B0" w:rsidRPr="00704B68" w:rsidRDefault="00D914B0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146998" w14:textId="5B82A199" w:rsidR="000F415B" w:rsidRDefault="00D914B0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1EB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01E3" w:rsidRPr="007401E3">
        <w:rPr>
          <w:rFonts w:ascii="Angsana New" w:hAnsi="Angsana New"/>
          <w:sz w:val="30"/>
          <w:szCs w:val="30"/>
        </w:rPr>
        <w:t>30</w:t>
      </w:r>
      <w:r w:rsidR="0055546D">
        <w:rPr>
          <w:rFonts w:ascii="Angsana New" w:hAnsi="Angsana New"/>
          <w:sz w:val="30"/>
          <w:szCs w:val="30"/>
        </w:rPr>
        <w:t xml:space="preserve"> </w:t>
      </w:r>
      <w:r w:rsidR="00F0512C">
        <w:rPr>
          <w:rFonts w:ascii="Angsana New" w:hAnsi="Angsana New" w:hint="cs"/>
          <w:sz w:val="30"/>
          <w:szCs w:val="30"/>
          <w:cs/>
        </w:rPr>
        <w:t>กันย</w:t>
      </w:r>
      <w:r w:rsidR="0055546D">
        <w:rPr>
          <w:rFonts w:ascii="Angsana New" w:hAnsi="Angsana New" w:hint="cs"/>
          <w:sz w:val="30"/>
          <w:szCs w:val="30"/>
          <w:cs/>
        </w:rPr>
        <w:t>ายน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</w:rPr>
        <w:t>2</w:t>
      </w:r>
      <w:r w:rsidR="007401E3" w:rsidRPr="007401E3">
        <w:rPr>
          <w:rFonts w:ascii="Angsana New" w:hAnsi="Angsana New"/>
          <w:sz w:val="30"/>
          <w:szCs w:val="30"/>
        </w:rPr>
        <w:t>563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บริษัท</w:t>
      </w:r>
      <w:r w:rsidRPr="00711EB6">
        <w:rPr>
          <w:rFonts w:ascii="Angsana New" w:hAnsi="Angsana New" w:hint="cs"/>
          <w:sz w:val="30"/>
          <w:szCs w:val="30"/>
          <w:cs/>
        </w:rPr>
        <w:t>มีหนี้สินที่อาจเกิดขึ้น</w:t>
      </w:r>
      <w:r w:rsidRPr="00711EB6">
        <w:rPr>
          <w:rFonts w:ascii="Angsana New" w:hAnsi="Angsana New"/>
          <w:sz w:val="30"/>
          <w:szCs w:val="30"/>
          <w:cs/>
        </w:rPr>
        <w:t>จาก</w:t>
      </w:r>
      <w:r w:rsidRPr="00711EB6">
        <w:rPr>
          <w:rFonts w:ascii="Angsana New" w:hAnsi="Angsana New" w:hint="cs"/>
          <w:sz w:val="30"/>
          <w:szCs w:val="30"/>
          <w:cs/>
        </w:rPr>
        <w:t>การถูก</w:t>
      </w:r>
      <w:r w:rsidRPr="00711EB6">
        <w:rPr>
          <w:rFonts w:ascii="Angsana New" w:hAnsi="Angsana New"/>
          <w:sz w:val="30"/>
          <w:szCs w:val="30"/>
          <w:cs/>
        </w:rPr>
        <w:t>บริษัทผู้จัดจำหน่ายต่างประเทศในอดีตรายหนึ่ง</w:t>
      </w:r>
      <w:r w:rsidRPr="00711EB6">
        <w:rPr>
          <w:rFonts w:ascii="Angsana New" w:hAnsi="Angsana New" w:hint="cs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711EB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401E3" w:rsidRPr="007401E3">
        <w:rPr>
          <w:rFonts w:ascii="Angsana New" w:hAnsi="Angsana New"/>
          <w:sz w:val="30"/>
          <w:szCs w:val="30"/>
        </w:rPr>
        <w:t>3</w:t>
      </w:r>
      <w:r w:rsidR="00AA0AD5">
        <w:rPr>
          <w:rFonts w:ascii="Angsana New" w:hAnsi="Angsana New"/>
          <w:sz w:val="30"/>
          <w:szCs w:val="30"/>
        </w:rPr>
        <w:t>.</w:t>
      </w:r>
      <w:r w:rsidR="007401E3" w:rsidRPr="007401E3">
        <w:rPr>
          <w:rFonts w:ascii="Angsana New" w:hAnsi="Angsana New"/>
          <w:sz w:val="30"/>
          <w:szCs w:val="30"/>
        </w:rPr>
        <w:t>15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ล้านหยวน</w:t>
      </w:r>
      <w:r w:rsidRPr="008B0992">
        <w:rPr>
          <w:rFonts w:ascii="Angsana New" w:hAnsi="Angsana New"/>
          <w:sz w:val="30"/>
          <w:szCs w:val="30"/>
          <w:cs/>
        </w:rPr>
        <w:t>จีน (</w:t>
      </w:r>
      <w:r w:rsidR="007401E3" w:rsidRPr="007401E3">
        <w:rPr>
          <w:rFonts w:ascii="Angsana New" w:hAnsi="Angsana New" w:hint="cs"/>
          <w:sz w:val="30"/>
          <w:szCs w:val="30"/>
        </w:rPr>
        <w:t>14</w:t>
      </w:r>
      <w:r w:rsidR="008B0992" w:rsidRPr="008B0992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68</w:t>
      </w:r>
      <w:r w:rsidRPr="008B0992">
        <w:rPr>
          <w:rFonts w:ascii="Angsana New" w:hAnsi="Angsana New"/>
          <w:sz w:val="30"/>
          <w:szCs w:val="30"/>
        </w:rPr>
        <w:t xml:space="preserve"> </w:t>
      </w:r>
      <w:r w:rsidRPr="008B0992">
        <w:rPr>
          <w:rFonts w:ascii="Angsana New" w:hAnsi="Angsana New"/>
          <w:sz w:val="30"/>
          <w:szCs w:val="30"/>
          <w:cs/>
        </w:rPr>
        <w:t>ล้านบาท)</w:t>
      </w:r>
      <w:r w:rsidRPr="00711EB6">
        <w:rPr>
          <w:rFonts w:ascii="Angsana New" w:hAnsi="Angsana New"/>
          <w:sz w:val="30"/>
          <w:szCs w:val="30"/>
          <w:cs/>
        </w:rPr>
        <w:t xml:space="preserve"> </w:t>
      </w:r>
      <w:r w:rsidR="007F65FD" w:rsidRPr="00D5594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บริษัทชนะคดีความในศาลชั้นต้น 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>ขณะนี้คดีอยู่ในระหว่างการยื่นอุทธรณ์ของ</w:t>
      </w:r>
      <w:r w:rsidR="007F65FD" w:rsidRPr="00E91550">
        <w:rPr>
          <w:rFonts w:ascii="Angsana New" w:hAnsi="Angsana New"/>
          <w:spacing w:val="-2"/>
          <w:sz w:val="30"/>
          <w:szCs w:val="30"/>
          <w:cs/>
        </w:rPr>
        <w:t>ผู้จัดจำหน่าย</w:t>
      </w:r>
      <w:r w:rsidR="007F65FD">
        <w:rPr>
          <w:rFonts w:ascii="Angsana New" w:hAnsi="Angsana New" w:hint="cs"/>
          <w:spacing w:val="-2"/>
          <w:sz w:val="30"/>
          <w:szCs w:val="30"/>
          <w:cs/>
        </w:rPr>
        <w:t xml:space="preserve">รายดังกล่าว </w:t>
      </w:r>
      <w:r w:rsidRPr="00711EB6">
        <w:rPr>
          <w:rFonts w:ascii="Angsana New" w:hAnsi="Angsana New" w:hint="cs"/>
          <w:sz w:val="30"/>
          <w:szCs w:val="30"/>
          <w:cs/>
        </w:rPr>
        <w:t>อย่างไรก็ตามบริษัทได้บันทึกประมาณการหนี้สินจากคดีความดังกล่าวตามความเห็นของฝ่ายบริหารและฝ่าย</w:t>
      </w:r>
      <w:r w:rsidRPr="000607A1">
        <w:rPr>
          <w:rFonts w:ascii="Angsana New" w:hAnsi="Angsana New" w:hint="cs"/>
          <w:sz w:val="30"/>
          <w:szCs w:val="30"/>
          <w:cs/>
        </w:rPr>
        <w:t>กฎหมายของบริษัทเป็น</w:t>
      </w:r>
      <w:r w:rsidRPr="008B0992">
        <w:rPr>
          <w:rFonts w:ascii="Angsana New" w:hAnsi="Angsana New" w:hint="cs"/>
          <w:sz w:val="30"/>
          <w:szCs w:val="30"/>
          <w:cs/>
        </w:rPr>
        <w:t>จำนวน</w:t>
      </w:r>
      <w:r w:rsidR="008B0992" w:rsidRPr="008B0992">
        <w:rPr>
          <w:rFonts w:ascii="Angsana New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 w:hint="cs"/>
          <w:sz w:val="30"/>
          <w:szCs w:val="30"/>
        </w:rPr>
        <w:t>0</w:t>
      </w:r>
      <w:r w:rsidR="008B0992" w:rsidRPr="008B0992">
        <w:rPr>
          <w:rFonts w:ascii="Angsana New" w:hAnsi="Angsana New" w:hint="cs"/>
          <w:sz w:val="30"/>
          <w:szCs w:val="30"/>
          <w:cs/>
        </w:rPr>
        <w:t>.</w:t>
      </w:r>
      <w:r w:rsidR="007401E3" w:rsidRPr="007401E3">
        <w:rPr>
          <w:rFonts w:ascii="Angsana New" w:hAnsi="Angsana New" w:hint="cs"/>
          <w:sz w:val="30"/>
          <w:szCs w:val="30"/>
        </w:rPr>
        <w:t>91</w:t>
      </w:r>
      <w:r w:rsidRPr="008B0992">
        <w:rPr>
          <w:rFonts w:ascii="Angsana New" w:hAnsi="Angsana New"/>
          <w:sz w:val="30"/>
          <w:szCs w:val="30"/>
        </w:rPr>
        <w:t xml:space="preserve"> </w:t>
      </w:r>
      <w:r w:rsidRPr="008B0992">
        <w:rPr>
          <w:rFonts w:ascii="Angsana New" w:hAnsi="Angsana New" w:hint="cs"/>
          <w:sz w:val="30"/>
          <w:szCs w:val="30"/>
          <w:cs/>
        </w:rPr>
        <w:t>ล้านบาท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31</w:t>
      </w:r>
      <w:r w:rsidR="00711EB6" w:rsidRPr="000607A1">
        <w:rPr>
          <w:rFonts w:ascii="Angsana New" w:hAnsi="Angsana New"/>
          <w:i/>
          <w:iCs/>
          <w:sz w:val="30"/>
          <w:szCs w:val="30"/>
        </w:rPr>
        <w:t xml:space="preserve"> </w:t>
      </w:r>
      <w:r w:rsidR="00711EB6" w:rsidRPr="000607A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11EB6" w:rsidRPr="00711E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2562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: 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0</w:t>
      </w:r>
      <w:r w:rsidR="007F65FD">
        <w:rPr>
          <w:rFonts w:ascii="Angsana New" w:hAnsi="Angsana New"/>
          <w:i/>
          <w:iCs/>
          <w:sz w:val="30"/>
          <w:szCs w:val="30"/>
        </w:rPr>
        <w:t>.</w:t>
      </w:r>
      <w:r w:rsidR="007401E3" w:rsidRPr="007401E3">
        <w:rPr>
          <w:rFonts w:ascii="Angsana New" w:hAnsi="Angsana New"/>
          <w:i/>
          <w:iCs/>
          <w:sz w:val="30"/>
          <w:szCs w:val="30"/>
        </w:rPr>
        <w:t>86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 </w:t>
      </w:r>
      <w:r w:rsidRPr="00711EB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711EB6">
        <w:rPr>
          <w:rFonts w:ascii="Angsana New" w:hAnsi="Angsana New" w:hint="cs"/>
          <w:sz w:val="30"/>
          <w:szCs w:val="30"/>
          <w:cs/>
        </w:rPr>
        <w:t xml:space="preserve"> ไว้</w:t>
      </w:r>
      <w:r w:rsidRPr="00711EB6">
        <w:rPr>
          <w:rFonts w:ascii="Angsana New" w:hAnsi="Angsana New"/>
          <w:sz w:val="30"/>
          <w:szCs w:val="30"/>
          <w:cs/>
        </w:rPr>
        <w:t>ในงบการเงิน</w:t>
      </w:r>
    </w:p>
    <w:p w14:paraId="0B4AB441" w14:textId="4BF1E0B4" w:rsidR="00564C76" w:rsidRDefault="00564C76" w:rsidP="004A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4D770A" w14:textId="749AE74C" w:rsidR="007F65FD" w:rsidRPr="00383777" w:rsidRDefault="005F46D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1AD830AA" w14:textId="52607047" w:rsidR="00383777" w:rsidRDefault="00383777" w:rsidP="0038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FC6201" w14:textId="236082E2" w:rsidR="005F46D3" w:rsidRDefault="005F46D3" w:rsidP="005F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ใน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การประชุมคณะกรรมการบริษัทเมื่อวันที่ </w:t>
      </w:r>
      <w:r w:rsidR="007401E3" w:rsidRPr="007401E3">
        <w:rPr>
          <w:rFonts w:ascii="Angsana New" w:hAnsi="Angsana New"/>
          <w:sz w:val="30"/>
          <w:szCs w:val="30"/>
        </w:rPr>
        <w:t>16</w:t>
      </w:r>
      <w:r w:rsidRPr="005A416D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Pr="005A416D">
        <w:rPr>
          <w:rFonts w:ascii="Angsana New" w:hAnsi="Angsana New"/>
          <w:sz w:val="30"/>
          <w:szCs w:val="30"/>
          <w:cs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คณะกรรมการของบริษัทมีมติอนุมัติโครงการซื้อหุ้นคืนเพื่อบริหารทางการเงิน ตามมาตรา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66</w:t>
      </w:r>
      <w:r w:rsidRPr="003C0196">
        <w:rPr>
          <w:rFonts w:ascii="Angsana New" w:eastAsia="MS Mincho" w:hAnsi="Angsana New" w:hint="cs"/>
          <w:sz w:val="30"/>
          <w:szCs w:val="30"/>
        </w:rPr>
        <w:t>/</w:t>
      </w:r>
      <w:r w:rsidR="007401E3" w:rsidRPr="007401E3">
        <w:rPr>
          <w:rFonts w:ascii="Angsana New" w:eastAsia="MS Mincho" w:hAnsi="Angsana New" w:hint="cs"/>
          <w:sz w:val="30"/>
          <w:szCs w:val="30"/>
        </w:rPr>
        <w:t>1</w:t>
      </w:r>
      <w:r w:rsidRPr="003C0196">
        <w:rPr>
          <w:rFonts w:ascii="Angsana New" w:eastAsia="MS Mincho" w:hAnsi="Angsana New" w:hint="cs"/>
          <w:sz w:val="30"/>
          <w:szCs w:val="30"/>
        </w:rPr>
        <w:t>(</w:t>
      </w:r>
      <w:r w:rsidR="007401E3" w:rsidRPr="007401E3">
        <w:rPr>
          <w:rFonts w:ascii="Angsana New" w:eastAsia="MS Mincho" w:hAnsi="Angsana New" w:hint="cs"/>
          <w:sz w:val="30"/>
          <w:szCs w:val="30"/>
        </w:rPr>
        <w:t>2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)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แห่งพระราชบัญญัติบริษัทมหาชนจำกัดในวงเงินไม่เกิน </w:t>
      </w:r>
      <w:r w:rsidR="007401E3" w:rsidRPr="007401E3">
        <w:rPr>
          <w:rFonts w:ascii="Angsana New" w:eastAsia="MS Mincho" w:hAnsi="Angsana New"/>
          <w:sz w:val="30"/>
          <w:szCs w:val="30"/>
        </w:rPr>
        <w:t>15</w:t>
      </w:r>
      <w:r w:rsidR="007401E3" w:rsidRPr="007401E3">
        <w:rPr>
          <w:rFonts w:ascii="Angsana New" w:eastAsia="MS Mincho" w:hAnsi="Angsana New" w:hint="cs"/>
          <w:sz w:val="30"/>
          <w:szCs w:val="30"/>
        </w:rPr>
        <w:t>0</w:t>
      </w:r>
      <w:r>
        <w:rPr>
          <w:rFonts w:ascii="Angsana New" w:eastAsia="MS Mincho" w:hAnsi="Angsana New"/>
          <w:sz w:val="30"/>
          <w:szCs w:val="30"/>
        </w:rPr>
        <w:t>.</w:t>
      </w:r>
      <w:r w:rsidR="007401E3" w:rsidRPr="007401E3">
        <w:rPr>
          <w:rFonts w:ascii="Angsana New" w:eastAsia="MS Mincho" w:hAnsi="Angsana New"/>
          <w:sz w:val="30"/>
          <w:szCs w:val="30"/>
        </w:rPr>
        <w:t>0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ล้านบาท โดยหุ้นสามัญที่จะซื้อคืนมีจำนวนไม่เกิน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="007401E3" w:rsidRPr="007401E3">
        <w:rPr>
          <w:rFonts w:ascii="Angsana New" w:eastAsia="MS Mincho" w:hAnsi="Angsana New"/>
          <w:sz w:val="30"/>
          <w:szCs w:val="30"/>
        </w:rPr>
        <w:t>7</w:t>
      </w:r>
      <w:r>
        <w:rPr>
          <w:rFonts w:ascii="Angsana New" w:eastAsia="MS Mincho" w:hAnsi="Angsana New"/>
          <w:sz w:val="30"/>
          <w:szCs w:val="30"/>
        </w:rPr>
        <w:t>.</w:t>
      </w:r>
      <w:r w:rsidR="007401E3" w:rsidRPr="007401E3">
        <w:rPr>
          <w:rFonts w:ascii="Angsana New" w:eastAsia="MS Mincho" w:hAnsi="Angsana New"/>
          <w:sz w:val="30"/>
          <w:szCs w:val="30"/>
        </w:rPr>
        <w:t>5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ล้านหุ้น (มูลค่าที่ตราไว้หุ้นละ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1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บาท) ซึ่งคิดเป็น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ร้อยละ </w:t>
      </w:r>
      <w:r w:rsidR="007401E3" w:rsidRPr="007401E3">
        <w:rPr>
          <w:rFonts w:ascii="Angsana New" w:eastAsia="MS Mincho" w:hAnsi="Angsana New"/>
          <w:sz w:val="30"/>
          <w:szCs w:val="30"/>
        </w:rPr>
        <w:t>2</w:t>
      </w:r>
      <w:r>
        <w:rPr>
          <w:rFonts w:ascii="Angsana New" w:eastAsia="MS Mincho" w:hAnsi="Angsana New"/>
          <w:sz w:val="30"/>
          <w:szCs w:val="30"/>
        </w:rPr>
        <w:t>.</w:t>
      </w:r>
      <w:r w:rsidR="007401E3" w:rsidRPr="007401E3">
        <w:rPr>
          <w:rFonts w:ascii="Angsana New" w:eastAsia="MS Mincho" w:hAnsi="Angsana New"/>
          <w:sz w:val="30"/>
          <w:szCs w:val="30"/>
        </w:rPr>
        <w:t>46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>บริษัทจะดำเนินการซื้อหุ้นคืน</w:t>
      </w:r>
      <w:r>
        <w:rPr>
          <w:rFonts w:ascii="Angsana New" w:eastAsia="MS Mincho" w:hAnsi="Angsana New"/>
          <w:sz w:val="30"/>
          <w:szCs w:val="30"/>
        </w:rPr>
        <w:br/>
      </w:r>
      <w:r w:rsidRPr="003C0196">
        <w:rPr>
          <w:rFonts w:ascii="Angsana New" w:eastAsia="MS Mincho" w:hAnsi="Angsana New" w:hint="cs"/>
          <w:sz w:val="30"/>
          <w:szCs w:val="30"/>
          <w:cs/>
        </w:rPr>
        <w:t>โดยวิธีการซื้อในตลาดหลักทรัพย์แห่งประเทศไทย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โดยมีกำหนดระยะเวลาการซื้อหุ้นคืนตั้งแต่วันที่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1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2563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ถึงวันที่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30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2563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ทั้งนี้คณะกรรมการของบริษัทจะพิจารณาวิธีการจำหน่ายหุ้นที่ซื้อคืนดังกล่าวอีกครั้งภายหลัง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6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Pr="003C0196">
        <w:rPr>
          <w:rFonts w:ascii="Angsana New" w:eastAsia="MS Mincho" w:hAnsi="Angsana New" w:hint="cs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30</w:t>
      </w:r>
      <w:r w:rsidRPr="003C0196">
        <w:rPr>
          <w:rFonts w:ascii="Angsana New" w:eastAsia="MS Mincho" w:hAnsi="Angsana New" w:hint="cs"/>
          <w:sz w:val="30"/>
          <w:szCs w:val="30"/>
        </w:rPr>
        <w:t xml:space="preserve"> </w:t>
      </w:r>
      <w:r w:rsidR="00AC7D68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="007401E3" w:rsidRPr="007401E3">
        <w:rPr>
          <w:rFonts w:ascii="Angsana New" w:eastAsia="MS Mincho" w:hAnsi="Angsana New" w:hint="cs"/>
          <w:sz w:val="30"/>
          <w:szCs w:val="30"/>
        </w:rPr>
        <w:t>2566</w:t>
      </w:r>
    </w:p>
    <w:p w14:paraId="21CA2DCB" w14:textId="77777777" w:rsidR="002A6180" w:rsidRPr="00114B97" w:rsidRDefault="002A6180" w:rsidP="005F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MS Mincho" w:eastAsia="MS Mincho" w:hAnsi="MS Mincho" w:cstheme="minorBidi"/>
          <w:cs/>
        </w:rPr>
      </w:pPr>
    </w:p>
    <w:p w14:paraId="42A0FFC4" w14:textId="2FCBD824" w:rsidR="002A6180" w:rsidRDefault="002A6180" w:rsidP="002A618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2A618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ผลกระทบจาก</w:t>
      </w:r>
      <w:r w:rsidRPr="002A618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การแพร่ระบาดของโรคโควิด </w:t>
      </w:r>
      <w:r w:rsidR="007401E3" w:rsidRPr="007401E3">
        <w:rPr>
          <w:rFonts w:ascii="Angsana New" w:hAnsi="Angsana New"/>
          <w:sz w:val="30"/>
          <w:szCs w:val="30"/>
          <w:u w:val="none"/>
        </w:rPr>
        <w:t>19</w:t>
      </w:r>
    </w:p>
    <w:p w14:paraId="1D01B784" w14:textId="77777777" w:rsidR="002A6180" w:rsidRPr="002A6180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AA4D1" w14:textId="51A91CA4" w:rsidR="002A6180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6180">
        <w:rPr>
          <w:rFonts w:ascii="Angsana New" w:hAnsi="Angsana New"/>
          <w:sz w:val="30"/>
          <w:szCs w:val="30"/>
          <w:cs/>
        </w:rPr>
        <w:t>ใน</w:t>
      </w:r>
      <w:r w:rsidRPr="002A6180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7401E3" w:rsidRPr="007401E3">
        <w:rPr>
          <w:rFonts w:ascii="Angsana New" w:hAnsi="Angsana New"/>
          <w:sz w:val="30"/>
          <w:szCs w:val="30"/>
        </w:rPr>
        <w:t>2563</w:t>
      </w:r>
      <w:r w:rsidRPr="002A6180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2A6180">
        <w:rPr>
          <w:rFonts w:ascii="Angsana New" w:hAnsi="Angsana New" w:hint="cs"/>
          <w:sz w:val="30"/>
          <w:szCs w:val="30"/>
          <w:cs/>
        </w:rPr>
        <w:t xml:space="preserve">โรคโควิด </w:t>
      </w:r>
      <w:r w:rsidR="007401E3" w:rsidRPr="007401E3">
        <w:rPr>
          <w:rFonts w:ascii="Angsana New" w:hAnsi="Angsana New"/>
          <w:sz w:val="30"/>
          <w:szCs w:val="30"/>
        </w:rPr>
        <w:t>19</w:t>
      </w:r>
      <w:bookmarkEnd w:id="3"/>
      <w:r w:rsidRPr="002A6180">
        <w:rPr>
          <w:rFonts w:ascii="Angsana New" w:hAnsi="Angsana New"/>
          <w:sz w:val="30"/>
          <w:szCs w:val="30"/>
        </w:rPr>
        <w:t xml:space="preserve"> </w:t>
      </w:r>
      <w:r w:rsidRPr="002A6180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2A6180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2A6180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2A6180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2A6180">
        <w:rPr>
          <w:rFonts w:ascii="Angsana New" w:hAnsi="Angsana New" w:hint="cs"/>
          <w:sz w:val="30"/>
          <w:szCs w:val="30"/>
          <w:cs/>
        </w:rPr>
        <w:t xml:space="preserve"> </w:t>
      </w:r>
      <w:r w:rsidRPr="002A6180">
        <w:rPr>
          <w:rFonts w:ascii="Angsana New" w:hAnsi="Angsana New"/>
          <w:sz w:val="30"/>
          <w:szCs w:val="30"/>
          <w:cs/>
        </w:rPr>
        <w:t>การผลิต</w:t>
      </w:r>
      <w:r w:rsidRPr="002A6180">
        <w:rPr>
          <w:rFonts w:ascii="Angsana New" w:hAnsi="Angsana New" w:hint="cs"/>
          <w:sz w:val="30"/>
          <w:szCs w:val="30"/>
          <w:cs/>
        </w:rPr>
        <w:t xml:space="preserve"> </w:t>
      </w:r>
      <w:r w:rsidRPr="002A6180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2A6180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2A6180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E02579">
        <w:rPr>
          <w:rFonts w:ascii="Angsana New" w:hAnsi="Angsana New"/>
          <w:sz w:val="30"/>
          <w:szCs w:val="30"/>
        </w:rPr>
        <w:t xml:space="preserve"> </w:t>
      </w:r>
    </w:p>
    <w:p w14:paraId="52B32255" w14:textId="58CB4ABC" w:rsidR="00383777" w:rsidRDefault="00383777" w:rsidP="00AC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347CB0" w14:textId="140FAC67" w:rsidR="00A675D4" w:rsidRDefault="00A675D4" w:rsidP="00A675D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A675D4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DD16F7F" w14:textId="77777777" w:rsidR="00A675D4" w:rsidRDefault="00A675D4" w:rsidP="00A675D4">
      <w:pPr>
        <w:rPr>
          <w:rFonts w:ascii="Angsana New" w:hAnsi="Angsana New"/>
          <w:sz w:val="30"/>
          <w:szCs w:val="30"/>
        </w:rPr>
      </w:pPr>
    </w:p>
    <w:p w14:paraId="7EE9FCA3" w14:textId="5D45208F" w:rsidR="006C146E" w:rsidRPr="00CE708F" w:rsidRDefault="006C146E" w:rsidP="00CE70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146E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6C146E">
        <w:rPr>
          <w:rFonts w:ascii="Angsana New" w:hAnsi="Angsana New"/>
          <w:sz w:val="30"/>
          <w:szCs w:val="30"/>
        </w:rPr>
        <w:t>11</w:t>
      </w:r>
      <w:r w:rsidRPr="006C146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6C146E">
        <w:rPr>
          <w:rFonts w:ascii="Angsana New" w:hAnsi="Angsana New"/>
          <w:sz w:val="30"/>
          <w:szCs w:val="30"/>
        </w:rPr>
        <w:t>2563</w:t>
      </w:r>
      <w:r w:rsidRPr="006C146E">
        <w:rPr>
          <w:rFonts w:ascii="Angsana New" w:hAnsi="Angsana New"/>
          <w:sz w:val="30"/>
          <w:szCs w:val="30"/>
          <w:cs/>
        </w:rPr>
        <w:t xml:space="preserve"> มีมติอนุมัติดังนี้</w:t>
      </w:r>
    </w:p>
    <w:p w14:paraId="3FFEFE6B" w14:textId="77777777" w:rsidR="00CE708F" w:rsidRPr="006C146E" w:rsidRDefault="00CE708F" w:rsidP="00CE708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8DE4BC" w14:textId="7E7014C6" w:rsidR="006C146E" w:rsidRPr="00CE708F" w:rsidRDefault="006C146E" w:rsidP="00751A5B">
      <w:pPr>
        <w:tabs>
          <w:tab w:val="clear" w:pos="454"/>
          <w:tab w:val="left" w:pos="72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6C146E">
        <w:rPr>
          <w:rFonts w:ascii="Angsana New" w:hAnsi="Angsana New"/>
          <w:sz w:val="30"/>
          <w:szCs w:val="30"/>
        </w:rPr>
        <w:t xml:space="preserve">1) </w:t>
      </w:r>
      <w:r w:rsidRPr="006C146E">
        <w:rPr>
          <w:rFonts w:ascii="Angsana New" w:hAnsi="Angsana New"/>
          <w:sz w:val="30"/>
          <w:szCs w:val="30"/>
          <w:cs/>
        </w:rPr>
        <w:t xml:space="preserve">เพิ่มทุนในบริษัท เซ็ปเป้ โฮลดิ้ง </w:t>
      </w:r>
      <w:r w:rsidRPr="006C146E">
        <w:rPr>
          <w:rFonts w:ascii="Angsana New" w:hAnsi="Angsana New"/>
          <w:sz w:val="30"/>
          <w:szCs w:val="30"/>
        </w:rPr>
        <w:t>(</w:t>
      </w:r>
      <w:r w:rsidRPr="006C146E">
        <w:rPr>
          <w:rFonts w:ascii="Angsana New" w:hAnsi="Angsana New"/>
          <w:sz w:val="30"/>
          <w:szCs w:val="30"/>
          <w:cs/>
        </w:rPr>
        <w:t>ประเทศไทย</w:t>
      </w:r>
      <w:r w:rsidRPr="006C146E">
        <w:rPr>
          <w:rFonts w:ascii="Angsana New" w:hAnsi="Angsana New"/>
          <w:sz w:val="30"/>
          <w:szCs w:val="30"/>
        </w:rPr>
        <w:t xml:space="preserve">) </w:t>
      </w:r>
      <w:r w:rsidRPr="006C146E">
        <w:rPr>
          <w:rFonts w:ascii="Angsana New" w:hAnsi="Angsana New"/>
          <w:sz w:val="30"/>
          <w:szCs w:val="30"/>
          <w:cs/>
        </w:rPr>
        <w:t xml:space="preserve">จำกัด ซึ่งเป็นบริษัทย่อยของบริษัท จำนวน </w:t>
      </w:r>
      <w:r w:rsidRPr="006C146E">
        <w:rPr>
          <w:rFonts w:ascii="Angsana New" w:hAnsi="Angsana New"/>
          <w:sz w:val="30"/>
          <w:szCs w:val="30"/>
        </w:rPr>
        <w:t xml:space="preserve">30 </w:t>
      </w:r>
      <w:r w:rsidRPr="006C146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C146E">
        <w:rPr>
          <w:rFonts w:ascii="Angsana New" w:hAnsi="Angsana New"/>
          <w:sz w:val="30"/>
          <w:szCs w:val="30"/>
        </w:rPr>
        <w:t>(</w:t>
      </w:r>
      <w:r w:rsidRPr="006C146E">
        <w:rPr>
          <w:rFonts w:ascii="Angsana New" w:hAnsi="Angsana New"/>
          <w:sz w:val="30"/>
          <w:szCs w:val="30"/>
          <w:cs/>
        </w:rPr>
        <w:t>จำนวน</w:t>
      </w:r>
      <w:r w:rsidRPr="006C146E">
        <w:rPr>
          <w:rFonts w:ascii="Angsana New" w:hAnsi="Angsana New"/>
          <w:sz w:val="30"/>
          <w:szCs w:val="30"/>
        </w:rPr>
        <w:t xml:space="preserve"> </w:t>
      </w:r>
      <w:proofErr w:type="gramStart"/>
      <w:r w:rsidRPr="006C146E">
        <w:rPr>
          <w:rFonts w:ascii="Angsana New" w:hAnsi="Angsana New"/>
          <w:sz w:val="30"/>
          <w:szCs w:val="30"/>
        </w:rPr>
        <w:t xml:space="preserve">3,000,000 </w:t>
      </w:r>
      <w:r w:rsidRPr="006C146E">
        <w:rPr>
          <w:rFonts w:ascii="Angsana New" w:hAnsi="Angsana New"/>
          <w:sz w:val="30"/>
          <w:szCs w:val="30"/>
          <w:cs/>
        </w:rPr>
        <w:t xml:space="preserve"> หุ้น</w:t>
      </w:r>
      <w:proofErr w:type="gramEnd"/>
      <w:r w:rsidRPr="006C146E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Pr="006C146E">
        <w:rPr>
          <w:rFonts w:ascii="Angsana New" w:hAnsi="Angsana New"/>
          <w:sz w:val="30"/>
          <w:szCs w:val="30"/>
        </w:rPr>
        <w:t xml:space="preserve">10 </w:t>
      </w:r>
      <w:r w:rsidRPr="006C146E">
        <w:rPr>
          <w:rFonts w:ascii="Angsana New" w:hAnsi="Angsana New"/>
          <w:sz w:val="30"/>
          <w:szCs w:val="30"/>
          <w:cs/>
        </w:rPr>
        <w:t xml:space="preserve">บาท </w:t>
      </w:r>
      <w:r w:rsidRPr="006C146E">
        <w:rPr>
          <w:rFonts w:ascii="Angsana New" w:hAnsi="Angsana New"/>
          <w:sz w:val="30"/>
          <w:szCs w:val="30"/>
        </w:rPr>
        <w:t>)</w:t>
      </w:r>
      <w:r w:rsidRPr="006C146E">
        <w:rPr>
          <w:rFonts w:ascii="Angsana New" w:hAnsi="Angsana New"/>
          <w:sz w:val="30"/>
          <w:szCs w:val="30"/>
          <w:cs/>
        </w:rPr>
        <w:t xml:space="preserve"> โดย</w:t>
      </w:r>
      <w:r w:rsidR="00CE708F">
        <w:rPr>
          <w:rFonts w:ascii="Angsana New" w:hAnsi="Angsana New" w:hint="cs"/>
          <w:sz w:val="30"/>
          <w:szCs w:val="30"/>
          <w:cs/>
        </w:rPr>
        <w:t>กำหนดให้</w:t>
      </w:r>
      <w:r w:rsidRPr="006C146E">
        <w:rPr>
          <w:rFonts w:ascii="Angsana New" w:hAnsi="Angsana New"/>
          <w:sz w:val="30"/>
          <w:szCs w:val="30"/>
          <w:cs/>
        </w:rPr>
        <w:t xml:space="preserve">บริษัท เซ็ปเป้ โฮลดิ้ง </w:t>
      </w:r>
      <w:r w:rsidRPr="006C146E">
        <w:rPr>
          <w:rFonts w:ascii="Angsana New" w:hAnsi="Angsana New"/>
          <w:sz w:val="30"/>
          <w:szCs w:val="30"/>
        </w:rPr>
        <w:t>(</w:t>
      </w:r>
      <w:r w:rsidRPr="006C146E">
        <w:rPr>
          <w:rFonts w:ascii="Angsana New" w:hAnsi="Angsana New"/>
          <w:sz w:val="30"/>
          <w:szCs w:val="30"/>
          <w:cs/>
        </w:rPr>
        <w:t>ประเทศไทย</w:t>
      </w:r>
      <w:r w:rsidRPr="006C146E">
        <w:rPr>
          <w:rFonts w:ascii="Angsana New" w:hAnsi="Angsana New"/>
          <w:sz w:val="30"/>
          <w:szCs w:val="30"/>
        </w:rPr>
        <w:t>)</w:t>
      </w:r>
      <w:r w:rsidRPr="006C146E">
        <w:rPr>
          <w:rFonts w:ascii="Angsana New" w:hAnsi="Angsana New"/>
          <w:sz w:val="30"/>
          <w:szCs w:val="30"/>
          <w:cs/>
        </w:rPr>
        <w:t xml:space="preserve"> จำกัด เพิ่มทุนจดทะเบียนของบริษัทจากจำนวนเงิน </w:t>
      </w:r>
      <w:r w:rsidRPr="006C146E">
        <w:rPr>
          <w:rFonts w:ascii="Angsana New" w:hAnsi="Angsana New"/>
          <w:sz w:val="30"/>
          <w:szCs w:val="30"/>
        </w:rPr>
        <w:t>290</w:t>
      </w:r>
      <w:r w:rsidRPr="006C146E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6C146E">
        <w:rPr>
          <w:rFonts w:ascii="Angsana New" w:hAnsi="Angsana New"/>
          <w:sz w:val="30"/>
          <w:szCs w:val="30"/>
        </w:rPr>
        <w:t>320</w:t>
      </w:r>
      <w:r w:rsidRPr="006C146E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โดยออกหุ้นสามัญเป็นจำนวน</w:t>
      </w:r>
      <w:r w:rsidRPr="006C146E">
        <w:rPr>
          <w:rFonts w:ascii="Angsana New" w:hAnsi="Angsana New"/>
          <w:sz w:val="30"/>
          <w:szCs w:val="30"/>
        </w:rPr>
        <w:t xml:space="preserve"> 30 </w:t>
      </w:r>
      <w:r w:rsidRPr="006C146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C146E">
        <w:rPr>
          <w:rFonts w:ascii="Angsana New" w:hAnsi="Angsana New"/>
          <w:sz w:val="30"/>
          <w:szCs w:val="30"/>
        </w:rPr>
        <w:t>(</w:t>
      </w:r>
      <w:r w:rsidRPr="006C146E">
        <w:rPr>
          <w:rFonts w:ascii="Angsana New" w:hAnsi="Angsana New"/>
          <w:sz w:val="30"/>
          <w:szCs w:val="30"/>
          <w:cs/>
        </w:rPr>
        <w:t xml:space="preserve">จำนวน </w:t>
      </w:r>
      <w:r w:rsidRPr="006C146E">
        <w:rPr>
          <w:rFonts w:ascii="Angsana New" w:hAnsi="Angsana New"/>
          <w:sz w:val="30"/>
          <w:szCs w:val="30"/>
        </w:rPr>
        <w:t xml:space="preserve">3,000,000 </w:t>
      </w:r>
      <w:r w:rsidRPr="006C146E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6C146E">
        <w:rPr>
          <w:rFonts w:ascii="Angsana New" w:hAnsi="Angsana New"/>
          <w:sz w:val="30"/>
          <w:szCs w:val="30"/>
        </w:rPr>
        <w:t xml:space="preserve">10 </w:t>
      </w:r>
      <w:r w:rsidRPr="006C146E">
        <w:rPr>
          <w:rFonts w:ascii="Angsana New" w:hAnsi="Angsana New"/>
          <w:sz w:val="30"/>
          <w:szCs w:val="30"/>
          <w:cs/>
        </w:rPr>
        <w:t>บาท</w:t>
      </w:r>
      <w:r w:rsidRPr="006C146E">
        <w:rPr>
          <w:rFonts w:ascii="Angsana New" w:hAnsi="Angsana New"/>
          <w:sz w:val="30"/>
          <w:szCs w:val="30"/>
        </w:rPr>
        <w:t>)</w:t>
      </w:r>
      <w:r w:rsidRPr="006C146E">
        <w:rPr>
          <w:rFonts w:ascii="Angsana New" w:hAnsi="Angsana New"/>
          <w:sz w:val="30"/>
          <w:szCs w:val="30"/>
          <w:cs/>
        </w:rPr>
        <w:t xml:space="preserve"> </w:t>
      </w:r>
    </w:p>
    <w:p w14:paraId="6B13D6DF" w14:textId="77777777" w:rsidR="00CE708F" w:rsidRPr="006C146E" w:rsidRDefault="00CE708F" w:rsidP="00CE708F">
      <w:pPr>
        <w:tabs>
          <w:tab w:val="clear" w:pos="454"/>
          <w:tab w:val="left" w:pos="72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B8CF34F" w14:textId="72614366" w:rsidR="006C146E" w:rsidRPr="006C146E" w:rsidRDefault="006C146E" w:rsidP="00751A5B">
      <w:pPr>
        <w:tabs>
          <w:tab w:val="clear" w:pos="454"/>
          <w:tab w:val="clear" w:pos="907"/>
          <w:tab w:val="left" w:pos="90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6C146E">
        <w:rPr>
          <w:rFonts w:ascii="Angsana New" w:hAnsi="Angsana New"/>
          <w:sz w:val="30"/>
          <w:szCs w:val="30"/>
        </w:rPr>
        <w:t xml:space="preserve">2) </w:t>
      </w:r>
      <w:r w:rsidRPr="006C146E">
        <w:rPr>
          <w:rFonts w:ascii="Angsana New" w:hAnsi="Angsana New"/>
          <w:sz w:val="30"/>
          <w:szCs w:val="30"/>
          <w:cs/>
        </w:rPr>
        <w:t xml:space="preserve">ให้ บริษัท เซ็ปเป้ โฮลดิ้ง </w:t>
      </w:r>
      <w:r w:rsidRPr="006C146E">
        <w:rPr>
          <w:rFonts w:ascii="Angsana New" w:hAnsi="Angsana New"/>
          <w:sz w:val="30"/>
          <w:szCs w:val="30"/>
        </w:rPr>
        <w:t>(</w:t>
      </w:r>
      <w:r w:rsidRPr="006C146E">
        <w:rPr>
          <w:rFonts w:ascii="Angsana New" w:hAnsi="Angsana New"/>
          <w:sz w:val="30"/>
          <w:szCs w:val="30"/>
          <w:cs/>
        </w:rPr>
        <w:t>ประเทศไทย</w:t>
      </w:r>
      <w:r w:rsidRPr="006C146E">
        <w:rPr>
          <w:rFonts w:ascii="Angsana New" w:hAnsi="Angsana New"/>
          <w:sz w:val="30"/>
          <w:szCs w:val="30"/>
        </w:rPr>
        <w:t>)</w:t>
      </w:r>
      <w:r w:rsidRPr="006C146E">
        <w:rPr>
          <w:rFonts w:ascii="Angsana New" w:hAnsi="Angsana New"/>
          <w:sz w:val="30"/>
          <w:szCs w:val="30"/>
          <w:cs/>
        </w:rPr>
        <w:t xml:space="preserve"> จำกัด ดำเนินการเข้าซื้อหุ้นสามัญเพิ่มเติมในบริษัท ดาน่อน เซ็ปเป้ </w:t>
      </w:r>
      <w:proofErr w:type="gramStart"/>
      <w:r w:rsidRPr="006C146E">
        <w:rPr>
          <w:rFonts w:ascii="Angsana New" w:hAnsi="Angsana New"/>
          <w:sz w:val="30"/>
          <w:szCs w:val="30"/>
          <w:cs/>
        </w:rPr>
        <w:t xml:space="preserve">เบฟเวอเรจส์ </w:t>
      </w:r>
      <w:r w:rsidRPr="006C146E">
        <w:rPr>
          <w:rFonts w:ascii="Angsana New" w:hAnsi="Angsana New"/>
          <w:sz w:val="30"/>
          <w:szCs w:val="30"/>
        </w:rPr>
        <w:t xml:space="preserve"> </w:t>
      </w:r>
      <w:r w:rsidRPr="006C146E">
        <w:rPr>
          <w:rFonts w:ascii="Angsana New" w:hAnsi="Angsana New"/>
          <w:sz w:val="30"/>
          <w:szCs w:val="30"/>
          <w:cs/>
        </w:rPr>
        <w:t>จำกัด</w:t>
      </w:r>
      <w:proofErr w:type="gramEnd"/>
      <w:r w:rsidRPr="006C146E">
        <w:rPr>
          <w:rFonts w:ascii="Angsana New" w:hAnsi="Angsana New"/>
          <w:sz w:val="30"/>
          <w:szCs w:val="30"/>
          <w:cs/>
        </w:rPr>
        <w:t xml:space="preserve"> ตามสิทธิที่ได้รับที่ระบุอยู่ในสัญญาระหว่างผู้ถือหุ้น เพื่อรักษาสัดส่วนการลงทุนของกลุ่มบริษัทในสัดส่วนร้อยละ </w:t>
      </w:r>
      <w:r w:rsidRPr="006C146E">
        <w:rPr>
          <w:rFonts w:ascii="Angsana New" w:hAnsi="Angsana New"/>
          <w:sz w:val="30"/>
          <w:szCs w:val="30"/>
        </w:rPr>
        <w:t>25</w:t>
      </w:r>
      <w:r w:rsidRPr="006C146E">
        <w:rPr>
          <w:rFonts w:ascii="Angsana New" w:hAnsi="Angsana New"/>
          <w:sz w:val="30"/>
          <w:szCs w:val="30"/>
          <w:cs/>
        </w:rPr>
        <w:t xml:space="preserve"> ของเงินลงทุนทั้งหมด เป็นจำนวนเงิน </w:t>
      </w:r>
      <w:r w:rsidRPr="006C146E">
        <w:rPr>
          <w:rFonts w:ascii="Angsana New" w:hAnsi="Angsana New"/>
          <w:sz w:val="30"/>
          <w:szCs w:val="30"/>
        </w:rPr>
        <w:t xml:space="preserve">25 </w:t>
      </w:r>
      <w:r w:rsidRPr="006C146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39AB9A98" w14:textId="07569862" w:rsidR="00A675D4" w:rsidRDefault="00A675D4" w:rsidP="00A675D4">
      <w:pPr>
        <w:rPr>
          <w:lang w:val="th-TH"/>
        </w:rPr>
      </w:pPr>
    </w:p>
    <w:p w14:paraId="20208EF1" w14:textId="71491149" w:rsidR="00A675D4" w:rsidRPr="00A675D4" w:rsidRDefault="00A675D4" w:rsidP="00A675D4">
      <w:pPr>
        <w:rPr>
          <w:cs/>
          <w:lang w:val="th-TH"/>
        </w:rPr>
      </w:pPr>
      <w:r>
        <w:rPr>
          <w:cs/>
          <w:lang w:val="th-TH"/>
        </w:rPr>
        <w:tab/>
      </w:r>
      <w:r>
        <w:rPr>
          <w:cs/>
          <w:lang w:val="th-TH"/>
        </w:rPr>
        <w:tab/>
      </w:r>
    </w:p>
    <w:p w14:paraId="09FEE2D2" w14:textId="77777777" w:rsidR="00A675D4" w:rsidRPr="00383777" w:rsidRDefault="00A675D4" w:rsidP="00AC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A675D4" w:rsidRPr="00383777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0B406" w14:textId="77777777" w:rsidR="00FA120E" w:rsidRDefault="00FA120E">
      <w:r>
        <w:separator/>
      </w:r>
    </w:p>
  </w:endnote>
  <w:endnote w:type="continuationSeparator" w:id="0">
    <w:p w14:paraId="534B107C" w14:textId="77777777" w:rsidR="00FA120E" w:rsidRDefault="00FA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5AE4F" w14:textId="3F2DEB2F" w:rsidR="0068105D" w:rsidRPr="00E37E72" w:rsidRDefault="0068105D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7401E3">
      <w:rPr>
        <w:rFonts w:ascii="Angsana New" w:hAnsi="Angsana New"/>
        <w:noProof/>
        <w:sz w:val="30"/>
        <w:szCs w:val="30"/>
      </w:rPr>
      <w:t>9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4A0E" w14:textId="2B147CD0" w:rsidR="0068105D" w:rsidRPr="00E37E72" w:rsidRDefault="0068105D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7401E3">
      <w:rPr>
        <w:rFonts w:ascii="Angsana New" w:hAnsi="Angsana New"/>
        <w:noProof/>
        <w:sz w:val="30"/>
        <w:szCs w:val="30"/>
      </w:rPr>
      <w:t>8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00AE8" w14:textId="2C38BEF1" w:rsidR="0068105D" w:rsidRPr="006E41C0" w:rsidRDefault="0068105D" w:rsidP="006E41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E41C0">
      <w:rPr>
        <w:rFonts w:ascii="Angsana New" w:hAnsi="Angsana New"/>
        <w:caps/>
        <w:sz w:val="30"/>
        <w:szCs w:val="30"/>
      </w:rPr>
      <w:fldChar w:fldCharType="begin"/>
    </w:r>
    <w:r w:rsidRPr="006E41C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E41C0">
      <w:rPr>
        <w:rFonts w:ascii="Angsana New" w:hAnsi="Angsana New"/>
        <w:caps/>
        <w:sz w:val="30"/>
        <w:szCs w:val="30"/>
      </w:rPr>
      <w:fldChar w:fldCharType="separate"/>
    </w:r>
    <w:r w:rsidRPr="007401E3">
      <w:rPr>
        <w:rFonts w:ascii="Angsana New" w:hAnsi="Angsana New"/>
        <w:caps/>
        <w:noProof/>
        <w:sz w:val="30"/>
        <w:szCs w:val="30"/>
      </w:rPr>
      <w:t>2</w:t>
    </w:r>
    <w:r w:rsidRPr="006E41C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58466" w14:textId="77777777" w:rsidR="00FA120E" w:rsidRDefault="00FA120E">
      <w:r>
        <w:separator/>
      </w:r>
    </w:p>
  </w:footnote>
  <w:footnote w:type="continuationSeparator" w:id="0">
    <w:p w14:paraId="779C4C5F" w14:textId="77777777" w:rsidR="00FA120E" w:rsidRDefault="00FA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571A" w14:textId="77777777" w:rsidR="0068105D" w:rsidRPr="00E37E72" w:rsidRDefault="0068105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D537E07" w14:textId="77777777" w:rsidR="0068105D" w:rsidRDefault="0068105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9078751" w14:textId="7489BF4F" w:rsidR="0068105D" w:rsidRDefault="0068105D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898A30A" w14:textId="77777777" w:rsidR="0068105D" w:rsidRPr="0043229B" w:rsidRDefault="0068105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26481" w14:textId="77777777" w:rsidR="0068105D" w:rsidRPr="00E37E72" w:rsidRDefault="0068105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6B658BF" w14:textId="77777777" w:rsidR="0068105D" w:rsidRDefault="0068105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1C774D7D" w14:textId="5684E044" w:rsidR="0068105D" w:rsidRDefault="0068105D" w:rsidP="0043229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7E46D6F" w14:textId="77777777" w:rsidR="0068105D" w:rsidRPr="00EA53EA" w:rsidRDefault="0068105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4E56" w14:textId="77777777" w:rsidR="0068105D" w:rsidRPr="00E37E72" w:rsidRDefault="0068105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5FEF58" w14:textId="77777777" w:rsidR="0068105D" w:rsidRDefault="0068105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146F792" w14:textId="08A9E5E6" w:rsidR="0068105D" w:rsidRDefault="0068105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ED1BB83" w14:textId="77777777" w:rsidR="0068105D" w:rsidRPr="00393364" w:rsidRDefault="0068105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98B1" w14:textId="77777777" w:rsidR="0068105D" w:rsidRPr="00E37E72" w:rsidRDefault="0068105D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051808A" w14:textId="77777777" w:rsidR="0068105D" w:rsidRDefault="0068105D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47893E7F" w14:textId="1507EE0D" w:rsidR="0068105D" w:rsidRDefault="0068105D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96F4995" w14:textId="77777777" w:rsidR="0068105D" w:rsidRPr="003B1347" w:rsidRDefault="0068105D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3562" w14:textId="77777777" w:rsidR="0068105D" w:rsidRPr="00E37E72" w:rsidRDefault="0068105D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68105D" w:rsidRDefault="0068105D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0DC0CDC5" w:rsidR="0068105D" w:rsidRDefault="0068105D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68105D" w:rsidRPr="003B1347" w:rsidRDefault="0068105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4010" w14:textId="77777777" w:rsidR="0068105D" w:rsidRPr="00E37E72" w:rsidRDefault="0068105D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68105D" w:rsidRDefault="0068105D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54AC20A2" w:rsidR="0068105D" w:rsidRDefault="0068105D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7401E3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401E3">
      <w:rPr>
        <w:rFonts w:ascii="Angsana New" w:hAnsi="Angsana New"/>
        <w:sz w:val="32"/>
        <w:szCs w:val="32"/>
        <w:lang w:val="en-US" w:bidi="th-TH"/>
      </w:rPr>
      <w:t>25</w:t>
    </w:r>
    <w:r w:rsidRPr="007401E3">
      <w:rPr>
        <w:rFonts w:ascii="Angsana New" w:hAnsi="Angsana New" w:hint="cs"/>
        <w:sz w:val="32"/>
        <w:szCs w:val="32"/>
        <w:lang w:val="en-US" w:bidi="th-TH"/>
      </w:rPr>
      <w:t>63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68105D" w:rsidRPr="00BD6A29" w:rsidRDefault="0068105D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16"/>
  </w:num>
  <w:num w:numId="26">
    <w:abstractNumId w:val="20"/>
  </w:num>
  <w:num w:numId="27">
    <w:abstractNumId w:val="25"/>
  </w:num>
  <w:num w:numId="28">
    <w:abstractNumId w:val="11"/>
  </w:num>
  <w:num w:numId="29">
    <w:abstractNumId w:val="23"/>
  </w:num>
  <w:num w:numId="30">
    <w:abstractNumId w:val="31"/>
  </w:num>
  <w:num w:numId="31">
    <w:abstractNumId w:val="12"/>
  </w:num>
  <w:num w:numId="32">
    <w:abstractNumId w:val="32"/>
  </w:num>
  <w:num w:numId="33">
    <w:abstractNumId w:val="10"/>
  </w:num>
  <w:num w:numId="34">
    <w:abstractNumId w:val="14"/>
  </w:num>
  <w:num w:numId="35">
    <w:abstractNumId w:val="29"/>
  </w:num>
  <w:num w:numId="36">
    <w:abstractNumId w:val="39"/>
  </w:num>
  <w:num w:numId="37">
    <w:abstractNumId w:val="37"/>
  </w:num>
  <w:num w:numId="38">
    <w:abstractNumId w:val="27"/>
  </w:num>
  <w:num w:numId="39">
    <w:abstractNumId w:val="42"/>
  </w:num>
  <w:num w:numId="40">
    <w:abstractNumId w:val="18"/>
  </w:num>
  <w:num w:numId="41">
    <w:abstractNumId w:val="34"/>
  </w:num>
  <w:num w:numId="42">
    <w:abstractNumId w:val="33"/>
  </w:num>
  <w:num w:numId="4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A7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D41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56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7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19B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3558"/>
    <w:rsid w:val="0011438E"/>
    <w:rsid w:val="001144F9"/>
    <w:rsid w:val="0011460E"/>
    <w:rsid w:val="00114B97"/>
    <w:rsid w:val="0011530D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C62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16C2"/>
    <w:rsid w:val="0016304D"/>
    <w:rsid w:val="001635C3"/>
    <w:rsid w:val="0016364A"/>
    <w:rsid w:val="00163A71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99D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A6A"/>
    <w:rsid w:val="00177BB9"/>
    <w:rsid w:val="00177BE7"/>
    <w:rsid w:val="00177CEB"/>
    <w:rsid w:val="00177F57"/>
    <w:rsid w:val="00180213"/>
    <w:rsid w:val="0018034B"/>
    <w:rsid w:val="0018090B"/>
    <w:rsid w:val="001815B4"/>
    <w:rsid w:val="00181696"/>
    <w:rsid w:val="00181840"/>
    <w:rsid w:val="00181B18"/>
    <w:rsid w:val="00181CF0"/>
    <w:rsid w:val="00182622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125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DEB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6F37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682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447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3DF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08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581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456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B7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0B6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D5D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268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531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3E84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6CB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53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AF6"/>
    <w:rsid w:val="00542F62"/>
    <w:rsid w:val="00543AD8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6CF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863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6F9"/>
    <w:rsid w:val="005917A9"/>
    <w:rsid w:val="00591CC9"/>
    <w:rsid w:val="00591D09"/>
    <w:rsid w:val="00591F44"/>
    <w:rsid w:val="00592118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AD8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A35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76D"/>
    <w:rsid w:val="005C5849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C74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9B8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0B6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D7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05D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46E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311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1E3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A5B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0DB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AE6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1BFA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4DC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1E8B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EA8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2D82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8C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992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53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A2D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134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93F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BA2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BD5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636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E0E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B1C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956"/>
    <w:rsid w:val="009A3DD7"/>
    <w:rsid w:val="009A3F22"/>
    <w:rsid w:val="009A44CD"/>
    <w:rsid w:val="009A46CE"/>
    <w:rsid w:val="009A49F0"/>
    <w:rsid w:val="009A503C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065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2F"/>
    <w:rsid w:val="00A14B3D"/>
    <w:rsid w:val="00A14BD7"/>
    <w:rsid w:val="00A15196"/>
    <w:rsid w:val="00A15269"/>
    <w:rsid w:val="00A153EB"/>
    <w:rsid w:val="00A15518"/>
    <w:rsid w:val="00A15A2E"/>
    <w:rsid w:val="00A15AD8"/>
    <w:rsid w:val="00A15FBC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585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5D4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4F38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2B0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0ED6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D76F1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5AD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A40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1F67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17EF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44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7A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3E25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3C9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08F"/>
    <w:rsid w:val="00CE71AD"/>
    <w:rsid w:val="00CE74A6"/>
    <w:rsid w:val="00CE7575"/>
    <w:rsid w:val="00CF025C"/>
    <w:rsid w:val="00CF06E9"/>
    <w:rsid w:val="00CF095E"/>
    <w:rsid w:val="00CF0AEB"/>
    <w:rsid w:val="00CF0CDE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07D0E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0E2F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894"/>
    <w:rsid w:val="00D41EC5"/>
    <w:rsid w:val="00D420EA"/>
    <w:rsid w:val="00D427BB"/>
    <w:rsid w:val="00D427F8"/>
    <w:rsid w:val="00D42A48"/>
    <w:rsid w:val="00D42A5D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A5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58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4FA3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2D63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A94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17E33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59E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03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34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3E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0EF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7F0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2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12C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B2"/>
    <w:rsid w:val="00F33632"/>
    <w:rsid w:val="00F33E93"/>
    <w:rsid w:val="00F342F9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A9A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0A2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20E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E5B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0FA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82C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B44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41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8DE"/>
    <w:rsid w:val="00FF6FA5"/>
    <w:rsid w:val="00FF74E1"/>
    <w:rsid w:val="00FF78D8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5603-9C4A-45E3-8DC8-53ED6FC0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44</Pages>
  <Words>7235</Words>
  <Characters>41244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2020-11-04T10:24:00Z</cp:lastPrinted>
  <dcterms:created xsi:type="dcterms:W3CDTF">2020-11-11T02:03:00Z</dcterms:created>
  <dcterms:modified xsi:type="dcterms:W3CDTF">2020-11-11T02:04:00Z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