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C53855D" w14:textId="2A0CAA8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B302677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140695D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16EF3A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E440C4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895579F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44F6658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5163A47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0C67674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934DBD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934DBD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934DBD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0B7B9545" w14:textId="77777777" w:rsidR="001D2F6D" w:rsidRPr="00934DBD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F1A1C42" w14:textId="4C2851B6" w:rsidR="001D2F6D" w:rsidRPr="00934DBD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DF2B7E"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b w:val="0"/>
          <w:bCs w:val="0"/>
          <w:sz w:val="32"/>
          <w:szCs w:val="36"/>
        </w:rPr>
        <w:t>30</w:t>
      </w:r>
      <w:r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F2B7E"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DF2B7E" w:rsidRPr="00934DB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47BADF8D" w14:textId="77777777" w:rsidR="001D2F6D" w:rsidRPr="00934DBD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1EFA50" w14:textId="77777777" w:rsidR="001D2F6D" w:rsidRPr="00934DBD" w:rsidRDefault="001D2F6D" w:rsidP="001D2F6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34D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AC17363" w14:textId="77777777" w:rsidR="00B61568" w:rsidRPr="00934DBD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59DC55" w14:textId="77777777" w:rsidR="00B61568" w:rsidRPr="00934DBD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61568" w:rsidRPr="00934DBD" w:rsidSect="0083242D">
          <w:footerReference w:type="even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162E23" w14:textId="77777777" w:rsidR="008A3EF4" w:rsidRPr="00934DBD" w:rsidRDefault="008A3EF4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5C0A0D43" w14:textId="77777777" w:rsidR="008A3EF4" w:rsidRPr="00934DBD" w:rsidRDefault="008A3EF4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99C6E29" w14:textId="77777777" w:rsidR="00874312" w:rsidRPr="00934DBD" w:rsidRDefault="00874312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A228C22" w14:textId="77777777" w:rsidR="00874312" w:rsidRPr="00934DBD" w:rsidRDefault="00874312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F4CC12B" w14:textId="77777777" w:rsidR="00874312" w:rsidRPr="00934DBD" w:rsidRDefault="00874312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3963A0" w14:textId="77777777" w:rsidR="00874312" w:rsidRPr="00934DBD" w:rsidRDefault="00874312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79C79CA" w14:textId="77777777" w:rsidR="00874312" w:rsidRPr="00934DBD" w:rsidRDefault="00874312" w:rsidP="000429AC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C028FB9" w14:textId="2AAFDC20" w:rsidR="00B61568" w:rsidRPr="00934DBD" w:rsidRDefault="00B61568" w:rsidP="000429AC">
      <w:pPr>
        <w:jc w:val="both"/>
        <w:rPr>
          <w:rFonts w:asciiTheme="majorBidi" w:hAnsiTheme="majorBidi" w:cstheme="majorBidi"/>
          <w:sz w:val="32"/>
          <w:szCs w:val="32"/>
        </w:rPr>
      </w:pPr>
      <w:r w:rsidRPr="00934DBD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934DBD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EC0BF3B" w14:textId="77777777" w:rsidR="00B61568" w:rsidRPr="00934DBD" w:rsidRDefault="00B61568" w:rsidP="000429AC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34DBD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934DBD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934DB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934DB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374F480" w14:textId="77777777" w:rsidR="00B61568" w:rsidRPr="00934DBD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724B1EFF" w14:textId="152BD8FC" w:rsidR="009D41AB" w:rsidRPr="00934DBD" w:rsidRDefault="009D41AB" w:rsidP="009D41AB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กันยายน 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2563 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2606E5"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กันยายน 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2563 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</w:t>
      </w:r>
      <w:r w:rsidR="00DF2B7E"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ะ           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และงบกระแสเงินสดรวมและงบกระแสเงินสดเฉพาะกิจการสำหรับ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DF2B7E" w:rsidRPr="00934DBD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F2B7E"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DF2B7E" w:rsidRPr="00934D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="002606E5" w:rsidRPr="00934DBD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934DB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DF2B7E" w:rsidRPr="00934DBD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="00DF2B7E" w:rsidRPr="00934DB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934DBD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653C432" w14:textId="77777777" w:rsidR="00B61568" w:rsidRPr="00934DBD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9A7AFF" w14:textId="77777777" w:rsidR="00B61568" w:rsidRPr="00934DBD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D8517B" w14:textId="0E1D7FFB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606E5" w:rsidRPr="00934DBD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“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D609C1" w14:textId="77777777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B61568" w:rsidRPr="00934DBD" w:rsidSect="0083242D">
          <w:head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3A358555" w14:textId="77777777" w:rsidR="008A3EF4" w:rsidRPr="00934DBD" w:rsidRDefault="008A3EF4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bookmarkStart w:id="1" w:name="_GoBack"/>
      <w:bookmarkEnd w:id="1"/>
    </w:p>
    <w:p w14:paraId="3186D42C" w14:textId="77777777" w:rsidR="008A3EF4" w:rsidRPr="00934DBD" w:rsidRDefault="008A3EF4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06BA317" w14:textId="3248E506" w:rsidR="00B61568" w:rsidRPr="00934DBD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6C5CA4AF" w14:textId="77777777" w:rsidR="00B61568" w:rsidRPr="00934DBD" w:rsidRDefault="00B61568" w:rsidP="000429A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926CD2E" w14:textId="6C02135E" w:rsidR="00B61568" w:rsidRPr="00934DBD" w:rsidRDefault="00B61568" w:rsidP="000429AC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DF2B7E"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 34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8099DD" w14:textId="77777777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79BA0C2" w14:textId="77777777" w:rsidR="00B61568" w:rsidRPr="00934DBD" w:rsidRDefault="00B61568" w:rsidP="000429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72F469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D175A5A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3F2126D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D1434" w:rsidRPr="00934DBD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68B9B071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3B00169A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DF2B7E" w:rsidRPr="00934DBD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071D32F0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637C276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934DBD" w:rsidRDefault="00B61568" w:rsidP="000429AC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3FAB84EB" w14:textId="7A011814" w:rsidR="00B61568" w:rsidRPr="00934DBD" w:rsidRDefault="00EA61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4DBD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934D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พฤศจิกายน </w:t>
      </w:r>
      <w:r w:rsidRPr="00934DBD">
        <w:rPr>
          <w:rFonts w:asciiTheme="majorBidi" w:hAnsiTheme="majorBidi" w:cstheme="majorBidi"/>
          <w:color w:val="000000"/>
          <w:sz w:val="30"/>
          <w:szCs w:val="30"/>
        </w:rPr>
        <w:t>2563</w:t>
      </w:r>
    </w:p>
    <w:p w14:paraId="7E856B12" w14:textId="4442BC2B" w:rsidR="00206D5D" w:rsidRPr="008B2C13" w:rsidRDefault="00206D5D" w:rsidP="00AE2DBD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</w:pPr>
    </w:p>
    <w:sectPr w:rsidR="00206D5D" w:rsidRPr="008B2C13" w:rsidSect="0083242D">
      <w:headerReference w:type="default" r:id="rId13"/>
      <w:footerReference w:type="default" r:id="rId14"/>
      <w:type w:val="nextColumn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512F8" w14:textId="77777777" w:rsidR="00D614E2" w:rsidRDefault="00D614E2" w:rsidP="004956B4">
      <w:r>
        <w:separator/>
      </w:r>
    </w:p>
  </w:endnote>
  <w:endnote w:type="continuationSeparator" w:id="0">
    <w:p w14:paraId="4C1EFCB7" w14:textId="77777777" w:rsidR="00D614E2" w:rsidRDefault="00D614E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69462" w14:textId="77777777" w:rsidR="005B669A" w:rsidRDefault="005B669A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5B669A" w:rsidRDefault="005B669A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75934" w14:textId="77777777" w:rsidR="005B669A" w:rsidRPr="00EB12F2" w:rsidRDefault="005B669A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1235E" w14:textId="77777777" w:rsidR="005B669A" w:rsidRDefault="005B66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6136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F70E25" w14:textId="0A59F5C5" w:rsidR="00615599" w:rsidRPr="00615599" w:rsidRDefault="006155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1559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1559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1559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1559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1559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4A3C8" w14:textId="77777777" w:rsidR="00D614E2" w:rsidRDefault="00D614E2" w:rsidP="004956B4">
      <w:r>
        <w:separator/>
      </w:r>
    </w:p>
  </w:footnote>
  <w:footnote w:type="continuationSeparator" w:id="0">
    <w:p w14:paraId="0631ABDC" w14:textId="77777777" w:rsidR="00D614E2" w:rsidRDefault="00D614E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DDC9" w14:textId="77777777" w:rsidR="005B669A" w:rsidRDefault="005B669A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5B669A" w:rsidRPr="00BC7C47" w:rsidRDefault="005B669A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D8D0" w14:textId="77777777" w:rsidR="005B669A" w:rsidRDefault="005B669A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C889" w14:textId="2B597347" w:rsidR="005B669A" w:rsidRDefault="005B669A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  <w:p w14:paraId="21A83353" w14:textId="77777777" w:rsidR="00615599" w:rsidRPr="00F45CB4" w:rsidRDefault="0061559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2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0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8" w15:restartNumberingAfterBreak="0">
    <w:nsid w:val="5C003C75"/>
    <w:multiLevelType w:val="hybridMultilevel"/>
    <w:tmpl w:val="65A00CE8"/>
    <w:lvl w:ilvl="0" w:tplc="969C8E3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76805"/>
    <w:multiLevelType w:val="multilevel"/>
    <w:tmpl w:val="3CE6C0E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CFE64F3"/>
    <w:multiLevelType w:val="hybridMultilevel"/>
    <w:tmpl w:val="7C70705A"/>
    <w:lvl w:ilvl="0" w:tplc="946212CC">
      <w:start w:val="1"/>
      <w:numFmt w:val="thaiLetters"/>
      <w:lvlText w:val="(%1)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5" w:hanging="360"/>
      </w:pPr>
    </w:lvl>
    <w:lvl w:ilvl="2" w:tplc="0409001B" w:tentative="1">
      <w:start w:val="1"/>
      <w:numFmt w:val="lowerRoman"/>
      <w:lvlText w:val="%3."/>
      <w:lvlJc w:val="right"/>
      <w:pPr>
        <w:ind w:left="1945" w:hanging="180"/>
      </w:pPr>
    </w:lvl>
    <w:lvl w:ilvl="3" w:tplc="0409000F" w:tentative="1">
      <w:start w:val="1"/>
      <w:numFmt w:val="decimal"/>
      <w:lvlText w:val="%4."/>
      <w:lvlJc w:val="left"/>
      <w:pPr>
        <w:ind w:left="2665" w:hanging="360"/>
      </w:pPr>
    </w:lvl>
    <w:lvl w:ilvl="4" w:tplc="04090019" w:tentative="1">
      <w:start w:val="1"/>
      <w:numFmt w:val="lowerLetter"/>
      <w:lvlText w:val="%5."/>
      <w:lvlJc w:val="left"/>
      <w:pPr>
        <w:ind w:left="3385" w:hanging="360"/>
      </w:pPr>
    </w:lvl>
    <w:lvl w:ilvl="5" w:tplc="0409001B" w:tentative="1">
      <w:start w:val="1"/>
      <w:numFmt w:val="lowerRoman"/>
      <w:lvlText w:val="%6."/>
      <w:lvlJc w:val="right"/>
      <w:pPr>
        <w:ind w:left="4105" w:hanging="180"/>
      </w:pPr>
    </w:lvl>
    <w:lvl w:ilvl="6" w:tplc="0409000F" w:tentative="1">
      <w:start w:val="1"/>
      <w:numFmt w:val="decimal"/>
      <w:lvlText w:val="%7."/>
      <w:lvlJc w:val="left"/>
      <w:pPr>
        <w:ind w:left="4825" w:hanging="360"/>
      </w:pPr>
    </w:lvl>
    <w:lvl w:ilvl="7" w:tplc="04090019" w:tentative="1">
      <w:start w:val="1"/>
      <w:numFmt w:val="lowerLetter"/>
      <w:lvlText w:val="%8."/>
      <w:lvlJc w:val="left"/>
      <w:pPr>
        <w:ind w:left="5545" w:hanging="360"/>
      </w:pPr>
    </w:lvl>
    <w:lvl w:ilvl="8" w:tplc="0409001B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6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7" w15:restartNumberingAfterBreak="0">
    <w:nsid w:val="7DEE6F8A"/>
    <w:multiLevelType w:val="hybridMultilevel"/>
    <w:tmpl w:val="3416AEAA"/>
    <w:lvl w:ilvl="0" w:tplc="B078667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1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27"/>
  </w:num>
  <w:num w:numId="12">
    <w:abstractNumId w:val="38"/>
  </w:num>
  <w:num w:numId="13">
    <w:abstractNumId w:val="29"/>
  </w:num>
  <w:num w:numId="14">
    <w:abstractNumId w:val="16"/>
  </w:num>
  <w:num w:numId="15">
    <w:abstractNumId w:val="1"/>
  </w:num>
  <w:num w:numId="16">
    <w:abstractNumId w:val="25"/>
  </w:num>
  <w:num w:numId="17">
    <w:abstractNumId w:val="21"/>
  </w:num>
  <w:num w:numId="18">
    <w:abstractNumId w:val="34"/>
  </w:num>
  <w:num w:numId="19">
    <w:abstractNumId w:val="3"/>
  </w:num>
  <w:num w:numId="20">
    <w:abstractNumId w:val="10"/>
  </w:num>
  <w:num w:numId="21">
    <w:abstractNumId w:val="30"/>
  </w:num>
  <w:num w:numId="22">
    <w:abstractNumId w:val="24"/>
  </w:num>
  <w:num w:numId="23">
    <w:abstractNumId w:val="22"/>
  </w:num>
  <w:num w:numId="24">
    <w:abstractNumId w:val="20"/>
  </w:num>
  <w:num w:numId="25">
    <w:abstractNumId w:val="31"/>
  </w:num>
  <w:num w:numId="26">
    <w:abstractNumId w:val="26"/>
  </w:num>
  <w:num w:numId="27">
    <w:abstractNumId w:val="12"/>
  </w:num>
  <w:num w:numId="28">
    <w:abstractNumId w:val="36"/>
  </w:num>
  <w:num w:numId="29">
    <w:abstractNumId w:val="9"/>
  </w:num>
  <w:num w:numId="30">
    <w:abstractNumId w:val="2"/>
  </w:num>
  <w:num w:numId="31">
    <w:abstractNumId w:val="18"/>
  </w:num>
  <w:num w:numId="32">
    <w:abstractNumId w:val="8"/>
  </w:num>
  <w:num w:numId="33">
    <w:abstractNumId w:val="32"/>
  </w:num>
  <w:num w:numId="34">
    <w:abstractNumId w:val="5"/>
  </w:num>
  <w:num w:numId="35">
    <w:abstractNumId w:val="23"/>
  </w:num>
  <w:num w:numId="36">
    <w:abstractNumId w:val="17"/>
  </w:num>
  <w:num w:numId="37">
    <w:abstractNumId w:val="33"/>
  </w:num>
  <w:num w:numId="38">
    <w:abstractNumId w:val="35"/>
  </w:num>
  <w:num w:numId="39">
    <w:abstractNumId w:val="28"/>
  </w:num>
  <w:num w:numId="40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74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4AB"/>
    <w:rsid w:val="00003575"/>
    <w:rsid w:val="0000362B"/>
    <w:rsid w:val="0000366F"/>
    <w:rsid w:val="00003A4B"/>
    <w:rsid w:val="00003A77"/>
    <w:rsid w:val="00003CF4"/>
    <w:rsid w:val="00004592"/>
    <w:rsid w:val="000048DE"/>
    <w:rsid w:val="00004BE1"/>
    <w:rsid w:val="00004D05"/>
    <w:rsid w:val="00004F38"/>
    <w:rsid w:val="0000504F"/>
    <w:rsid w:val="00005053"/>
    <w:rsid w:val="00005420"/>
    <w:rsid w:val="00005650"/>
    <w:rsid w:val="000059C8"/>
    <w:rsid w:val="00005AD8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6D1"/>
    <w:rsid w:val="00011734"/>
    <w:rsid w:val="00011755"/>
    <w:rsid w:val="00011E28"/>
    <w:rsid w:val="00012000"/>
    <w:rsid w:val="00012007"/>
    <w:rsid w:val="00012414"/>
    <w:rsid w:val="0001242C"/>
    <w:rsid w:val="00012973"/>
    <w:rsid w:val="00012BAD"/>
    <w:rsid w:val="00012BFB"/>
    <w:rsid w:val="00012E56"/>
    <w:rsid w:val="0001308B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7"/>
    <w:rsid w:val="00015077"/>
    <w:rsid w:val="00015237"/>
    <w:rsid w:val="00015393"/>
    <w:rsid w:val="000153B6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46"/>
    <w:rsid w:val="000171A4"/>
    <w:rsid w:val="00017B16"/>
    <w:rsid w:val="00017D92"/>
    <w:rsid w:val="00017E6F"/>
    <w:rsid w:val="00017EEF"/>
    <w:rsid w:val="00020377"/>
    <w:rsid w:val="00020520"/>
    <w:rsid w:val="000206B1"/>
    <w:rsid w:val="00020955"/>
    <w:rsid w:val="00020AAD"/>
    <w:rsid w:val="00020ACB"/>
    <w:rsid w:val="00020C9C"/>
    <w:rsid w:val="00020DF6"/>
    <w:rsid w:val="00020EE6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CF"/>
    <w:rsid w:val="00022029"/>
    <w:rsid w:val="000226E3"/>
    <w:rsid w:val="00022819"/>
    <w:rsid w:val="0002282F"/>
    <w:rsid w:val="00022851"/>
    <w:rsid w:val="00022D27"/>
    <w:rsid w:val="00022E97"/>
    <w:rsid w:val="0002369A"/>
    <w:rsid w:val="00023744"/>
    <w:rsid w:val="0002379B"/>
    <w:rsid w:val="00023816"/>
    <w:rsid w:val="000238E9"/>
    <w:rsid w:val="00023DB8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A1A"/>
    <w:rsid w:val="00025B64"/>
    <w:rsid w:val="00025C43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B4F"/>
    <w:rsid w:val="00026C83"/>
    <w:rsid w:val="000273E2"/>
    <w:rsid w:val="0002751D"/>
    <w:rsid w:val="000276BB"/>
    <w:rsid w:val="0002777E"/>
    <w:rsid w:val="00027B55"/>
    <w:rsid w:val="00027C1D"/>
    <w:rsid w:val="00027D0B"/>
    <w:rsid w:val="00027E44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375"/>
    <w:rsid w:val="000313AE"/>
    <w:rsid w:val="00031575"/>
    <w:rsid w:val="000315A7"/>
    <w:rsid w:val="00031BD4"/>
    <w:rsid w:val="00031C38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52A"/>
    <w:rsid w:val="000356CC"/>
    <w:rsid w:val="0003578C"/>
    <w:rsid w:val="000357EA"/>
    <w:rsid w:val="00035AA5"/>
    <w:rsid w:val="00035CAF"/>
    <w:rsid w:val="00036643"/>
    <w:rsid w:val="00036927"/>
    <w:rsid w:val="00036A93"/>
    <w:rsid w:val="00036F69"/>
    <w:rsid w:val="00037043"/>
    <w:rsid w:val="000371F5"/>
    <w:rsid w:val="00037345"/>
    <w:rsid w:val="00037423"/>
    <w:rsid w:val="00037531"/>
    <w:rsid w:val="00037583"/>
    <w:rsid w:val="000377D1"/>
    <w:rsid w:val="000377DE"/>
    <w:rsid w:val="00037841"/>
    <w:rsid w:val="00037B04"/>
    <w:rsid w:val="00037CBE"/>
    <w:rsid w:val="00037E53"/>
    <w:rsid w:val="00037EFC"/>
    <w:rsid w:val="00040100"/>
    <w:rsid w:val="00040303"/>
    <w:rsid w:val="0004040F"/>
    <w:rsid w:val="00040516"/>
    <w:rsid w:val="000406B3"/>
    <w:rsid w:val="000407DF"/>
    <w:rsid w:val="00040A8B"/>
    <w:rsid w:val="00040CA3"/>
    <w:rsid w:val="00040D31"/>
    <w:rsid w:val="00040E9E"/>
    <w:rsid w:val="00041224"/>
    <w:rsid w:val="000412C6"/>
    <w:rsid w:val="000412DE"/>
    <w:rsid w:val="0004155D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31EA"/>
    <w:rsid w:val="00043377"/>
    <w:rsid w:val="00043788"/>
    <w:rsid w:val="00043CEE"/>
    <w:rsid w:val="00043FD6"/>
    <w:rsid w:val="000442A4"/>
    <w:rsid w:val="000443A4"/>
    <w:rsid w:val="000444D8"/>
    <w:rsid w:val="000445A4"/>
    <w:rsid w:val="000447F9"/>
    <w:rsid w:val="000448DD"/>
    <w:rsid w:val="00044E80"/>
    <w:rsid w:val="00044E8D"/>
    <w:rsid w:val="00044EC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7F5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6DF"/>
    <w:rsid w:val="000478E8"/>
    <w:rsid w:val="000479BE"/>
    <w:rsid w:val="00047A00"/>
    <w:rsid w:val="00047A6D"/>
    <w:rsid w:val="00047A86"/>
    <w:rsid w:val="00047F8A"/>
    <w:rsid w:val="00047FFC"/>
    <w:rsid w:val="00050010"/>
    <w:rsid w:val="00050197"/>
    <w:rsid w:val="0005024C"/>
    <w:rsid w:val="00050277"/>
    <w:rsid w:val="00050460"/>
    <w:rsid w:val="00050691"/>
    <w:rsid w:val="000506F1"/>
    <w:rsid w:val="00050E21"/>
    <w:rsid w:val="00050ECD"/>
    <w:rsid w:val="000510DE"/>
    <w:rsid w:val="00051103"/>
    <w:rsid w:val="0005136A"/>
    <w:rsid w:val="00051378"/>
    <w:rsid w:val="00051CA7"/>
    <w:rsid w:val="000521A6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2C"/>
    <w:rsid w:val="0005393E"/>
    <w:rsid w:val="00053A0B"/>
    <w:rsid w:val="00053A9A"/>
    <w:rsid w:val="00053C25"/>
    <w:rsid w:val="00053CE4"/>
    <w:rsid w:val="00053E0A"/>
    <w:rsid w:val="00053E45"/>
    <w:rsid w:val="000540FF"/>
    <w:rsid w:val="00054376"/>
    <w:rsid w:val="000543B5"/>
    <w:rsid w:val="00054411"/>
    <w:rsid w:val="00054674"/>
    <w:rsid w:val="0005478B"/>
    <w:rsid w:val="00054C6D"/>
    <w:rsid w:val="0005505B"/>
    <w:rsid w:val="0005514A"/>
    <w:rsid w:val="00055167"/>
    <w:rsid w:val="00055234"/>
    <w:rsid w:val="00055530"/>
    <w:rsid w:val="0005559F"/>
    <w:rsid w:val="00055610"/>
    <w:rsid w:val="000556E7"/>
    <w:rsid w:val="0005578E"/>
    <w:rsid w:val="000557E1"/>
    <w:rsid w:val="00055818"/>
    <w:rsid w:val="00055960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8C4"/>
    <w:rsid w:val="000578CD"/>
    <w:rsid w:val="00057DE0"/>
    <w:rsid w:val="00057F80"/>
    <w:rsid w:val="00060004"/>
    <w:rsid w:val="0006013E"/>
    <w:rsid w:val="00060185"/>
    <w:rsid w:val="00060305"/>
    <w:rsid w:val="00060309"/>
    <w:rsid w:val="0006038B"/>
    <w:rsid w:val="00060457"/>
    <w:rsid w:val="000604B5"/>
    <w:rsid w:val="000604C3"/>
    <w:rsid w:val="00060700"/>
    <w:rsid w:val="00060C24"/>
    <w:rsid w:val="00060D77"/>
    <w:rsid w:val="0006113E"/>
    <w:rsid w:val="0006132F"/>
    <w:rsid w:val="000615D9"/>
    <w:rsid w:val="000616B2"/>
    <w:rsid w:val="00061810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547"/>
    <w:rsid w:val="000646A7"/>
    <w:rsid w:val="00064711"/>
    <w:rsid w:val="00064812"/>
    <w:rsid w:val="00064840"/>
    <w:rsid w:val="00064A0F"/>
    <w:rsid w:val="00064BFE"/>
    <w:rsid w:val="00064E2B"/>
    <w:rsid w:val="00064F02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48E"/>
    <w:rsid w:val="000665D4"/>
    <w:rsid w:val="00066915"/>
    <w:rsid w:val="00066B9F"/>
    <w:rsid w:val="0006702A"/>
    <w:rsid w:val="0006741C"/>
    <w:rsid w:val="00067D18"/>
    <w:rsid w:val="00067D22"/>
    <w:rsid w:val="00067D6A"/>
    <w:rsid w:val="00067ED8"/>
    <w:rsid w:val="00067F23"/>
    <w:rsid w:val="00070072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BC8"/>
    <w:rsid w:val="00072C0A"/>
    <w:rsid w:val="00072CF3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2E4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6A69"/>
    <w:rsid w:val="000770F6"/>
    <w:rsid w:val="000771C3"/>
    <w:rsid w:val="00077255"/>
    <w:rsid w:val="000772FF"/>
    <w:rsid w:val="000774FF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A65"/>
    <w:rsid w:val="00080C30"/>
    <w:rsid w:val="00080C50"/>
    <w:rsid w:val="00080D81"/>
    <w:rsid w:val="00080DB8"/>
    <w:rsid w:val="00080E4B"/>
    <w:rsid w:val="00080F02"/>
    <w:rsid w:val="0008137B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2F0D"/>
    <w:rsid w:val="00082F55"/>
    <w:rsid w:val="00083117"/>
    <w:rsid w:val="0008349C"/>
    <w:rsid w:val="00083551"/>
    <w:rsid w:val="0008356D"/>
    <w:rsid w:val="00083654"/>
    <w:rsid w:val="0008383D"/>
    <w:rsid w:val="000838F4"/>
    <w:rsid w:val="00083C0F"/>
    <w:rsid w:val="00083EE1"/>
    <w:rsid w:val="00083FEF"/>
    <w:rsid w:val="00084107"/>
    <w:rsid w:val="0008419D"/>
    <w:rsid w:val="000841D5"/>
    <w:rsid w:val="00084448"/>
    <w:rsid w:val="00084539"/>
    <w:rsid w:val="000845C0"/>
    <w:rsid w:val="000845C1"/>
    <w:rsid w:val="000847BB"/>
    <w:rsid w:val="00084B02"/>
    <w:rsid w:val="00084C2C"/>
    <w:rsid w:val="00084C82"/>
    <w:rsid w:val="00084D0F"/>
    <w:rsid w:val="00084F4E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50"/>
    <w:rsid w:val="000927DB"/>
    <w:rsid w:val="00092B77"/>
    <w:rsid w:val="00092CCB"/>
    <w:rsid w:val="00092D62"/>
    <w:rsid w:val="00092DF0"/>
    <w:rsid w:val="0009302D"/>
    <w:rsid w:val="000933EB"/>
    <w:rsid w:val="0009341E"/>
    <w:rsid w:val="0009345A"/>
    <w:rsid w:val="00093956"/>
    <w:rsid w:val="00093972"/>
    <w:rsid w:val="00093A25"/>
    <w:rsid w:val="00093B6A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507E"/>
    <w:rsid w:val="00095240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095"/>
    <w:rsid w:val="000967EC"/>
    <w:rsid w:val="00096961"/>
    <w:rsid w:val="00096A89"/>
    <w:rsid w:val="00096BCA"/>
    <w:rsid w:val="00096D5B"/>
    <w:rsid w:val="00096F54"/>
    <w:rsid w:val="0009721E"/>
    <w:rsid w:val="0009727B"/>
    <w:rsid w:val="000972FF"/>
    <w:rsid w:val="0009732D"/>
    <w:rsid w:val="00097398"/>
    <w:rsid w:val="000974DD"/>
    <w:rsid w:val="0009756E"/>
    <w:rsid w:val="0009759B"/>
    <w:rsid w:val="00097D5B"/>
    <w:rsid w:val="000A0218"/>
    <w:rsid w:val="000A02B9"/>
    <w:rsid w:val="000A0686"/>
    <w:rsid w:val="000A0B37"/>
    <w:rsid w:val="000A0D6E"/>
    <w:rsid w:val="000A0DB1"/>
    <w:rsid w:val="000A0EA3"/>
    <w:rsid w:val="000A0F3F"/>
    <w:rsid w:val="000A11EB"/>
    <w:rsid w:val="000A127F"/>
    <w:rsid w:val="000A129B"/>
    <w:rsid w:val="000A1572"/>
    <w:rsid w:val="000A1623"/>
    <w:rsid w:val="000A1783"/>
    <w:rsid w:val="000A1839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DE"/>
    <w:rsid w:val="000A2FD1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8F"/>
    <w:rsid w:val="000A5DFC"/>
    <w:rsid w:val="000A5E29"/>
    <w:rsid w:val="000A6250"/>
    <w:rsid w:val="000A62C5"/>
    <w:rsid w:val="000A6404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2CF"/>
    <w:rsid w:val="000A74B7"/>
    <w:rsid w:val="000A7521"/>
    <w:rsid w:val="000A77F9"/>
    <w:rsid w:val="000A7987"/>
    <w:rsid w:val="000A7BD8"/>
    <w:rsid w:val="000A7EF0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1C"/>
    <w:rsid w:val="000B1637"/>
    <w:rsid w:val="000B16B7"/>
    <w:rsid w:val="000B1729"/>
    <w:rsid w:val="000B179D"/>
    <w:rsid w:val="000B1881"/>
    <w:rsid w:val="000B1B44"/>
    <w:rsid w:val="000B1C8A"/>
    <w:rsid w:val="000B1C94"/>
    <w:rsid w:val="000B205D"/>
    <w:rsid w:val="000B217B"/>
    <w:rsid w:val="000B26A8"/>
    <w:rsid w:val="000B2720"/>
    <w:rsid w:val="000B27A1"/>
    <w:rsid w:val="000B2839"/>
    <w:rsid w:val="000B2B29"/>
    <w:rsid w:val="000B2BD3"/>
    <w:rsid w:val="000B2BD9"/>
    <w:rsid w:val="000B2F40"/>
    <w:rsid w:val="000B3090"/>
    <w:rsid w:val="000B310B"/>
    <w:rsid w:val="000B328E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6C3"/>
    <w:rsid w:val="000B47D0"/>
    <w:rsid w:val="000B49F3"/>
    <w:rsid w:val="000B4E88"/>
    <w:rsid w:val="000B4FDC"/>
    <w:rsid w:val="000B558C"/>
    <w:rsid w:val="000B56F9"/>
    <w:rsid w:val="000B59B3"/>
    <w:rsid w:val="000B5DAF"/>
    <w:rsid w:val="000B603E"/>
    <w:rsid w:val="000B61AB"/>
    <w:rsid w:val="000B644B"/>
    <w:rsid w:val="000B65CF"/>
    <w:rsid w:val="000B695E"/>
    <w:rsid w:val="000B6DE0"/>
    <w:rsid w:val="000B7195"/>
    <w:rsid w:val="000B71CC"/>
    <w:rsid w:val="000B750A"/>
    <w:rsid w:val="000B78AD"/>
    <w:rsid w:val="000B7A60"/>
    <w:rsid w:val="000B7F49"/>
    <w:rsid w:val="000B7F82"/>
    <w:rsid w:val="000C000B"/>
    <w:rsid w:val="000C0034"/>
    <w:rsid w:val="000C01F1"/>
    <w:rsid w:val="000C0321"/>
    <w:rsid w:val="000C0365"/>
    <w:rsid w:val="000C0370"/>
    <w:rsid w:val="000C0387"/>
    <w:rsid w:val="000C04B1"/>
    <w:rsid w:val="000C051E"/>
    <w:rsid w:val="000C0580"/>
    <w:rsid w:val="000C05BE"/>
    <w:rsid w:val="000C0688"/>
    <w:rsid w:val="000C06B3"/>
    <w:rsid w:val="000C0759"/>
    <w:rsid w:val="000C0776"/>
    <w:rsid w:val="000C0787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5A4"/>
    <w:rsid w:val="000C268F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1B5"/>
    <w:rsid w:val="000C432D"/>
    <w:rsid w:val="000C4478"/>
    <w:rsid w:val="000C479F"/>
    <w:rsid w:val="000C4846"/>
    <w:rsid w:val="000C4A0A"/>
    <w:rsid w:val="000C4A64"/>
    <w:rsid w:val="000C4F26"/>
    <w:rsid w:val="000C5084"/>
    <w:rsid w:val="000C51D9"/>
    <w:rsid w:val="000C5765"/>
    <w:rsid w:val="000C57CA"/>
    <w:rsid w:val="000C5851"/>
    <w:rsid w:val="000C5A3C"/>
    <w:rsid w:val="000C5AD3"/>
    <w:rsid w:val="000C5B66"/>
    <w:rsid w:val="000C5C55"/>
    <w:rsid w:val="000C5DC6"/>
    <w:rsid w:val="000C5E54"/>
    <w:rsid w:val="000C5FAF"/>
    <w:rsid w:val="000C5FF3"/>
    <w:rsid w:val="000C6110"/>
    <w:rsid w:val="000C61AE"/>
    <w:rsid w:val="000C6310"/>
    <w:rsid w:val="000C666A"/>
    <w:rsid w:val="000C670E"/>
    <w:rsid w:val="000C6935"/>
    <w:rsid w:val="000C6D34"/>
    <w:rsid w:val="000C6FEC"/>
    <w:rsid w:val="000C7104"/>
    <w:rsid w:val="000C7182"/>
    <w:rsid w:val="000C71AE"/>
    <w:rsid w:val="000C71E3"/>
    <w:rsid w:val="000C7326"/>
    <w:rsid w:val="000C74A7"/>
    <w:rsid w:val="000C75CA"/>
    <w:rsid w:val="000C76A8"/>
    <w:rsid w:val="000C78FF"/>
    <w:rsid w:val="000C7BF5"/>
    <w:rsid w:val="000C7CB3"/>
    <w:rsid w:val="000C7F8A"/>
    <w:rsid w:val="000D00F5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01E"/>
    <w:rsid w:val="000D219C"/>
    <w:rsid w:val="000D21E0"/>
    <w:rsid w:val="000D221C"/>
    <w:rsid w:val="000D2333"/>
    <w:rsid w:val="000D267D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88D"/>
    <w:rsid w:val="000D3952"/>
    <w:rsid w:val="000D3995"/>
    <w:rsid w:val="000D39FD"/>
    <w:rsid w:val="000D3A8F"/>
    <w:rsid w:val="000D3D65"/>
    <w:rsid w:val="000D3FC3"/>
    <w:rsid w:val="000D403E"/>
    <w:rsid w:val="000D4071"/>
    <w:rsid w:val="000D41FB"/>
    <w:rsid w:val="000D4418"/>
    <w:rsid w:val="000D46AC"/>
    <w:rsid w:val="000D4901"/>
    <w:rsid w:val="000D4AFD"/>
    <w:rsid w:val="000D5008"/>
    <w:rsid w:val="000D5187"/>
    <w:rsid w:val="000D5565"/>
    <w:rsid w:val="000D599D"/>
    <w:rsid w:val="000D5AB7"/>
    <w:rsid w:val="000D5B3B"/>
    <w:rsid w:val="000D5FC5"/>
    <w:rsid w:val="000D6121"/>
    <w:rsid w:val="000D6971"/>
    <w:rsid w:val="000D6AF0"/>
    <w:rsid w:val="000D6B06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BEC"/>
    <w:rsid w:val="000E0CD0"/>
    <w:rsid w:val="000E0D18"/>
    <w:rsid w:val="000E1019"/>
    <w:rsid w:val="000E11C6"/>
    <w:rsid w:val="000E11F9"/>
    <w:rsid w:val="000E12CF"/>
    <w:rsid w:val="000E1849"/>
    <w:rsid w:val="000E1A14"/>
    <w:rsid w:val="000E1E20"/>
    <w:rsid w:val="000E24D0"/>
    <w:rsid w:val="000E24E8"/>
    <w:rsid w:val="000E2578"/>
    <w:rsid w:val="000E26F6"/>
    <w:rsid w:val="000E28CB"/>
    <w:rsid w:val="000E29C5"/>
    <w:rsid w:val="000E2ADF"/>
    <w:rsid w:val="000E2B53"/>
    <w:rsid w:val="000E308A"/>
    <w:rsid w:val="000E3120"/>
    <w:rsid w:val="000E3149"/>
    <w:rsid w:val="000E3196"/>
    <w:rsid w:val="000E319D"/>
    <w:rsid w:val="000E3A06"/>
    <w:rsid w:val="000E3A09"/>
    <w:rsid w:val="000E3FCF"/>
    <w:rsid w:val="000E42AE"/>
    <w:rsid w:val="000E42DF"/>
    <w:rsid w:val="000E4654"/>
    <w:rsid w:val="000E480D"/>
    <w:rsid w:val="000E49CB"/>
    <w:rsid w:val="000E4D88"/>
    <w:rsid w:val="000E511E"/>
    <w:rsid w:val="000E5599"/>
    <w:rsid w:val="000E56C2"/>
    <w:rsid w:val="000E585A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174"/>
    <w:rsid w:val="000F42B7"/>
    <w:rsid w:val="000F461B"/>
    <w:rsid w:val="000F47E7"/>
    <w:rsid w:val="000F480A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1FB"/>
    <w:rsid w:val="000F6205"/>
    <w:rsid w:val="000F629E"/>
    <w:rsid w:val="000F6706"/>
    <w:rsid w:val="000F6AD7"/>
    <w:rsid w:val="000F6CD3"/>
    <w:rsid w:val="000F6CD8"/>
    <w:rsid w:val="000F6CDE"/>
    <w:rsid w:val="000F6F49"/>
    <w:rsid w:val="000F720A"/>
    <w:rsid w:val="000F732D"/>
    <w:rsid w:val="000F760C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8E2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603C"/>
    <w:rsid w:val="00106409"/>
    <w:rsid w:val="0010666F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88A"/>
    <w:rsid w:val="0011199A"/>
    <w:rsid w:val="00111ADB"/>
    <w:rsid w:val="00111B4C"/>
    <w:rsid w:val="00111F9A"/>
    <w:rsid w:val="001123AE"/>
    <w:rsid w:val="00112593"/>
    <w:rsid w:val="001126AB"/>
    <w:rsid w:val="00112726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4F3"/>
    <w:rsid w:val="001145D2"/>
    <w:rsid w:val="001146AD"/>
    <w:rsid w:val="001148E3"/>
    <w:rsid w:val="001149A6"/>
    <w:rsid w:val="001149FD"/>
    <w:rsid w:val="001153E5"/>
    <w:rsid w:val="001156DB"/>
    <w:rsid w:val="0011571E"/>
    <w:rsid w:val="00115E56"/>
    <w:rsid w:val="00115FC5"/>
    <w:rsid w:val="001160E2"/>
    <w:rsid w:val="001162EC"/>
    <w:rsid w:val="00116421"/>
    <w:rsid w:val="001165AA"/>
    <w:rsid w:val="001166A4"/>
    <w:rsid w:val="00116CE6"/>
    <w:rsid w:val="00116EED"/>
    <w:rsid w:val="0011703C"/>
    <w:rsid w:val="0011719C"/>
    <w:rsid w:val="0011743D"/>
    <w:rsid w:val="0011745A"/>
    <w:rsid w:val="001174EC"/>
    <w:rsid w:val="001174FD"/>
    <w:rsid w:val="0011799D"/>
    <w:rsid w:val="00117B45"/>
    <w:rsid w:val="00117D30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AEA"/>
    <w:rsid w:val="00122D5B"/>
    <w:rsid w:val="00122E38"/>
    <w:rsid w:val="00122EBB"/>
    <w:rsid w:val="00123062"/>
    <w:rsid w:val="00123170"/>
    <w:rsid w:val="0012320D"/>
    <w:rsid w:val="0012321D"/>
    <w:rsid w:val="001232D0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50"/>
    <w:rsid w:val="0012506D"/>
    <w:rsid w:val="00125097"/>
    <w:rsid w:val="001250B3"/>
    <w:rsid w:val="0012511D"/>
    <w:rsid w:val="0012538E"/>
    <w:rsid w:val="001253B8"/>
    <w:rsid w:val="00125481"/>
    <w:rsid w:val="00125549"/>
    <w:rsid w:val="00125621"/>
    <w:rsid w:val="001259DD"/>
    <w:rsid w:val="00125C60"/>
    <w:rsid w:val="00125CB4"/>
    <w:rsid w:val="001261B1"/>
    <w:rsid w:val="00126259"/>
    <w:rsid w:val="001262C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DA9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648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50F"/>
    <w:rsid w:val="00130659"/>
    <w:rsid w:val="00130667"/>
    <w:rsid w:val="00130874"/>
    <w:rsid w:val="001309E6"/>
    <w:rsid w:val="00130A77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563"/>
    <w:rsid w:val="001318AB"/>
    <w:rsid w:val="00131A42"/>
    <w:rsid w:val="00131A7E"/>
    <w:rsid w:val="00131D0B"/>
    <w:rsid w:val="00132018"/>
    <w:rsid w:val="001320FD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9F1"/>
    <w:rsid w:val="00133C16"/>
    <w:rsid w:val="00133D07"/>
    <w:rsid w:val="00133DE2"/>
    <w:rsid w:val="00133F1E"/>
    <w:rsid w:val="00133FA0"/>
    <w:rsid w:val="001341CC"/>
    <w:rsid w:val="001341DF"/>
    <w:rsid w:val="001344B6"/>
    <w:rsid w:val="00134858"/>
    <w:rsid w:val="00134861"/>
    <w:rsid w:val="0013486F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6F5"/>
    <w:rsid w:val="001357DA"/>
    <w:rsid w:val="00135833"/>
    <w:rsid w:val="00135CC9"/>
    <w:rsid w:val="00135D85"/>
    <w:rsid w:val="00135DBE"/>
    <w:rsid w:val="00135FE0"/>
    <w:rsid w:val="00136033"/>
    <w:rsid w:val="00136242"/>
    <w:rsid w:val="001364A7"/>
    <w:rsid w:val="0013654C"/>
    <w:rsid w:val="0013667A"/>
    <w:rsid w:val="0013679B"/>
    <w:rsid w:val="00136A2D"/>
    <w:rsid w:val="00136A88"/>
    <w:rsid w:val="00136C2F"/>
    <w:rsid w:val="00136F42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1C"/>
    <w:rsid w:val="001405CF"/>
    <w:rsid w:val="00140614"/>
    <w:rsid w:val="00140A62"/>
    <w:rsid w:val="00140A6A"/>
    <w:rsid w:val="00140D56"/>
    <w:rsid w:val="00140F64"/>
    <w:rsid w:val="00140FB7"/>
    <w:rsid w:val="00140FE3"/>
    <w:rsid w:val="00141527"/>
    <w:rsid w:val="001416FD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AE3"/>
    <w:rsid w:val="00145E26"/>
    <w:rsid w:val="00145E60"/>
    <w:rsid w:val="00145EEB"/>
    <w:rsid w:val="00145F44"/>
    <w:rsid w:val="00145F46"/>
    <w:rsid w:val="001462D6"/>
    <w:rsid w:val="001468EB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58"/>
    <w:rsid w:val="001478A0"/>
    <w:rsid w:val="00147B60"/>
    <w:rsid w:val="00147E50"/>
    <w:rsid w:val="00147F8D"/>
    <w:rsid w:val="001500B5"/>
    <w:rsid w:val="0015023C"/>
    <w:rsid w:val="001502C2"/>
    <w:rsid w:val="0015043E"/>
    <w:rsid w:val="00150629"/>
    <w:rsid w:val="00150694"/>
    <w:rsid w:val="00150996"/>
    <w:rsid w:val="00150A2B"/>
    <w:rsid w:val="00150AF1"/>
    <w:rsid w:val="00150D9B"/>
    <w:rsid w:val="00150FBE"/>
    <w:rsid w:val="00151110"/>
    <w:rsid w:val="00151298"/>
    <w:rsid w:val="00151300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CFA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2A0"/>
    <w:rsid w:val="00156304"/>
    <w:rsid w:val="0015647F"/>
    <w:rsid w:val="001564A7"/>
    <w:rsid w:val="00156875"/>
    <w:rsid w:val="0015694F"/>
    <w:rsid w:val="00156AAE"/>
    <w:rsid w:val="00156D86"/>
    <w:rsid w:val="00156EB6"/>
    <w:rsid w:val="00157238"/>
    <w:rsid w:val="001572C5"/>
    <w:rsid w:val="00157301"/>
    <w:rsid w:val="00157598"/>
    <w:rsid w:val="0015760F"/>
    <w:rsid w:val="001576DD"/>
    <w:rsid w:val="00157A5D"/>
    <w:rsid w:val="00157B4B"/>
    <w:rsid w:val="00157C04"/>
    <w:rsid w:val="00157CE1"/>
    <w:rsid w:val="00157DB5"/>
    <w:rsid w:val="001606D0"/>
    <w:rsid w:val="0016091C"/>
    <w:rsid w:val="0016098A"/>
    <w:rsid w:val="00160A52"/>
    <w:rsid w:val="00160B21"/>
    <w:rsid w:val="00160B26"/>
    <w:rsid w:val="00160C3D"/>
    <w:rsid w:val="00160D8E"/>
    <w:rsid w:val="00160DE3"/>
    <w:rsid w:val="00160FCF"/>
    <w:rsid w:val="001610E7"/>
    <w:rsid w:val="001618A1"/>
    <w:rsid w:val="001619A2"/>
    <w:rsid w:val="00161B10"/>
    <w:rsid w:val="00161B3B"/>
    <w:rsid w:val="00161CB4"/>
    <w:rsid w:val="00161D06"/>
    <w:rsid w:val="00161D4F"/>
    <w:rsid w:val="00161D6E"/>
    <w:rsid w:val="00161ECD"/>
    <w:rsid w:val="0016207F"/>
    <w:rsid w:val="001620C9"/>
    <w:rsid w:val="0016236C"/>
    <w:rsid w:val="0016248C"/>
    <w:rsid w:val="001628B6"/>
    <w:rsid w:val="00162935"/>
    <w:rsid w:val="00162B34"/>
    <w:rsid w:val="00162C15"/>
    <w:rsid w:val="00162C6F"/>
    <w:rsid w:val="00162DC5"/>
    <w:rsid w:val="00162F96"/>
    <w:rsid w:val="0016326B"/>
    <w:rsid w:val="0016339C"/>
    <w:rsid w:val="001636CF"/>
    <w:rsid w:val="00163715"/>
    <w:rsid w:val="00163864"/>
    <w:rsid w:val="00163B73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4DC8"/>
    <w:rsid w:val="0016531B"/>
    <w:rsid w:val="00165745"/>
    <w:rsid w:val="00165B0C"/>
    <w:rsid w:val="00165C30"/>
    <w:rsid w:val="00165C8F"/>
    <w:rsid w:val="00165E6A"/>
    <w:rsid w:val="001661C5"/>
    <w:rsid w:val="001663E4"/>
    <w:rsid w:val="001663F2"/>
    <w:rsid w:val="0016685D"/>
    <w:rsid w:val="001668CB"/>
    <w:rsid w:val="00166957"/>
    <w:rsid w:val="00166977"/>
    <w:rsid w:val="00166B3F"/>
    <w:rsid w:val="00166C28"/>
    <w:rsid w:val="00166E12"/>
    <w:rsid w:val="0016711F"/>
    <w:rsid w:val="0016738E"/>
    <w:rsid w:val="0016744F"/>
    <w:rsid w:val="00167544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649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A4D"/>
    <w:rsid w:val="00176B41"/>
    <w:rsid w:val="00176C07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897"/>
    <w:rsid w:val="001829C5"/>
    <w:rsid w:val="00182D1B"/>
    <w:rsid w:val="00182EE3"/>
    <w:rsid w:val="00182EE4"/>
    <w:rsid w:val="0018303F"/>
    <w:rsid w:val="00183181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04"/>
    <w:rsid w:val="00185B63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6B8D"/>
    <w:rsid w:val="001870F5"/>
    <w:rsid w:val="00187161"/>
    <w:rsid w:val="0018716E"/>
    <w:rsid w:val="0018735F"/>
    <w:rsid w:val="00187423"/>
    <w:rsid w:val="00187550"/>
    <w:rsid w:val="001878B4"/>
    <w:rsid w:val="001879F0"/>
    <w:rsid w:val="00187B5A"/>
    <w:rsid w:val="00187C28"/>
    <w:rsid w:val="00187C4D"/>
    <w:rsid w:val="00187D7D"/>
    <w:rsid w:val="00187F9E"/>
    <w:rsid w:val="00190055"/>
    <w:rsid w:val="001904C2"/>
    <w:rsid w:val="001905AE"/>
    <w:rsid w:val="001905F9"/>
    <w:rsid w:val="0019087C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56"/>
    <w:rsid w:val="00192AA2"/>
    <w:rsid w:val="00192C08"/>
    <w:rsid w:val="00192C09"/>
    <w:rsid w:val="00192CE8"/>
    <w:rsid w:val="00192D07"/>
    <w:rsid w:val="00192D36"/>
    <w:rsid w:val="00192D3E"/>
    <w:rsid w:val="00193024"/>
    <w:rsid w:val="00193106"/>
    <w:rsid w:val="001931FE"/>
    <w:rsid w:val="00193256"/>
    <w:rsid w:val="00193419"/>
    <w:rsid w:val="0019375A"/>
    <w:rsid w:val="0019378B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DED"/>
    <w:rsid w:val="001960B8"/>
    <w:rsid w:val="00196115"/>
    <w:rsid w:val="0019672D"/>
    <w:rsid w:val="001967D1"/>
    <w:rsid w:val="00196AB0"/>
    <w:rsid w:val="00196B47"/>
    <w:rsid w:val="00196B5D"/>
    <w:rsid w:val="00196B67"/>
    <w:rsid w:val="00196BC6"/>
    <w:rsid w:val="00196CBC"/>
    <w:rsid w:val="00196DB5"/>
    <w:rsid w:val="0019701C"/>
    <w:rsid w:val="001971E6"/>
    <w:rsid w:val="00197264"/>
    <w:rsid w:val="0019727B"/>
    <w:rsid w:val="00197609"/>
    <w:rsid w:val="0019765A"/>
    <w:rsid w:val="001977EF"/>
    <w:rsid w:val="00197AF7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E4E"/>
    <w:rsid w:val="001A0EA9"/>
    <w:rsid w:val="001A0F17"/>
    <w:rsid w:val="001A0F25"/>
    <w:rsid w:val="001A1074"/>
    <w:rsid w:val="001A1712"/>
    <w:rsid w:val="001A1730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2A1"/>
    <w:rsid w:val="001A33D5"/>
    <w:rsid w:val="001A33F3"/>
    <w:rsid w:val="001A3594"/>
    <w:rsid w:val="001A375F"/>
    <w:rsid w:val="001A377D"/>
    <w:rsid w:val="001A3787"/>
    <w:rsid w:val="001A38F7"/>
    <w:rsid w:val="001A3925"/>
    <w:rsid w:val="001A3A84"/>
    <w:rsid w:val="001A3BE1"/>
    <w:rsid w:val="001A3CC7"/>
    <w:rsid w:val="001A3D06"/>
    <w:rsid w:val="001A3EEB"/>
    <w:rsid w:val="001A42B9"/>
    <w:rsid w:val="001A43BD"/>
    <w:rsid w:val="001A48FA"/>
    <w:rsid w:val="001A4C10"/>
    <w:rsid w:val="001A4D8D"/>
    <w:rsid w:val="001A4F6E"/>
    <w:rsid w:val="001A50A5"/>
    <w:rsid w:val="001A5211"/>
    <w:rsid w:val="001A522F"/>
    <w:rsid w:val="001A5666"/>
    <w:rsid w:val="001A5C5F"/>
    <w:rsid w:val="001A5D69"/>
    <w:rsid w:val="001A5DA6"/>
    <w:rsid w:val="001A60FE"/>
    <w:rsid w:val="001A618C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A7846"/>
    <w:rsid w:val="001A794B"/>
    <w:rsid w:val="001B010E"/>
    <w:rsid w:val="001B01F0"/>
    <w:rsid w:val="001B0250"/>
    <w:rsid w:val="001B02FA"/>
    <w:rsid w:val="001B0481"/>
    <w:rsid w:val="001B05AB"/>
    <w:rsid w:val="001B09D4"/>
    <w:rsid w:val="001B0D99"/>
    <w:rsid w:val="001B0EAD"/>
    <w:rsid w:val="001B1008"/>
    <w:rsid w:val="001B102B"/>
    <w:rsid w:val="001B1597"/>
    <w:rsid w:val="001B1647"/>
    <w:rsid w:val="001B1772"/>
    <w:rsid w:val="001B180F"/>
    <w:rsid w:val="001B189F"/>
    <w:rsid w:val="001B19B7"/>
    <w:rsid w:val="001B1C79"/>
    <w:rsid w:val="001B1C98"/>
    <w:rsid w:val="001B1DF3"/>
    <w:rsid w:val="001B1EA6"/>
    <w:rsid w:val="001B21A5"/>
    <w:rsid w:val="001B21C6"/>
    <w:rsid w:val="001B2462"/>
    <w:rsid w:val="001B28C2"/>
    <w:rsid w:val="001B2966"/>
    <w:rsid w:val="001B2A21"/>
    <w:rsid w:val="001B2A76"/>
    <w:rsid w:val="001B2A98"/>
    <w:rsid w:val="001B2F25"/>
    <w:rsid w:val="001B3133"/>
    <w:rsid w:val="001B3251"/>
    <w:rsid w:val="001B3405"/>
    <w:rsid w:val="001B345B"/>
    <w:rsid w:val="001B34B1"/>
    <w:rsid w:val="001B34BD"/>
    <w:rsid w:val="001B35B5"/>
    <w:rsid w:val="001B3835"/>
    <w:rsid w:val="001B3961"/>
    <w:rsid w:val="001B3BFA"/>
    <w:rsid w:val="001B3C2E"/>
    <w:rsid w:val="001B3D78"/>
    <w:rsid w:val="001B3E7A"/>
    <w:rsid w:val="001B3FAA"/>
    <w:rsid w:val="001B414B"/>
    <w:rsid w:val="001B414C"/>
    <w:rsid w:val="001B427F"/>
    <w:rsid w:val="001B438E"/>
    <w:rsid w:val="001B4426"/>
    <w:rsid w:val="001B4549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832"/>
    <w:rsid w:val="001B5B58"/>
    <w:rsid w:val="001B5BAA"/>
    <w:rsid w:val="001B5C11"/>
    <w:rsid w:val="001B5D9F"/>
    <w:rsid w:val="001B5DE8"/>
    <w:rsid w:val="001B5F02"/>
    <w:rsid w:val="001B5F63"/>
    <w:rsid w:val="001B6021"/>
    <w:rsid w:val="001B6335"/>
    <w:rsid w:val="001B63F6"/>
    <w:rsid w:val="001B6407"/>
    <w:rsid w:val="001B6413"/>
    <w:rsid w:val="001B6518"/>
    <w:rsid w:val="001B6654"/>
    <w:rsid w:val="001B6A09"/>
    <w:rsid w:val="001B6CD6"/>
    <w:rsid w:val="001B6F94"/>
    <w:rsid w:val="001B703A"/>
    <w:rsid w:val="001B7124"/>
    <w:rsid w:val="001B759C"/>
    <w:rsid w:val="001B7967"/>
    <w:rsid w:val="001B79C1"/>
    <w:rsid w:val="001B7AEC"/>
    <w:rsid w:val="001B7BB3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F8C"/>
    <w:rsid w:val="001C0FB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17DA"/>
    <w:rsid w:val="001C20FA"/>
    <w:rsid w:val="001C236B"/>
    <w:rsid w:val="001C24F9"/>
    <w:rsid w:val="001C296C"/>
    <w:rsid w:val="001C2E3B"/>
    <w:rsid w:val="001C2EC8"/>
    <w:rsid w:val="001C3069"/>
    <w:rsid w:val="001C3089"/>
    <w:rsid w:val="001C368B"/>
    <w:rsid w:val="001C36E7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CE6"/>
    <w:rsid w:val="001C4D39"/>
    <w:rsid w:val="001C4DE8"/>
    <w:rsid w:val="001C4EE4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0"/>
    <w:rsid w:val="001C5BC5"/>
    <w:rsid w:val="001C5D54"/>
    <w:rsid w:val="001C6244"/>
    <w:rsid w:val="001C6512"/>
    <w:rsid w:val="001C6655"/>
    <w:rsid w:val="001C6971"/>
    <w:rsid w:val="001C6DCF"/>
    <w:rsid w:val="001C6EA8"/>
    <w:rsid w:val="001C6F72"/>
    <w:rsid w:val="001C6FC2"/>
    <w:rsid w:val="001C71DF"/>
    <w:rsid w:val="001C7228"/>
    <w:rsid w:val="001C727A"/>
    <w:rsid w:val="001C73E2"/>
    <w:rsid w:val="001C7415"/>
    <w:rsid w:val="001C77FA"/>
    <w:rsid w:val="001C7869"/>
    <w:rsid w:val="001C78D4"/>
    <w:rsid w:val="001C7968"/>
    <w:rsid w:val="001C7A9F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6D"/>
    <w:rsid w:val="001D2F93"/>
    <w:rsid w:val="001D302E"/>
    <w:rsid w:val="001D3271"/>
    <w:rsid w:val="001D336E"/>
    <w:rsid w:val="001D3453"/>
    <w:rsid w:val="001D359B"/>
    <w:rsid w:val="001D3DE3"/>
    <w:rsid w:val="001D409B"/>
    <w:rsid w:val="001D40B3"/>
    <w:rsid w:val="001D40BE"/>
    <w:rsid w:val="001D420E"/>
    <w:rsid w:val="001D459C"/>
    <w:rsid w:val="001D4CEE"/>
    <w:rsid w:val="001D5435"/>
    <w:rsid w:val="001D5721"/>
    <w:rsid w:val="001D5802"/>
    <w:rsid w:val="001D58E9"/>
    <w:rsid w:val="001D5B12"/>
    <w:rsid w:val="001D5BB0"/>
    <w:rsid w:val="001D5F2A"/>
    <w:rsid w:val="001D5F7F"/>
    <w:rsid w:val="001D6006"/>
    <w:rsid w:val="001D61D8"/>
    <w:rsid w:val="001D61FD"/>
    <w:rsid w:val="001D6291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52"/>
    <w:rsid w:val="001E12DA"/>
    <w:rsid w:val="001E13E6"/>
    <w:rsid w:val="001E169D"/>
    <w:rsid w:val="001E17DF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071"/>
    <w:rsid w:val="001E3308"/>
    <w:rsid w:val="001E3466"/>
    <w:rsid w:val="001E3B8F"/>
    <w:rsid w:val="001E3C3B"/>
    <w:rsid w:val="001E3D8B"/>
    <w:rsid w:val="001E3DC8"/>
    <w:rsid w:val="001E3F8B"/>
    <w:rsid w:val="001E4012"/>
    <w:rsid w:val="001E41AC"/>
    <w:rsid w:val="001E41B6"/>
    <w:rsid w:val="001E4631"/>
    <w:rsid w:val="001E472B"/>
    <w:rsid w:val="001E47D6"/>
    <w:rsid w:val="001E47EB"/>
    <w:rsid w:val="001E4AB7"/>
    <w:rsid w:val="001E4AC7"/>
    <w:rsid w:val="001E4EC5"/>
    <w:rsid w:val="001E4FE9"/>
    <w:rsid w:val="001E50FF"/>
    <w:rsid w:val="001E54A8"/>
    <w:rsid w:val="001E55AC"/>
    <w:rsid w:val="001E57D0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C8"/>
    <w:rsid w:val="001E69E3"/>
    <w:rsid w:val="001E6A5B"/>
    <w:rsid w:val="001E6B51"/>
    <w:rsid w:val="001E6C62"/>
    <w:rsid w:val="001E6DE4"/>
    <w:rsid w:val="001E6EA5"/>
    <w:rsid w:val="001E6EB8"/>
    <w:rsid w:val="001E6FA0"/>
    <w:rsid w:val="001E6FFD"/>
    <w:rsid w:val="001E723B"/>
    <w:rsid w:val="001E7271"/>
    <w:rsid w:val="001E7422"/>
    <w:rsid w:val="001E7774"/>
    <w:rsid w:val="001E789C"/>
    <w:rsid w:val="001E7A04"/>
    <w:rsid w:val="001E7A87"/>
    <w:rsid w:val="001E7B6F"/>
    <w:rsid w:val="001E7B8C"/>
    <w:rsid w:val="001E7E16"/>
    <w:rsid w:val="001E7F1B"/>
    <w:rsid w:val="001E7FC3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443"/>
    <w:rsid w:val="001F35F2"/>
    <w:rsid w:val="001F3611"/>
    <w:rsid w:val="001F387E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9E7"/>
    <w:rsid w:val="001F4B6D"/>
    <w:rsid w:val="001F4C9E"/>
    <w:rsid w:val="001F4CDB"/>
    <w:rsid w:val="001F4FF0"/>
    <w:rsid w:val="001F545C"/>
    <w:rsid w:val="001F56B3"/>
    <w:rsid w:val="001F56DD"/>
    <w:rsid w:val="001F57C8"/>
    <w:rsid w:val="001F5A0A"/>
    <w:rsid w:val="001F5B85"/>
    <w:rsid w:val="001F5C62"/>
    <w:rsid w:val="001F5CD1"/>
    <w:rsid w:val="001F5D1F"/>
    <w:rsid w:val="001F5F36"/>
    <w:rsid w:val="001F600D"/>
    <w:rsid w:val="001F614C"/>
    <w:rsid w:val="001F62E6"/>
    <w:rsid w:val="001F6307"/>
    <w:rsid w:val="001F644E"/>
    <w:rsid w:val="001F6620"/>
    <w:rsid w:val="001F6661"/>
    <w:rsid w:val="001F672E"/>
    <w:rsid w:val="001F67A8"/>
    <w:rsid w:val="001F68F0"/>
    <w:rsid w:val="001F6BE1"/>
    <w:rsid w:val="001F7124"/>
    <w:rsid w:val="001F72FF"/>
    <w:rsid w:val="001F74F5"/>
    <w:rsid w:val="001F750D"/>
    <w:rsid w:val="001F75DC"/>
    <w:rsid w:val="001F7667"/>
    <w:rsid w:val="001F76FD"/>
    <w:rsid w:val="001F7909"/>
    <w:rsid w:val="001F7F1E"/>
    <w:rsid w:val="0020012D"/>
    <w:rsid w:val="0020024C"/>
    <w:rsid w:val="00200321"/>
    <w:rsid w:val="00200355"/>
    <w:rsid w:val="00200525"/>
    <w:rsid w:val="002005E7"/>
    <w:rsid w:val="002006A9"/>
    <w:rsid w:val="00201174"/>
    <w:rsid w:val="00201438"/>
    <w:rsid w:val="0020147B"/>
    <w:rsid w:val="00201489"/>
    <w:rsid w:val="002014F3"/>
    <w:rsid w:val="00201519"/>
    <w:rsid w:val="0020176B"/>
    <w:rsid w:val="0020178D"/>
    <w:rsid w:val="002017F2"/>
    <w:rsid w:val="00201AA4"/>
    <w:rsid w:val="00201B98"/>
    <w:rsid w:val="00201D53"/>
    <w:rsid w:val="00201DFF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03"/>
    <w:rsid w:val="00204B6D"/>
    <w:rsid w:val="00204BE8"/>
    <w:rsid w:val="00204C79"/>
    <w:rsid w:val="00204D9D"/>
    <w:rsid w:val="00204DB8"/>
    <w:rsid w:val="002051FA"/>
    <w:rsid w:val="002052DD"/>
    <w:rsid w:val="002055B0"/>
    <w:rsid w:val="00205605"/>
    <w:rsid w:val="00205B5C"/>
    <w:rsid w:val="00205BC1"/>
    <w:rsid w:val="002062B4"/>
    <w:rsid w:val="0020634D"/>
    <w:rsid w:val="0020658D"/>
    <w:rsid w:val="002066E7"/>
    <w:rsid w:val="0020681B"/>
    <w:rsid w:val="00206A04"/>
    <w:rsid w:val="00206CBD"/>
    <w:rsid w:val="00206D5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464"/>
    <w:rsid w:val="0021056F"/>
    <w:rsid w:val="00210822"/>
    <w:rsid w:val="0021092F"/>
    <w:rsid w:val="00210A37"/>
    <w:rsid w:val="002111AB"/>
    <w:rsid w:val="002114BD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F5"/>
    <w:rsid w:val="002126B4"/>
    <w:rsid w:val="00212A05"/>
    <w:rsid w:val="00212A9E"/>
    <w:rsid w:val="00212D02"/>
    <w:rsid w:val="00212D24"/>
    <w:rsid w:val="00212EC5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838"/>
    <w:rsid w:val="002158AD"/>
    <w:rsid w:val="0021598E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955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37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DEF"/>
    <w:rsid w:val="00221F46"/>
    <w:rsid w:val="00221F8B"/>
    <w:rsid w:val="0022203E"/>
    <w:rsid w:val="0022207F"/>
    <w:rsid w:val="00222599"/>
    <w:rsid w:val="0022262B"/>
    <w:rsid w:val="0022268D"/>
    <w:rsid w:val="002226D2"/>
    <w:rsid w:val="00222D9F"/>
    <w:rsid w:val="00222DA6"/>
    <w:rsid w:val="00222DD3"/>
    <w:rsid w:val="00222DE7"/>
    <w:rsid w:val="00222FDE"/>
    <w:rsid w:val="002230DF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4018"/>
    <w:rsid w:val="002240F1"/>
    <w:rsid w:val="00224724"/>
    <w:rsid w:val="002249E6"/>
    <w:rsid w:val="00224BF2"/>
    <w:rsid w:val="00225139"/>
    <w:rsid w:val="0022516D"/>
    <w:rsid w:val="002251D0"/>
    <w:rsid w:val="00225376"/>
    <w:rsid w:val="002253BD"/>
    <w:rsid w:val="00225410"/>
    <w:rsid w:val="002254C5"/>
    <w:rsid w:val="0022553D"/>
    <w:rsid w:val="002257A1"/>
    <w:rsid w:val="00225A9F"/>
    <w:rsid w:val="00225D48"/>
    <w:rsid w:val="00225E11"/>
    <w:rsid w:val="00225EA4"/>
    <w:rsid w:val="0022632A"/>
    <w:rsid w:val="0022633F"/>
    <w:rsid w:val="002263B7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30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0573"/>
    <w:rsid w:val="002310E5"/>
    <w:rsid w:val="0023123B"/>
    <w:rsid w:val="00231242"/>
    <w:rsid w:val="00231901"/>
    <w:rsid w:val="00231ACB"/>
    <w:rsid w:val="00231B8D"/>
    <w:rsid w:val="00231C04"/>
    <w:rsid w:val="00231CEA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FB"/>
    <w:rsid w:val="002346C8"/>
    <w:rsid w:val="00234B19"/>
    <w:rsid w:val="00234F65"/>
    <w:rsid w:val="0023508C"/>
    <w:rsid w:val="002350F8"/>
    <w:rsid w:val="0023549C"/>
    <w:rsid w:val="0023553C"/>
    <w:rsid w:val="0023583E"/>
    <w:rsid w:val="00235BFD"/>
    <w:rsid w:val="00235C05"/>
    <w:rsid w:val="00235CB8"/>
    <w:rsid w:val="002367AA"/>
    <w:rsid w:val="00236885"/>
    <w:rsid w:val="00236B6E"/>
    <w:rsid w:val="00236B78"/>
    <w:rsid w:val="00236E0B"/>
    <w:rsid w:val="00236EFA"/>
    <w:rsid w:val="002370C4"/>
    <w:rsid w:val="002370D4"/>
    <w:rsid w:val="002371B0"/>
    <w:rsid w:val="0023732E"/>
    <w:rsid w:val="00237742"/>
    <w:rsid w:val="00237971"/>
    <w:rsid w:val="002379E6"/>
    <w:rsid w:val="0024008F"/>
    <w:rsid w:val="00240217"/>
    <w:rsid w:val="002406AD"/>
    <w:rsid w:val="0024087E"/>
    <w:rsid w:val="0024089D"/>
    <w:rsid w:val="00240BF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309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0E0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712"/>
    <w:rsid w:val="00247823"/>
    <w:rsid w:val="00247885"/>
    <w:rsid w:val="00247C54"/>
    <w:rsid w:val="00247C5E"/>
    <w:rsid w:val="00247C9C"/>
    <w:rsid w:val="00247CB0"/>
    <w:rsid w:val="0025022A"/>
    <w:rsid w:val="00250626"/>
    <w:rsid w:val="0025066E"/>
    <w:rsid w:val="0025078B"/>
    <w:rsid w:val="00250985"/>
    <w:rsid w:val="00250BB5"/>
    <w:rsid w:val="00250CBE"/>
    <w:rsid w:val="00250CF8"/>
    <w:rsid w:val="002510BC"/>
    <w:rsid w:val="00251241"/>
    <w:rsid w:val="0025151E"/>
    <w:rsid w:val="002515DC"/>
    <w:rsid w:val="00251621"/>
    <w:rsid w:val="00251755"/>
    <w:rsid w:val="00251B9B"/>
    <w:rsid w:val="00252590"/>
    <w:rsid w:val="002527D8"/>
    <w:rsid w:val="002528F0"/>
    <w:rsid w:val="00252C55"/>
    <w:rsid w:val="00252FAE"/>
    <w:rsid w:val="00253042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F6"/>
    <w:rsid w:val="0025660F"/>
    <w:rsid w:val="00256695"/>
    <w:rsid w:val="002569F1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601BE"/>
    <w:rsid w:val="002606E5"/>
    <w:rsid w:val="00260A76"/>
    <w:rsid w:val="00260C70"/>
    <w:rsid w:val="00260D1D"/>
    <w:rsid w:val="00260E1C"/>
    <w:rsid w:val="0026113A"/>
    <w:rsid w:val="002611A6"/>
    <w:rsid w:val="00261230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CF5"/>
    <w:rsid w:val="00262D76"/>
    <w:rsid w:val="00262ED8"/>
    <w:rsid w:val="00263119"/>
    <w:rsid w:val="00263251"/>
    <w:rsid w:val="002634A3"/>
    <w:rsid w:val="00263564"/>
    <w:rsid w:val="002637AC"/>
    <w:rsid w:val="002637CC"/>
    <w:rsid w:val="00263838"/>
    <w:rsid w:val="00263875"/>
    <w:rsid w:val="00263994"/>
    <w:rsid w:val="00263B67"/>
    <w:rsid w:val="00263CA7"/>
    <w:rsid w:val="00263E21"/>
    <w:rsid w:val="00263E6B"/>
    <w:rsid w:val="00264186"/>
    <w:rsid w:val="00264341"/>
    <w:rsid w:val="0026442A"/>
    <w:rsid w:val="00264465"/>
    <w:rsid w:val="002646F5"/>
    <w:rsid w:val="00264C1A"/>
    <w:rsid w:val="00264C51"/>
    <w:rsid w:val="00264CE2"/>
    <w:rsid w:val="00265219"/>
    <w:rsid w:val="0026550A"/>
    <w:rsid w:val="002656F1"/>
    <w:rsid w:val="00265735"/>
    <w:rsid w:val="00265942"/>
    <w:rsid w:val="00265A63"/>
    <w:rsid w:val="00265F02"/>
    <w:rsid w:val="00265F4B"/>
    <w:rsid w:val="0026636E"/>
    <w:rsid w:val="00266387"/>
    <w:rsid w:val="0026640E"/>
    <w:rsid w:val="002665FE"/>
    <w:rsid w:val="00266660"/>
    <w:rsid w:val="0026670F"/>
    <w:rsid w:val="002667B5"/>
    <w:rsid w:val="002667F9"/>
    <w:rsid w:val="00266874"/>
    <w:rsid w:val="00266B72"/>
    <w:rsid w:val="00266CF3"/>
    <w:rsid w:val="00266DD6"/>
    <w:rsid w:val="00267192"/>
    <w:rsid w:val="002671DD"/>
    <w:rsid w:val="00267500"/>
    <w:rsid w:val="002675FE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71D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CA5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3A6"/>
    <w:rsid w:val="002743C9"/>
    <w:rsid w:val="002744D8"/>
    <w:rsid w:val="002745FE"/>
    <w:rsid w:val="0027460F"/>
    <w:rsid w:val="002746EE"/>
    <w:rsid w:val="00274788"/>
    <w:rsid w:val="002748B6"/>
    <w:rsid w:val="00274BB8"/>
    <w:rsid w:val="00274DA7"/>
    <w:rsid w:val="00275011"/>
    <w:rsid w:val="002751B1"/>
    <w:rsid w:val="00275214"/>
    <w:rsid w:val="00275605"/>
    <w:rsid w:val="002759AA"/>
    <w:rsid w:val="00275A95"/>
    <w:rsid w:val="00275BB2"/>
    <w:rsid w:val="00275D0D"/>
    <w:rsid w:val="00275D19"/>
    <w:rsid w:val="00275D87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01D"/>
    <w:rsid w:val="00277195"/>
    <w:rsid w:val="00277220"/>
    <w:rsid w:val="002775DE"/>
    <w:rsid w:val="00277716"/>
    <w:rsid w:val="0027783F"/>
    <w:rsid w:val="00277856"/>
    <w:rsid w:val="00277964"/>
    <w:rsid w:val="00277C82"/>
    <w:rsid w:val="00277CFC"/>
    <w:rsid w:val="00277DE9"/>
    <w:rsid w:val="00277EF7"/>
    <w:rsid w:val="00280043"/>
    <w:rsid w:val="0028009E"/>
    <w:rsid w:val="002803F8"/>
    <w:rsid w:val="002807AB"/>
    <w:rsid w:val="00280836"/>
    <w:rsid w:val="00280BBA"/>
    <w:rsid w:val="00280EDB"/>
    <w:rsid w:val="0028101B"/>
    <w:rsid w:val="00281113"/>
    <w:rsid w:val="00281181"/>
    <w:rsid w:val="002812E8"/>
    <w:rsid w:val="00281506"/>
    <w:rsid w:val="00281987"/>
    <w:rsid w:val="002819DE"/>
    <w:rsid w:val="00281A0D"/>
    <w:rsid w:val="00281EB0"/>
    <w:rsid w:val="00282286"/>
    <w:rsid w:val="00282398"/>
    <w:rsid w:val="0028246B"/>
    <w:rsid w:val="00282570"/>
    <w:rsid w:val="0028268C"/>
    <w:rsid w:val="002827F7"/>
    <w:rsid w:val="002828C4"/>
    <w:rsid w:val="00282A55"/>
    <w:rsid w:val="00282A87"/>
    <w:rsid w:val="00282B7B"/>
    <w:rsid w:val="00282B86"/>
    <w:rsid w:val="00282C28"/>
    <w:rsid w:val="00282CCF"/>
    <w:rsid w:val="00283358"/>
    <w:rsid w:val="002833B7"/>
    <w:rsid w:val="00283549"/>
    <w:rsid w:val="00283707"/>
    <w:rsid w:val="002837F7"/>
    <w:rsid w:val="00283D69"/>
    <w:rsid w:val="00283EFC"/>
    <w:rsid w:val="00284262"/>
    <w:rsid w:val="002842EE"/>
    <w:rsid w:val="0028455E"/>
    <w:rsid w:val="00284607"/>
    <w:rsid w:val="00284660"/>
    <w:rsid w:val="002848A4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FE"/>
    <w:rsid w:val="0028555D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8D5"/>
    <w:rsid w:val="0028799D"/>
    <w:rsid w:val="00287A8B"/>
    <w:rsid w:val="00287B6B"/>
    <w:rsid w:val="00287BDD"/>
    <w:rsid w:val="00287E47"/>
    <w:rsid w:val="0029017C"/>
    <w:rsid w:val="002901C2"/>
    <w:rsid w:val="002904CF"/>
    <w:rsid w:val="002907CE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871"/>
    <w:rsid w:val="002918A2"/>
    <w:rsid w:val="00291A6D"/>
    <w:rsid w:val="00291C63"/>
    <w:rsid w:val="00291E85"/>
    <w:rsid w:val="0029222F"/>
    <w:rsid w:val="00292C9B"/>
    <w:rsid w:val="00292FB7"/>
    <w:rsid w:val="002932AF"/>
    <w:rsid w:val="002932F2"/>
    <w:rsid w:val="00293540"/>
    <w:rsid w:val="00293A4B"/>
    <w:rsid w:val="00293A61"/>
    <w:rsid w:val="00293C0A"/>
    <w:rsid w:val="00293C85"/>
    <w:rsid w:val="00294282"/>
    <w:rsid w:val="002943AE"/>
    <w:rsid w:val="00294485"/>
    <w:rsid w:val="00294AA0"/>
    <w:rsid w:val="00294B74"/>
    <w:rsid w:val="00294BB1"/>
    <w:rsid w:val="00294C42"/>
    <w:rsid w:val="00294D76"/>
    <w:rsid w:val="00294FDB"/>
    <w:rsid w:val="00295262"/>
    <w:rsid w:val="002954F1"/>
    <w:rsid w:val="0029562A"/>
    <w:rsid w:val="00295921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264"/>
    <w:rsid w:val="00296428"/>
    <w:rsid w:val="00296519"/>
    <w:rsid w:val="0029679D"/>
    <w:rsid w:val="0029685F"/>
    <w:rsid w:val="00296AB6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2D"/>
    <w:rsid w:val="002A01A4"/>
    <w:rsid w:val="002A01C8"/>
    <w:rsid w:val="002A02BD"/>
    <w:rsid w:val="002A044D"/>
    <w:rsid w:val="002A04CC"/>
    <w:rsid w:val="002A05DB"/>
    <w:rsid w:val="002A0704"/>
    <w:rsid w:val="002A07DC"/>
    <w:rsid w:val="002A0996"/>
    <w:rsid w:val="002A0A0F"/>
    <w:rsid w:val="002A0FF5"/>
    <w:rsid w:val="002A113D"/>
    <w:rsid w:val="002A1202"/>
    <w:rsid w:val="002A12E1"/>
    <w:rsid w:val="002A153F"/>
    <w:rsid w:val="002A1543"/>
    <w:rsid w:val="002A1C2D"/>
    <w:rsid w:val="002A2181"/>
    <w:rsid w:val="002A22F9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64"/>
    <w:rsid w:val="002A3DF9"/>
    <w:rsid w:val="002A3E27"/>
    <w:rsid w:val="002A3F01"/>
    <w:rsid w:val="002A405B"/>
    <w:rsid w:val="002A44AB"/>
    <w:rsid w:val="002A4906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AB9"/>
    <w:rsid w:val="002A5B87"/>
    <w:rsid w:val="002A5EA5"/>
    <w:rsid w:val="002A60C1"/>
    <w:rsid w:val="002A6277"/>
    <w:rsid w:val="002A6705"/>
    <w:rsid w:val="002A6757"/>
    <w:rsid w:val="002A6D6E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8EF"/>
    <w:rsid w:val="002B090D"/>
    <w:rsid w:val="002B0983"/>
    <w:rsid w:val="002B0A84"/>
    <w:rsid w:val="002B0B6A"/>
    <w:rsid w:val="002B0CEB"/>
    <w:rsid w:val="002B0D93"/>
    <w:rsid w:val="002B12EF"/>
    <w:rsid w:val="002B1326"/>
    <w:rsid w:val="002B1542"/>
    <w:rsid w:val="002B17C5"/>
    <w:rsid w:val="002B1A76"/>
    <w:rsid w:val="002B1A98"/>
    <w:rsid w:val="002B1C64"/>
    <w:rsid w:val="002B1D08"/>
    <w:rsid w:val="002B1DF6"/>
    <w:rsid w:val="002B2281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A90"/>
    <w:rsid w:val="002B3D3D"/>
    <w:rsid w:val="002B4202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8B"/>
    <w:rsid w:val="002B5B97"/>
    <w:rsid w:val="002B5E83"/>
    <w:rsid w:val="002B6280"/>
    <w:rsid w:val="002B64E4"/>
    <w:rsid w:val="002B6547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1F"/>
    <w:rsid w:val="002C13A2"/>
    <w:rsid w:val="002C13BE"/>
    <w:rsid w:val="002C1504"/>
    <w:rsid w:val="002C1630"/>
    <w:rsid w:val="002C163A"/>
    <w:rsid w:val="002C1741"/>
    <w:rsid w:val="002C19E4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1B"/>
    <w:rsid w:val="002C4FCA"/>
    <w:rsid w:val="002C5239"/>
    <w:rsid w:val="002C5298"/>
    <w:rsid w:val="002C52D8"/>
    <w:rsid w:val="002C54C7"/>
    <w:rsid w:val="002C58C2"/>
    <w:rsid w:val="002C595D"/>
    <w:rsid w:val="002C5C17"/>
    <w:rsid w:val="002C5CA9"/>
    <w:rsid w:val="002C5DB7"/>
    <w:rsid w:val="002C5DE5"/>
    <w:rsid w:val="002C6724"/>
    <w:rsid w:val="002C67BA"/>
    <w:rsid w:val="002C6891"/>
    <w:rsid w:val="002C6AF9"/>
    <w:rsid w:val="002C6BE7"/>
    <w:rsid w:val="002C6C0C"/>
    <w:rsid w:val="002C6C3B"/>
    <w:rsid w:val="002C6DAB"/>
    <w:rsid w:val="002C6E51"/>
    <w:rsid w:val="002C6EC7"/>
    <w:rsid w:val="002C6F9A"/>
    <w:rsid w:val="002C719F"/>
    <w:rsid w:val="002C727E"/>
    <w:rsid w:val="002C72A6"/>
    <w:rsid w:val="002C7828"/>
    <w:rsid w:val="002C78BA"/>
    <w:rsid w:val="002C796E"/>
    <w:rsid w:val="002C7A6D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A02"/>
    <w:rsid w:val="002D1BF5"/>
    <w:rsid w:val="002D1D21"/>
    <w:rsid w:val="002D1FA8"/>
    <w:rsid w:val="002D1FEE"/>
    <w:rsid w:val="002D20CA"/>
    <w:rsid w:val="002D23D2"/>
    <w:rsid w:val="002D2424"/>
    <w:rsid w:val="002D2537"/>
    <w:rsid w:val="002D25F7"/>
    <w:rsid w:val="002D26EA"/>
    <w:rsid w:val="002D296A"/>
    <w:rsid w:val="002D2ECB"/>
    <w:rsid w:val="002D328A"/>
    <w:rsid w:val="002D33FB"/>
    <w:rsid w:val="002D3566"/>
    <w:rsid w:val="002D3695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4C7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BB4"/>
    <w:rsid w:val="002D5C87"/>
    <w:rsid w:val="002D6124"/>
    <w:rsid w:val="002D6307"/>
    <w:rsid w:val="002D634B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5E"/>
    <w:rsid w:val="002D7B85"/>
    <w:rsid w:val="002D7C90"/>
    <w:rsid w:val="002D7F8A"/>
    <w:rsid w:val="002E0040"/>
    <w:rsid w:val="002E0251"/>
    <w:rsid w:val="002E02B6"/>
    <w:rsid w:val="002E051F"/>
    <w:rsid w:val="002E0549"/>
    <w:rsid w:val="002E0637"/>
    <w:rsid w:val="002E08E3"/>
    <w:rsid w:val="002E08ED"/>
    <w:rsid w:val="002E0A95"/>
    <w:rsid w:val="002E0AE3"/>
    <w:rsid w:val="002E1078"/>
    <w:rsid w:val="002E10D2"/>
    <w:rsid w:val="002E11BF"/>
    <w:rsid w:val="002E14E1"/>
    <w:rsid w:val="002E14F2"/>
    <w:rsid w:val="002E18C5"/>
    <w:rsid w:val="002E1B8D"/>
    <w:rsid w:val="002E1E87"/>
    <w:rsid w:val="002E2007"/>
    <w:rsid w:val="002E2301"/>
    <w:rsid w:val="002E2519"/>
    <w:rsid w:val="002E2702"/>
    <w:rsid w:val="002E2742"/>
    <w:rsid w:val="002E2750"/>
    <w:rsid w:val="002E2783"/>
    <w:rsid w:val="002E27CF"/>
    <w:rsid w:val="002E29D5"/>
    <w:rsid w:val="002E2A2E"/>
    <w:rsid w:val="002E2A62"/>
    <w:rsid w:val="002E2B35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3E6"/>
    <w:rsid w:val="002E49AF"/>
    <w:rsid w:val="002E4B18"/>
    <w:rsid w:val="002E4FB6"/>
    <w:rsid w:val="002E50E9"/>
    <w:rsid w:val="002E5305"/>
    <w:rsid w:val="002E57FD"/>
    <w:rsid w:val="002E5851"/>
    <w:rsid w:val="002E58B4"/>
    <w:rsid w:val="002E595B"/>
    <w:rsid w:val="002E5BE4"/>
    <w:rsid w:val="002E5DA9"/>
    <w:rsid w:val="002E5F44"/>
    <w:rsid w:val="002E603F"/>
    <w:rsid w:val="002E6346"/>
    <w:rsid w:val="002E6425"/>
    <w:rsid w:val="002E66A9"/>
    <w:rsid w:val="002E698D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39"/>
    <w:rsid w:val="002F1CD1"/>
    <w:rsid w:val="002F1FD0"/>
    <w:rsid w:val="002F2022"/>
    <w:rsid w:val="002F203C"/>
    <w:rsid w:val="002F2420"/>
    <w:rsid w:val="002F2562"/>
    <w:rsid w:val="002F2AF5"/>
    <w:rsid w:val="002F2C7D"/>
    <w:rsid w:val="002F2DCC"/>
    <w:rsid w:val="002F2E51"/>
    <w:rsid w:val="002F32B4"/>
    <w:rsid w:val="002F32F9"/>
    <w:rsid w:val="002F34E2"/>
    <w:rsid w:val="002F367E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7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540"/>
    <w:rsid w:val="00300708"/>
    <w:rsid w:val="0030086C"/>
    <w:rsid w:val="003008BD"/>
    <w:rsid w:val="00300D44"/>
    <w:rsid w:val="00300E2D"/>
    <w:rsid w:val="0030174D"/>
    <w:rsid w:val="0030195D"/>
    <w:rsid w:val="00301A47"/>
    <w:rsid w:val="00301BB7"/>
    <w:rsid w:val="00301C37"/>
    <w:rsid w:val="00301D6D"/>
    <w:rsid w:val="00301F27"/>
    <w:rsid w:val="00301F60"/>
    <w:rsid w:val="00302038"/>
    <w:rsid w:val="0030208F"/>
    <w:rsid w:val="0030212A"/>
    <w:rsid w:val="003022E8"/>
    <w:rsid w:val="00302439"/>
    <w:rsid w:val="003024F3"/>
    <w:rsid w:val="0030257D"/>
    <w:rsid w:val="003025A6"/>
    <w:rsid w:val="00302604"/>
    <w:rsid w:val="00302AC2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162"/>
    <w:rsid w:val="003042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6EA3"/>
    <w:rsid w:val="0030709B"/>
    <w:rsid w:val="003073D1"/>
    <w:rsid w:val="00307821"/>
    <w:rsid w:val="00307A24"/>
    <w:rsid w:val="00307D62"/>
    <w:rsid w:val="0031006D"/>
    <w:rsid w:val="0031044F"/>
    <w:rsid w:val="003104A4"/>
    <w:rsid w:val="003105ED"/>
    <w:rsid w:val="0031063F"/>
    <w:rsid w:val="00310712"/>
    <w:rsid w:val="0031094C"/>
    <w:rsid w:val="00310F4D"/>
    <w:rsid w:val="00310F4E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27A"/>
    <w:rsid w:val="0031449B"/>
    <w:rsid w:val="00314522"/>
    <w:rsid w:val="00314622"/>
    <w:rsid w:val="003147B2"/>
    <w:rsid w:val="003148D3"/>
    <w:rsid w:val="00314B04"/>
    <w:rsid w:val="00314DCF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C6C"/>
    <w:rsid w:val="00316CA9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89E"/>
    <w:rsid w:val="00321ADE"/>
    <w:rsid w:val="00321AEF"/>
    <w:rsid w:val="00321C31"/>
    <w:rsid w:val="00321ECC"/>
    <w:rsid w:val="0032226B"/>
    <w:rsid w:val="0032226F"/>
    <w:rsid w:val="003222F2"/>
    <w:rsid w:val="0032248F"/>
    <w:rsid w:val="003224D2"/>
    <w:rsid w:val="003225A8"/>
    <w:rsid w:val="003229C9"/>
    <w:rsid w:val="00322B98"/>
    <w:rsid w:val="00322CE3"/>
    <w:rsid w:val="00322DD7"/>
    <w:rsid w:val="0032319B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0D8"/>
    <w:rsid w:val="0032416F"/>
    <w:rsid w:val="00324223"/>
    <w:rsid w:val="00324344"/>
    <w:rsid w:val="003243DD"/>
    <w:rsid w:val="00324436"/>
    <w:rsid w:val="003244DD"/>
    <w:rsid w:val="003246D5"/>
    <w:rsid w:val="0032478F"/>
    <w:rsid w:val="00324904"/>
    <w:rsid w:val="00324A98"/>
    <w:rsid w:val="00324CA4"/>
    <w:rsid w:val="00324CC3"/>
    <w:rsid w:val="00324CDA"/>
    <w:rsid w:val="00324EC8"/>
    <w:rsid w:val="003251F6"/>
    <w:rsid w:val="00325898"/>
    <w:rsid w:val="003259EE"/>
    <w:rsid w:val="00325ADD"/>
    <w:rsid w:val="00325D43"/>
    <w:rsid w:val="00325E67"/>
    <w:rsid w:val="00325FC3"/>
    <w:rsid w:val="0032679C"/>
    <w:rsid w:val="00326B24"/>
    <w:rsid w:val="00326B5E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C50"/>
    <w:rsid w:val="00327CC7"/>
    <w:rsid w:val="00327D49"/>
    <w:rsid w:val="00327DD4"/>
    <w:rsid w:val="00327E5E"/>
    <w:rsid w:val="0033007E"/>
    <w:rsid w:val="003300B0"/>
    <w:rsid w:val="0033014E"/>
    <w:rsid w:val="003302D3"/>
    <w:rsid w:val="003302D8"/>
    <w:rsid w:val="003304AF"/>
    <w:rsid w:val="003304CA"/>
    <w:rsid w:val="003304D8"/>
    <w:rsid w:val="003304EC"/>
    <w:rsid w:val="0033063C"/>
    <w:rsid w:val="003306C8"/>
    <w:rsid w:val="003306E5"/>
    <w:rsid w:val="0033099C"/>
    <w:rsid w:val="00330C7E"/>
    <w:rsid w:val="00330CD0"/>
    <w:rsid w:val="00330E37"/>
    <w:rsid w:val="00330E48"/>
    <w:rsid w:val="00330E59"/>
    <w:rsid w:val="00330F83"/>
    <w:rsid w:val="00330F91"/>
    <w:rsid w:val="003312C0"/>
    <w:rsid w:val="00331301"/>
    <w:rsid w:val="0033169C"/>
    <w:rsid w:val="0033189D"/>
    <w:rsid w:val="00331A74"/>
    <w:rsid w:val="00331A7C"/>
    <w:rsid w:val="00331B17"/>
    <w:rsid w:val="00331B32"/>
    <w:rsid w:val="00332151"/>
    <w:rsid w:val="003321A1"/>
    <w:rsid w:val="0033235F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535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4DFF"/>
    <w:rsid w:val="00335141"/>
    <w:rsid w:val="00335172"/>
    <w:rsid w:val="003352E8"/>
    <w:rsid w:val="00335338"/>
    <w:rsid w:val="003354AF"/>
    <w:rsid w:val="003354F9"/>
    <w:rsid w:val="003354FC"/>
    <w:rsid w:val="003355DA"/>
    <w:rsid w:val="0033564A"/>
    <w:rsid w:val="00335A7C"/>
    <w:rsid w:val="00335B06"/>
    <w:rsid w:val="00335B0C"/>
    <w:rsid w:val="00335CA0"/>
    <w:rsid w:val="00335CC9"/>
    <w:rsid w:val="00335CDC"/>
    <w:rsid w:val="00335DD0"/>
    <w:rsid w:val="00335E4E"/>
    <w:rsid w:val="00335E51"/>
    <w:rsid w:val="00335E5B"/>
    <w:rsid w:val="00335FDE"/>
    <w:rsid w:val="00336280"/>
    <w:rsid w:val="00336606"/>
    <w:rsid w:val="003368FD"/>
    <w:rsid w:val="00336CCB"/>
    <w:rsid w:val="00336EA8"/>
    <w:rsid w:val="0033726A"/>
    <w:rsid w:val="003374BC"/>
    <w:rsid w:val="00337A0A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22"/>
    <w:rsid w:val="003413D9"/>
    <w:rsid w:val="00341417"/>
    <w:rsid w:val="0034177B"/>
    <w:rsid w:val="003418B4"/>
    <w:rsid w:val="00341914"/>
    <w:rsid w:val="00341A0F"/>
    <w:rsid w:val="00341CFE"/>
    <w:rsid w:val="003420C8"/>
    <w:rsid w:val="00342161"/>
    <w:rsid w:val="00342486"/>
    <w:rsid w:val="003424E9"/>
    <w:rsid w:val="00342602"/>
    <w:rsid w:val="003426A1"/>
    <w:rsid w:val="003426EB"/>
    <w:rsid w:val="003427AE"/>
    <w:rsid w:val="003429C9"/>
    <w:rsid w:val="00342A61"/>
    <w:rsid w:val="003431A0"/>
    <w:rsid w:val="003435CD"/>
    <w:rsid w:val="00343894"/>
    <w:rsid w:val="003441A0"/>
    <w:rsid w:val="0034431D"/>
    <w:rsid w:val="003443A1"/>
    <w:rsid w:val="00344532"/>
    <w:rsid w:val="003445C0"/>
    <w:rsid w:val="00344735"/>
    <w:rsid w:val="00344875"/>
    <w:rsid w:val="00344B23"/>
    <w:rsid w:val="00344C8E"/>
    <w:rsid w:val="00344E55"/>
    <w:rsid w:val="00344E62"/>
    <w:rsid w:val="003455DD"/>
    <w:rsid w:val="00345729"/>
    <w:rsid w:val="0034590F"/>
    <w:rsid w:val="00345942"/>
    <w:rsid w:val="00345B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0E"/>
    <w:rsid w:val="00350F85"/>
    <w:rsid w:val="003512E2"/>
    <w:rsid w:val="003514AF"/>
    <w:rsid w:val="003516A5"/>
    <w:rsid w:val="003516E8"/>
    <w:rsid w:val="0035173D"/>
    <w:rsid w:val="003518A5"/>
    <w:rsid w:val="0035192B"/>
    <w:rsid w:val="00351A39"/>
    <w:rsid w:val="00351A78"/>
    <w:rsid w:val="00351B26"/>
    <w:rsid w:val="00351CCD"/>
    <w:rsid w:val="00351DED"/>
    <w:rsid w:val="00351F8D"/>
    <w:rsid w:val="00352039"/>
    <w:rsid w:val="0035222A"/>
    <w:rsid w:val="00352359"/>
    <w:rsid w:val="003525B6"/>
    <w:rsid w:val="0035262E"/>
    <w:rsid w:val="003526B9"/>
    <w:rsid w:val="00352978"/>
    <w:rsid w:val="00352A6E"/>
    <w:rsid w:val="00352D9F"/>
    <w:rsid w:val="00352DF2"/>
    <w:rsid w:val="00352E4B"/>
    <w:rsid w:val="00352F11"/>
    <w:rsid w:val="003530BC"/>
    <w:rsid w:val="00353364"/>
    <w:rsid w:val="003534CE"/>
    <w:rsid w:val="003536CF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08E"/>
    <w:rsid w:val="003541B8"/>
    <w:rsid w:val="003547A9"/>
    <w:rsid w:val="003548C4"/>
    <w:rsid w:val="00354B50"/>
    <w:rsid w:val="00354BBC"/>
    <w:rsid w:val="00354F33"/>
    <w:rsid w:val="00355124"/>
    <w:rsid w:val="00355362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59A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7C7"/>
    <w:rsid w:val="00360958"/>
    <w:rsid w:val="003609E3"/>
    <w:rsid w:val="00360B2B"/>
    <w:rsid w:val="0036161E"/>
    <w:rsid w:val="00361C55"/>
    <w:rsid w:val="00362091"/>
    <w:rsid w:val="003622A3"/>
    <w:rsid w:val="0036230E"/>
    <w:rsid w:val="0036246A"/>
    <w:rsid w:val="0036252D"/>
    <w:rsid w:val="003629C8"/>
    <w:rsid w:val="00363080"/>
    <w:rsid w:val="0036308E"/>
    <w:rsid w:val="003630A0"/>
    <w:rsid w:val="003632F5"/>
    <w:rsid w:val="0036330C"/>
    <w:rsid w:val="003633AC"/>
    <w:rsid w:val="003634AE"/>
    <w:rsid w:val="003638EE"/>
    <w:rsid w:val="00363B36"/>
    <w:rsid w:val="00363D83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71B"/>
    <w:rsid w:val="0036571F"/>
    <w:rsid w:val="0036579E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3C9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91"/>
    <w:rsid w:val="00373B9E"/>
    <w:rsid w:val="00373D69"/>
    <w:rsid w:val="00373FCA"/>
    <w:rsid w:val="003747F8"/>
    <w:rsid w:val="00374A94"/>
    <w:rsid w:val="00374FCA"/>
    <w:rsid w:val="003751E8"/>
    <w:rsid w:val="00375211"/>
    <w:rsid w:val="00375255"/>
    <w:rsid w:val="00375351"/>
    <w:rsid w:val="0037566A"/>
    <w:rsid w:val="00375887"/>
    <w:rsid w:val="00375BFF"/>
    <w:rsid w:val="00375CC8"/>
    <w:rsid w:val="00375F5C"/>
    <w:rsid w:val="00376201"/>
    <w:rsid w:val="00376302"/>
    <w:rsid w:val="003766B6"/>
    <w:rsid w:val="00376742"/>
    <w:rsid w:val="00376A29"/>
    <w:rsid w:val="00376CDB"/>
    <w:rsid w:val="00376E52"/>
    <w:rsid w:val="0037714E"/>
    <w:rsid w:val="00377653"/>
    <w:rsid w:val="003779A4"/>
    <w:rsid w:val="00377C95"/>
    <w:rsid w:val="00377F08"/>
    <w:rsid w:val="003800CA"/>
    <w:rsid w:val="0038030A"/>
    <w:rsid w:val="00380338"/>
    <w:rsid w:val="00380500"/>
    <w:rsid w:val="00380574"/>
    <w:rsid w:val="0038059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2DED"/>
    <w:rsid w:val="00382F99"/>
    <w:rsid w:val="00383061"/>
    <w:rsid w:val="003830C8"/>
    <w:rsid w:val="003832D6"/>
    <w:rsid w:val="00383428"/>
    <w:rsid w:val="003835B4"/>
    <w:rsid w:val="003836E1"/>
    <w:rsid w:val="0038372A"/>
    <w:rsid w:val="003837A7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2ED"/>
    <w:rsid w:val="003843ED"/>
    <w:rsid w:val="0038448B"/>
    <w:rsid w:val="00384581"/>
    <w:rsid w:val="00384631"/>
    <w:rsid w:val="0038463C"/>
    <w:rsid w:val="00384813"/>
    <w:rsid w:val="00384925"/>
    <w:rsid w:val="00384949"/>
    <w:rsid w:val="00384AB2"/>
    <w:rsid w:val="00384B94"/>
    <w:rsid w:val="00384CBE"/>
    <w:rsid w:val="003850CA"/>
    <w:rsid w:val="0038545B"/>
    <w:rsid w:val="00385643"/>
    <w:rsid w:val="003859D0"/>
    <w:rsid w:val="00385A47"/>
    <w:rsid w:val="00385AD9"/>
    <w:rsid w:val="00385DF6"/>
    <w:rsid w:val="00386041"/>
    <w:rsid w:val="00386113"/>
    <w:rsid w:val="0038613F"/>
    <w:rsid w:val="0038650D"/>
    <w:rsid w:val="00386678"/>
    <w:rsid w:val="0038675E"/>
    <w:rsid w:val="00386770"/>
    <w:rsid w:val="00386AE3"/>
    <w:rsid w:val="00386D6E"/>
    <w:rsid w:val="003870AD"/>
    <w:rsid w:val="003870F9"/>
    <w:rsid w:val="00387283"/>
    <w:rsid w:val="003878BB"/>
    <w:rsid w:val="00387A15"/>
    <w:rsid w:val="00387DAA"/>
    <w:rsid w:val="00387EC5"/>
    <w:rsid w:val="00387F24"/>
    <w:rsid w:val="003900F6"/>
    <w:rsid w:val="00390333"/>
    <w:rsid w:val="003904BE"/>
    <w:rsid w:val="003907BA"/>
    <w:rsid w:val="00390977"/>
    <w:rsid w:val="00390994"/>
    <w:rsid w:val="003909D3"/>
    <w:rsid w:val="00390A25"/>
    <w:rsid w:val="00390AAA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19D"/>
    <w:rsid w:val="003931BC"/>
    <w:rsid w:val="0039323E"/>
    <w:rsid w:val="003932A3"/>
    <w:rsid w:val="003933A2"/>
    <w:rsid w:val="00393655"/>
    <w:rsid w:val="003937F8"/>
    <w:rsid w:val="0039392E"/>
    <w:rsid w:val="00393ABA"/>
    <w:rsid w:val="00394001"/>
    <w:rsid w:val="00394115"/>
    <w:rsid w:val="0039427A"/>
    <w:rsid w:val="00394450"/>
    <w:rsid w:val="003944F9"/>
    <w:rsid w:val="003944FC"/>
    <w:rsid w:val="00394755"/>
    <w:rsid w:val="00394959"/>
    <w:rsid w:val="00394B57"/>
    <w:rsid w:val="00394FD1"/>
    <w:rsid w:val="00394FE2"/>
    <w:rsid w:val="0039501D"/>
    <w:rsid w:val="003950E8"/>
    <w:rsid w:val="0039526F"/>
    <w:rsid w:val="00395558"/>
    <w:rsid w:val="00395A78"/>
    <w:rsid w:val="00395B49"/>
    <w:rsid w:val="00395BC8"/>
    <w:rsid w:val="00395CD7"/>
    <w:rsid w:val="00395D96"/>
    <w:rsid w:val="00395EC2"/>
    <w:rsid w:val="00395F49"/>
    <w:rsid w:val="00395FD1"/>
    <w:rsid w:val="003965C9"/>
    <w:rsid w:val="003965D2"/>
    <w:rsid w:val="00396871"/>
    <w:rsid w:val="003969CC"/>
    <w:rsid w:val="00396E98"/>
    <w:rsid w:val="00396F79"/>
    <w:rsid w:val="003970CB"/>
    <w:rsid w:val="0039714A"/>
    <w:rsid w:val="003974D1"/>
    <w:rsid w:val="003974DF"/>
    <w:rsid w:val="00397733"/>
    <w:rsid w:val="0039782F"/>
    <w:rsid w:val="00397B5C"/>
    <w:rsid w:val="00397B97"/>
    <w:rsid w:val="00397D45"/>
    <w:rsid w:val="00397EB8"/>
    <w:rsid w:val="00397F91"/>
    <w:rsid w:val="003A000D"/>
    <w:rsid w:val="003A00B2"/>
    <w:rsid w:val="003A02B8"/>
    <w:rsid w:val="003A03AC"/>
    <w:rsid w:val="003A0710"/>
    <w:rsid w:val="003A093D"/>
    <w:rsid w:val="003A0B37"/>
    <w:rsid w:val="003A1345"/>
    <w:rsid w:val="003A153D"/>
    <w:rsid w:val="003A15D2"/>
    <w:rsid w:val="003A1631"/>
    <w:rsid w:val="003A1826"/>
    <w:rsid w:val="003A197A"/>
    <w:rsid w:val="003A1C30"/>
    <w:rsid w:val="003A1EDB"/>
    <w:rsid w:val="003A2491"/>
    <w:rsid w:val="003A26C2"/>
    <w:rsid w:val="003A27F3"/>
    <w:rsid w:val="003A2B83"/>
    <w:rsid w:val="003A2E60"/>
    <w:rsid w:val="003A34DE"/>
    <w:rsid w:val="003A370C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C96"/>
    <w:rsid w:val="003A4D91"/>
    <w:rsid w:val="003A4FF1"/>
    <w:rsid w:val="003A52C4"/>
    <w:rsid w:val="003A5753"/>
    <w:rsid w:val="003A5A01"/>
    <w:rsid w:val="003A5B98"/>
    <w:rsid w:val="003A5BEA"/>
    <w:rsid w:val="003A5CE2"/>
    <w:rsid w:val="003A5E50"/>
    <w:rsid w:val="003A5FAB"/>
    <w:rsid w:val="003A5FD4"/>
    <w:rsid w:val="003A6251"/>
    <w:rsid w:val="003A6583"/>
    <w:rsid w:val="003A68FB"/>
    <w:rsid w:val="003A6C70"/>
    <w:rsid w:val="003A6FB5"/>
    <w:rsid w:val="003A7034"/>
    <w:rsid w:val="003A78E1"/>
    <w:rsid w:val="003A7952"/>
    <w:rsid w:val="003A7DEA"/>
    <w:rsid w:val="003A7DF6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54C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A88"/>
    <w:rsid w:val="003B3D5A"/>
    <w:rsid w:val="003B4238"/>
    <w:rsid w:val="003B475A"/>
    <w:rsid w:val="003B4A70"/>
    <w:rsid w:val="003B4BDA"/>
    <w:rsid w:val="003B4C34"/>
    <w:rsid w:val="003B4C7A"/>
    <w:rsid w:val="003B4E8C"/>
    <w:rsid w:val="003B5813"/>
    <w:rsid w:val="003B5D36"/>
    <w:rsid w:val="003B5D62"/>
    <w:rsid w:val="003B6006"/>
    <w:rsid w:val="003B6170"/>
    <w:rsid w:val="003B6351"/>
    <w:rsid w:val="003B6572"/>
    <w:rsid w:val="003B6602"/>
    <w:rsid w:val="003B6E96"/>
    <w:rsid w:val="003B6EDC"/>
    <w:rsid w:val="003B6FEB"/>
    <w:rsid w:val="003B704F"/>
    <w:rsid w:val="003B7312"/>
    <w:rsid w:val="003B7738"/>
    <w:rsid w:val="003B773B"/>
    <w:rsid w:val="003B776F"/>
    <w:rsid w:val="003B7832"/>
    <w:rsid w:val="003B784A"/>
    <w:rsid w:val="003B7B7E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AD9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22"/>
    <w:rsid w:val="003C2E90"/>
    <w:rsid w:val="003C2FDC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28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71E2"/>
    <w:rsid w:val="003C71FC"/>
    <w:rsid w:val="003C74D7"/>
    <w:rsid w:val="003C763A"/>
    <w:rsid w:val="003C763B"/>
    <w:rsid w:val="003C768A"/>
    <w:rsid w:val="003C799A"/>
    <w:rsid w:val="003C7AF2"/>
    <w:rsid w:val="003C7B4C"/>
    <w:rsid w:val="003C7B93"/>
    <w:rsid w:val="003C7C62"/>
    <w:rsid w:val="003D0331"/>
    <w:rsid w:val="003D0342"/>
    <w:rsid w:val="003D0DB0"/>
    <w:rsid w:val="003D0E6B"/>
    <w:rsid w:val="003D111C"/>
    <w:rsid w:val="003D12EE"/>
    <w:rsid w:val="003D1331"/>
    <w:rsid w:val="003D134E"/>
    <w:rsid w:val="003D13A5"/>
    <w:rsid w:val="003D1406"/>
    <w:rsid w:val="003D177A"/>
    <w:rsid w:val="003D18A6"/>
    <w:rsid w:val="003D193D"/>
    <w:rsid w:val="003D198E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3080"/>
    <w:rsid w:val="003D30AB"/>
    <w:rsid w:val="003D325C"/>
    <w:rsid w:val="003D32C3"/>
    <w:rsid w:val="003D37F0"/>
    <w:rsid w:val="003D38AB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9B"/>
    <w:rsid w:val="003D53E1"/>
    <w:rsid w:val="003D54FA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A3E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78"/>
    <w:rsid w:val="003D799C"/>
    <w:rsid w:val="003D7B21"/>
    <w:rsid w:val="003D7C72"/>
    <w:rsid w:val="003D7D4A"/>
    <w:rsid w:val="003D7D7D"/>
    <w:rsid w:val="003D7D8E"/>
    <w:rsid w:val="003D7D8F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0F1E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CDB"/>
    <w:rsid w:val="003E1EA4"/>
    <w:rsid w:val="003E1EEB"/>
    <w:rsid w:val="003E1F49"/>
    <w:rsid w:val="003E1FA6"/>
    <w:rsid w:val="003E20B5"/>
    <w:rsid w:val="003E2302"/>
    <w:rsid w:val="003E2371"/>
    <w:rsid w:val="003E2473"/>
    <w:rsid w:val="003E24AA"/>
    <w:rsid w:val="003E25BE"/>
    <w:rsid w:val="003E2B62"/>
    <w:rsid w:val="003E2BFE"/>
    <w:rsid w:val="003E30B2"/>
    <w:rsid w:val="003E316C"/>
    <w:rsid w:val="003E3501"/>
    <w:rsid w:val="003E366A"/>
    <w:rsid w:val="003E37A2"/>
    <w:rsid w:val="003E3855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0B"/>
    <w:rsid w:val="003E53E0"/>
    <w:rsid w:val="003E53F2"/>
    <w:rsid w:val="003E559B"/>
    <w:rsid w:val="003E562B"/>
    <w:rsid w:val="003E56D4"/>
    <w:rsid w:val="003E5796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F62"/>
    <w:rsid w:val="003E6FE8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30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978"/>
    <w:rsid w:val="003F2B08"/>
    <w:rsid w:val="003F2E43"/>
    <w:rsid w:val="003F311C"/>
    <w:rsid w:val="003F32CE"/>
    <w:rsid w:val="003F32CF"/>
    <w:rsid w:val="003F34CE"/>
    <w:rsid w:val="003F3740"/>
    <w:rsid w:val="003F39F0"/>
    <w:rsid w:val="003F3A1A"/>
    <w:rsid w:val="003F3A60"/>
    <w:rsid w:val="003F3BDA"/>
    <w:rsid w:val="003F3C44"/>
    <w:rsid w:val="003F4074"/>
    <w:rsid w:val="003F41C6"/>
    <w:rsid w:val="003F42A2"/>
    <w:rsid w:val="003F43C6"/>
    <w:rsid w:val="003F4672"/>
    <w:rsid w:val="003F49BD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A92"/>
    <w:rsid w:val="003F5BA0"/>
    <w:rsid w:val="003F5BAA"/>
    <w:rsid w:val="003F5BCD"/>
    <w:rsid w:val="003F5DCD"/>
    <w:rsid w:val="003F5DF3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B3"/>
    <w:rsid w:val="003F747D"/>
    <w:rsid w:val="003F7ABD"/>
    <w:rsid w:val="003F7BEB"/>
    <w:rsid w:val="003F7D76"/>
    <w:rsid w:val="003F7F94"/>
    <w:rsid w:val="00400007"/>
    <w:rsid w:val="004002D1"/>
    <w:rsid w:val="004003BF"/>
    <w:rsid w:val="004004D4"/>
    <w:rsid w:val="00400512"/>
    <w:rsid w:val="0040090D"/>
    <w:rsid w:val="004009CE"/>
    <w:rsid w:val="00400A2D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DE2"/>
    <w:rsid w:val="00401EB9"/>
    <w:rsid w:val="00401EE8"/>
    <w:rsid w:val="00401F42"/>
    <w:rsid w:val="00401FB9"/>
    <w:rsid w:val="00401FCB"/>
    <w:rsid w:val="0040202C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10"/>
    <w:rsid w:val="004041A8"/>
    <w:rsid w:val="004042FD"/>
    <w:rsid w:val="004043AD"/>
    <w:rsid w:val="0040447C"/>
    <w:rsid w:val="00404773"/>
    <w:rsid w:val="00404A31"/>
    <w:rsid w:val="00404B56"/>
    <w:rsid w:val="00404BA7"/>
    <w:rsid w:val="00404C9E"/>
    <w:rsid w:val="00405348"/>
    <w:rsid w:val="00405E9E"/>
    <w:rsid w:val="00405EDA"/>
    <w:rsid w:val="00405F3F"/>
    <w:rsid w:val="00405FDF"/>
    <w:rsid w:val="0040608C"/>
    <w:rsid w:val="0040613F"/>
    <w:rsid w:val="00406160"/>
    <w:rsid w:val="00406213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59B"/>
    <w:rsid w:val="004076A7"/>
    <w:rsid w:val="004076CD"/>
    <w:rsid w:val="0040781F"/>
    <w:rsid w:val="00407822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6B8"/>
    <w:rsid w:val="00410922"/>
    <w:rsid w:val="004109AF"/>
    <w:rsid w:val="0041104A"/>
    <w:rsid w:val="00411104"/>
    <w:rsid w:val="00411181"/>
    <w:rsid w:val="004113D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C5B"/>
    <w:rsid w:val="00412C5E"/>
    <w:rsid w:val="00412E50"/>
    <w:rsid w:val="0041305F"/>
    <w:rsid w:val="004130C9"/>
    <w:rsid w:val="00413252"/>
    <w:rsid w:val="0041361C"/>
    <w:rsid w:val="0041364C"/>
    <w:rsid w:val="0041384E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5C1C"/>
    <w:rsid w:val="00415CD7"/>
    <w:rsid w:val="00415DEC"/>
    <w:rsid w:val="00415E12"/>
    <w:rsid w:val="004160BB"/>
    <w:rsid w:val="00416364"/>
    <w:rsid w:val="004165A7"/>
    <w:rsid w:val="0041688E"/>
    <w:rsid w:val="00416906"/>
    <w:rsid w:val="00416E3A"/>
    <w:rsid w:val="00417090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F27"/>
    <w:rsid w:val="00421F5F"/>
    <w:rsid w:val="00422190"/>
    <w:rsid w:val="00422199"/>
    <w:rsid w:val="004226F7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CD5"/>
    <w:rsid w:val="00423E09"/>
    <w:rsid w:val="004240CA"/>
    <w:rsid w:val="0042413A"/>
    <w:rsid w:val="00424191"/>
    <w:rsid w:val="0042442D"/>
    <w:rsid w:val="004244FF"/>
    <w:rsid w:val="00424600"/>
    <w:rsid w:val="00424636"/>
    <w:rsid w:val="00424B4C"/>
    <w:rsid w:val="00424F3B"/>
    <w:rsid w:val="00424F5C"/>
    <w:rsid w:val="00425252"/>
    <w:rsid w:val="004253D9"/>
    <w:rsid w:val="0042575C"/>
    <w:rsid w:val="00425F77"/>
    <w:rsid w:val="00426083"/>
    <w:rsid w:val="0042620C"/>
    <w:rsid w:val="0042633F"/>
    <w:rsid w:val="00426447"/>
    <w:rsid w:val="00426540"/>
    <w:rsid w:val="00426737"/>
    <w:rsid w:val="0042699B"/>
    <w:rsid w:val="004269A6"/>
    <w:rsid w:val="00426A2F"/>
    <w:rsid w:val="00426A98"/>
    <w:rsid w:val="00426DCA"/>
    <w:rsid w:val="00426F43"/>
    <w:rsid w:val="00426FAF"/>
    <w:rsid w:val="0042716F"/>
    <w:rsid w:val="00427319"/>
    <w:rsid w:val="00427625"/>
    <w:rsid w:val="0042791D"/>
    <w:rsid w:val="004279BC"/>
    <w:rsid w:val="00430180"/>
    <w:rsid w:val="0043019B"/>
    <w:rsid w:val="00430383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C2D"/>
    <w:rsid w:val="00431E23"/>
    <w:rsid w:val="00431E3F"/>
    <w:rsid w:val="00431F26"/>
    <w:rsid w:val="00432134"/>
    <w:rsid w:val="00432191"/>
    <w:rsid w:val="004323D8"/>
    <w:rsid w:val="004326A2"/>
    <w:rsid w:val="00432BBB"/>
    <w:rsid w:val="00432D3D"/>
    <w:rsid w:val="00432DCA"/>
    <w:rsid w:val="00432EC9"/>
    <w:rsid w:val="00432F95"/>
    <w:rsid w:val="004331EE"/>
    <w:rsid w:val="004332B2"/>
    <w:rsid w:val="004332CD"/>
    <w:rsid w:val="0043361B"/>
    <w:rsid w:val="0043395D"/>
    <w:rsid w:val="00433BC1"/>
    <w:rsid w:val="00433E5A"/>
    <w:rsid w:val="00433FB7"/>
    <w:rsid w:val="00434075"/>
    <w:rsid w:val="004343A9"/>
    <w:rsid w:val="00434586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EC"/>
    <w:rsid w:val="00440E32"/>
    <w:rsid w:val="00441140"/>
    <w:rsid w:val="00441259"/>
    <w:rsid w:val="004413A7"/>
    <w:rsid w:val="0044150A"/>
    <w:rsid w:val="00441545"/>
    <w:rsid w:val="004415AB"/>
    <w:rsid w:val="004415F5"/>
    <w:rsid w:val="00441C6F"/>
    <w:rsid w:val="00442187"/>
    <w:rsid w:val="0044228C"/>
    <w:rsid w:val="00442390"/>
    <w:rsid w:val="00442927"/>
    <w:rsid w:val="00442A37"/>
    <w:rsid w:val="00442AB6"/>
    <w:rsid w:val="00442B4B"/>
    <w:rsid w:val="00442C7C"/>
    <w:rsid w:val="00442D17"/>
    <w:rsid w:val="00442E9B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89"/>
    <w:rsid w:val="00444AB6"/>
    <w:rsid w:val="00444E57"/>
    <w:rsid w:val="00444ECA"/>
    <w:rsid w:val="00445345"/>
    <w:rsid w:val="00445402"/>
    <w:rsid w:val="00445459"/>
    <w:rsid w:val="004456A5"/>
    <w:rsid w:val="0044574C"/>
    <w:rsid w:val="00445858"/>
    <w:rsid w:val="00445CCE"/>
    <w:rsid w:val="00445D86"/>
    <w:rsid w:val="0044612F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377"/>
    <w:rsid w:val="004474FF"/>
    <w:rsid w:val="0044779B"/>
    <w:rsid w:val="00447806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4AE"/>
    <w:rsid w:val="004505BD"/>
    <w:rsid w:val="00450A00"/>
    <w:rsid w:val="00450A63"/>
    <w:rsid w:val="00450CB1"/>
    <w:rsid w:val="00450D0A"/>
    <w:rsid w:val="004511F1"/>
    <w:rsid w:val="00451251"/>
    <w:rsid w:val="00451353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3CC"/>
    <w:rsid w:val="004527A1"/>
    <w:rsid w:val="004528E0"/>
    <w:rsid w:val="00452E88"/>
    <w:rsid w:val="0045332F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899"/>
    <w:rsid w:val="00454900"/>
    <w:rsid w:val="00454954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4A"/>
    <w:rsid w:val="004563F0"/>
    <w:rsid w:val="00456494"/>
    <w:rsid w:val="0045658B"/>
    <w:rsid w:val="004567B7"/>
    <w:rsid w:val="00456A11"/>
    <w:rsid w:val="00456C43"/>
    <w:rsid w:val="00456C56"/>
    <w:rsid w:val="00456E1D"/>
    <w:rsid w:val="00456E33"/>
    <w:rsid w:val="00456F01"/>
    <w:rsid w:val="004575C8"/>
    <w:rsid w:val="004576F3"/>
    <w:rsid w:val="00457799"/>
    <w:rsid w:val="00457873"/>
    <w:rsid w:val="00457B8E"/>
    <w:rsid w:val="00457C18"/>
    <w:rsid w:val="00457C3C"/>
    <w:rsid w:val="00457DEB"/>
    <w:rsid w:val="00457F8F"/>
    <w:rsid w:val="004602A1"/>
    <w:rsid w:val="0046076F"/>
    <w:rsid w:val="00460B2D"/>
    <w:rsid w:val="00460F97"/>
    <w:rsid w:val="0046126B"/>
    <w:rsid w:val="00461393"/>
    <w:rsid w:val="004615A4"/>
    <w:rsid w:val="004617C6"/>
    <w:rsid w:val="00461C56"/>
    <w:rsid w:val="00461DBE"/>
    <w:rsid w:val="00461FCF"/>
    <w:rsid w:val="00462282"/>
    <w:rsid w:val="00462288"/>
    <w:rsid w:val="004622C0"/>
    <w:rsid w:val="004624C4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E40"/>
    <w:rsid w:val="00467F68"/>
    <w:rsid w:val="00470128"/>
    <w:rsid w:val="004706EC"/>
    <w:rsid w:val="0047099D"/>
    <w:rsid w:val="00470D0C"/>
    <w:rsid w:val="00471117"/>
    <w:rsid w:val="004711A2"/>
    <w:rsid w:val="00471341"/>
    <w:rsid w:val="004713F3"/>
    <w:rsid w:val="00471419"/>
    <w:rsid w:val="0047145B"/>
    <w:rsid w:val="00471A0F"/>
    <w:rsid w:val="00471A25"/>
    <w:rsid w:val="00471B7A"/>
    <w:rsid w:val="00471CED"/>
    <w:rsid w:val="00471E52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C1E"/>
    <w:rsid w:val="00473E06"/>
    <w:rsid w:val="00473E4E"/>
    <w:rsid w:val="004740BE"/>
    <w:rsid w:val="004741A6"/>
    <w:rsid w:val="004743D4"/>
    <w:rsid w:val="00474482"/>
    <w:rsid w:val="004744F5"/>
    <w:rsid w:val="00474869"/>
    <w:rsid w:val="0047499A"/>
    <w:rsid w:val="00474B36"/>
    <w:rsid w:val="00474C79"/>
    <w:rsid w:val="00474F50"/>
    <w:rsid w:val="00475197"/>
    <w:rsid w:val="004752CE"/>
    <w:rsid w:val="004753FD"/>
    <w:rsid w:val="00475417"/>
    <w:rsid w:val="00475994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22C"/>
    <w:rsid w:val="00477564"/>
    <w:rsid w:val="00477617"/>
    <w:rsid w:val="00477640"/>
    <w:rsid w:val="004779A6"/>
    <w:rsid w:val="00477B36"/>
    <w:rsid w:val="00480005"/>
    <w:rsid w:val="00480011"/>
    <w:rsid w:val="00480252"/>
    <w:rsid w:val="0048090C"/>
    <w:rsid w:val="004809AC"/>
    <w:rsid w:val="00480BA4"/>
    <w:rsid w:val="00480BAB"/>
    <w:rsid w:val="00480C66"/>
    <w:rsid w:val="00480E51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4CC"/>
    <w:rsid w:val="004826B3"/>
    <w:rsid w:val="004827EA"/>
    <w:rsid w:val="00482AA2"/>
    <w:rsid w:val="00482D28"/>
    <w:rsid w:val="00482F02"/>
    <w:rsid w:val="00483216"/>
    <w:rsid w:val="004833D9"/>
    <w:rsid w:val="0048343E"/>
    <w:rsid w:val="00483486"/>
    <w:rsid w:val="00483620"/>
    <w:rsid w:val="004837C1"/>
    <w:rsid w:val="004837E2"/>
    <w:rsid w:val="00483879"/>
    <w:rsid w:val="0048399E"/>
    <w:rsid w:val="00483D87"/>
    <w:rsid w:val="00483E40"/>
    <w:rsid w:val="00483EAC"/>
    <w:rsid w:val="0048415D"/>
    <w:rsid w:val="0048416D"/>
    <w:rsid w:val="00484381"/>
    <w:rsid w:val="00484537"/>
    <w:rsid w:val="00484C42"/>
    <w:rsid w:val="00484D04"/>
    <w:rsid w:val="00484F6C"/>
    <w:rsid w:val="00485123"/>
    <w:rsid w:val="00485145"/>
    <w:rsid w:val="00485315"/>
    <w:rsid w:val="004854EA"/>
    <w:rsid w:val="00485A4C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6F67"/>
    <w:rsid w:val="0048710E"/>
    <w:rsid w:val="004871B4"/>
    <w:rsid w:val="004872C6"/>
    <w:rsid w:val="004873AE"/>
    <w:rsid w:val="004873B6"/>
    <w:rsid w:val="004875E9"/>
    <w:rsid w:val="00487709"/>
    <w:rsid w:val="00487755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AA"/>
    <w:rsid w:val="00491B09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4C6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2C4"/>
    <w:rsid w:val="0049540D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63D"/>
    <w:rsid w:val="0049666D"/>
    <w:rsid w:val="004966EB"/>
    <w:rsid w:val="004968B9"/>
    <w:rsid w:val="00496BA8"/>
    <w:rsid w:val="00496EED"/>
    <w:rsid w:val="00497007"/>
    <w:rsid w:val="004970D4"/>
    <w:rsid w:val="004970F7"/>
    <w:rsid w:val="0049716D"/>
    <w:rsid w:val="004971B9"/>
    <w:rsid w:val="00497241"/>
    <w:rsid w:val="0049744C"/>
    <w:rsid w:val="00497517"/>
    <w:rsid w:val="0049766C"/>
    <w:rsid w:val="0049775A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EFA"/>
    <w:rsid w:val="004A0F29"/>
    <w:rsid w:val="004A1013"/>
    <w:rsid w:val="004A1029"/>
    <w:rsid w:val="004A11F3"/>
    <w:rsid w:val="004A1328"/>
    <w:rsid w:val="004A1701"/>
    <w:rsid w:val="004A1794"/>
    <w:rsid w:val="004A1BE7"/>
    <w:rsid w:val="004A1DD7"/>
    <w:rsid w:val="004A2468"/>
    <w:rsid w:val="004A2533"/>
    <w:rsid w:val="004A25E8"/>
    <w:rsid w:val="004A296C"/>
    <w:rsid w:val="004A2AB2"/>
    <w:rsid w:val="004A2C72"/>
    <w:rsid w:val="004A2CD0"/>
    <w:rsid w:val="004A2DAF"/>
    <w:rsid w:val="004A3498"/>
    <w:rsid w:val="004A3936"/>
    <w:rsid w:val="004A3944"/>
    <w:rsid w:val="004A3A41"/>
    <w:rsid w:val="004A3A87"/>
    <w:rsid w:val="004A3AEF"/>
    <w:rsid w:val="004A3B3D"/>
    <w:rsid w:val="004A3B8B"/>
    <w:rsid w:val="004A3C5A"/>
    <w:rsid w:val="004A3DAA"/>
    <w:rsid w:val="004A3E2A"/>
    <w:rsid w:val="004A3F09"/>
    <w:rsid w:val="004A404F"/>
    <w:rsid w:val="004A40B4"/>
    <w:rsid w:val="004A416D"/>
    <w:rsid w:val="004A43F0"/>
    <w:rsid w:val="004A4491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2FA"/>
    <w:rsid w:val="004A63E3"/>
    <w:rsid w:val="004A65D8"/>
    <w:rsid w:val="004A689B"/>
    <w:rsid w:val="004A6A7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657"/>
    <w:rsid w:val="004B0863"/>
    <w:rsid w:val="004B0CD8"/>
    <w:rsid w:val="004B0E21"/>
    <w:rsid w:val="004B12E0"/>
    <w:rsid w:val="004B17B1"/>
    <w:rsid w:val="004B17F6"/>
    <w:rsid w:val="004B18DF"/>
    <w:rsid w:val="004B1B7A"/>
    <w:rsid w:val="004B1C6D"/>
    <w:rsid w:val="004B1D02"/>
    <w:rsid w:val="004B1DD1"/>
    <w:rsid w:val="004B1E1F"/>
    <w:rsid w:val="004B209E"/>
    <w:rsid w:val="004B2594"/>
    <w:rsid w:val="004B26E9"/>
    <w:rsid w:val="004B2C96"/>
    <w:rsid w:val="004B2FEC"/>
    <w:rsid w:val="004B321F"/>
    <w:rsid w:val="004B34C3"/>
    <w:rsid w:val="004B35E3"/>
    <w:rsid w:val="004B36B4"/>
    <w:rsid w:val="004B38FD"/>
    <w:rsid w:val="004B3A78"/>
    <w:rsid w:val="004B3DA4"/>
    <w:rsid w:val="004B3F28"/>
    <w:rsid w:val="004B3F7C"/>
    <w:rsid w:val="004B4070"/>
    <w:rsid w:val="004B40D6"/>
    <w:rsid w:val="004B42EB"/>
    <w:rsid w:val="004B4347"/>
    <w:rsid w:val="004B439F"/>
    <w:rsid w:val="004B459D"/>
    <w:rsid w:val="004B45AD"/>
    <w:rsid w:val="004B4679"/>
    <w:rsid w:val="004B47B4"/>
    <w:rsid w:val="004B4D31"/>
    <w:rsid w:val="004B5183"/>
    <w:rsid w:val="004B52A0"/>
    <w:rsid w:val="004B5388"/>
    <w:rsid w:val="004B591B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D82"/>
    <w:rsid w:val="004B6E10"/>
    <w:rsid w:val="004B6EC8"/>
    <w:rsid w:val="004B721A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703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49"/>
    <w:rsid w:val="004C295C"/>
    <w:rsid w:val="004C2AEE"/>
    <w:rsid w:val="004C313A"/>
    <w:rsid w:val="004C3221"/>
    <w:rsid w:val="004C3236"/>
    <w:rsid w:val="004C33FD"/>
    <w:rsid w:val="004C3578"/>
    <w:rsid w:val="004C35BC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2D8"/>
    <w:rsid w:val="004C636D"/>
    <w:rsid w:val="004C6550"/>
    <w:rsid w:val="004C6655"/>
    <w:rsid w:val="004C68B3"/>
    <w:rsid w:val="004C6A2B"/>
    <w:rsid w:val="004C6B03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03"/>
    <w:rsid w:val="004D0021"/>
    <w:rsid w:val="004D00CE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D1C"/>
    <w:rsid w:val="004D0EAB"/>
    <w:rsid w:val="004D0FB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A1C"/>
    <w:rsid w:val="004D3B30"/>
    <w:rsid w:val="004D40BE"/>
    <w:rsid w:val="004D4433"/>
    <w:rsid w:val="004D45D4"/>
    <w:rsid w:val="004D4C4A"/>
    <w:rsid w:val="004D515D"/>
    <w:rsid w:val="004D5169"/>
    <w:rsid w:val="004D550A"/>
    <w:rsid w:val="004D5588"/>
    <w:rsid w:val="004D5620"/>
    <w:rsid w:val="004D56DB"/>
    <w:rsid w:val="004D591B"/>
    <w:rsid w:val="004D5960"/>
    <w:rsid w:val="004D59C6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07A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5E"/>
    <w:rsid w:val="004D7EDD"/>
    <w:rsid w:val="004E03DC"/>
    <w:rsid w:val="004E052D"/>
    <w:rsid w:val="004E0535"/>
    <w:rsid w:val="004E0609"/>
    <w:rsid w:val="004E098E"/>
    <w:rsid w:val="004E0990"/>
    <w:rsid w:val="004E0B43"/>
    <w:rsid w:val="004E0B69"/>
    <w:rsid w:val="004E0DD0"/>
    <w:rsid w:val="004E0E29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BF0"/>
    <w:rsid w:val="004E3D6A"/>
    <w:rsid w:val="004E3ED3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ADB"/>
    <w:rsid w:val="004E6B4B"/>
    <w:rsid w:val="004E6BC7"/>
    <w:rsid w:val="004E6C25"/>
    <w:rsid w:val="004E6D1E"/>
    <w:rsid w:val="004E6E70"/>
    <w:rsid w:val="004E6E9B"/>
    <w:rsid w:val="004E764E"/>
    <w:rsid w:val="004E7666"/>
    <w:rsid w:val="004E78F8"/>
    <w:rsid w:val="004E7C00"/>
    <w:rsid w:val="004E7C1E"/>
    <w:rsid w:val="004E7C76"/>
    <w:rsid w:val="004E7E01"/>
    <w:rsid w:val="004E7E83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E46"/>
    <w:rsid w:val="004F0FC7"/>
    <w:rsid w:val="004F104F"/>
    <w:rsid w:val="004F13C2"/>
    <w:rsid w:val="004F140F"/>
    <w:rsid w:val="004F15B6"/>
    <w:rsid w:val="004F16EA"/>
    <w:rsid w:val="004F1805"/>
    <w:rsid w:val="004F1930"/>
    <w:rsid w:val="004F1A10"/>
    <w:rsid w:val="004F1EC5"/>
    <w:rsid w:val="004F22A1"/>
    <w:rsid w:val="004F23CE"/>
    <w:rsid w:val="004F26F9"/>
    <w:rsid w:val="004F281F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8F5"/>
    <w:rsid w:val="004F3A98"/>
    <w:rsid w:val="004F3BE8"/>
    <w:rsid w:val="004F3C78"/>
    <w:rsid w:val="004F3CCE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37E"/>
    <w:rsid w:val="004F55F3"/>
    <w:rsid w:val="004F56E0"/>
    <w:rsid w:val="004F56EB"/>
    <w:rsid w:val="004F5BB1"/>
    <w:rsid w:val="004F5DFA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2C2"/>
    <w:rsid w:val="00501BC1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DF0"/>
    <w:rsid w:val="00502E71"/>
    <w:rsid w:val="00502F3D"/>
    <w:rsid w:val="005030DE"/>
    <w:rsid w:val="00503229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25"/>
    <w:rsid w:val="00504D51"/>
    <w:rsid w:val="00504DFC"/>
    <w:rsid w:val="00504F95"/>
    <w:rsid w:val="00505135"/>
    <w:rsid w:val="00505184"/>
    <w:rsid w:val="00505398"/>
    <w:rsid w:val="005054EC"/>
    <w:rsid w:val="00505547"/>
    <w:rsid w:val="005055DD"/>
    <w:rsid w:val="00505A0A"/>
    <w:rsid w:val="00505ED0"/>
    <w:rsid w:val="0050623A"/>
    <w:rsid w:val="00506269"/>
    <w:rsid w:val="0050628E"/>
    <w:rsid w:val="00506D15"/>
    <w:rsid w:val="00506E7A"/>
    <w:rsid w:val="00507231"/>
    <w:rsid w:val="00507482"/>
    <w:rsid w:val="00507677"/>
    <w:rsid w:val="005078F0"/>
    <w:rsid w:val="00507C0E"/>
    <w:rsid w:val="00507EF7"/>
    <w:rsid w:val="005101D5"/>
    <w:rsid w:val="0051023F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CBF"/>
    <w:rsid w:val="00511E4B"/>
    <w:rsid w:val="00511F28"/>
    <w:rsid w:val="0051203C"/>
    <w:rsid w:val="0051238E"/>
    <w:rsid w:val="00512545"/>
    <w:rsid w:val="0051264F"/>
    <w:rsid w:val="005127D9"/>
    <w:rsid w:val="0051298F"/>
    <w:rsid w:val="00512B0F"/>
    <w:rsid w:val="00512C89"/>
    <w:rsid w:val="00512D0F"/>
    <w:rsid w:val="00512DF0"/>
    <w:rsid w:val="005130CA"/>
    <w:rsid w:val="005130E3"/>
    <w:rsid w:val="005132D2"/>
    <w:rsid w:val="00513566"/>
    <w:rsid w:val="00513BB1"/>
    <w:rsid w:val="00513EE9"/>
    <w:rsid w:val="00513FBE"/>
    <w:rsid w:val="00514315"/>
    <w:rsid w:val="005144A2"/>
    <w:rsid w:val="005146AC"/>
    <w:rsid w:val="0051475B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6AB"/>
    <w:rsid w:val="005156D8"/>
    <w:rsid w:val="0051570E"/>
    <w:rsid w:val="005158B2"/>
    <w:rsid w:val="005158EB"/>
    <w:rsid w:val="00515A98"/>
    <w:rsid w:val="00516126"/>
    <w:rsid w:val="0051641B"/>
    <w:rsid w:val="005165A9"/>
    <w:rsid w:val="005165D9"/>
    <w:rsid w:val="005166B4"/>
    <w:rsid w:val="00516986"/>
    <w:rsid w:val="005169AE"/>
    <w:rsid w:val="00516A16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0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AC"/>
    <w:rsid w:val="005214B0"/>
    <w:rsid w:val="00521698"/>
    <w:rsid w:val="005216F2"/>
    <w:rsid w:val="00521889"/>
    <w:rsid w:val="00521D2A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7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27D3E"/>
    <w:rsid w:val="0053000D"/>
    <w:rsid w:val="0053000E"/>
    <w:rsid w:val="005301E4"/>
    <w:rsid w:val="0053045B"/>
    <w:rsid w:val="0053050D"/>
    <w:rsid w:val="005307A6"/>
    <w:rsid w:val="005309D3"/>
    <w:rsid w:val="00530ADB"/>
    <w:rsid w:val="00530D13"/>
    <w:rsid w:val="00530D32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27F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510"/>
    <w:rsid w:val="005346D6"/>
    <w:rsid w:val="005349F3"/>
    <w:rsid w:val="00534C34"/>
    <w:rsid w:val="00534CAC"/>
    <w:rsid w:val="00535164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9E5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BA"/>
    <w:rsid w:val="00541BE1"/>
    <w:rsid w:val="00541F9A"/>
    <w:rsid w:val="00542167"/>
    <w:rsid w:val="005422EE"/>
    <w:rsid w:val="005425F9"/>
    <w:rsid w:val="0054266D"/>
    <w:rsid w:val="00542926"/>
    <w:rsid w:val="00542D32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D4E"/>
    <w:rsid w:val="00544D51"/>
    <w:rsid w:val="00544DC9"/>
    <w:rsid w:val="00544EEE"/>
    <w:rsid w:val="00544FEE"/>
    <w:rsid w:val="0054503B"/>
    <w:rsid w:val="0054520E"/>
    <w:rsid w:val="0054546B"/>
    <w:rsid w:val="00545530"/>
    <w:rsid w:val="00545AEE"/>
    <w:rsid w:val="00545BF2"/>
    <w:rsid w:val="00545D97"/>
    <w:rsid w:val="00545D9D"/>
    <w:rsid w:val="00545FC9"/>
    <w:rsid w:val="005460FB"/>
    <w:rsid w:val="0054647E"/>
    <w:rsid w:val="0054652A"/>
    <w:rsid w:val="00546620"/>
    <w:rsid w:val="005469F7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DA8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E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B58"/>
    <w:rsid w:val="00554D5F"/>
    <w:rsid w:val="00554E05"/>
    <w:rsid w:val="005553A8"/>
    <w:rsid w:val="005553BA"/>
    <w:rsid w:val="00555629"/>
    <w:rsid w:val="005556B3"/>
    <w:rsid w:val="005556BF"/>
    <w:rsid w:val="005557BE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7AB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581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810"/>
    <w:rsid w:val="00562D6F"/>
    <w:rsid w:val="00563280"/>
    <w:rsid w:val="005632CA"/>
    <w:rsid w:val="00563311"/>
    <w:rsid w:val="0056392D"/>
    <w:rsid w:val="00563AD9"/>
    <w:rsid w:val="00563BBE"/>
    <w:rsid w:val="00563BE7"/>
    <w:rsid w:val="005640FA"/>
    <w:rsid w:val="0056417D"/>
    <w:rsid w:val="005641A9"/>
    <w:rsid w:val="005642D4"/>
    <w:rsid w:val="0056434B"/>
    <w:rsid w:val="005645C4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518"/>
    <w:rsid w:val="00565663"/>
    <w:rsid w:val="00565750"/>
    <w:rsid w:val="0056584B"/>
    <w:rsid w:val="005659EC"/>
    <w:rsid w:val="00565B47"/>
    <w:rsid w:val="00565C36"/>
    <w:rsid w:val="00565FAE"/>
    <w:rsid w:val="0056606F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6F47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8F9"/>
    <w:rsid w:val="005679F7"/>
    <w:rsid w:val="00567A01"/>
    <w:rsid w:val="00567B68"/>
    <w:rsid w:val="00567BC0"/>
    <w:rsid w:val="00567DA6"/>
    <w:rsid w:val="0057029F"/>
    <w:rsid w:val="005703FC"/>
    <w:rsid w:val="005704E9"/>
    <w:rsid w:val="0057068E"/>
    <w:rsid w:val="00570741"/>
    <w:rsid w:val="005709F6"/>
    <w:rsid w:val="00570B5E"/>
    <w:rsid w:val="00570EB8"/>
    <w:rsid w:val="00570F94"/>
    <w:rsid w:val="00570FC8"/>
    <w:rsid w:val="00570FF0"/>
    <w:rsid w:val="00571772"/>
    <w:rsid w:val="005717CD"/>
    <w:rsid w:val="00571834"/>
    <w:rsid w:val="00571BC6"/>
    <w:rsid w:val="00571BD0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641"/>
    <w:rsid w:val="00573723"/>
    <w:rsid w:val="00573E91"/>
    <w:rsid w:val="00573F4E"/>
    <w:rsid w:val="00573F5D"/>
    <w:rsid w:val="00573FCF"/>
    <w:rsid w:val="00574278"/>
    <w:rsid w:val="0057431A"/>
    <w:rsid w:val="005745EC"/>
    <w:rsid w:val="0057481F"/>
    <w:rsid w:val="00574963"/>
    <w:rsid w:val="00574AD0"/>
    <w:rsid w:val="00574C8A"/>
    <w:rsid w:val="00574CAF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249"/>
    <w:rsid w:val="00577450"/>
    <w:rsid w:val="00577464"/>
    <w:rsid w:val="0057750D"/>
    <w:rsid w:val="0057761C"/>
    <w:rsid w:val="00577683"/>
    <w:rsid w:val="005777F5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F65"/>
    <w:rsid w:val="0058105C"/>
    <w:rsid w:val="00581178"/>
    <w:rsid w:val="00581564"/>
    <w:rsid w:val="005815F6"/>
    <w:rsid w:val="005816E2"/>
    <w:rsid w:val="00581936"/>
    <w:rsid w:val="005819FB"/>
    <w:rsid w:val="00581B8B"/>
    <w:rsid w:val="00581B9F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8"/>
    <w:rsid w:val="00582FF4"/>
    <w:rsid w:val="0058311F"/>
    <w:rsid w:val="005831CC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4A9"/>
    <w:rsid w:val="00586694"/>
    <w:rsid w:val="0058676A"/>
    <w:rsid w:val="0058676F"/>
    <w:rsid w:val="005868BB"/>
    <w:rsid w:val="00586A2A"/>
    <w:rsid w:val="00586B7B"/>
    <w:rsid w:val="00586C02"/>
    <w:rsid w:val="005873F8"/>
    <w:rsid w:val="00587564"/>
    <w:rsid w:val="0058766D"/>
    <w:rsid w:val="0058784F"/>
    <w:rsid w:val="00587B05"/>
    <w:rsid w:val="00587C08"/>
    <w:rsid w:val="00587CA5"/>
    <w:rsid w:val="00587CCB"/>
    <w:rsid w:val="00587CEE"/>
    <w:rsid w:val="00587F06"/>
    <w:rsid w:val="005903E3"/>
    <w:rsid w:val="005908D9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1EDB"/>
    <w:rsid w:val="00592071"/>
    <w:rsid w:val="005920CD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F50"/>
    <w:rsid w:val="00593299"/>
    <w:rsid w:val="00593788"/>
    <w:rsid w:val="00593BC6"/>
    <w:rsid w:val="00593FB7"/>
    <w:rsid w:val="00594124"/>
    <w:rsid w:val="00594419"/>
    <w:rsid w:val="00594509"/>
    <w:rsid w:val="005946A6"/>
    <w:rsid w:val="00594A77"/>
    <w:rsid w:val="00594F48"/>
    <w:rsid w:val="00595038"/>
    <w:rsid w:val="00595397"/>
    <w:rsid w:val="00595635"/>
    <w:rsid w:val="00595640"/>
    <w:rsid w:val="005956A5"/>
    <w:rsid w:val="0059571B"/>
    <w:rsid w:val="00595873"/>
    <w:rsid w:val="005959F8"/>
    <w:rsid w:val="00595B21"/>
    <w:rsid w:val="00595C13"/>
    <w:rsid w:val="00595D91"/>
    <w:rsid w:val="00595F31"/>
    <w:rsid w:val="00596042"/>
    <w:rsid w:val="0059617B"/>
    <w:rsid w:val="0059656D"/>
    <w:rsid w:val="00596582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C4"/>
    <w:rsid w:val="005A0AFB"/>
    <w:rsid w:val="005A0B38"/>
    <w:rsid w:val="005A0B9A"/>
    <w:rsid w:val="005A0CE1"/>
    <w:rsid w:val="005A0D55"/>
    <w:rsid w:val="005A12D2"/>
    <w:rsid w:val="005A13EA"/>
    <w:rsid w:val="005A1660"/>
    <w:rsid w:val="005A1D88"/>
    <w:rsid w:val="005A201E"/>
    <w:rsid w:val="005A2037"/>
    <w:rsid w:val="005A2092"/>
    <w:rsid w:val="005A20B7"/>
    <w:rsid w:val="005A21E8"/>
    <w:rsid w:val="005A2274"/>
    <w:rsid w:val="005A247E"/>
    <w:rsid w:val="005A26F5"/>
    <w:rsid w:val="005A2BBD"/>
    <w:rsid w:val="005A2F63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D54"/>
    <w:rsid w:val="005A5ED7"/>
    <w:rsid w:val="005A5F4F"/>
    <w:rsid w:val="005A5FBB"/>
    <w:rsid w:val="005A6026"/>
    <w:rsid w:val="005A65F6"/>
    <w:rsid w:val="005A6AF6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5E2"/>
    <w:rsid w:val="005B07C6"/>
    <w:rsid w:val="005B0AFB"/>
    <w:rsid w:val="005B0C99"/>
    <w:rsid w:val="005B1100"/>
    <w:rsid w:val="005B121D"/>
    <w:rsid w:val="005B12DC"/>
    <w:rsid w:val="005B14B7"/>
    <w:rsid w:val="005B168D"/>
    <w:rsid w:val="005B16EA"/>
    <w:rsid w:val="005B17B8"/>
    <w:rsid w:val="005B17E1"/>
    <w:rsid w:val="005B1867"/>
    <w:rsid w:val="005B19B3"/>
    <w:rsid w:val="005B21ED"/>
    <w:rsid w:val="005B246C"/>
    <w:rsid w:val="005B288F"/>
    <w:rsid w:val="005B28A9"/>
    <w:rsid w:val="005B2C5E"/>
    <w:rsid w:val="005B3308"/>
    <w:rsid w:val="005B35F3"/>
    <w:rsid w:val="005B3623"/>
    <w:rsid w:val="005B3A56"/>
    <w:rsid w:val="005B3B9F"/>
    <w:rsid w:val="005B3C8D"/>
    <w:rsid w:val="005B3EA0"/>
    <w:rsid w:val="005B3FE2"/>
    <w:rsid w:val="005B40F4"/>
    <w:rsid w:val="005B4198"/>
    <w:rsid w:val="005B4199"/>
    <w:rsid w:val="005B426F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B7"/>
    <w:rsid w:val="005B63DB"/>
    <w:rsid w:val="005B669A"/>
    <w:rsid w:val="005B6729"/>
    <w:rsid w:val="005B6AA2"/>
    <w:rsid w:val="005B7108"/>
    <w:rsid w:val="005B7145"/>
    <w:rsid w:val="005B71E2"/>
    <w:rsid w:val="005B73EF"/>
    <w:rsid w:val="005B7442"/>
    <w:rsid w:val="005B750E"/>
    <w:rsid w:val="005B7D6B"/>
    <w:rsid w:val="005B7FAA"/>
    <w:rsid w:val="005C00C1"/>
    <w:rsid w:val="005C05F7"/>
    <w:rsid w:val="005C079D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778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E9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415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915"/>
    <w:rsid w:val="005C6A7A"/>
    <w:rsid w:val="005C6B21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90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8C8"/>
    <w:rsid w:val="005D1A47"/>
    <w:rsid w:val="005D1A5B"/>
    <w:rsid w:val="005D1BFA"/>
    <w:rsid w:val="005D1F5E"/>
    <w:rsid w:val="005D219D"/>
    <w:rsid w:val="005D22DD"/>
    <w:rsid w:val="005D22FC"/>
    <w:rsid w:val="005D27DF"/>
    <w:rsid w:val="005D2952"/>
    <w:rsid w:val="005D2D4F"/>
    <w:rsid w:val="005D2D8E"/>
    <w:rsid w:val="005D2DF2"/>
    <w:rsid w:val="005D2F6A"/>
    <w:rsid w:val="005D31FF"/>
    <w:rsid w:val="005D331B"/>
    <w:rsid w:val="005D3689"/>
    <w:rsid w:val="005D36C9"/>
    <w:rsid w:val="005D37DD"/>
    <w:rsid w:val="005D383A"/>
    <w:rsid w:val="005D38C1"/>
    <w:rsid w:val="005D3B05"/>
    <w:rsid w:val="005D3D84"/>
    <w:rsid w:val="005D3E6E"/>
    <w:rsid w:val="005D4040"/>
    <w:rsid w:val="005D408D"/>
    <w:rsid w:val="005D41F8"/>
    <w:rsid w:val="005D432F"/>
    <w:rsid w:val="005D4424"/>
    <w:rsid w:val="005D4503"/>
    <w:rsid w:val="005D4637"/>
    <w:rsid w:val="005D4644"/>
    <w:rsid w:val="005D4816"/>
    <w:rsid w:val="005D4D6F"/>
    <w:rsid w:val="005D4D73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5D8"/>
    <w:rsid w:val="005D66F3"/>
    <w:rsid w:val="005D68F7"/>
    <w:rsid w:val="005D6BA4"/>
    <w:rsid w:val="005D6E69"/>
    <w:rsid w:val="005D6FC1"/>
    <w:rsid w:val="005D71C2"/>
    <w:rsid w:val="005D7201"/>
    <w:rsid w:val="005D730A"/>
    <w:rsid w:val="005D7333"/>
    <w:rsid w:val="005D73B9"/>
    <w:rsid w:val="005D7402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DD6"/>
    <w:rsid w:val="005E1F95"/>
    <w:rsid w:val="005E212F"/>
    <w:rsid w:val="005E29B6"/>
    <w:rsid w:val="005E2AFC"/>
    <w:rsid w:val="005E2CB3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209"/>
    <w:rsid w:val="005E5474"/>
    <w:rsid w:val="005E5495"/>
    <w:rsid w:val="005E5792"/>
    <w:rsid w:val="005E58B1"/>
    <w:rsid w:val="005E595E"/>
    <w:rsid w:val="005E5B88"/>
    <w:rsid w:val="005E5C03"/>
    <w:rsid w:val="005E5C42"/>
    <w:rsid w:val="005E5C6F"/>
    <w:rsid w:val="005E5D0F"/>
    <w:rsid w:val="005E5DA6"/>
    <w:rsid w:val="005E5FD5"/>
    <w:rsid w:val="005E611D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4C7"/>
    <w:rsid w:val="005E758B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7A2"/>
    <w:rsid w:val="005F3922"/>
    <w:rsid w:val="005F39FA"/>
    <w:rsid w:val="005F3A60"/>
    <w:rsid w:val="005F3AFE"/>
    <w:rsid w:val="005F3C2D"/>
    <w:rsid w:val="005F3CBF"/>
    <w:rsid w:val="005F3DE8"/>
    <w:rsid w:val="005F40AD"/>
    <w:rsid w:val="005F43BF"/>
    <w:rsid w:val="005F4769"/>
    <w:rsid w:val="005F4800"/>
    <w:rsid w:val="005F4817"/>
    <w:rsid w:val="005F4A47"/>
    <w:rsid w:val="005F4B3B"/>
    <w:rsid w:val="005F4E8B"/>
    <w:rsid w:val="005F4EFA"/>
    <w:rsid w:val="005F50CB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073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71E"/>
    <w:rsid w:val="005F7A9A"/>
    <w:rsid w:val="005F7BAB"/>
    <w:rsid w:val="005F7DF4"/>
    <w:rsid w:val="005F7EBF"/>
    <w:rsid w:val="00600225"/>
    <w:rsid w:val="00600301"/>
    <w:rsid w:val="00600395"/>
    <w:rsid w:val="00600413"/>
    <w:rsid w:val="00600730"/>
    <w:rsid w:val="0060079F"/>
    <w:rsid w:val="00600AF5"/>
    <w:rsid w:val="00600BC6"/>
    <w:rsid w:val="00600C54"/>
    <w:rsid w:val="00600DB8"/>
    <w:rsid w:val="00600E67"/>
    <w:rsid w:val="00600E94"/>
    <w:rsid w:val="00600EE8"/>
    <w:rsid w:val="00600F4A"/>
    <w:rsid w:val="00600FCE"/>
    <w:rsid w:val="00601232"/>
    <w:rsid w:val="006013B3"/>
    <w:rsid w:val="00601619"/>
    <w:rsid w:val="00601A5A"/>
    <w:rsid w:val="00601C06"/>
    <w:rsid w:val="00601C73"/>
    <w:rsid w:val="00601C86"/>
    <w:rsid w:val="00601CC7"/>
    <w:rsid w:val="00601E2F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6D0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085"/>
    <w:rsid w:val="006061BE"/>
    <w:rsid w:val="006061CF"/>
    <w:rsid w:val="00606604"/>
    <w:rsid w:val="00606608"/>
    <w:rsid w:val="006067B6"/>
    <w:rsid w:val="00606A80"/>
    <w:rsid w:val="00606CDA"/>
    <w:rsid w:val="00606D12"/>
    <w:rsid w:val="00607093"/>
    <w:rsid w:val="00607238"/>
    <w:rsid w:val="00607375"/>
    <w:rsid w:val="006074CC"/>
    <w:rsid w:val="00607583"/>
    <w:rsid w:val="006075BF"/>
    <w:rsid w:val="006075DF"/>
    <w:rsid w:val="0060763B"/>
    <w:rsid w:val="0060770F"/>
    <w:rsid w:val="006077F0"/>
    <w:rsid w:val="0060781F"/>
    <w:rsid w:val="00607872"/>
    <w:rsid w:val="0060795A"/>
    <w:rsid w:val="00607B17"/>
    <w:rsid w:val="00607B96"/>
    <w:rsid w:val="00607BE4"/>
    <w:rsid w:val="00607D31"/>
    <w:rsid w:val="00607D33"/>
    <w:rsid w:val="00607EA5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25C"/>
    <w:rsid w:val="006116EE"/>
    <w:rsid w:val="00611829"/>
    <w:rsid w:val="00611841"/>
    <w:rsid w:val="00611C1F"/>
    <w:rsid w:val="00611CB3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9FC"/>
    <w:rsid w:val="00612DFE"/>
    <w:rsid w:val="00612F44"/>
    <w:rsid w:val="00613073"/>
    <w:rsid w:val="0061335D"/>
    <w:rsid w:val="00613380"/>
    <w:rsid w:val="00613B12"/>
    <w:rsid w:val="00613D2B"/>
    <w:rsid w:val="006141BD"/>
    <w:rsid w:val="00614302"/>
    <w:rsid w:val="00614361"/>
    <w:rsid w:val="006144CB"/>
    <w:rsid w:val="00614802"/>
    <w:rsid w:val="0061480C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599"/>
    <w:rsid w:val="006158EA"/>
    <w:rsid w:val="006158F7"/>
    <w:rsid w:val="006159D9"/>
    <w:rsid w:val="00615CFE"/>
    <w:rsid w:val="00615E1B"/>
    <w:rsid w:val="00615FDD"/>
    <w:rsid w:val="00615FE0"/>
    <w:rsid w:val="0061645F"/>
    <w:rsid w:val="00616566"/>
    <w:rsid w:val="00616568"/>
    <w:rsid w:val="00616629"/>
    <w:rsid w:val="0061662F"/>
    <w:rsid w:val="00616649"/>
    <w:rsid w:val="0061689C"/>
    <w:rsid w:val="00616B18"/>
    <w:rsid w:val="00616D2C"/>
    <w:rsid w:val="00616DDB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C3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3A1"/>
    <w:rsid w:val="0062159D"/>
    <w:rsid w:val="0062159F"/>
    <w:rsid w:val="00621746"/>
    <w:rsid w:val="006217CF"/>
    <w:rsid w:val="00621893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A65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A7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78A"/>
    <w:rsid w:val="00626A46"/>
    <w:rsid w:val="00626B64"/>
    <w:rsid w:val="00626C91"/>
    <w:rsid w:val="00626CF9"/>
    <w:rsid w:val="00626E55"/>
    <w:rsid w:val="00626E63"/>
    <w:rsid w:val="0062705E"/>
    <w:rsid w:val="006272AE"/>
    <w:rsid w:val="0062756C"/>
    <w:rsid w:val="006275E4"/>
    <w:rsid w:val="00627960"/>
    <w:rsid w:val="006279B9"/>
    <w:rsid w:val="00627AA0"/>
    <w:rsid w:val="00627BDB"/>
    <w:rsid w:val="00627C28"/>
    <w:rsid w:val="00627C88"/>
    <w:rsid w:val="00630059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544"/>
    <w:rsid w:val="00631AB0"/>
    <w:rsid w:val="00631AC3"/>
    <w:rsid w:val="00632040"/>
    <w:rsid w:val="006322E7"/>
    <w:rsid w:val="00632800"/>
    <w:rsid w:val="00632A31"/>
    <w:rsid w:val="00632EBC"/>
    <w:rsid w:val="00632F2E"/>
    <w:rsid w:val="0063313F"/>
    <w:rsid w:val="006331F4"/>
    <w:rsid w:val="006334A3"/>
    <w:rsid w:val="006335B5"/>
    <w:rsid w:val="006339FF"/>
    <w:rsid w:val="00633AE0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024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504"/>
    <w:rsid w:val="00637884"/>
    <w:rsid w:val="0063796C"/>
    <w:rsid w:val="00637AB0"/>
    <w:rsid w:val="00637AE4"/>
    <w:rsid w:val="00637D1C"/>
    <w:rsid w:val="00637FD1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1B3"/>
    <w:rsid w:val="00641314"/>
    <w:rsid w:val="00641325"/>
    <w:rsid w:val="0064147A"/>
    <w:rsid w:val="006414FF"/>
    <w:rsid w:val="006415A3"/>
    <w:rsid w:val="006415BD"/>
    <w:rsid w:val="006415D1"/>
    <w:rsid w:val="0064169A"/>
    <w:rsid w:val="00641721"/>
    <w:rsid w:val="006417E0"/>
    <w:rsid w:val="00641889"/>
    <w:rsid w:val="00641956"/>
    <w:rsid w:val="00641C84"/>
    <w:rsid w:val="00641D33"/>
    <w:rsid w:val="00642274"/>
    <w:rsid w:val="0064228E"/>
    <w:rsid w:val="00642334"/>
    <w:rsid w:val="00642574"/>
    <w:rsid w:val="006426E1"/>
    <w:rsid w:val="006429FD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9C"/>
    <w:rsid w:val="006450D2"/>
    <w:rsid w:val="0064533D"/>
    <w:rsid w:val="0064542C"/>
    <w:rsid w:val="0064558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480"/>
    <w:rsid w:val="006464C6"/>
    <w:rsid w:val="006465F7"/>
    <w:rsid w:val="006467ED"/>
    <w:rsid w:val="00646938"/>
    <w:rsid w:val="00646A4C"/>
    <w:rsid w:val="00646B91"/>
    <w:rsid w:val="00646DC4"/>
    <w:rsid w:val="00646DE2"/>
    <w:rsid w:val="00646F58"/>
    <w:rsid w:val="00646FD4"/>
    <w:rsid w:val="0064723D"/>
    <w:rsid w:val="00647468"/>
    <w:rsid w:val="00647500"/>
    <w:rsid w:val="00647B53"/>
    <w:rsid w:val="006500AC"/>
    <w:rsid w:val="0065040D"/>
    <w:rsid w:val="0065076F"/>
    <w:rsid w:val="00650A1A"/>
    <w:rsid w:val="00650A30"/>
    <w:rsid w:val="00650A76"/>
    <w:rsid w:val="00650CA4"/>
    <w:rsid w:val="00650DD7"/>
    <w:rsid w:val="006511C5"/>
    <w:rsid w:val="0065163B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C0"/>
    <w:rsid w:val="006534DF"/>
    <w:rsid w:val="006534FA"/>
    <w:rsid w:val="006537C5"/>
    <w:rsid w:val="00653875"/>
    <w:rsid w:val="00653A41"/>
    <w:rsid w:val="00653D00"/>
    <w:rsid w:val="00653DA4"/>
    <w:rsid w:val="00653E9C"/>
    <w:rsid w:val="00653FA9"/>
    <w:rsid w:val="0065408E"/>
    <w:rsid w:val="0065419E"/>
    <w:rsid w:val="00654478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7FC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778"/>
    <w:rsid w:val="00660BB5"/>
    <w:rsid w:val="00660DDC"/>
    <w:rsid w:val="00660FE5"/>
    <w:rsid w:val="006611AE"/>
    <w:rsid w:val="00661A23"/>
    <w:rsid w:val="00661C9E"/>
    <w:rsid w:val="00661F56"/>
    <w:rsid w:val="00662170"/>
    <w:rsid w:val="00662264"/>
    <w:rsid w:val="006625A9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B4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4CFF"/>
    <w:rsid w:val="0066533F"/>
    <w:rsid w:val="006653ED"/>
    <w:rsid w:val="0066555E"/>
    <w:rsid w:val="0066574E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7C"/>
    <w:rsid w:val="006673AA"/>
    <w:rsid w:val="0066770A"/>
    <w:rsid w:val="006678BA"/>
    <w:rsid w:val="00667900"/>
    <w:rsid w:val="00667905"/>
    <w:rsid w:val="00667B8E"/>
    <w:rsid w:val="00667C38"/>
    <w:rsid w:val="00667FD1"/>
    <w:rsid w:val="006701CC"/>
    <w:rsid w:val="006704E3"/>
    <w:rsid w:val="00670865"/>
    <w:rsid w:val="006709B4"/>
    <w:rsid w:val="00670A19"/>
    <w:rsid w:val="00670E3E"/>
    <w:rsid w:val="00671066"/>
    <w:rsid w:val="00671274"/>
    <w:rsid w:val="006714B6"/>
    <w:rsid w:val="006716B8"/>
    <w:rsid w:val="00671835"/>
    <w:rsid w:val="00671928"/>
    <w:rsid w:val="00671BD4"/>
    <w:rsid w:val="00671DC6"/>
    <w:rsid w:val="006720AE"/>
    <w:rsid w:val="00672414"/>
    <w:rsid w:val="00672645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71E"/>
    <w:rsid w:val="0067375B"/>
    <w:rsid w:val="0067387A"/>
    <w:rsid w:val="00673D9D"/>
    <w:rsid w:val="00673F46"/>
    <w:rsid w:val="00673FE7"/>
    <w:rsid w:val="006740D7"/>
    <w:rsid w:val="0067430B"/>
    <w:rsid w:val="006743C0"/>
    <w:rsid w:val="0067447C"/>
    <w:rsid w:val="006745CF"/>
    <w:rsid w:val="00674736"/>
    <w:rsid w:val="0067475F"/>
    <w:rsid w:val="006748B2"/>
    <w:rsid w:val="00674932"/>
    <w:rsid w:val="00674A2F"/>
    <w:rsid w:val="00674ABE"/>
    <w:rsid w:val="00674AEB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DC"/>
    <w:rsid w:val="00677840"/>
    <w:rsid w:val="006778C1"/>
    <w:rsid w:val="00677DA4"/>
    <w:rsid w:val="00677E4A"/>
    <w:rsid w:val="00677FF6"/>
    <w:rsid w:val="00680020"/>
    <w:rsid w:val="0068012A"/>
    <w:rsid w:val="006801E2"/>
    <w:rsid w:val="00680478"/>
    <w:rsid w:val="0068047C"/>
    <w:rsid w:val="006808D5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E34"/>
    <w:rsid w:val="00681EC8"/>
    <w:rsid w:val="00681F38"/>
    <w:rsid w:val="0068218D"/>
    <w:rsid w:val="00682281"/>
    <w:rsid w:val="00682294"/>
    <w:rsid w:val="006822CD"/>
    <w:rsid w:val="00682500"/>
    <w:rsid w:val="00682576"/>
    <w:rsid w:val="0068264F"/>
    <w:rsid w:val="006828AC"/>
    <w:rsid w:val="00682CDF"/>
    <w:rsid w:val="00682CE9"/>
    <w:rsid w:val="00682DD9"/>
    <w:rsid w:val="00682FB4"/>
    <w:rsid w:val="00682FCF"/>
    <w:rsid w:val="00683348"/>
    <w:rsid w:val="00683535"/>
    <w:rsid w:val="00683575"/>
    <w:rsid w:val="006835FC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EF0"/>
    <w:rsid w:val="00683F12"/>
    <w:rsid w:val="00683FAD"/>
    <w:rsid w:val="0068405F"/>
    <w:rsid w:val="00684123"/>
    <w:rsid w:val="00684408"/>
    <w:rsid w:val="00684474"/>
    <w:rsid w:val="00684476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B99"/>
    <w:rsid w:val="00687D02"/>
    <w:rsid w:val="00687D23"/>
    <w:rsid w:val="00687DD5"/>
    <w:rsid w:val="00690191"/>
    <w:rsid w:val="006901F0"/>
    <w:rsid w:val="00690675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A14"/>
    <w:rsid w:val="00692A38"/>
    <w:rsid w:val="00692BB8"/>
    <w:rsid w:val="00692C42"/>
    <w:rsid w:val="00692CC3"/>
    <w:rsid w:val="00692EEF"/>
    <w:rsid w:val="006930A2"/>
    <w:rsid w:val="00693264"/>
    <w:rsid w:val="00693299"/>
    <w:rsid w:val="00693CE2"/>
    <w:rsid w:val="00693D8D"/>
    <w:rsid w:val="00693E5C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002"/>
    <w:rsid w:val="0069527D"/>
    <w:rsid w:val="006955FE"/>
    <w:rsid w:val="00695666"/>
    <w:rsid w:val="006957F1"/>
    <w:rsid w:val="00695874"/>
    <w:rsid w:val="00695CB8"/>
    <w:rsid w:val="00695E6A"/>
    <w:rsid w:val="00695F3F"/>
    <w:rsid w:val="0069626A"/>
    <w:rsid w:val="00696292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931"/>
    <w:rsid w:val="00697942"/>
    <w:rsid w:val="00697A81"/>
    <w:rsid w:val="00697D46"/>
    <w:rsid w:val="00697DA1"/>
    <w:rsid w:val="006A022C"/>
    <w:rsid w:val="006A02FD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5E"/>
    <w:rsid w:val="006A279E"/>
    <w:rsid w:val="006A285F"/>
    <w:rsid w:val="006A2F98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48"/>
    <w:rsid w:val="006A456E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BD6"/>
    <w:rsid w:val="006A7C82"/>
    <w:rsid w:val="006A7D55"/>
    <w:rsid w:val="006A7F6C"/>
    <w:rsid w:val="006A7F7D"/>
    <w:rsid w:val="006A7FC1"/>
    <w:rsid w:val="006B04F0"/>
    <w:rsid w:val="006B05C0"/>
    <w:rsid w:val="006B06AB"/>
    <w:rsid w:val="006B06D2"/>
    <w:rsid w:val="006B06FF"/>
    <w:rsid w:val="006B0991"/>
    <w:rsid w:val="006B0B98"/>
    <w:rsid w:val="006B1077"/>
    <w:rsid w:val="006B11A1"/>
    <w:rsid w:val="006B11CC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4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767"/>
    <w:rsid w:val="006B4785"/>
    <w:rsid w:val="006B47B2"/>
    <w:rsid w:val="006B48CE"/>
    <w:rsid w:val="006B4ACA"/>
    <w:rsid w:val="006B4B79"/>
    <w:rsid w:val="006B4E92"/>
    <w:rsid w:val="006B55EC"/>
    <w:rsid w:val="006B56A7"/>
    <w:rsid w:val="006B5704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4AD"/>
    <w:rsid w:val="006B7562"/>
    <w:rsid w:val="006B7711"/>
    <w:rsid w:val="006B78ED"/>
    <w:rsid w:val="006B7A31"/>
    <w:rsid w:val="006B7AA5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CBF"/>
    <w:rsid w:val="006C0CC5"/>
    <w:rsid w:val="006C0D48"/>
    <w:rsid w:val="006C0F73"/>
    <w:rsid w:val="006C0F9A"/>
    <w:rsid w:val="006C145B"/>
    <w:rsid w:val="006C16D5"/>
    <w:rsid w:val="006C184E"/>
    <w:rsid w:val="006C1CED"/>
    <w:rsid w:val="006C20B0"/>
    <w:rsid w:val="006C211F"/>
    <w:rsid w:val="006C2167"/>
    <w:rsid w:val="006C2173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2E5F"/>
    <w:rsid w:val="006C2FBC"/>
    <w:rsid w:val="006C3070"/>
    <w:rsid w:val="006C307F"/>
    <w:rsid w:val="006C313A"/>
    <w:rsid w:val="006C31B2"/>
    <w:rsid w:val="006C3202"/>
    <w:rsid w:val="006C3674"/>
    <w:rsid w:val="006C38B2"/>
    <w:rsid w:val="006C3C6F"/>
    <w:rsid w:val="006C4388"/>
    <w:rsid w:val="006C48D5"/>
    <w:rsid w:val="006C4A74"/>
    <w:rsid w:val="006C4CD4"/>
    <w:rsid w:val="006C53D9"/>
    <w:rsid w:val="006C5514"/>
    <w:rsid w:val="006C5679"/>
    <w:rsid w:val="006C5851"/>
    <w:rsid w:val="006C5854"/>
    <w:rsid w:val="006C58CE"/>
    <w:rsid w:val="006C58E6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82"/>
    <w:rsid w:val="006C67DA"/>
    <w:rsid w:val="006C6834"/>
    <w:rsid w:val="006C68D4"/>
    <w:rsid w:val="006C6ABC"/>
    <w:rsid w:val="006C6B05"/>
    <w:rsid w:val="006C6B0F"/>
    <w:rsid w:val="006C6BFC"/>
    <w:rsid w:val="006C6DE0"/>
    <w:rsid w:val="006C6ED3"/>
    <w:rsid w:val="006C7093"/>
    <w:rsid w:val="006C759C"/>
    <w:rsid w:val="006C761C"/>
    <w:rsid w:val="006C77DD"/>
    <w:rsid w:val="006C7863"/>
    <w:rsid w:val="006C7876"/>
    <w:rsid w:val="006C799E"/>
    <w:rsid w:val="006C7AF5"/>
    <w:rsid w:val="006C7C45"/>
    <w:rsid w:val="006C7D88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086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371"/>
    <w:rsid w:val="006D460B"/>
    <w:rsid w:val="006D4707"/>
    <w:rsid w:val="006D4921"/>
    <w:rsid w:val="006D4930"/>
    <w:rsid w:val="006D496F"/>
    <w:rsid w:val="006D4B11"/>
    <w:rsid w:val="006D4C9C"/>
    <w:rsid w:val="006D4E2C"/>
    <w:rsid w:val="006D5137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672"/>
    <w:rsid w:val="006D680F"/>
    <w:rsid w:val="006D6A27"/>
    <w:rsid w:val="006D6B08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376"/>
    <w:rsid w:val="006E073B"/>
    <w:rsid w:val="006E07ED"/>
    <w:rsid w:val="006E0862"/>
    <w:rsid w:val="006E08C2"/>
    <w:rsid w:val="006E0D87"/>
    <w:rsid w:val="006E0FA2"/>
    <w:rsid w:val="006E1222"/>
    <w:rsid w:val="006E14DF"/>
    <w:rsid w:val="006E16FA"/>
    <w:rsid w:val="006E1CA4"/>
    <w:rsid w:val="006E1D2B"/>
    <w:rsid w:val="006E2176"/>
    <w:rsid w:val="006E23EA"/>
    <w:rsid w:val="006E2A6A"/>
    <w:rsid w:val="006E3079"/>
    <w:rsid w:val="006E3861"/>
    <w:rsid w:val="006E3D63"/>
    <w:rsid w:val="006E3E07"/>
    <w:rsid w:val="006E3FF8"/>
    <w:rsid w:val="006E4679"/>
    <w:rsid w:val="006E4772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704"/>
    <w:rsid w:val="006E68B6"/>
    <w:rsid w:val="006E6D5A"/>
    <w:rsid w:val="006E6F8A"/>
    <w:rsid w:val="006E6FBC"/>
    <w:rsid w:val="006E7205"/>
    <w:rsid w:val="006E7253"/>
    <w:rsid w:val="006E73F1"/>
    <w:rsid w:val="006E791C"/>
    <w:rsid w:val="006E7A6D"/>
    <w:rsid w:val="006E7D0F"/>
    <w:rsid w:val="006E7EB2"/>
    <w:rsid w:val="006E7EF9"/>
    <w:rsid w:val="006F04E3"/>
    <w:rsid w:val="006F0D2C"/>
    <w:rsid w:val="006F0D9E"/>
    <w:rsid w:val="006F0EE8"/>
    <w:rsid w:val="006F0FE9"/>
    <w:rsid w:val="006F104B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2048"/>
    <w:rsid w:val="006F2124"/>
    <w:rsid w:val="006F21D5"/>
    <w:rsid w:val="006F2483"/>
    <w:rsid w:val="006F249B"/>
    <w:rsid w:val="006F2592"/>
    <w:rsid w:val="006F2748"/>
    <w:rsid w:val="006F2B54"/>
    <w:rsid w:val="006F2C35"/>
    <w:rsid w:val="006F2CBE"/>
    <w:rsid w:val="006F2F7A"/>
    <w:rsid w:val="006F2FDE"/>
    <w:rsid w:val="006F3057"/>
    <w:rsid w:val="006F3193"/>
    <w:rsid w:val="006F31AE"/>
    <w:rsid w:val="006F345F"/>
    <w:rsid w:val="006F3517"/>
    <w:rsid w:val="006F358F"/>
    <w:rsid w:val="006F35FC"/>
    <w:rsid w:val="006F3642"/>
    <w:rsid w:val="006F3839"/>
    <w:rsid w:val="006F3887"/>
    <w:rsid w:val="006F3E17"/>
    <w:rsid w:val="006F410F"/>
    <w:rsid w:val="006F4189"/>
    <w:rsid w:val="006F4204"/>
    <w:rsid w:val="006F425F"/>
    <w:rsid w:val="006F4550"/>
    <w:rsid w:val="006F472D"/>
    <w:rsid w:val="006F4C1D"/>
    <w:rsid w:val="006F517C"/>
    <w:rsid w:val="006F52A8"/>
    <w:rsid w:val="006F5493"/>
    <w:rsid w:val="006F576A"/>
    <w:rsid w:val="006F57A5"/>
    <w:rsid w:val="006F57C9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842"/>
    <w:rsid w:val="00700931"/>
    <w:rsid w:val="00700A6A"/>
    <w:rsid w:val="00700B48"/>
    <w:rsid w:val="00700CF4"/>
    <w:rsid w:val="00701067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1D88"/>
    <w:rsid w:val="0070225C"/>
    <w:rsid w:val="00702486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7EC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F3"/>
    <w:rsid w:val="007046B5"/>
    <w:rsid w:val="0070488C"/>
    <w:rsid w:val="0070489F"/>
    <w:rsid w:val="007048B2"/>
    <w:rsid w:val="00704A14"/>
    <w:rsid w:val="00704B34"/>
    <w:rsid w:val="00704BCF"/>
    <w:rsid w:val="00705028"/>
    <w:rsid w:val="007051FA"/>
    <w:rsid w:val="0070549A"/>
    <w:rsid w:val="0070559B"/>
    <w:rsid w:val="007055D1"/>
    <w:rsid w:val="007055E3"/>
    <w:rsid w:val="0070560F"/>
    <w:rsid w:val="007059DD"/>
    <w:rsid w:val="00705CC1"/>
    <w:rsid w:val="00705EDA"/>
    <w:rsid w:val="007060F5"/>
    <w:rsid w:val="007062BB"/>
    <w:rsid w:val="00706695"/>
    <w:rsid w:val="007066B9"/>
    <w:rsid w:val="00706BBF"/>
    <w:rsid w:val="00706BD8"/>
    <w:rsid w:val="00706DDB"/>
    <w:rsid w:val="00706F19"/>
    <w:rsid w:val="007071D5"/>
    <w:rsid w:val="0070734A"/>
    <w:rsid w:val="0070765C"/>
    <w:rsid w:val="0070771C"/>
    <w:rsid w:val="00707989"/>
    <w:rsid w:val="00707D87"/>
    <w:rsid w:val="00707DD3"/>
    <w:rsid w:val="00707E3C"/>
    <w:rsid w:val="00707ECA"/>
    <w:rsid w:val="00707ED5"/>
    <w:rsid w:val="00710078"/>
    <w:rsid w:val="0071024E"/>
    <w:rsid w:val="00710467"/>
    <w:rsid w:val="007105A8"/>
    <w:rsid w:val="00710A75"/>
    <w:rsid w:val="00710E94"/>
    <w:rsid w:val="00710EAC"/>
    <w:rsid w:val="00711038"/>
    <w:rsid w:val="00711495"/>
    <w:rsid w:val="00711576"/>
    <w:rsid w:val="007117A2"/>
    <w:rsid w:val="007117CA"/>
    <w:rsid w:val="0071185F"/>
    <w:rsid w:val="00711A8B"/>
    <w:rsid w:val="00711D87"/>
    <w:rsid w:val="00711E2B"/>
    <w:rsid w:val="00711E3C"/>
    <w:rsid w:val="00711EB0"/>
    <w:rsid w:val="00712008"/>
    <w:rsid w:val="007122AA"/>
    <w:rsid w:val="007126C3"/>
    <w:rsid w:val="0071283E"/>
    <w:rsid w:val="00712861"/>
    <w:rsid w:val="007129D6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8ED"/>
    <w:rsid w:val="00713967"/>
    <w:rsid w:val="00713B32"/>
    <w:rsid w:val="00713B7C"/>
    <w:rsid w:val="00713BE3"/>
    <w:rsid w:val="00713E77"/>
    <w:rsid w:val="00713E89"/>
    <w:rsid w:val="00713F9B"/>
    <w:rsid w:val="007142C7"/>
    <w:rsid w:val="00714540"/>
    <w:rsid w:val="00714643"/>
    <w:rsid w:val="007146B8"/>
    <w:rsid w:val="00714A94"/>
    <w:rsid w:val="00715141"/>
    <w:rsid w:val="00715528"/>
    <w:rsid w:val="0071572A"/>
    <w:rsid w:val="00715744"/>
    <w:rsid w:val="00715765"/>
    <w:rsid w:val="00715D6A"/>
    <w:rsid w:val="00715E9A"/>
    <w:rsid w:val="007160F9"/>
    <w:rsid w:val="00716122"/>
    <w:rsid w:val="0071622F"/>
    <w:rsid w:val="00716598"/>
    <w:rsid w:val="00716643"/>
    <w:rsid w:val="007166D6"/>
    <w:rsid w:val="00716979"/>
    <w:rsid w:val="007169BD"/>
    <w:rsid w:val="00716BA5"/>
    <w:rsid w:val="00716CBF"/>
    <w:rsid w:val="00716DA4"/>
    <w:rsid w:val="00716ED3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6AA"/>
    <w:rsid w:val="007208EB"/>
    <w:rsid w:val="007208F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8C"/>
    <w:rsid w:val="00722E1E"/>
    <w:rsid w:val="007235AC"/>
    <w:rsid w:val="00723706"/>
    <w:rsid w:val="00723A38"/>
    <w:rsid w:val="00723AC5"/>
    <w:rsid w:val="00723B54"/>
    <w:rsid w:val="00723C76"/>
    <w:rsid w:val="0072408A"/>
    <w:rsid w:val="0072420D"/>
    <w:rsid w:val="007242B9"/>
    <w:rsid w:val="007243EB"/>
    <w:rsid w:val="007244EA"/>
    <w:rsid w:val="007245D1"/>
    <w:rsid w:val="00724968"/>
    <w:rsid w:val="00724A02"/>
    <w:rsid w:val="00724CB6"/>
    <w:rsid w:val="00724DD7"/>
    <w:rsid w:val="00724E68"/>
    <w:rsid w:val="00724F2C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B17"/>
    <w:rsid w:val="00725C08"/>
    <w:rsid w:val="00725CF7"/>
    <w:rsid w:val="00726034"/>
    <w:rsid w:val="00726205"/>
    <w:rsid w:val="00726238"/>
    <w:rsid w:val="00726446"/>
    <w:rsid w:val="00726564"/>
    <w:rsid w:val="00726694"/>
    <w:rsid w:val="007266DA"/>
    <w:rsid w:val="00726728"/>
    <w:rsid w:val="0072673A"/>
    <w:rsid w:val="00726E1C"/>
    <w:rsid w:val="00726EAA"/>
    <w:rsid w:val="00726F1C"/>
    <w:rsid w:val="00727244"/>
    <w:rsid w:val="00727298"/>
    <w:rsid w:val="007272DA"/>
    <w:rsid w:val="0072744D"/>
    <w:rsid w:val="007274D8"/>
    <w:rsid w:val="00727B22"/>
    <w:rsid w:val="00727B41"/>
    <w:rsid w:val="00727DFE"/>
    <w:rsid w:val="007306F8"/>
    <w:rsid w:val="00730838"/>
    <w:rsid w:val="0073084B"/>
    <w:rsid w:val="00730D06"/>
    <w:rsid w:val="00730D31"/>
    <w:rsid w:val="00730F2A"/>
    <w:rsid w:val="00730F50"/>
    <w:rsid w:val="00731185"/>
    <w:rsid w:val="007312B3"/>
    <w:rsid w:val="0073156C"/>
    <w:rsid w:val="007316E4"/>
    <w:rsid w:val="00731C66"/>
    <w:rsid w:val="00731CD1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A61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18E"/>
    <w:rsid w:val="007342BD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CF1"/>
    <w:rsid w:val="00735E52"/>
    <w:rsid w:val="00736019"/>
    <w:rsid w:val="00736251"/>
    <w:rsid w:val="007362B2"/>
    <w:rsid w:val="00736309"/>
    <w:rsid w:val="00736628"/>
    <w:rsid w:val="00736664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96C"/>
    <w:rsid w:val="00741E74"/>
    <w:rsid w:val="00741EF1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3"/>
    <w:rsid w:val="0074305A"/>
    <w:rsid w:val="007433EC"/>
    <w:rsid w:val="007434B6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9A1"/>
    <w:rsid w:val="00745A77"/>
    <w:rsid w:val="00745A81"/>
    <w:rsid w:val="00745A94"/>
    <w:rsid w:val="00745B76"/>
    <w:rsid w:val="00745D39"/>
    <w:rsid w:val="00745D3C"/>
    <w:rsid w:val="00745D92"/>
    <w:rsid w:val="00745E20"/>
    <w:rsid w:val="007463D9"/>
    <w:rsid w:val="00746492"/>
    <w:rsid w:val="00746745"/>
    <w:rsid w:val="007467F8"/>
    <w:rsid w:val="007468B5"/>
    <w:rsid w:val="007468D7"/>
    <w:rsid w:val="00746979"/>
    <w:rsid w:val="00746A6A"/>
    <w:rsid w:val="00746AB7"/>
    <w:rsid w:val="00746D1A"/>
    <w:rsid w:val="00747054"/>
    <w:rsid w:val="00747382"/>
    <w:rsid w:val="007473F5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838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1AA"/>
    <w:rsid w:val="00754517"/>
    <w:rsid w:val="0075471F"/>
    <w:rsid w:val="00754829"/>
    <w:rsid w:val="00754B5E"/>
    <w:rsid w:val="007554A9"/>
    <w:rsid w:val="007556F0"/>
    <w:rsid w:val="00755748"/>
    <w:rsid w:val="00755892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BC7"/>
    <w:rsid w:val="00760E44"/>
    <w:rsid w:val="00760F79"/>
    <w:rsid w:val="00761136"/>
    <w:rsid w:val="007612D6"/>
    <w:rsid w:val="00761349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8FB"/>
    <w:rsid w:val="00763913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4"/>
    <w:rsid w:val="00765507"/>
    <w:rsid w:val="007655FA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07F"/>
    <w:rsid w:val="0077013E"/>
    <w:rsid w:val="007703AA"/>
    <w:rsid w:val="00770404"/>
    <w:rsid w:val="00770422"/>
    <w:rsid w:val="00770A99"/>
    <w:rsid w:val="00770CEA"/>
    <w:rsid w:val="00771294"/>
    <w:rsid w:val="007712B5"/>
    <w:rsid w:val="007713B9"/>
    <w:rsid w:val="00771847"/>
    <w:rsid w:val="007719F2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0A9"/>
    <w:rsid w:val="0077426C"/>
    <w:rsid w:val="00774395"/>
    <w:rsid w:val="00774494"/>
    <w:rsid w:val="007745C4"/>
    <w:rsid w:val="007746F5"/>
    <w:rsid w:val="00774CAE"/>
    <w:rsid w:val="00774D47"/>
    <w:rsid w:val="00774E5B"/>
    <w:rsid w:val="00774F53"/>
    <w:rsid w:val="00775001"/>
    <w:rsid w:val="007752E9"/>
    <w:rsid w:val="00775395"/>
    <w:rsid w:val="007754AA"/>
    <w:rsid w:val="007755C2"/>
    <w:rsid w:val="0077570A"/>
    <w:rsid w:val="007757C0"/>
    <w:rsid w:val="00775844"/>
    <w:rsid w:val="007759C3"/>
    <w:rsid w:val="00775A7F"/>
    <w:rsid w:val="00775BA3"/>
    <w:rsid w:val="00775C67"/>
    <w:rsid w:val="00775EF7"/>
    <w:rsid w:val="00776097"/>
    <w:rsid w:val="007760C5"/>
    <w:rsid w:val="0077649A"/>
    <w:rsid w:val="00776551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604"/>
    <w:rsid w:val="00777769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738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3B"/>
    <w:rsid w:val="00782C97"/>
    <w:rsid w:val="00782CA3"/>
    <w:rsid w:val="00782EAC"/>
    <w:rsid w:val="0078334D"/>
    <w:rsid w:val="007834DE"/>
    <w:rsid w:val="0078365E"/>
    <w:rsid w:val="00783747"/>
    <w:rsid w:val="00783765"/>
    <w:rsid w:val="00783FFD"/>
    <w:rsid w:val="0078400A"/>
    <w:rsid w:val="007840C0"/>
    <w:rsid w:val="007840FB"/>
    <w:rsid w:val="00784103"/>
    <w:rsid w:val="007841D5"/>
    <w:rsid w:val="0078439F"/>
    <w:rsid w:val="007844A2"/>
    <w:rsid w:val="007844C1"/>
    <w:rsid w:val="00785238"/>
    <w:rsid w:val="0078541A"/>
    <w:rsid w:val="0078551D"/>
    <w:rsid w:val="00785522"/>
    <w:rsid w:val="00785553"/>
    <w:rsid w:val="0078570B"/>
    <w:rsid w:val="0078572E"/>
    <w:rsid w:val="00785767"/>
    <w:rsid w:val="00785B2C"/>
    <w:rsid w:val="00785FBE"/>
    <w:rsid w:val="00786028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8E2"/>
    <w:rsid w:val="00787B47"/>
    <w:rsid w:val="00787B8F"/>
    <w:rsid w:val="00787BB4"/>
    <w:rsid w:val="00787E2E"/>
    <w:rsid w:val="007900E1"/>
    <w:rsid w:val="007904CD"/>
    <w:rsid w:val="007904DF"/>
    <w:rsid w:val="007907AF"/>
    <w:rsid w:val="007907DB"/>
    <w:rsid w:val="00790A90"/>
    <w:rsid w:val="00790AA8"/>
    <w:rsid w:val="00790B18"/>
    <w:rsid w:val="00790DB5"/>
    <w:rsid w:val="00790DBF"/>
    <w:rsid w:val="00790ECF"/>
    <w:rsid w:val="0079107F"/>
    <w:rsid w:val="007911EF"/>
    <w:rsid w:val="007915C9"/>
    <w:rsid w:val="007915FB"/>
    <w:rsid w:val="007917BF"/>
    <w:rsid w:val="00791B11"/>
    <w:rsid w:val="00791B58"/>
    <w:rsid w:val="00791C5C"/>
    <w:rsid w:val="00791CCA"/>
    <w:rsid w:val="00791FEF"/>
    <w:rsid w:val="00792576"/>
    <w:rsid w:val="00792E68"/>
    <w:rsid w:val="00792F94"/>
    <w:rsid w:val="00793068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F4"/>
    <w:rsid w:val="00794D03"/>
    <w:rsid w:val="00794D8F"/>
    <w:rsid w:val="00794F45"/>
    <w:rsid w:val="00794FDD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85"/>
    <w:rsid w:val="00795D8B"/>
    <w:rsid w:val="0079601F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F44"/>
    <w:rsid w:val="007A03F7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99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9C"/>
    <w:rsid w:val="007A1BC4"/>
    <w:rsid w:val="007A2204"/>
    <w:rsid w:val="007A242B"/>
    <w:rsid w:val="007A26CE"/>
    <w:rsid w:val="007A2B57"/>
    <w:rsid w:val="007A2C85"/>
    <w:rsid w:val="007A3341"/>
    <w:rsid w:val="007A3676"/>
    <w:rsid w:val="007A3689"/>
    <w:rsid w:val="007A391A"/>
    <w:rsid w:val="007A39AC"/>
    <w:rsid w:val="007A3A72"/>
    <w:rsid w:val="007A3C3E"/>
    <w:rsid w:val="007A3D5C"/>
    <w:rsid w:val="007A3FFC"/>
    <w:rsid w:val="007A4152"/>
    <w:rsid w:val="007A4643"/>
    <w:rsid w:val="007A4781"/>
    <w:rsid w:val="007A4B77"/>
    <w:rsid w:val="007A4E81"/>
    <w:rsid w:val="007A5173"/>
    <w:rsid w:val="007A5305"/>
    <w:rsid w:val="007A53BC"/>
    <w:rsid w:val="007A5555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948"/>
    <w:rsid w:val="007A6963"/>
    <w:rsid w:val="007A6AE3"/>
    <w:rsid w:val="007A6B90"/>
    <w:rsid w:val="007A6BFA"/>
    <w:rsid w:val="007A6C47"/>
    <w:rsid w:val="007A6D50"/>
    <w:rsid w:val="007A719C"/>
    <w:rsid w:val="007A7364"/>
    <w:rsid w:val="007A73E5"/>
    <w:rsid w:val="007A7452"/>
    <w:rsid w:val="007A7480"/>
    <w:rsid w:val="007A7824"/>
    <w:rsid w:val="007A78FD"/>
    <w:rsid w:val="007A7980"/>
    <w:rsid w:val="007A7A42"/>
    <w:rsid w:val="007A7CA8"/>
    <w:rsid w:val="007A7D6D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A6C"/>
    <w:rsid w:val="007B1B47"/>
    <w:rsid w:val="007B1D5F"/>
    <w:rsid w:val="007B1F03"/>
    <w:rsid w:val="007B22AC"/>
    <w:rsid w:val="007B24F9"/>
    <w:rsid w:val="007B2552"/>
    <w:rsid w:val="007B2755"/>
    <w:rsid w:val="007B29A4"/>
    <w:rsid w:val="007B2C55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6E6"/>
    <w:rsid w:val="007B3776"/>
    <w:rsid w:val="007B38F3"/>
    <w:rsid w:val="007B3961"/>
    <w:rsid w:val="007B3A6D"/>
    <w:rsid w:val="007B3AD0"/>
    <w:rsid w:val="007B3D96"/>
    <w:rsid w:val="007B3E30"/>
    <w:rsid w:val="007B3F2A"/>
    <w:rsid w:val="007B409D"/>
    <w:rsid w:val="007B48F9"/>
    <w:rsid w:val="007B4AC5"/>
    <w:rsid w:val="007B50FB"/>
    <w:rsid w:val="007B517E"/>
    <w:rsid w:val="007B5383"/>
    <w:rsid w:val="007B541B"/>
    <w:rsid w:val="007B544F"/>
    <w:rsid w:val="007B570B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77B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4"/>
    <w:rsid w:val="007B7308"/>
    <w:rsid w:val="007B738B"/>
    <w:rsid w:val="007B742E"/>
    <w:rsid w:val="007B76A1"/>
    <w:rsid w:val="007B7FA8"/>
    <w:rsid w:val="007C0048"/>
    <w:rsid w:val="007C02D3"/>
    <w:rsid w:val="007C080F"/>
    <w:rsid w:val="007C089C"/>
    <w:rsid w:val="007C0AB2"/>
    <w:rsid w:val="007C0BCB"/>
    <w:rsid w:val="007C0D63"/>
    <w:rsid w:val="007C0FE6"/>
    <w:rsid w:val="007C10A8"/>
    <w:rsid w:val="007C1133"/>
    <w:rsid w:val="007C1510"/>
    <w:rsid w:val="007C1638"/>
    <w:rsid w:val="007C19AF"/>
    <w:rsid w:val="007C19BD"/>
    <w:rsid w:val="007C1BF2"/>
    <w:rsid w:val="007C1C5C"/>
    <w:rsid w:val="007C1F62"/>
    <w:rsid w:val="007C2494"/>
    <w:rsid w:val="007C251C"/>
    <w:rsid w:val="007C2714"/>
    <w:rsid w:val="007C2911"/>
    <w:rsid w:val="007C291A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410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70"/>
    <w:rsid w:val="007C70BA"/>
    <w:rsid w:val="007C7345"/>
    <w:rsid w:val="007C7380"/>
    <w:rsid w:val="007C73B4"/>
    <w:rsid w:val="007C73E3"/>
    <w:rsid w:val="007C743A"/>
    <w:rsid w:val="007C74B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880"/>
    <w:rsid w:val="007D0B3F"/>
    <w:rsid w:val="007D0CFA"/>
    <w:rsid w:val="007D0ECB"/>
    <w:rsid w:val="007D0FAA"/>
    <w:rsid w:val="007D10D7"/>
    <w:rsid w:val="007D126E"/>
    <w:rsid w:val="007D12D8"/>
    <w:rsid w:val="007D12DB"/>
    <w:rsid w:val="007D1756"/>
    <w:rsid w:val="007D1922"/>
    <w:rsid w:val="007D1B48"/>
    <w:rsid w:val="007D1B66"/>
    <w:rsid w:val="007D1C9F"/>
    <w:rsid w:val="007D2206"/>
    <w:rsid w:val="007D2262"/>
    <w:rsid w:val="007D2316"/>
    <w:rsid w:val="007D2425"/>
    <w:rsid w:val="007D262A"/>
    <w:rsid w:val="007D2880"/>
    <w:rsid w:val="007D299F"/>
    <w:rsid w:val="007D2AAA"/>
    <w:rsid w:val="007D2D01"/>
    <w:rsid w:val="007D2F3B"/>
    <w:rsid w:val="007D31CC"/>
    <w:rsid w:val="007D350D"/>
    <w:rsid w:val="007D37D1"/>
    <w:rsid w:val="007D3873"/>
    <w:rsid w:val="007D3A22"/>
    <w:rsid w:val="007D3B09"/>
    <w:rsid w:val="007D3B10"/>
    <w:rsid w:val="007D3B6C"/>
    <w:rsid w:val="007D3DCB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5FDE"/>
    <w:rsid w:val="007D612A"/>
    <w:rsid w:val="007D62AA"/>
    <w:rsid w:val="007D6622"/>
    <w:rsid w:val="007D665C"/>
    <w:rsid w:val="007D6695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04D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170"/>
    <w:rsid w:val="007E223F"/>
    <w:rsid w:val="007E2244"/>
    <w:rsid w:val="007E2450"/>
    <w:rsid w:val="007E2950"/>
    <w:rsid w:val="007E2AB2"/>
    <w:rsid w:val="007E2F2E"/>
    <w:rsid w:val="007E311E"/>
    <w:rsid w:val="007E35A6"/>
    <w:rsid w:val="007E35A9"/>
    <w:rsid w:val="007E3616"/>
    <w:rsid w:val="007E37E8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AC4"/>
    <w:rsid w:val="007E4B14"/>
    <w:rsid w:val="007E4D2F"/>
    <w:rsid w:val="007E5224"/>
    <w:rsid w:val="007E5226"/>
    <w:rsid w:val="007E5345"/>
    <w:rsid w:val="007E59A8"/>
    <w:rsid w:val="007E6131"/>
    <w:rsid w:val="007E61F5"/>
    <w:rsid w:val="007E6369"/>
    <w:rsid w:val="007E63D3"/>
    <w:rsid w:val="007E64C8"/>
    <w:rsid w:val="007E66EB"/>
    <w:rsid w:val="007E6763"/>
    <w:rsid w:val="007E676E"/>
    <w:rsid w:val="007E6A1F"/>
    <w:rsid w:val="007E6C13"/>
    <w:rsid w:val="007E6DB8"/>
    <w:rsid w:val="007E6E1F"/>
    <w:rsid w:val="007E6F9D"/>
    <w:rsid w:val="007E6FD6"/>
    <w:rsid w:val="007E7036"/>
    <w:rsid w:val="007E70D8"/>
    <w:rsid w:val="007E7113"/>
    <w:rsid w:val="007E72B5"/>
    <w:rsid w:val="007E72CD"/>
    <w:rsid w:val="007E735F"/>
    <w:rsid w:val="007E752E"/>
    <w:rsid w:val="007E7569"/>
    <w:rsid w:val="007E774F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53B"/>
    <w:rsid w:val="007F1862"/>
    <w:rsid w:val="007F189A"/>
    <w:rsid w:val="007F19C9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170"/>
    <w:rsid w:val="007F31B8"/>
    <w:rsid w:val="007F3615"/>
    <w:rsid w:val="007F39D1"/>
    <w:rsid w:val="007F39D4"/>
    <w:rsid w:val="007F3A1B"/>
    <w:rsid w:val="007F3A5A"/>
    <w:rsid w:val="007F3CF6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1AF"/>
    <w:rsid w:val="007F5368"/>
    <w:rsid w:val="007F541A"/>
    <w:rsid w:val="007F571B"/>
    <w:rsid w:val="007F577E"/>
    <w:rsid w:val="007F5892"/>
    <w:rsid w:val="007F5A8E"/>
    <w:rsid w:val="007F5CBB"/>
    <w:rsid w:val="007F5CD3"/>
    <w:rsid w:val="007F5DCA"/>
    <w:rsid w:val="007F5F95"/>
    <w:rsid w:val="007F5FAE"/>
    <w:rsid w:val="007F604A"/>
    <w:rsid w:val="007F60D8"/>
    <w:rsid w:val="007F63D7"/>
    <w:rsid w:val="007F69F2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086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ED8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A84"/>
    <w:rsid w:val="00805EE0"/>
    <w:rsid w:val="00805EE7"/>
    <w:rsid w:val="008064F1"/>
    <w:rsid w:val="008065ED"/>
    <w:rsid w:val="00806631"/>
    <w:rsid w:val="00806757"/>
    <w:rsid w:val="008067D9"/>
    <w:rsid w:val="00806CA9"/>
    <w:rsid w:val="00806D0F"/>
    <w:rsid w:val="0080702B"/>
    <w:rsid w:val="00807186"/>
    <w:rsid w:val="008071BE"/>
    <w:rsid w:val="008073E3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307"/>
    <w:rsid w:val="008106F0"/>
    <w:rsid w:val="0081070B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23"/>
    <w:rsid w:val="00812B6D"/>
    <w:rsid w:val="00812BCA"/>
    <w:rsid w:val="00812CB3"/>
    <w:rsid w:val="00812E8C"/>
    <w:rsid w:val="00812EAD"/>
    <w:rsid w:val="00813332"/>
    <w:rsid w:val="00813444"/>
    <w:rsid w:val="008134C3"/>
    <w:rsid w:val="008134E8"/>
    <w:rsid w:val="00813502"/>
    <w:rsid w:val="008135AF"/>
    <w:rsid w:val="00813732"/>
    <w:rsid w:val="00813885"/>
    <w:rsid w:val="008138AA"/>
    <w:rsid w:val="00813A16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FA8"/>
    <w:rsid w:val="00815FC1"/>
    <w:rsid w:val="008162E2"/>
    <w:rsid w:val="008166A4"/>
    <w:rsid w:val="008166D4"/>
    <w:rsid w:val="008168B8"/>
    <w:rsid w:val="0081697D"/>
    <w:rsid w:val="00816A59"/>
    <w:rsid w:val="00816D06"/>
    <w:rsid w:val="00816DE8"/>
    <w:rsid w:val="00816EDF"/>
    <w:rsid w:val="0081715C"/>
    <w:rsid w:val="0081715E"/>
    <w:rsid w:val="008173C2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505"/>
    <w:rsid w:val="0082059D"/>
    <w:rsid w:val="008205FB"/>
    <w:rsid w:val="00820650"/>
    <w:rsid w:val="00820C43"/>
    <w:rsid w:val="00820E7E"/>
    <w:rsid w:val="008212F0"/>
    <w:rsid w:val="008218BA"/>
    <w:rsid w:val="008218EA"/>
    <w:rsid w:val="00821B06"/>
    <w:rsid w:val="00821BC0"/>
    <w:rsid w:val="00821F93"/>
    <w:rsid w:val="00821FF1"/>
    <w:rsid w:val="00822283"/>
    <w:rsid w:val="00822288"/>
    <w:rsid w:val="00822710"/>
    <w:rsid w:val="00822CB6"/>
    <w:rsid w:val="00822D87"/>
    <w:rsid w:val="00822E25"/>
    <w:rsid w:val="008231E5"/>
    <w:rsid w:val="0082332D"/>
    <w:rsid w:val="00823A8C"/>
    <w:rsid w:val="00823AFF"/>
    <w:rsid w:val="00823C8B"/>
    <w:rsid w:val="00823C8E"/>
    <w:rsid w:val="00823CB5"/>
    <w:rsid w:val="00823D2D"/>
    <w:rsid w:val="00824447"/>
    <w:rsid w:val="0082475E"/>
    <w:rsid w:val="008247DC"/>
    <w:rsid w:val="008248A6"/>
    <w:rsid w:val="00824C0E"/>
    <w:rsid w:val="00824E5B"/>
    <w:rsid w:val="00824E9C"/>
    <w:rsid w:val="0082521E"/>
    <w:rsid w:val="00825223"/>
    <w:rsid w:val="008252EF"/>
    <w:rsid w:val="008253D0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4CD"/>
    <w:rsid w:val="00826AE4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2D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73"/>
    <w:rsid w:val="008337D9"/>
    <w:rsid w:val="0083380C"/>
    <w:rsid w:val="00833BE4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5E"/>
    <w:rsid w:val="00835467"/>
    <w:rsid w:val="008356FC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AD"/>
    <w:rsid w:val="008373E6"/>
    <w:rsid w:val="0083740D"/>
    <w:rsid w:val="0083760C"/>
    <w:rsid w:val="008379D1"/>
    <w:rsid w:val="00837A98"/>
    <w:rsid w:val="00837BE5"/>
    <w:rsid w:val="00837F5D"/>
    <w:rsid w:val="00840001"/>
    <w:rsid w:val="00840247"/>
    <w:rsid w:val="00840363"/>
    <w:rsid w:val="008404A0"/>
    <w:rsid w:val="008406AC"/>
    <w:rsid w:val="008407A6"/>
    <w:rsid w:val="00840895"/>
    <w:rsid w:val="008408B7"/>
    <w:rsid w:val="00840D44"/>
    <w:rsid w:val="00840E7B"/>
    <w:rsid w:val="00840ED0"/>
    <w:rsid w:val="00840EF1"/>
    <w:rsid w:val="008413E5"/>
    <w:rsid w:val="00841469"/>
    <w:rsid w:val="0084165D"/>
    <w:rsid w:val="00841747"/>
    <w:rsid w:val="00841A3C"/>
    <w:rsid w:val="00841AF7"/>
    <w:rsid w:val="00841E70"/>
    <w:rsid w:val="0084214D"/>
    <w:rsid w:val="008421C6"/>
    <w:rsid w:val="008425C7"/>
    <w:rsid w:val="008427AD"/>
    <w:rsid w:val="00842925"/>
    <w:rsid w:val="00842996"/>
    <w:rsid w:val="00842A4D"/>
    <w:rsid w:val="00842DA3"/>
    <w:rsid w:val="00842E17"/>
    <w:rsid w:val="00843090"/>
    <w:rsid w:val="008430A5"/>
    <w:rsid w:val="0084315A"/>
    <w:rsid w:val="008433DA"/>
    <w:rsid w:val="008435B4"/>
    <w:rsid w:val="00843724"/>
    <w:rsid w:val="00843747"/>
    <w:rsid w:val="008437D7"/>
    <w:rsid w:val="008438ED"/>
    <w:rsid w:val="00843BCE"/>
    <w:rsid w:val="00843C45"/>
    <w:rsid w:val="00843DFC"/>
    <w:rsid w:val="00843EF5"/>
    <w:rsid w:val="00843FF4"/>
    <w:rsid w:val="0084471C"/>
    <w:rsid w:val="0084483B"/>
    <w:rsid w:val="008448AE"/>
    <w:rsid w:val="0084493E"/>
    <w:rsid w:val="00844AC5"/>
    <w:rsid w:val="00845051"/>
    <w:rsid w:val="008453A5"/>
    <w:rsid w:val="00845549"/>
    <w:rsid w:val="0084566F"/>
    <w:rsid w:val="008459A0"/>
    <w:rsid w:val="00845AD6"/>
    <w:rsid w:val="00845D60"/>
    <w:rsid w:val="00845E2C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F2"/>
    <w:rsid w:val="008476E7"/>
    <w:rsid w:val="00847A7B"/>
    <w:rsid w:val="008500CE"/>
    <w:rsid w:val="00850304"/>
    <w:rsid w:val="0085054A"/>
    <w:rsid w:val="00850903"/>
    <w:rsid w:val="00850AC3"/>
    <w:rsid w:val="00850B79"/>
    <w:rsid w:val="00850E6B"/>
    <w:rsid w:val="00850F61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768"/>
    <w:rsid w:val="00853A30"/>
    <w:rsid w:val="00853AC8"/>
    <w:rsid w:val="00853D1E"/>
    <w:rsid w:val="00853EBA"/>
    <w:rsid w:val="0085448F"/>
    <w:rsid w:val="00854518"/>
    <w:rsid w:val="00854543"/>
    <w:rsid w:val="00854572"/>
    <w:rsid w:val="0085460D"/>
    <w:rsid w:val="00854653"/>
    <w:rsid w:val="00854848"/>
    <w:rsid w:val="00854976"/>
    <w:rsid w:val="0085499F"/>
    <w:rsid w:val="00854AB3"/>
    <w:rsid w:val="00854E0A"/>
    <w:rsid w:val="00854FDE"/>
    <w:rsid w:val="00854FF7"/>
    <w:rsid w:val="0085503F"/>
    <w:rsid w:val="0085514F"/>
    <w:rsid w:val="0085530C"/>
    <w:rsid w:val="00855459"/>
    <w:rsid w:val="008559FF"/>
    <w:rsid w:val="00855A57"/>
    <w:rsid w:val="00855C25"/>
    <w:rsid w:val="00855F06"/>
    <w:rsid w:val="00855FA5"/>
    <w:rsid w:val="008563CF"/>
    <w:rsid w:val="00856BDD"/>
    <w:rsid w:val="00856EAE"/>
    <w:rsid w:val="00856F06"/>
    <w:rsid w:val="00856F53"/>
    <w:rsid w:val="00856F66"/>
    <w:rsid w:val="00857018"/>
    <w:rsid w:val="008570E1"/>
    <w:rsid w:val="008572A6"/>
    <w:rsid w:val="0085742E"/>
    <w:rsid w:val="0085746D"/>
    <w:rsid w:val="00857730"/>
    <w:rsid w:val="0085777E"/>
    <w:rsid w:val="0085784F"/>
    <w:rsid w:val="008578CE"/>
    <w:rsid w:val="00857A95"/>
    <w:rsid w:val="00857B31"/>
    <w:rsid w:val="00857D5B"/>
    <w:rsid w:val="00857DC8"/>
    <w:rsid w:val="00857E07"/>
    <w:rsid w:val="00857E3C"/>
    <w:rsid w:val="00857EBE"/>
    <w:rsid w:val="00857EFC"/>
    <w:rsid w:val="00860090"/>
    <w:rsid w:val="00860295"/>
    <w:rsid w:val="00860413"/>
    <w:rsid w:val="00860435"/>
    <w:rsid w:val="00860512"/>
    <w:rsid w:val="008607DD"/>
    <w:rsid w:val="00860894"/>
    <w:rsid w:val="00860994"/>
    <w:rsid w:val="00860B3C"/>
    <w:rsid w:val="00860BC6"/>
    <w:rsid w:val="00860C29"/>
    <w:rsid w:val="00860CA3"/>
    <w:rsid w:val="00860F12"/>
    <w:rsid w:val="00860FDA"/>
    <w:rsid w:val="008610D8"/>
    <w:rsid w:val="00861492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AC2"/>
    <w:rsid w:val="00864B3A"/>
    <w:rsid w:val="00864BE4"/>
    <w:rsid w:val="00864C7E"/>
    <w:rsid w:val="00864CF5"/>
    <w:rsid w:val="00864E8A"/>
    <w:rsid w:val="00864F17"/>
    <w:rsid w:val="00864FF2"/>
    <w:rsid w:val="008650F4"/>
    <w:rsid w:val="008651C6"/>
    <w:rsid w:val="008651D1"/>
    <w:rsid w:val="008654A9"/>
    <w:rsid w:val="0086554E"/>
    <w:rsid w:val="00865808"/>
    <w:rsid w:val="00865DF8"/>
    <w:rsid w:val="0086600C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D3"/>
    <w:rsid w:val="00867E39"/>
    <w:rsid w:val="00867FFB"/>
    <w:rsid w:val="00870407"/>
    <w:rsid w:val="00870417"/>
    <w:rsid w:val="00870943"/>
    <w:rsid w:val="008709E4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438"/>
    <w:rsid w:val="008716F4"/>
    <w:rsid w:val="00871707"/>
    <w:rsid w:val="00871824"/>
    <w:rsid w:val="00871877"/>
    <w:rsid w:val="008718CD"/>
    <w:rsid w:val="00871DC7"/>
    <w:rsid w:val="00871DEC"/>
    <w:rsid w:val="00871EA9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2EDA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2EC"/>
    <w:rsid w:val="00874312"/>
    <w:rsid w:val="008744A4"/>
    <w:rsid w:val="0087479B"/>
    <w:rsid w:val="00874D97"/>
    <w:rsid w:val="00874E27"/>
    <w:rsid w:val="00874E5B"/>
    <w:rsid w:val="00874EA2"/>
    <w:rsid w:val="008750FA"/>
    <w:rsid w:val="00875229"/>
    <w:rsid w:val="008752A4"/>
    <w:rsid w:val="0087532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F1A"/>
    <w:rsid w:val="0088148A"/>
    <w:rsid w:val="008818B4"/>
    <w:rsid w:val="00881AF9"/>
    <w:rsid w:val="00881C5C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484"/>
    <w:rsid w:val="008835CC"/>
    <w:rsid w:val="00883616"/>
    <w:rsid w:val="008839CD"/>
    <w:rsid w:val="008839D6"/>
    <w:rsid w:val="008839E6"/>
    <w:rsid w:val="00883ABF"/>
    <w:rsid w:val="00883C2D"/>
    <w:rsid w:val="00883D4A"/>
    <w:rsid w:val="00883D57"/>
    <w:rsid w:val="00883EB0"/>
    <w:rsid w:val="00883F38"/>
    <w:rsid w:val="00883F61"/>
    <w:rsid w:val="0088468E"/>
    <w:rsid w:val="008848AD"/>
    <w:rsid w:val="00884914"/>
    <w:rsid w:val="00884AE5"/>
    <w:rsid w:val="00884C8A"/>
    <w:rsid w:val="00884FFE"/>
    <w:rsid w:val="00885217"/>
    <w:rsid w:val="00885247"/>
    <w:rsid w:val="008855A0"/>
    <w:rsid w:val="008857AA"/>
    <w:rsid w:val="0088596E"/>
    <w:rsid w:val="008859FF"/>
    <w:rsid w:val="00885BDD"/>
    <w:rsid w:val="00885BDF"/>
    <w:rsid w:val="00885D79"/>
    <w:rsid w:val="00885E14"/>
    <w:rsid w:val="00885ECD"/>
    <w:rsid w:val="008860C7"/>
    <w:rsid w:val="008862BE"/>
    <w:rsid w:val="00886776"/>
    <w:rsid w:val="0088679E"/>
    <w:rsid w:val="008867FC"/>
    <w:rsid w:val="008869D3"/>
    <w:rsid w:val="00886A37"/>
    <w:rsid w:val="00886C6E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860"/>
    <w:rsid w:val="00891ACF"/>
    <w:rsid w:val="00891B3B"/>
    <w:rsid w:val="00891B6C"/>
    <w:rsid w:val="00891C35"/>
    <w:rsid w:val="00891D79"/>
    <w:rsid w:val="00891DB6"/>
    <w:rsid w:val="00891F3F"/>
    <w:rsid w:val="00891FEE"/>
    <w:rsid w:val="0089200B"/>
    <w:rsid w:val="008920C2"/>
    <w:rsid w:val="0089237D"/>
    <w:rsid w:val="008925AB"/>
    <w:rsid w:val="00892905"/>
    <w:rsid w:val="00892A66"/>
    <w:rsid w:val="00892B54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2D1"/>
    <w:rsid w:val="00893365"/>
    <w:rsid w:val="008933D7"/>
    <w:rsid w:val="00893485"/>
    <w:rsid w:val="008935A9"/>
    <w:rsid w:val="008935B1"/>
    <w:rsid w:val="008935F1"/>
    <w:rsid w:val="008936C9"/>
    <w:rsid w:val="00893758"/>
    <w:rsid w:val="0089378E"/>
    <w:rsid w:val="008938EA"/>
    <w:rsid w:val="00893C47"/>
    <w:rsid w:val="00894086"/>
    <w:rsid w:val="008940E7"/>
    <w:rsid w:val="008942AE"/>
    <w:rsid w:val="008943F8"/>
    <w:rsid w:val="00894516"/>
    <w:rsid w:val="0089455E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70"/>
    <w:rsid w:val="008955E7"/>
    <w:rsid w:val="0089568A"/>
    <w:rsid w:val="008958B0"/>
    <w:rsid w:val="00895A34"/>
    <w:rsid w:val="00895BFB"/>
    <w:rsid w:val="00895C66"/>
    <w:rsid w:val="00895D64"/>
    <w:rsid w:val="00895DBA"/>
    <w:rsid w:val="00895FEB"/>
    <w:rsid w:val="0089602D"/>
    <w:rsid w:val="00896364"/>
    <w:rsid w:val="00896379"/>
    <w:rsid w:val="00896503"/>
    <w:rsid w:val="00896546"/>
    <w:rsid w:val="0089661B"/>
    <w:rsid w:val="00896875"/>
    <w:rsid w:val="00896AEB"/>
    <w:rsid w:val="00896E32"/>
    <w:rsid w:val="00896FAF"/>
    <w:rsid w:val="00896FE7"/>
    <w:rsid w:val="008970E0"/>
    <w:rsid w:val="0089744A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618"/>
    <w:rsid w:val="008A1FE3"/>
    <w:rsid w:val="008A21B4"/>
    <w:rsid w:val="008A2537"/>
    <w:rsid w:val="008A26B0"/>
    <w:rsid w:val="008A2A6D"/>
    <w:rsid w:val="008A2BEE"/>
    <w:rsid w:val="008A2CDD"/>
    <w:rsid w:val="008A2D39"/>
    <w:rsid w:val="008A3272"/>
    <w:rsid w:val="008A33C8"/>
    <w:rsid w:val="008A3683"/>
    <w:rsid w:val="008A3892"/>
    <w:rsid w:val="008A3A88"/>
    <w:rsid w:val="008A3AAC"/>
    <w:rsid w:val="008A3CE5"/>
    <w:rsid w:val="008A3D40"/>
    <w:rsid w:val="008A3EB1"/>
    <w:rsid w:val="008A3EF4"/>
    <w:rsid w:val="008A41F0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48E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654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73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D3F"/>
    <w:rsid w:val="008B1E0B"/>
    <w:rsid w:val="008B1E1F"/>
    <w:rsid w:val="008B1EE3"/>
    <w:rsid w:val="008B2406"/>
    <w:rsid w:val="008B2420"/>
    <w:rsid w:val="008B2501"/>
    <w:rsid w:val="008B2AB8"/>
    <w:rsid w:val="008B2C13"/>
    <w:rsid w:val="008B2EDC"/>
    <w:rsid w:val="008B3167"/>
    <w:rsid w:val="008B3187"/>
    <w:rsid w:val="008B33A4"/>
    <w:rsid w:val="008B3541"/>
    <w:rsid w:val="008B3B01"/>
    <w:rsid w:val="008B3B58"/>
    <w:rsid w:val="008B3BBD"/>
    <w:rsid w:val="008B3C3B"/>
    <w:rsid w:val="008B3CD6"/>
    <w:rsid w:val="008B3E61"/>
    <w:rsid w:val="008B3EFB"/>
    <w:rsid w:val="008B3F8D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21"/>
    <w:rsid w:val="008B4A70"/>
    <w:rsid w:val="008B4AEF"/>
    <w:rsid w:val="008B4B34"/>
    <w:rsid w:val="008B51E9"/>
    <w:rsid w:val="008B5274"/>
    <w:rsid w:val="008B530A"/>
    <w:rsid w:val="008B53BE"/>
    <w:rsid w:val="008B55C4"/>
    <w:rsid w:val="008B566D"/>
    <w:rsid w:val="008B5808"/>
    <w:rsid w:val="008B59AC"/>
    <w:rsid w:val="008B5BE8"/>
    <w:rsid w:val="008B604B"/>
    <w:rsid w:val="008B611F"/>
    <w:rsid w:val="008B6209"/>
    <w:rsid w:val="008B632A"/>
    <w:rsid w:val="008B63B0"/>
    <w:rsid w:val="008B672C"/>
    <w:rsid w:val="008B6916"/>
    <w:rsid w:val="008B6A0B"/>
    <w:rsid w:val="008B6BC8"/>
    <w:rsid w:val="008B6E98"/>
    <w:rsid w:val="008B6E99"/>
    <w:rsid w:val="008B705D"/>
    <w:rsid w:val="008B7217"/>
    <w:rsid w:val="008B743E"/>
    <w:rsid w:val="008B77B7"/>
    <w:rsid w:val="008B7BE0"/>
    <w:rsid w:val="008B7CC8"/>
    <w:rsid w:val="008B7D9B"/>
    <w:rsid w:val="008B7E71"/>
    <w:rsid w:val="008B7E7A"/>
    <w:rsid w:val="008B7EF7"/>
    <w:rsid w:val="008C0052"/>
    <w:rsid w:val="008C0201"/>
    <w:rsid w:val="008C029D"/>
    <w:rsid w:val="008C057E"/>
    <w:rsid w:val="008C05D7"/>
    <w:rsid w:val="008C05DD"/>
    <w:rsid w:val="008C0701"/>
    <w:rsid w:val="008C0916"/>
    <w:rsid w:val="008C0A5D"/>
    <w:rsid w:val="008C0D41"/>
    <w:rsid w:val="008C0EA3"/>
    <w:rsid w:val="008C109D"/>
    <w:rsid w:val="008C11B9"/>
    <w:rsid w:val="008C138C"/>
    <w:rsid w:val="008C149B"/>
    <w:rsid w:val="008C18E9"/>
    <w:rsid w:val="008C1A65"/>
    <w:rsid w:val="008C1AF8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EEA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B20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3AC"/>
    <w:rsid w:val="008C6497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862"/>
    <w:rsid w:val="008C7B6D"/>
    <w:rsid w:val="008C7E10"/>
    <w:rsid w:val="008D0049"/>
    <w:rsid w:val="008D0182"/>
    <w:rsid w:val="008D029C"/>
    <w:rsid w:val="008D02AB"/>
    <w:rsid w:val="008D051E"/>
    <w:rsid w:val="008D083B"/>
    <w:rsid w:val="008D1010"/>
    <w:rsid w:val="008D1116"/>
    <w:rsid w:val="008D122D"/>
    <w:rsid w:val="008D1272"/>
    <w:rsid w:val="008D128C"/>
    <w:rsid w:val="008D13E1"/>
    <w:rsid w:val="008D1434"/>
    <w:rsid w:val="008D165A"/>
    <w:rsid w:val="008D169A"/>
    <w:rsid w:val="008D1A96"/>
    <w:rsid w:val="008D1B3E"/>
    <w:rsid w:val="008D1C24"/>
    <w:rsid w:val="008D1DA5"/>
    <w:rsid w:val="008D2209"/>
    <w:rsid w:val="008D2252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3D33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211"/>
    <w:rsid w:val="008D6304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6EDC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19D"/>
    <w:rsid w:val="008E0225"/>
    <w:rsid w:val="008E02E5"/>
    <w:rsid w:val="008E034A"/>
    <w:rsid w:val="008E0682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73E"/>
    <w:rsid w:val="008E19B4"/>
    <w:rsid w:val="008E1D51"/>
    <w:rsid w:val="008E1DA3"/>
    <w:rsid w:val="008E1DF3"/>
    <w:rsid w:val="008E1EDE"/>
    <w:rsid w:val="008E1F86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58D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B5B"/>
    <w:rsid w:val="008E5B9C"/>
    <w:rsid w:val="008E5DBE"/>
    <w:rsid w:val="008E5DE2"/>
    <w:rsid w:val="008E5E54"/>
    <w:rsid w:val="008E65B8"/>
    <w:rsid w:val="008E685D"/>
    <w:rsid w:val="008E69C9"/>
    <w:rsid w:val="008E6C91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CE5"/>
    <w:rsid w:val="008E7EC1"/>
    <w:rsid w:val="008E7F02"/>
    <w:rsid w:val="008F010A"/>
    <w:rsid w:val="008F02A3"/>
    <w:rsid w:val="008F0705"/>
    <w:rsid w:val="008F0959"/>
    <w:rsid w:val="008F09E9"/>
    <w:rsid w:val="008F0A06"/>
    <w:rsid w:val="008F0D9E"/>
    <w:rsid w:val="008F0F76"/>
    <w:rsid w:val="008F106F"/>
    <w:rsid w:val="008F10B8"/>
    <w:rsid w:val="008F13EE"/>
    <w:rsid w:val="008F14C3"/>
    <w:rsid w:val="008F15DF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A1E"/>
    <w:rsid w:val="008F2B08"/>
    <w:rsid w:val="008F2B87"/>
    <w:rsid w:val="008F2CEA"/>
    <w:rsid w:val="008F2D38"/>
    <w:rsid w:val="008F2E61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CFB"/>
    <w:rsid w:val="008F3D43"/>
    <w:rsid w:val="008F3E74"/>
    <w:rsid w:val="008F3E98"/>
    <w:rsid w:val="008F3F20"/>
    <w:rsid w:val="008F408E"/>
    <w:rsid w:val="008F4098"/>
    <w:rsid w:val="008F409A"/>
    <w:rsid w:val="008F453C"/>
    <w:rsid w:val="008F4A70"/>
    <w:rsid w:val="008F4ECF"/>
    <w:rsid w:val="008F5089"/>
    <w:rsid w:val="008F50A3"/>
    <w:rsid w:val="008F5547"/>
    <w:rsid w:val="008F560D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9E1"/>
    <w:rsid w:val="008F7B11"/>
    <w:rsid w:val="008F7BD2"/>
    <w:rsid w:val="00900010"/>
    <w:rsid w:val="00900064"/>
    <w:rsid w:val="009000DA"/>
    <w:rsid w:val="009001E8"/>
    <w:rsid w:val="00900698"/>
    <w:rsid w:val="009006E7"/>
    <w:rsid w:val="00900BFA"/>
    <w:rsid w:val="00900D5B"/>
    <w:rsid w:val="00900E8C"/>
    <w:rsid w:val="00900F60"/>
    <w:rsid w:val="00900FFD"/>
    <w:rsid w:val="00901025"/>
    <w:rsid w:val="0090121C"/>
    <w:rsid w:val="0090123A"/>
    <w:rsid w:val="00901432"/>
    <w:rsid w:val="00901984"/>
    <w:rsid w:val="00901AF3"/>
    <w:rsid w:val="00901DFA"/>
    <w:rsid w:val="00901E90"/>
    <w:rsid w:val="00901FE8"/>
    <w:rsid w:val="009025DB"/>
    <w:rsid w:val="009028F5"/>
    <w:rsid w:val="00902A11"/>
    <w:rsid w:val="00902BFF"/>
    <w:rsid w:val="00902CAB"/>
    <w:rsid w:val="00902D52"/>
    <w:rsid w:val="00902F21"/>
    <w:rsid w:val="0090343F"/>
    <w:rsid w:val="00903507"/>
    <w:rsid w:val="009035E9"/>
    <w:rsid w:val="00903836"/>
    <w:rsid w:val="00903845"/>
    <w:rsid w:val="00903910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307"/>
    <w:rsid w:val="009043D8"/>
    <w:rsid w:val="009043EA"/>
    <w:rsid w:val="009045D9"/>
    <w:rsid w:val="00904B66"/>
    <w:rsid w:val="00904BE1"/>
    <w:rsid w:val="00904DFE"/>
    <w:rsid w:val="00904F27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7B5"/>
    <w:rsid w:val="00906A0D"/>
    <w:rsid w:val="00906BB6"/>
    <w:rsid w:val="00906BBC"/>
    <w:rsid w:val="00906C23"/>
    <w:rsid w:val="00906C2B"/>
    <w:rsid w:val="00906D31"/>
    <w:rsid w:val="00907038"/>
    <w:rsid w:val="00907267"/>
    <w:rsid w:val="00907801"/>
    <w:rsid w:val="00907AD4"/>
    <w:rsid w:val="00907B27"/>
    <w:rsid w:val="00907B90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2037"/>
    <w:rsid w:val="009123A1"/>
    <w:rsid w:val="009128C6"/>
    <w:rsid w:val="00912ABC"/>
    <w:rsid w:val="00912B4B"/>
    <w:rsid w:val="00912C4A"/>
    <w:rsid w:val="00912C77"/>
    <w:rsid w:val="00912C86"/>
    <w:rsid w:val="00912D30"/>
    <w:rsid w:val="00912D32"/>
    <w:rsid w:val="00912F72"/>
    <w:rsid w:val="00913197"/>
    <w:rsid w:val="009133DC"/>
    <w:rsid w:val="0091348F"/>
    <w:rsid w:val="009137D0"/>
    <w:rsid w:val="00913C71"/>
    <w:rsid w:val="00913D52"/>
    <w:rsid w:val="00914041"/>
    <w:rsid w:val="009141CD"/>
    <w:rsid w:val="00914573"/>
    <w:rsid w:val="009147C4"/>
    <w:rsid w:val="00914944"/>
    <w:rsid w:val="009149EC"/>
    <w:rsid w:val="00914A2B"/>
    <w:rsid w:val="00914AAF"/>
    <w:rsid w:val="00914AD7"/>
    <w:rsid w:val="00915129"/>
    <w:rsid w:val="009153EB"/>
    <w:rsid w:val="00915427"/>
    <w:rsid w:val="00915770"/>
    <w:rsid w:val="00915DDB"/>
    <w:rsid w:val="00915E94"/>
    <w:rsid w:val="00915EB8"/>
    <w:rsid w:val="00915FA2"/>
    <w:rsid w:val="0091612D"/>
    <w:rsid w:val="00916487"/>
    <w:rsid w:val="009164C5"/>
    <w:rsid w:val="0091669B"/>
    <w:rsid w:val="009166A7"/>
    <w:rsid w:val="009166E4"/>
    <w:rsid w:val="00916AFD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7E"/>
    <w:rsid w:val="00917BF2"/>
    <w:rsid w:val="00917D12"/>
    <w:rsid w:val="00917DD9"/>
    <w:rsid w:val="00917F4C"/>
    <w:rsid w:val="00917F61"/>
    <w:rsid w:val="00917FDC"/>
    <w:rsid w:val="009200EE"/>
    <w:rsid w:val="009201C1"/>
    <w:rsid w:val="00920277"/>
    <w:rsid w:val="0092045D"/>
    <w:rsid w:val="009204ED"/>
    <w:rsid w:val="00920593"/>
    <w:rsid w:val="00920747"/>
    <w:rsid w:val="009207DF"/>
    <w:rsid w:val="009209B6"/>
    <w:rsid w:val="009209C8"/>
    <w:rsid w:val="00920A2C"/>
    <w:rsid w:val="00920B23"/>
    <w:rsid w:val="00920CB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F"/>
    <w:rsid w:val="00921B06"/>
    <w:rsid w:val="00921B2E"/>
    <w:rsid w:val="00921C45"/>
    <w:rsid w:val="00921C5A"/>
    <w:rsid w:val="00921CF0"/>
    <w:rsid w:val="00921D0D"/>
    <w:rsid w:val="00921DA1"/>
    <w:rsid w:val="00921DC4"/>
    <w:rsid w:val="00921ECD"/>
    <w:rsid w:val="00921F19"/>
    <w:rsid w:val="00921F62"/>
    <w:rsid w:val="00922263"/>
    <w:rsid w:val="00922378"/>
    <w:rsid w:val="0092237D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4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D35"/>
    <w:rsid w:val="00926F34"/>
    <w:rsid w:val="00926FCD"/>
    <w:rsid w:val="00927435"/>
    <w:rsid w:val="00927465"/>
    <w:rsid w:val="009274DD"/>
    <w:rsid w:val="0092751C"/>
    <w:rsid w:val="0092778C"/>
    <w:rsid w:val="009277D3"/>
    <w:rsid w:val="0092780E"/>
    <w:rsid w:val="00927B0A"/>
    <w:rsid w:val="00927BF8"/>
    <w:rsid w:val="00927D21"/>
    <w:rsid w:val="00927EBB"/>
    <w:rsid w:val="0093043D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3FE"/>
    <w:rsid w:val="0093144D"/>
    <w:rsid w:val="009315B9"/>
    <w:rsid w:val="00931691"/>
    <w:rsid w:val="0093176F"/>
    <w:rsid w:val="00931EA5"/>
    <w:rsid w:val="00932098"/>
    <w:rsid w:val="0093250D"/>
    <w:rsid w:val="00932611"/>
    <w:rsid w:val="009326AC"/>
    <w:rsid w:val="0093275F"/>
    <w:rsid w:val="00932A00"/>
    <w:rsid w:val="00932BC9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D16"/>
    <w:rsid w:val="00934DBD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51"/>
    <w:rsid w:val="009365D3"/>
    <w:rsid w:val="0093674E"/>
    <w:rsid w:val="009367AF"/>
    <w:rsid w:val="00936CAD"/>
    <w:rsid w:val="00936EE8"/>
    <w:rsid w:val="0093701E"/>
    <w:rsid w:val="00937105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15A"/>
    <w:rsid w:val="009414B3"/>
    <w:rsid w:val="00942075"/>
    <w:rsid w:val="009422EA"/>
    <w:rsid w:val="009425F6"/>
    <w:rsid w:val="0094264D"/>
    <w:rsid w:val="009426D1"/>
    <w:rsid w:val="00942860"/>
    <w:rsid w:val="00942B00"/>
    <w:rsid w:val="00942B32"/>
    <w:rsid w:val="00942BA2"/>
    <w:rsid w:val="00942D20"/>
    <w:rsid w:val="00942DC2"/>
    <w:rsid w:val="0094306B"/>
    <w:rsid w:val="00943297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19"/>
    <w:rsid w:val="00946E2D"/>
    <w:rsid w:val="00946F15"/>
    <w:rsid w:val="009474D7"/>
    <w:rsid w:val="00947661"/>
    <w:rsid w:val="00947871"/>
    <w:rsid w:val="00947B8F"/>
    <w:rsid w:val="00947EE5"/>
    <w:rsid w:val="009501E5"/>
    <w:rsid w:val="00950476"/>
    <w:rsid w:val="00950861"/>
    <w:rsid w:val="00950A33"/>
    <w:rsid w:val="00950DBA"/>
    <w:rsid w:val="00950E00"/>
    <w:rsid w:val="009511E4"/>
    <w:rsid w:val="0095142D"/>
    <w:rsid w:val="00951482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3E4"/>
    <w:rsid w:val="0095353C"/>
    <w:rsid w:val="00953560"/>
    <w:rsid w:val="009535A5"/>
    <w:rsid w:val="00953818"/>
    <w:rsid w:val="00953CA5"/>
    <w:rsid w:val="009541BD"/>
    <w:rsid w:val="0095437F"/>
    <w:rsid w:val="009543D7"/>
    <w:rsid w:val="00954472"/>
    <w:rsid w:val="00954474"/>
    <w:rsid w:val="0095454B"/>
    <w:rsid w:val="00954582"/>
    <w:rsid w:val="009546D7"/>
    <w:rsid w:val="00954732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4D"/>
    <w:rsid w:val="00956071"/>
    <w:rsid w:val="00956543"/>
    <w:rsid w:val="00956594"/>
    <w:rsid w:val="00956665"/>
    <w:rsid w:val="00956942"/>
    <w:rsid w:val="00956B07"/>
    <w:rsid w:val="00956C91"/>
    <w:rsid w:val="00957013"/>
    <w:rsid w:val="0095708F"/>
    <w:rsid w:val="009570D4"/>
    <w:rsid w:val="00957104"/>
    <w:rsid w:val="0095716B"/>
    <w:rsid w:val="0095761A"/>
    <w:rsid w:val="00957DAA"/>
    <w:rsid w:val="0096028E"/>
    <w:rsid w:val="00960369"/>
    <w:rsid w:val="00960632"/>
    <w:rsid w:val="00960A6D"/>
    <w:rsid w:val="00960AA6"/>
    <w:rsid w:val="00960B8B"/>
    <w:rsid w:val="00960E92"/>
    <w:rsid w:val="0096150B"/>
    <w:rsid w:val="00961595"/>
    <w:rsid w:val="00961636"/>
    <w:rsid w:val="0096180D"/>
    <w:rsid w:val="00961871"/>
    <w:rsid w:val="009619B9"/>
    <w:rsid w:val="00961D52"/>
    <w:rsid w:val="00961EB3"/>
    <w:rsid w:val="009621F0"/>
    <w:rsid w:val="0096234C"/>
    <w:rsid w:val="00962566"/>
    <w:rsid w:val="0096266F"/>
    <w:rsid w:val="009626DB"/>
    <w:rsid w:val="009627A6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BDD"/>
    <w:rsid w:val="00963BFE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535"/>
    <w:rsid w:val="0096482B"/>
    <w:rsid w:val="009648D4"/>
    <w:rsid w:val="00964A2F"/>
    <w:rsid w:val="00964B17"/>
    <w:rsid w:val="00964BE6"/>
    <w:rsid w:val="00964EA7"/>
    <w:rsid w:val="00964F84"/>
    <w:rsid w:val="009650C7"/>
    <w:rsid w:val="0096511F"/>
    <w:rsid w:val="009653D8"/>
    <w:rsid w:val="009655B1"/>
    <w:rsid w:val="0096573A"/>
    <w:rsid w:val="00965790"/>
    <w:rsid w:val="009657D6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8B4"/>
    <w:rsid w:val="00970DA4"/>
    <w:rsid w:val="00970FFD"/>
    <w:rsid w:val="00971127"/>
    <w:rsid w:val="009711F5"/>
    <w:rsid w:val="0097126E"/>
    <w:rsid w:val="00971440"/>
    <w:rsid w:val="0097144B"/>
    <w:rsid w:val="00971601"/>
    <w:rsid w:val="009716C3"/>
    <w:rsid w:val="009716C4"/>
    <w:rsid w:val="009716FE"/>
    <w:rsid w:val="0097175E"/>
    <w:rsid w:val="00971832"/>
    <w:rsid w:val="009718B6"/>
    <w:rsid w:val="00971B4F"/>
    <w:rsid w:val="00971C27"/>
    <w:rsid w:val="0097211C"/>
    <w:rsid w:val="00972127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36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78A"/>
    <w:rsid w:val="00975953"/>
    <w:rsid w:val="00975A80"/>
    <w:rsid w:val="00975CAE"/>
    <w:rsid w:val="00975DC8"/>
    <w:rsid w:val="00975E81"/>
    <w:rsid w:val="00975F27"/>
    <w:rsid w:val="00975F4A"/>
    <w:rsid w:val="00976316"/>
    <w:rsid w:val="00976837"/>
    <w:rsid w:val="00976895"/>
    <w:rsid w:val="009768C1"/>
    <w:rsid w:val="00976930"/>
    <w:rsid w:val="00976F0D"/>
    <w:rsid w:val="0097723D"/>
    <w:rsid w:val="009773C7"/>
    <w:rsid w:val="009775C4"/>
    <w:rsid w:val="00977666"/>
    <w:rsid w:val="0097793D"/>
    <w:rsid w:val="00977A6C"/>
    <w:rsid w:val="00977A98"/>
    <w:rsid w:val="00977C72"/>
    <w:rsid w:val="00977DA4"/>
    <w:rsid w:val="009803E1"/>
    <w:rsid w:val="009805C0"/>
    <w:rsid w:val="00980614"/>
    <w:rsid w:val="00980648"/>
    <w:rsid w:val="00980662"/>
    <w:rsid w:val="009807EE"/>
    <w:rsid w:val="00980824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824"/>
    <w:rsid w:val="0098184B"/>
    <w:rsid w:val="0098189E"/>
    <w:rsid w:val="009819E1"/>
    <w:rsid w:val="00981B0E"/>
    <w:rsid w:val="00981B19"/>
    <w:rsid w:val="00981B20"/>
    <w:rsid w:val="00981C27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24F"/>
    <w:rsid w:val="009838CE"/>
    <w:rsid w:val="00983A8B"/>
    <w:rsid w:val="00983CC0"/>
    <w:rsid w:val="00983E0C"/>
    <w:rsid w:val="00983E1E"/>
    <w:rsid w:val="00983E66"/>
    <w:rsid w:val="0098407E"/>
    <w:rsid w:val="00984271"/>
    <w:rsid w:val="0098431D"/>
    <w:rsid w:val="00984407"/>
    <w:rsid w:val="009845A4"/>
    <w:rsid w:val="009845B1"/>
    <w:rsid w:val="00984773"/>
    <w:rsid w:val="00984929"/>
    <w:rsid w:val="00984940"/>
    <w:rsid w:val="00984987"/>
    <w:rsid w:val="00984A8B"/>
    <w:rsid w:val="00984BE8"/>
    <w:rsid w:val="00984D72"/>
    <w:rsid w:val="00984E6E"/>
    <w:rsid w:val="00984F92"/>
    <w:rsid w:val="009850C7"/>
    <w:rsid w:val="00985178"/>
    <w:rsid w:val="00985334"/>
    <w:rsid w:val="009856FD"/>
    <w:rsid w:val="00985CD7"/>
    <w:rsid w:val="00985F21"/>
    <w:rsid w:val="00986126"/>
    <w:rsid w:val="009861C2"/>
    <w:rsid w:val="0098684E"/>
    <w:rsid w:val="009868FA"/>
    <w:rsid w:val="00986A40"/>
    <w:rsid w:val="00986AEB"/>
    <w:rsid w:val="00986B2B"/>
    <w:rsid w:val="00986C34"/>
    <w:rsid w:val="00986F54"/>
    <w:rsid w:val="009872D1"/>
    <w:rsid w:val="009875FD"/>
    <w:rsid w:val="009876CE"/>
    <w:rsid w:val="00987EFC"/>
    <w:rsid w:val="0099008A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A8D"/>
    <w:rsid w:val="00992ABC"/>
    <w:rsid w:val="00992CBF"/>
    <w:rsid w:val="00992E8B"/>
    <w:rsid w:val="00992FD5"/>
    <w:rsid w:val="00993160"/>
    <w:rsid w:val="009931AD"/>
    <w:rsid w:val="00993295"/>
    <w:rsid w:val="009934BF"/>
    <w:rsid w:val="009934C5"/>
    <w:rsid w:val="009935BA"/>
    <w:rsid w:val="0099371B"/>
    <w:rsid w:val="009939CA"/>
    <w:rsid w:val="009939DB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6F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E1"/>
    <w:rsid w:val="00996CF1"/>
    <w:rsid w:val="00996DBD"/>
    <w:rsid w:val="00996FFB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167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0D4A"/>
    <w:rsid w:val="009A12FE"/>
    <w:rsid w:val="009A1342"/>
    <w:rsid w:val="009A147C"/>
    <w:rsid w:val="009A1572"/>
    <w:rsid w:val="009A17C4"/>
    <w:rsid w:val="009A1942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C21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674"/>
    <w:rsid w:val="009A473E"/>
    <w:rsid w:val="009A48F2"/>
    <w:rsid w:val="009A4A9E"/>
    <w:rsid w:val="009A4C77"/>
    <w:rsid w:val="009A4CB8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C1B"/>
    <w:rsid w:val="009A7CE2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6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46"/>
    <w:rsid w:val="009B456B"/>
    <w:rsid w:val="009B4623"/>
    <w:rsid w:val="009B471B"/>
    <w:rsid w:val="009B47DB"/>
    <w:rsid w:val="009B4A99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9F0"/>
    <w:rsid w:val="009B5AB4"/>
    <w:rsid w:val="009B5AFD"/>
    <w:rsid w:val="009B5B1E"/>
    <w:rsid w:val="009B5C29"/>
    <w:rsid w:val="009B5CF9"/>
    <w:rsid w:val="009B5DD1"/>
    <w:rsid w:val="009B6073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B7F33"/>
    <w:rsid w:val="009C0189"/>
    <w:rsid w:val="009C0234"/>
    <w:rsid w:val="009C06EF"/>
    <w:rsid w:val="009C07A5"/>
    <w:rsid w:val="009C0922"/>
    <w:rsid w:val="009C0BAB"/>
    <w:rsid w:val="009C0BD3"/>
    <w:rsid w:val="009C0F35"/>
    <w:rsid w:val="009C1021"/>
    <w:rsid w:val="009C1205"/>
    <w:rsid w:val="009C12A6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726"/>
    <w:rsid w:val="009C2A94"/>
    <w:rsid w:val="009C2AA4"/>
    <w:rsid w:val="009C2B9B"/>
    <w:rsid w:val="009C2BDE"/>
    <w:rsid w:val="009C2CAD"/>
    <w:rsid w:val="009C2D0C"/>
    <w:rsid w:val="009C31CE"/>
    <w:rsid w:val="009C3282"/>
    <w:rsid w:val="009C328D"/>
    <w:rsid w:val="009C3315"/>
    <w:rsid w:val="009C34AB"/>
    <w:rsid w:val="009C3952"/>
    <w:rsid w:val="009C39D7"/>
    <w:rsid w:val="009C3A32"/>
    <w:rsid w:val="009C3C43"/>
    <w:rsid w:val="009C425A"/>
    <w:rsid w:val="009C457A"/>
    <w:rsid w:val="009C4735"/>
    <w:rsid w:val="009C4866"/>
    <w:rsid w:val="009C49B2"/>
    <w:rsid w:val="009C4C72"/>
    <w:rsid w:val="009C4F7A"/>
    <w:rsid w:val="009C5410"/>
    <w:rsid w:val="009C553A"/>
    <w:rsid w:val="009C55BE"/>
    <w:rsid w:val="009C55BF"/>
    <w:rsid w:val="009C55E5"/>
    <w:rsid w:val="009C5640"/>
    <w:rsid w:val="009C5AD8"/>
    <w:rsid w:val="009C6154"/>
    <w:rsid w:val="009C6155"/>
    <w:rsid w:val="009C62CD"/>
    <w:rsid w:val="009C64D4"/>
    <w:rsid w:val="009C65A8"/>
    <w:rsid w:val="009C6634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B71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F9D"/>
    <w:rsid w:val="009D106F"/>
    <w:rsid w:val="009D1112"/>
    <w:rsid w:val="009D11A8"/>
    <w:rsid w:val="009D148E"/>
    <w:rsid w:val="009D15F2"/>
    <w:rsid w:val="009D162D"/>
    <w:rsid w:val="009D1664"/>
    <w:rsid w:val="009D17D7"/>
    <w:rsid w:val="009D1819"/>
    <w:rsid w:val="009D1D53"/>
    <w:rsid w:val="009D2134"/>
    <w:rsid w:val="009D22DF"/>
    <w:rsid w:val="009D23B8"/>
    <w:rsid w:val="009D24A9"/>
    <w:rsid w:val="009D2659"/>
    <w:rsid w:val="009D265F"/>
    <w:rsid w:val="009D2AF8"/>
    <w:rsid w:val="009D2C1C"/>
    <w:rsid w:val="009D2CA4"/>
    <w:rsid w:val="009D2D2C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403A"/>
    <w:rsid w:val="009D41AB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9B6"/>
    <w:rsid w:val="009D7D8E"/>
    <w:rsid w:val="009D7DCD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34D"/>
    <w:rsid w:val="009E2580"/>
    <w:rsid w:val="009E2608"/>
    <w:rsid w:val="009E26A7"/>
    <w:rsid w:val="009E2754"/>
    <w:rsid w:val="009E2981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4F30"/>
    <w:rsid w:val="009E505A"/>
    <w:rsid w:val="009E5146"/>
    <w:rsid w:val="009E5181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BF8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B28"/>
    <w:rsid w:val="009E7B50"/>
    <w:rsid w:val="009E7BC9"/>
    <w:rsid w:val="009E7DD0"/>
    <w:rsid w:val="009F047A"/>
    <w:rsid w:val="009F049D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9F7E36"/>
    <w:rsid w:val="00A00279"/>
    <w:rsid w:val="00A0032C"/>
    <w:rsid w:val="00A00538"/>
    <w:rsid w:val="00A005B4"/>
    <w:rsid w:val="00A00607"/>
    <w:rsid w:val="00A006AB"/>
    <w:rsid w:val="00A00932"/>
    <w:rsid w:val="00A0096A"/>
    <w:rsid w:val="00A00A37"/>
    <w:rsid w:val="00A00DF0"/>
    <w:rsid w:val="00A00E1C"/>
    <w:rsid w:val="00A0110C"/>
    <w:rsid w:val="00A0135E"/>
    <w:rsid w:val="00A015A1"/>
    <w:rsid w:val="00A016C1"/>
    <w:rsid w:val="00A01926"/>
    <w:rsid w:val="00A019AB"/>
    <w:rsid w:val="00A0200D"/>
    <w:rsid w:val="00A0228B"/>
    <w:rsid w:val="00A02293"/>
    <w:rsid w:val="00A02298"/>
    <w:rsid w:val="00A028B7"/>
    <w:rsid w:val="00A028CE"/>
    <w:rsid w:val="00A02919"/>
    <w:rsid w:val="00A02C9E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C63"/>
    <w:rsid w:val="00A03D5A"/>
    <w:rsid w:val="00A0429A"/>
    <w:rsid w:val="00A04433"/>
    <w:rsid w:val="00A04549"/>
    <w:rsid w:val="00A04613"/>
    <w:rsid w:val="00A04788"/>
    <w:rsid w:val="00A0481D"/>
    <w:rsid w:val="00A049A5"/>
    <w:rsid w:val="00A04BC4"/>
    <w:rsid w:val="00A04D9D"/>
    <w:rsid w:val="00A04EC6"/>
    <w:rsid w:val="00A050BA"/>
    <w:rsid w:val="00A051CD"/>
    <w:rsid w:val="00A0524C"/>
    <w:rsid w:val="00A0535C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B67"/>
    <w:rsid w:val="00A06EE2"/>
    <w:rsid w:val="00A06F68"/>
    <w:rsid w:val="00A07042"/>
    <w:rsid w:val="00A0707C"/>
    <w:rsid w:val="00A074D3"/>
    <w:rsid w:val="00A07549"/>
    <w:rsid w:val="00A07597"/>
    <w:rsid w:val="00A07645"/>
    <w:rsid w:val="00A0765E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6DF"/>
    <w:rsid w:val="00A10888"/>
    <w:rsid w:val="00A10987"/>
    <w:rsid w:val="00A10D1D"/>
    <w:rsid w:val="00A11080"/>
    <w:rsid w:val="00A11298"/>
    <w:rsid w:val="00A11362"/>
    <w:rsid w:val="00A11407"/>
    <w:rsid w:val="00A11657"/>
    <w:rsid w:val="00A11CCA"/>
    <w:rsid w:val="00A11E1B"/>
    <w:rsid w:val="00A11F03"/>
    <w:rsid w:val="00A121D2"/>
    <w:rsid w:val="00A1249B"/>
    <w:rsid w:val="00A1280C"/>
    <w:rsid w:val="00A128AA"/>
    <w:rsid w:val="00A129D2"/>
    <w:rsid w:val="00A12AB4"/>
    <w:rsid w:val="00A12AC9"/>
    <w:rsid w:val="00A12BEB"/>
    <w:rsid w:val="00A12D4B"/>
    <w:rsid w:val="00A12E05"/>
    <w:rsid w:val="00A1323B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4BC8"/>
    <w:rsid w:val="00A15066"/>
    <w:rsid w:val="00A150D2"/>
    <w:rsid w:val="00A150EE"/>
    <w:rsid w:val="00A152AB"/>
    <w:rsid w:val="00A1553A"/>
    <w:rsid w:val="00A15736"/>
    <w:rsid w:val="00A1577E"/>
    <w:rsid w:val="00A15790"/>
    <w:rsid w:val="00A159EB"/>
    <w:rsid w:val="00A1600D"/>
    <w:rsid w:val="00A165D5"/>
    <w:rsid w:val="00A16693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3C"/>
    <w:rsid w:val="00A17EA9"/>
    <w:rsid w:val="00A17FB3"/>
    <w:rsid w:val="00A201F2"/>
    <w:rsid w:val="00A20582"/>
    <w:rsid w:val="00A205FF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8FE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256"/>
    <w:rsid w:val="00A234D0"/>
    <w:rsid w:val="00A23569"/>
    <w:rsid w:val="00A2356B"/>
    <w:rsid w:val="00A236E4"/>
    <w:rsid w:val="00A2393D"/>
    <w:rsid w:val="00A23A7D"/>
    <w:rsid w:val="00A23F8F"/>
    <w:rsid w:val="00A240D0"/>
    <w:rsid w:val="00A24134"/>
    <w:rsid w:val="00A2436A"/>
    <w:rsid w:val="00A2439A"/>
    <w:rsid w:val="00A2445C"/>
    <w:rsid w:val="00A249CD"/>
    <w:rsid w:val="00A249F3"/>
    <w:rsid w:val="00A24CA1"/>
    <w:rsid w:val="00A24E67"/>
    <w:rsid w:val="00A24EAF"/>
    <w:rsid w:val="00A24ED7"/>
    <w:rsid w:val="00A250FA"/>
    <w:rsid w:val="00A25109"/>
    <w:rsid w:val="00A25112"/>
    <w:rsid w:val="00A25181"/>
    <w:rsid w:val="00A251DA"/>
    <w:rsid w:val="00A253A9"/>
    <w:rsid w:val="00A253BC"/>
    <w:rsid w:val="00A253C0"/>
    <w:rsid w:val="00A25401"/>
    <w:rsid w:val="00A25742"/>
    <w:rsid w:val="00A25833"/>
    <w:rsid w:val="00A25915"/>
    <w:rsid w:val="00A25937"/>
    <w:rsid w:val="00A25A2C"/>
    <w:rsid w:val="00A25B4C"/>
    <w:rsid w:val="00A26061"/>
    <w:rsid w:val="00A261D4"/>
    <w:rsid w:val="00A26431"/>
    <w:rsid w:val="00A264AF"/>
    <w:rsid w:val="00A26527"/>
    <w:rsid w:val="00A2659E"/>
    <w:rsid w:val="00A26791"/>
    <w:rsid w:val="00A267BA"/>
    <w:rsid w:val="00A267D2"/>
    <w:rsid w:val="00A26955"/>
    <w:rsid w:val="00A26983"/>
    <w:rsid w:val="00A26D8B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38"/>
    <w:rsid w:val="00A3334D"/>
    <w:rsid w:val="00A333AE"/>
    <w:rsid w:val="00A334A5"/>
    <w:rsid w:val="00A33BB1"/>
    <w:rsid w:val="00A33BF9"/>
    <w:rsid w:val="00A33E17"/>
    <w:rsid w:val="00A33F07"/>
    <w:rsid w:val="00A33F6E"/>
    <w:rsid w:val="00A340CC"/>
    <w:rsid w:val="00A3426B"/>
    <w:rsid w:val="00A343B3"/>
    <w:rsid w:val="00A345D0"/>
    <w:rsid w:val="00A34606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685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3C0"/>
    <w:rsid w:val="00A4357F"/>
    <w:rsid w:val="00A43716"/>
    <w:rsid w:val="00A43762"/>
    <w:rsid w:val="00A4380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3AD"/>
    <w:rsid w:val="00A45518"/>
    <w:rsid w:val="00A45520"/>
    <w:rsid w:val="00A45579"/>
    <w:rsid w:val="00A4557E"/>
    <w:rsid w:val="00A45580"/>
    <w:rsid w:val="00A45BD8"/>
    <w:rsid w:val="00A45C58"/>
    <w:rsid w:val="00A45FBD"/>
    <w:rsid w:val="00A464AC"/>
    <w:rsid w:val="00A464E3"/>
    <w:rsid w:val="00A46881"/>
    <w:rsid w:val="00A46BBF"/>
    <w:rsid w:val="00A46C62"/>
    <w:rsid w:val="00A46E0D"/>
    <w:rsid w:val="00A46E2F"/>
    <w:rsid w:val="00A46E98"/>
    <w:rsid w:val="00A4706E"/>
    <w:rsid w:val="00A47230"/>
    <w:rsid w:val="00A4776D"/>
    <w:rsid w:val="00A477EA"/>
    <w:rsid w:val="00A47833"/>
    <w:rsid w:val="00A47AB6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D0"/>
    <w:rsid w:val="00A523A5"/>
    <w:rsid w:val="00A5281C"/>
    <w:rsid w:val="00A529AE"/>
    <w:rsid w:val="00A52CA0"/>
    <w:rsid w:val="00A5322A"/>
    <w:rsid w:val="00A53677"/>
    <w:rsid w:val="00A53781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934"/>
    <w:rsid w:val="00A55BCB"/>
    <w:rsid w:val="00A55D6C"/>
    <w:rsid w:val="00A55EA4"/>
    <w:rsid w:val="00A55F43"/>
    <w:rsid w:val="00A5624F"/>
    <w:rsid w:val="00A56332"/>
    <w:rsid w:val="00A563B1"/>
    <w:rsid w:val="00A56839"/>
    <w:rsid w:val="00A569C2"/>
    <w:rsid w:val="00A570B9"/>
    <w:rsid w:val="00A570E1"/>
    <w:rsid w:val="00A572BF"/>
    <w:rsid w:val="00A575CE"/>
    <w:rsid w:val="00A576E8"/>
    <w:rsid w:val="00A57754"/>
    <w:rsid w:val="00A57C0C"/>
    <w:rsid w:val="00A57C34"/>
    <w:rsid w:val="00A57D84"/>
    <w:rsid w:val="00A57EA2"/>
    <w:rsid w:val="00A600AE"/>
    <w:rsid w:val="00A60614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2F9"/>
    <w:rsid w:val="00A614E9"/>
    <w:rsid w:val="00A6179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561"/>
    <w:rsid w:val="00A62578"/>
    <w:rsid w:val="00A62694"/>
    <w:rsid w:val="00A626A6"/>
    <w:rsid w:val="00A62743"/>
    <w:rsid w:val="00A6283F"/>
    <w:rsid w:val="00A628B2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BD7"/>
    <w:rsid w:val="00A64E58"/>
    <w:rsid w:val="00A64FD6"/>
    <w:rsid w:val="00A64FE1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BE8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EF3"/>
    <w:rsid w:val="00A70FE5"/>
    <w:rsid w:val="00A711F5"/>
    <w:rsid w:val="00A713FF"/>
    <w:rsid w:val="00A714AA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38"/>
    <w:rsid w:val="00A749DA"/>
    <w:rsid w:val="00A74A5A"/>
    <w:rsid w:val="00A74C21"/>
    <w:rsid w:val="00A74C46"/>
    <w:rsid w:val="00A750A0"/>
    <w:rsid w:val="00A753BF"/>
    <w:rsid w:val="00A7545D"/>
    <w:rsid w:val="00A754F9"/>
    <w:rsid w:val="00A755F7"/>
    <w:rsid w:val="00A7564C"/>
    <w:rsid w:val="00A758F5"/>
    <w:rsid w:val="00A758F8"/>
    <w:rsid w:val="00A75BFA"/>
    <w:rsid w:val="00A75CFB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5E8"/>
    <w:rsid w:val="00A77860"/>
    <w:rsid w:val="00A77AD0"/>
    <w:rsid w:val="00A77B6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169"/>
    <w:rsid w:val="00A81265"/>
    <w:rsid w:val="00A81736"/>
    <w:rsid w:val="00A817F3"/>
    <w:rsid w:val="00A8191E"/>
    <w:rsid w:val="00A819A0"/>
    <w:rsid w:val="00A8207C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3F0"/>
    <w:rsid w:val="00A83448"/>
    <w:rsid w:val="00A83678"/>
    <w:rsid w:val="00A8379E"/>
    <w:rsid w:val="00A8386F"/>
    <w:rsid w:val="00A83A43"/>
    <w:rsid w:val="00A83A49"/>
    <w:rsid w:val="00A83D2B"/>
    <w:rsid w:val="00A83D8B"/>
    <w:rsid w:val="00A83EBF"/>
    <w:rsid w:val="00A840EA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637"/>
    <w:rsid w:val="00A866BE"/>
    <w:rsid w:val="00A86A14"/>
    <w:rsid w:val="00A86AA8"/>
    <w:rsid w:val="00A872A9"/>
    <w:rsid w:val="00A87842"/>
    <w:rsid w:val="00A879FC"/>
    <w:rsid w:val="00A87A78"/>
    <w:rsid w:val="00A87AB0"/>
    <w:rsid w:val="00A87D28"/>
    <w:rsid w:val="00A87E25"/>
    <w:rsid w:val="00A87FB2"/>
    <w:rsid w:val="00A90145"/>
    <w:rsid w:val="00A90241"/>
    <w:rsid w:val="00A90567"/>
    <w:rsid w:val="00A905D8"/>
    <w:rsid w:val="00A90749"/>
    <w:rsid w:val="00A907BF"/>
    <w:rsid w:val="00A909B0"/>
    <w:rsid w:val="00A90CFB"/>
    <w:rsid w:val="00A90DA6"/>
    <w:rsid w:val="00A91052"/>
    <w:rsid w:val="00A916C6"/>
    <w:rsid w:val="00A91841"/>
    <w:rsid w:val="00A919DE"/>
    <w:rsid w:val="00A91CD6"/>
    <w:rsid w:val="00A91D57"/>
    <w:rsid w:val="00A91DB1"/>
    <w:rsid w:val="00A91E9D"/>
    <w:rsid w:val="00A92058"/>
    <w:rsid w:val="00A9210E"/>
    <w:rsid w:val="00A92116"/>
    <w:rsid w:val="00A92600"/>
    <w:rsid w:val="00A926F4"/>
    <w:rsid w:val="00A92767"/>
    <w:rsid w:val="00A9288B"/>
    <w:rsid w:val="00A92A2C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4FC1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40"/>
    <w:rsid w:val="00AA1B72"/>
    <w:rsid w:val="00AA1BD1"/>
    <w:rsid w:val="00AA1CA5"/>
    <w:rsid w:val="00AA1D9C"/>
    <w:rsid w:val="00AA1FA5"/>
    <w:rsid w:val="00AA2198"/>
    <w:rsid w:val="00AA234D"/>
    <w:rsid w:val="00AA236B"/>
    <w:rsid w:val="00AA250D"/>
    <w:rsid w:val="00AA2636"/>
    <w:rsid w:val="00AA2711"/>
    <w:rsid w:val="00AA29E0"/>
    <w:rsid w:val="00AA2B86"/>
    <w:rsid w:val="00AA2D24"/>
    <w:rsid w:val="00AA2DC2"/>
    <w:rsid w:val="00AA346B"/>
    <w:rsid w:val="00AA3492"/>
    <w:rsid w:val="00AA3497"/>
    <w:rsid w:val="00AA3640"/>
    <w:rsid w:val="00AA366C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5180"/>
    <w:rsid w:val="00AA5405"/>
    <w:rsid w:val="00AA54A0"/>
    <w:rsid w:val="00AA54BA"/>
    <w:rsid w:val="00AA561A"/>
    <w:rsid w:val="00AA5661"/>
    <w:rsid w:val="00AA58A2"/>
    <w:rsid w:val="00AA5ACC"/>
    <w:rsid w:val="00AA5C08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C0E"/>
    <w:rsid w:val="00AB0DF2"/>
    <w:rsid w:val="00AB0EF9"/>
    <w:rsid w:val="00AB10AD"/>
    <w:rsid w:val="00AB1372"/>
    <w:rsid w:val="00AB13E3"/>
    <w:rsid w:val="00AB1408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321"/>
    <w:rsid w:val="00AB4461"/>
    <w:rsid w:val="00AB4490"/>
    <w:rsid w:val="00AB451D"/>
    <w:rsid w:val="00AB4603"/>
    <w:rsid w:val="00AB4610"/>
    <w:rsid w:val="00AB4912"/>
    <w:rsid w:val="00AB4BFB"/>
    <w:rsid w:val="00AB4CA5"/>
    <w:rsid w:val="00AB4CD3"/>
    <w:rsid w:val="00AB5098"/>
    <w:rsid w:val="00AB5203"/>
    <w:rsid w:val="00AB5409"/>
    <w:rsid w:val="00AB5655"/>
    <w:rsid w:val="00AB57A1"/>
    <w:rsid w:val="00AB5A5E"/>
    <w:rsid w:val="00AB5AB6"/>
    <w:rsid w:val="00AB5CB4"/>
    <w:rsid w:val="00AB5E37"/>
    <w:rsid w:val="00AB5F10"/>
    <w:rsid w:val="00AB5F61"/>
    <w:rsid w:val="00AB607E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774"/>
    <w:rsid w:val="00AC083E"/>
    <w:rsid w:val="00AC08BF"/>
    <w:rsid w:val="00AC0A9E"/>
    <w:rsid w:val="00AC0D1D"/>
    <w:rsid w:val="00AC0E28"/>
    <w:rsid w:val="00AC0E5D"/>
    <w:rsid w:val="00AC0EAE"/>
    <w:rsid w:val="00AC10B9"/>
    <w:rsid w:val="00AC1245"/>
    <w:rsid w:val="00AC12D1"/>
    <w:rsid w:val="00AC12FF"/>
    <w:rsid w:val="00AC150D"/>
    <w:rsid w:val="00AC17CC"/>
    <w:rsid w:val="00AC1855"/>
    <w:rsid w:val="00AC1A06"/>
    <w:rsid w:val="00AC1B34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8E"/>
    <w:rsid w:val="00AC34DA"/>
    <w:rsid w:val="00AC35AD"/>
    <w:rsid w:val="00AC36BD"/>
    <w:rsid w:val="00AC36E5"/>
    <w:rsid w:val="00AC3783"/>
    <w:rsid w:val="00AC38B7"/>
    <w:rsid w:val="00AC3E57"/>
    <w:rsid w:val="00AC41D2"/>
    <w:rsid w:val="00AC422D"/>
    <w:rsid w:val="00AC441E"/>
    <w:rsid w:val="00AC446C"/>
    <w:rsid w:val="00AC45F2"/>
    <w:rsid w:val="00AC4D06"/>
    <w:rsid w:val="00AC50D6"/>
    <w:rsid w:val="00AC537B"/>
    <w:rsid w:val="00AC5463"/>
    <w:rsid w:val="00AC5473"/>
    <w:rsid w:val="00AC55CC"/>
    <w:rsid w:val="00AC55FD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B3F"/>
    <w:rsid w:val="00AC6D7D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114F"/>
    <w:rsid w:val="00AD1189"/>
    <w:rsid w:val="00AD1366"/>
    <w:rsid w:val="00AD13D0"/>
    <w:rsid w:val="00AD1585"/>
    <w:rsid w:val="00AD16DA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582"/>
    <w:rsid w:val="00AD27B6"/>
    <w:rsid w:val="00AD27F7"/>
    <w:rsid w:val="00AD2891"/>
    <w:rsid w:val="00AD2A43"/>
    <w:rsid w:val="00AD2AAA"/>
    <w:rsid w:val="00AD2CB8"/>
    <w:rsid w:val="00AD2DCF"/>
    <w:rsid w:val="00AD2F5B"/>
    <w:rsid w:val="00AD30CF"/>
    <w:rsid w:val="00AD3277"/>
    <w:rsid w:val="00AD33BF"/>
    <w:rsid w:val="00AD3524"/>
    <w:rsid w:val="00AD35A6"/>
    <w:rsid w:val="00AD3765"/>
    <w:rsid w:val="00AD37B6"/>
    <w:rsid w:val="00AD3A35"/>
    <w:rsid w:val="00AD3EB5"/>
    <w:rsid w:val="00AD3FAA"/>
    <w:rsid w:val="00AD427D"/>
    <w:rsid w:val="00AD44F0"/>
    <w:rsid w:val="00AD4873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ADF"/>
    <w:rsid w:val="00AD5B33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8DA"/>
    <w:rsid w:val="00AD79B3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FF"/>
    <w:rsid w:val="00AE074C"/>
    <w:rsid w:val="00AE0883"/>
    <w:rsid w:val="00AE0B5F"/>
    <w:rsid w:val="00AE0BB3"/>
    <w:rsid w:val="00AE0CA0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B2B"/>
    <w:rsid w:val="00AE2C84"/>
    <w:rsid w:val="00AE2C9A"/>
    <w:rsid w:val="00AE2DBD"/>
    <w:rsid w:val="00AE2F9E"/>
    <w:rsid w:val="00AE330A"/>
    <w:rsid w:val="00AE3317"/>
    <w:rsid w:val="00AE3607"/>
    <w:rsid w:val="00AE36D6"/>
    <w:rsid w:val="00AE3850"/>
    <w:rsid w:val="00AE3AA6"/>
    <w:rsid w:val="00AE3DA8"/>
    <w:rsid w:val="00AE3DE1"/>
    <w:rsid w:val="00AE3DE9"/>
    <w:rsid w:val="00AE4003"/>
    <w:rsid w:val="00AE4054"/>
    <w:rsid w:val="00AE4068"/>
    <w:rsid w:val="00AE420B"/>
    <w:rsid w:val="00AE44F8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880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AC0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F91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0FB8"/>
    <w:rsid w:val="00AF1158"/>
    <w:rsid w:val="00AF1164"/>
    <w:rsid w:val="00AF1238"/>
    <w:rsid w:val="00AF143D"/>
    <w:rsid w:val="00AF144F"/>
    <w:rsid w:val="00AF1725"/>
    <w:rsid w:val="00AF19FD"/>
    <w:rsid w:val="00AF1BD0"/>
    <w:rsid w:val="00AF1C13"/>
    <w:rsid w:val="00AF1E77"/>
    <w:rsid w:val="00AF1F86"/>
    <w:rsid w:val="00AF2035"/>
    <w:rsid w:val="00AF20EB"/>
    <w:rsid w:val="00AF2210"/>
    <w:rsid w:val="00AF225B"/>
    <w:rsid w:val="00AF2361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6E8"/>
    <w:rsid w:val="00AF475E"/>
    <w:rsid w:val="00AF480C"/>
    <w:rsid w:val="00AF4D85"/>
    <w:rsid w:val="00AF4D89"/>
    <w:rsid w:val="00AF5021"/>
    <w:rsid w:val="00AF5026"/>
    <w:rsid w:val="00AF5034"/>
    <w:rsid w:val="00AF507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2A6"/>
    <w:rsid w:val="00AF62B8"/>
    <w:rsid w:val="00AF6662"/>
    <w:rsid w:val="00AF666E"/>
    <w:rsid w:val="00AF675B"/>
    <w:rsid w:val="00AF6852"/>
    <w:rsid w:val="00AF686A"/>
    <w:rsid w:val="00AF6DA9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2B9"/>
    <w:rsid w:val="00B01475"/>
    <w:rsid w:val="00B01479"/>
    <w:rsid w:val="00B015A9"/>
    <w:rsid w:val="00B01656"/>
    <w:rsid w:val="00B019D2"/>
    <w:rsid w:val="00B01B5C"/>
    <w:rsid w:val="00B01F9E"/>
    <w:rsid w:val="00B024A4"/>
    <w:rsid w:val="00B02653"/>
    <w:rsid w:val="00B026EF"/>
    <w:rsid w:val="00B02768"/>
    <w:rsid w:val="00B02A0F"/>
    <w:rsid w:val="00B02A62"/>
    <w:rsid w:val="00B03009"/>
    <w:rsid w:val="00B03321"/>
    <w:rsid w:val="00B03387"/>
    <w:rsid w:val="00B03BD3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645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15"/>
    <w:rsid w:val="00B1056E"/>
    <w:rsid w:val="00B107A0"/>
    <w:rsid w:val="00B10AA4"/>
    <w:rsid w:val="00B10BC2"/>
    <w:rsid w:val="00B10BE1"/>
    <w:rsid w:val="00B11100"/>
    <w:rsid w:val="00B1134C"/>
    <w:rsid w:val="00B11467"/>
    <w:rsid w:val="00B114F3"/>
    <w:rsid w:val="00B1176C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569"/>
    <w:rsid w:val="00B13631"/>
    <w:rsid w:val="00B1374F"/>
    <w:rsid w:val="00B13970"/>
    <w:rsid w:val="00B13A72"/>
    <w:rsid w:val="00B13B7A"/>
    <w:rsid w:val="00B13DCE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7140"/>
    <w:rsid w:val="00B171F8"/>
    <w:rsid w:val="00B17208"/>
    <w:rsid w:val="00B17250"/>
    <w:rsid w:val="00B1744C"/>
    <w:rsid w:val="00B17940"/>
    <w:rsid w:val="00B17A24"/>
    <w:rsid w:val="00B17A3B"/>
    <w:rsid w:val="00B17F45"/>
    <w:rsid w:val="00B200A0"/>
    <w:rsid w:val="00B2027E"/>
    <w:rsid w:val="00B205B2"/>
    <w:rsid w:val="00B207E0"/>
    <w:rsid w:val="00B20BEA"/>
    <w:rsid w:val="00B20CC4"/>
    <w:rsid w:val="00B20E24"/>
    <w:rsid w:val="00B20EBC"/>
    <w:rsid w:val="00B20EE4"/>
    <w:rsid w:val="00B20FFF"/>
    <w:rsid w:val="00B21145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5B2"/>
    <w:rsid w:val="00B226E8"/>
    <w:rsid w:val="00B22800"/>
    <w:rsid w:val="00B22970"/>
    <w:rsid w:val="00B22ACC"/>
    <w:rsid w:val="00B23559"/>
    <w:rsid w:val="00B236D1"/>
    <w:rsid w:val="00B23964"/>
    <w:rsid w:val="00B23B08"/>
    <w:rsid w:val="00B23C20"/>
    <w:rsid w:val="00B23EB3"/>
    <w:rsid w:val="00B2403F"/>
    <w:rsid w:val="00B243E1"/>
    <w:rsid w:val="00B244E4"/>
    <w:rsid w:val="00B2454D"/>
    <w:rsid w:val="00B245A1"/>
    <w:rsid w:val="00B24939"/>
    <w:rsid w:val="00B24A2D"/>
    <w:rsid w:val="00B24A7C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41E"/>
    <w:rsid w:val="00B26808"/>
    <w:rsid w:val="00B2685D"/>
    <w:rsid w:val="00B269AC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6D3"/>
    <w:rsid w:val="00B27838"/>
    <w:rsid w:val="00B27995"/>
    <w:rsid w:val="00B27B37"/>
    <w:rsid w:val="00B27DA4"/>
    <w:rsid w:val="00B27DDB"/>
    <w:rsid w:val="00B27E40"/>
    <w:rsid w:val="00B30067"/>
    <w:rsid w:val="00B300F6"/>
    <w:rsid w:val="00B3013F"/>
    <w:rsid w:val="00B30280"/>
    <w:rsid w:val="00B30486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FC"/>
    <w:rsid w:val="00B329B0"/>
    <w:rsid w:val="00B32A0F"/>
    <w:rsid w:val="00B32C38"/>
    <w:rsid w:val="00B32F02"/>
    <w:rsid w:val="00B33199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447"/>
    <w:rsid w:val="00B37732"/>
    <w:rsid w:val="00B379D9"/>
    <w:rsid w:val="00B37A62"/>
    <w:rsid w:val="00B37C22"/>
    <w:rsid w:val="00B37D5E"/>
    <w:rsid w:val="00B37DA3"/>
    <w:rsid w:val="00B40123"/>
    <w:rsid w:val="00B401B6"/>
    <w:rsid w:val="00B40312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2AE"/>
    <w:rsid w:val="00B445AC"/>
    <w:rsid w:val="00B4465D"/>
    <w:rsid w:val="00B447AC"/>
    <w:rsid w:val="00B4492B"/>
    <w:rsid w:val="00B4496A"/>
    <w:rsid w:val="00B4498E"/>
    <w:rsid w:val="00B44E44"/>
    <w:rsid w:val="00B44E66"/>
    <w:rsid w:val="00B44F60"/>
    <w:rsid w:val="00B45161"/>
    <w:rsid w:val="00B452B5"/>
    <w:rsid w:val="00B453D7"/>
    <w:rsid w:val="00B454DB"/>
    <w:rsid w:val="00B45987"/>
    <w:rsid w:val="00B45DF2"/>
    <w:rsid w:val="00B45FC3"/>
    <w:rsid w:val="00B4634F"/>
    <w:rsid w:val="00B4650A"/>
    <w:rsid w:val="00B46866"/>
    <w:rsid w:val="00B46CE3"/>
    <w:rsid w:val="00B46D47"/>
    <w:rsid w:val="00B46F27"/>
    <w:rsid w:val="00B47008"/>
    <w:rsid w:val="00B4728E"/>
    <w:rsid w:val="00B472BF"/>
    <w:rsid w:val="00B47369"/>
    <w:rsid w:val="00B47448"/>
    <w:rsid w:val="00B47515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C9C"/>
    <w:rsid w:val="00B50C9E"/>
    <w:rsid w:val="00B50D87"/>
    <w:rsid w:val="00B50EE2"/>
    <w:rsid w:val="00B50FFC"/>
    <w:rsid w:val="00B5146A"/>
    <w:rsid w:val="00B516A7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A9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D8B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A62"/>
    <w:rsid w:val="00B57B81"/>
    <w:rsid w:val="00B57C0F"/>
    <w:rsid w:val="00B57D1D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E42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EAC"/>
    <w:rsid w:val="00B63F12"/>
    <w:rsid w:val="00B640EA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18B"/>
    <w:rsid w:val="00B66224"/>
    <w:rsid w:val="00B668CE"/>
    <w:rsid w:val="00B66D03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3D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2FC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C9"/>
    <w:rsid w:val="00B73FE6"/>
    <w:rsid w:val="00B7402B"/>
    <w:rsid w:val="00B74395"/>
    <w:rsid w:val="00B743F7"/>
    <w:rsid w:val="00B74489"/>
    <w:rsid w:val="00B7493F"/>
    <w:rsid w:val="00B74FAB"/>
    <w:rsid w:val="00B75424"/>
    <w:rsid w:val="00B7565C"/>
    <w:rsid w:val="00B757BC"/>
    <w:rsid w:val="00B759BC"/>
    <w:rsid w:val="00B75CCA"/>
    <w:rsid w:val="00B76075"/>
    <w:rsid w:val="00B76173"/>
    <w:rsid w:val="00B7634A"/>
    <w:rsid w:val="00B7637B"/>
    <w:rsid w:val="00B76498"/>
    <w:rsid w:val="00B7649D"/>
    <w:rsid w:val="00B76642"/>
    <w:rsid w:val="00B7674C"/>
    <w:rsid w:val="00B76805"/>
    <w:rsid w:val="00B768F8"/>
    <w:rsid w:val="00B76923"/>
    <w:rsid w:val="00B769BF"/>
    <w:rsid w:val="00B76B72"/>
    <w:rsid w:val="00B76DA0"/>
    <w:rsid w:val="00B76F99"/>
    <w:rsid w:val="00B773E0"/>
    <w:rsid w:val="00B7747C"/>
    <w:rsid w:val="00B77834"/>
    <w:rsid w:val="00B7790D"/>
    <w:rsid w:val="00B77A2B"/>
    <w:rsid w:val="00B77F1D"/>
    <w:rsid w:val="00B77F44"/>
    <w:rsid w:val="00B77FD4"/>
    <w:rsid w:val="00B802ED"/>
    <w:rsid w:val="00B80335"/>
    <w:rsid w:val="00B80537"/>
    <w:rsid w:val="00B805E5"/>
    <w:rsid w:val="00B80699"/>
    <w:rsid w:val="00B80964"/>
    <w:rsid w:val="00B809BC"/>
    <w:rsid w:val="00B81074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AC7"/>
    <w:rsid w:val="00B82CE5"/>
    <w:rsid w:val="00B82D91"/>
    <w:rsid w:val="00B82DB2"/>
    <w:rsid w:val="00B82F48"/>
    <w:rsid w:val="00B83019"/>
    <w:rsid w:val="00B83066"/>
    <w:rsid w:val="00B83253"/>
    <w:rsid w:val="00B836D3"/>
    <w:rsid w:val="00B83874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1F"/>
    <w:rsid w:val="00B8635A"/>
    <w:rsid w:val="00B86415"/>
    <w:rsid w:val="00B867BC"/>
    <w:rsid w:val="00B867F3"/>
    <w:rsid w:val="00B868D3"/>
    <w:rsid w:val="00B86CC3"/>
    <w:rsid w:val="00B86CE7"/>
    <w:rsid w:val="00B86DE8"/>
    <w:rsid w:val="00B86EC8"/>
    <w:rsid w:val="00B870E6"/>
    <w:rsid w:val="00B8711D"/>
    <w:rsid w:val="00B8720A"/>
    <w:rsid w:val="00B8721E"/>
    <w:rsid w:val="00B872E7"/>
    <w:rsid w:val="00B875C9"/>
    <w:rsid w:val="00B877BB"/>
    <w:rsid w:val="00B87A45"/>
    <w:rsid w:val="00B87BE5"/>
    <w:rsid w:val="00B87BFE"/>
    <w:rsid w:val="00B87C0C"/>
    <w:rsid w:val="00B87C1C"/>
    <w:rsid w:val="00B87D45"/>
    <w:rsid w:val="00B87F65"/>
    <w:rsid w:val="00B904C0"/>
    <w:rsid w:val="00B908F6"/>
    <w:rsid w:val="00B90906"/>
    <w:rsid w:val="00B909B8"/>
    <w:rsid w:val="00B90A25"/>
    <w:rsid w:val="00B90B23"/>
    <w:rsid w:val="00B90EAB"/>
    <w:rsid w:val="00B91152"/>
    <w:rsid w:val="00B914AA"/>
    <w:rsid w:val="00B91DBE"/>
    <w:rsid w:val="00B924DC"/>
    <w:rsid w:val="00B92678"/>
    <w:rsid w:val="00B92D6A"/>
    <w:rsid w:val="00B92DA6"/>
    <w:rsid w:val="00B92E62"/>
    <w:rsid w:val="00B92EB0"/>
    <w:rsid w:val="00B92F1E"/>
    <w:rsid w:val="00B931A5"/>
    <w:rsid w:val="00B931B5"/>
    <w:rsid w:val="00B9326A"/>
    <w:rsid w:val="00B9340E"/>
    <w:rsid w:val="00B93416"/>
    <w:rsid w:val="00B93458"/>
    <w:rsid w:val="00B938A5"/>
    <w:rsid w:val="00B93A72"/>
    <w:rsid w:val="00B93B06"/>
    <w:rsid w:val="00B93DAA"/>
    <w:rsid w:val="00B93FBC"/>
    <w:rsid w:val="00B941E0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7E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5CF5"/>
    <w:rsid w:val="00B95EDB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46C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0BE8"/>
    <w:rsid w:val="00BA0F35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572"/>
    <w:rsid w:val="00BA66A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42"/>
    <w:rsid w:val="00BB0082"/>
    <w:rsid w:val="00BB0093"/>
    <w:rsid w:val="00BB0112"/>
    <w:rsid w:val="00BB0258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294"/>
    <w:rsid w:val="00BB355D"/>
    <w:rsid w:val="00BB35E4"/>
    <w:rsid w:val="00BB36CB"/>
    <w:rsid w:val="00BB3874"/>
    <w:rsid w:val="00BB3AB8"/>
    <w:rsid w:val="00BB3DB2"/>
    <w:rsid w:val="00BB3DCE"/>
    <w:rsid w:val="00BB40DF"/>
    <w:rsid w:val="00BB41A1"/>
    <w:rsid w:val="00BB423A"/>
    <w:rsid w:val="00BB4278"/>
    <w:rsid w:val="00BB42BF"/>
    <w:rsid w:val="00BB42C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2B"/>
    <w:rsid w:val="00BB64D1"/>
    <w:rsid w:val="00BB6507"/>
    <w:rsid w:val="00BB695A"/>
    <w:rsid w:val="00BB69B5"/>
    <w:rsid w:val="00BB6A97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2F5"/>
    <w:rsid w:val="00BB73FC"/>
    <w:rsid w:val="00BB75FE"/>
    <w:rsid w:val="00BB7718"/>
    <w:rsid w:val="00BB790E"/>
    <w:rsid w:val="00BB7A28"/>
    <w:rsid w:val="00BB7AE3"/>
    <w:rsid w:val="00BB7BB5"/>
    <w:rsid w:val="00BB7C21"/>
    <w:rsid w:val="00BB7E25"/>
    <w:rsid w:val="00BC0254"/>
    <w:rsid w:val="00BC027A"/>
    <w:rsid w:val="00BC0792"/>
    <w:rsid w:val="00BC0AE4"/>
    <w:rsid w:val="00BC0BB4"/>
    <w:rsid w:val="00BC0D93"/>
    <w:rsid w:val="00BC108C"/>
    <w:rsid w:val="00BC1259"/>
    <w:rsid w:val="00BC12B2"/>
    <w:rsid w:val="00BC12FD"/>
    <w:rsid w:val="00BC152E"/>
    <w:rsid w:val="00BC155B"/>
    <w:rsid w:val="00BC1625"/>
    <w:rsid w:val="00BC18B0"/>
    <w:rsid w:val="00BC196E"/>
    <w:rsid w:val="00BC197F"/>
    <w:rsid w:val="00BC1A14"/>
    <w:rsid w:val="00BC1CF9"/>
    <w:rsid w:val="00BC1D38"/>
    <w:rsid w:val="00BC201C"/>
    <w:rsid w:val="00BC20D8"/>
    <w:rsid w:val="00BC2224"/>
    <w:rsid w:val="00BC2290"/>
    <w:rsid w:val="00BC2776"/>
    <w:rsid w:val="00BC29BB"/>
    <w:rsid w:val="00BC2B1B"/>
    <w:rsid w:val="00BC2EF7"/>
    <w:rsid w:val="00BC3036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5C"/>
    <w:rsid w:val="00BC46CD"/>
    <w:rsid w:val="00BC470C"/>
    <w:rsid w:val="00BC485C"/>
    <w:rsid w:val="00BC4B2E"/>
    <w:rsid w:val="00BC4F07"/>
    <w:rsid w:val="00BC4F3C"/>
    <w:rsid w:val="00BC5028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700B"/>
    <w:rsid w:val="00BC7153"/>
    <w:rsid w:val="00BC745A"/>
    <w:rsid w:val="00BC76CD"/>
    <w:rsid w:val="00BC7856"/>
    <w:rsid w:val="00BC7931"/>
    <w:rsid w:val="00BC7DEA"/>
    <w:rsid w:val="00BD01B3"/>
    <w:rsid w:val="00BD03F5"/>
    <w:rsid w:val="00BD0667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6BA"/>
    <w:rsid w:val="00BD26DB"/>
    <w:rsid w:val="00BD2995"/>
    <w:rsid w:val="00BD2C2C"/>
    <w:rsid w:val="00BD2FD7"/>
    <w:rsid w:val="00BD30E1"/>
    <w:rsid w:val="00BD3212"/>
    <w:rsid w:val="00BD3443"/>
    <w:rsid w:val="00BD34BB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052"/>
    <w:rsid w:val="00BD62E2"/>
    <w:rsid w:val="00BD6616"/>
    <w:rsid w:val="00BD6850"/>
    <w:rsid w:val="00BD6A57"/>
    <w:rsid w:val="00BD6B88"/>
    <w:rsid w:val="00BD6CB6"/>
    <w:rsid w:val="00BD71C7"/>
    <w:rsid w:val="00BD723A"/>
    <w:rsid w:val="00BD75E9"/>
    <w:rsid w:val="00BD7683"/>
    <w:rsid w:val="00BD76A3"/>
    <w:rsid w:val="00BD76C0"/>
    <w:rsid w:val="00BD79EA"/>
    <w:rsid w:val="00BD7A2A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020"/>
    <w:rsid w:val="00BE1354"/>
    <w:rsid w:val="00BE1573"/>
    <w:rsid w:val="00BE19CA"/>
    <w:rsid w:val="00BE1A15"/>
    <w:rsid w:val="00BE1CA7"/>
    <w:rsid w:val="00BE1CBE"/>
    <w:rsid w:val="00BE1E1A"/>
    <w:rsid w:val="00BE1E6B"/>
    <w:rsid w:val="00BE1E7C"/>
    <w:rsid w:val="00BE2183"/>
    <w:rsid w:val="00BE22C0"/>
    <w:rsid w:val="00BE2372"/>
    <w:rsid w:val="00BE23DB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266"/>
    <w:rsid w:val="00BE541F"/>
    <w:rsid w:val="00BE5422"/>
    <w:rsid w:val="00BE580A"/>
    <w:rsid w:val="00BE5852"/>
    <w:rsid w:val="00BE5AF0"/>
    <w:rsid w:val="00BE6B8B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6E7"/>
    <w:rsid w:val="00BF0822"/>
    <w:rsid w:val="00BF0E55"/>
    <w:rsid w:val="00BF0F89"/>
    <w:rsid w:val="00BF1042"/>
    <w:rsid w:val="00BF108B"/>
    <w:rsid w:val="00BF1160"/>
    <w:rsid w:val="00BF14D8"/>
    <w:rsid w:val="00BF15F2"/>
    <w:rsid w:val="00BF167D"/>
    <w:rsid w:val="00BF1955"/>
    <w:rsid w:val="00BF19A4"/>
    <w:rsid w:val="00BF1B10"/>
    <w:rsid w:val="00BF1B55"/>
    <w:rsid w:val="00BF1B79"/>
    <w:rsid w:val="00BF1C6C"/>
    <w:rsid w:val="00BF2117"/>
    <w:rsid w:val="00BF214F"/>
    <w:rsid w:val="00BF251A"/>
    <w:rsid w:val="00BF27DD"/>
    <w:rsid w:val="00BF296A"/>
    <w:rsid w:val="00BF2B60"/>
    <w:rsid w:val="00BF323E"/>
    <w:rsid w:val="00BF35F7"/>
    <w:rsid w:val="00BF37BB"/>
    <w:rsid w:val="00BF38E0"/>
    <w:rsid w:val="00BF397C"/>
    <w:rsid w:val="00BF3A2B"/>
    <w:rsid w:val="00BF3A58"/>
    <w:rsid w:val="00BF3CA1"/>
    <w:rsid w:val="00BF3CE0"/>
    <w:rsid w:val="00BF3F46"/>
    <w:rsid w:val="00BF3F90"/>
    <w:rsid w:val="00BF449B"/>
    <w:rsid w:val="00BF45D4"/>
    <w:rsid w:val="00BF4864"/>
    <w:rsid w:val="00BF49DE"/>
    <w:rsid w:val="00BF4A98"/>
    <w:rsid w:val="00BF4B5A"/>
    <w:rsid w:val="00BF51AB"/>
    <w:rsid w:val="00BF5317"/>
    <w:rsid w:val="00BF5A9B"/>
    <w:rsid w:val="00BF5E43"/>
    <w:rsid w:val="00BF5E60"/>
    <w:rsid w:val="00BF5F12"/>
    <w:rsid w:val="00BF60EE"/>
    <w:rsid w:val="00BF61AF"/>
    <w:rsid w:val="00BF64E4"/>
    <w:rsid w:val="00BF660A"/>
    <w:rsid w:val="00BF6924"/>
    <w:rsid w:val="00BF6A3C"/>
    <w:rsid w:val="00BF6B63"/>
    <w:rsid w:val="00BF6B9F"/>
    <w:rsid w:val="00BF6EEC"/>
    <w:rsid w:val="00BF708D"/>
    <w:rsid w:val="00BF71AB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0D9A"/>
    <w:rsid w:val="00C010DC"/>
    <w:rsid w:val="00C011D4"/>
    <w:rsid w:val="00C012F2"/>
    <w:rsid w:val="00C013B3"/>
    <w:rsid w:val="00C0168A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98D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714"/>
    <w:rsid w:val="00C07BE1"/>
    <w:rsid w:val="00C07CAF"/>
    <w:rsid w:val="00C07CF4"/>
    <w:rsid w:val="00C100BE"/>
    <w:rsid w:val="00C101C0"/>
    <w:rsid w:val="00C1032F"/>
    <w:rsid w:val="00C10550"/>
    <w:rsid w:val="00C1058A"/>
    <w:rsid w:val="00C106BB"/>
    <w:rsid w:val="00C107E8"/>
    <w:rsid w:val="00C108C8"/>
    <w:rsid w:val="00C10915"/>
    <w:rsid w:val="00C10B61"/>
    <w:rsid w:val="00C10B97"/>
    <w:rsid w:val="00C10DEE"/>
    <w:rsid w:val="00C11034"/>
    <w:rsid w:val="00C11126"/>
    <w:rsid w:val="00C11358"/>
    <w:rsid w:val="00C1138A"/>
    <w:rsid w:val="00C1178C"/>
    <w:rsid w:val="00C1178E"/>
    <w:rsid w:val="00C11892"/>
    <w:rsid w:val="00C11A67"/>
    <w:rsid w:val="00C11BA1"/>
    <w:rsid w:val="00C11C41"/>
    <w:rsid w:val="00C11C53"/>
    <w:rsid w:val="00C11C5F"/>
    <w:rsid w:val="00C11F6B"/>
    <w:rsid w:val="00C12162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B5"/>
    <w:rsid w:val="00C134FE"/>
    <w:rsid w:val="00C1363D"/>
    <w:rsid w:val="00C13667"/>
    <w:rsid w:val="00C137F2"/>
    <w:rsid w:val="00C138E7"/>
    <w:rsid w:val="00C1398A"/>
    <w:rsid w:val="00C139E5"/>
    <w:rsid w:val="00C13F16"/>
    <w:rsid w:val="00C141DF"/>
    <w:rsid w:val="00C142F6"/>
    <w:rsid w:val="00C1432A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E31"/>
    <w:rsid w:val="00C1609F"/>
    <w:rsid w:val="00C160DD"/>
    <w:rsid w:val="00C1611E"/>
    <w:rsid w:val="00C161C3"/>
    <w:rsid w:val="00C1630D"/>
    <w:rsid w:val="00C1631D"/>
    <w:rsid w:val="00C16964"/>
    <w:rsid w:val="00C16D48"/>
    <w:rsid w:val="00C16E53"/>
    <w:rsid w:val="00C16EEB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A5"/>
    <w:rsid w:val="00C202B2"/>
    <w:rsid w:val="00C2035A"/>
    <w:rsid w:val="00C2040E"/>
    <w:rsid w:val="00C2058D"/>
    <w:rsid w:val="00C205FA"/>
    <w:rsid w:val="00C20770"/>
    <w:rsid w:val="00C207FC"/>
    <w:rsid w:val="00C208D2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508"/>
    <w:rsid w:val="00C22858"/>
    <w:rsid w:val="00C22AE5"/>
    <w:rsid w:val="00C22B88"/>
    <w:rsid w:val="00C22BFE"/>
    <w:rsid w:val="00C22C5C"/>
    <w:rsid w:val="00C22D58"/>
    <w:rsid w:val="00C22F0B"/>
    <w:rsid w:val="00C22F7A"/>
    <w:rsid w:val="00C231D4"/>
    <w:rsid w:val="00C23201"/>
    <w:rsid w:val="00C232EA"/>
    <w:rsid w:val="00C23357"/>
    <w:rsid w:val="00C2352B"/>
    <w:rsid w:val="00C235EE"/>
    <w:rsid w:val="00C2368D"/>
    <w:rsid w:val="00C23808"/>
    <w:rsid w:val="00C2383C"/>
    <w:rsid w:val="00C23875"/>
    <w:rsid w:val="00C23897"/>
    <w:rsid w:val="00C23900"/>
    <w:rsid w:val="00C23907"/>
    <w:rsid w:val="00C23F12"/>
    <w:rsid w:val="00C242BA"/>
    <w:rsid w:val="00C24373"/>
    <w:rsid w:val="00C24A40"/>
    <w:rsid w:val="00C24C6D"/>
    <w:rsid w:val="00C24C80"/>
    <w:rsid w:val="00C24CD1"/>
    <w:rsid w:val="00C24E04"/>
    <w:rsid w:val="00C24ECB"/>
    <w:rsid w:val="00C24EFC"/>
    <w:rsid w:val="00C250A5"/>
    <w:rsid w:val="00C251C2"/>
    <w:rsid w:val="00C25377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ED1"/>
    <w:rsid w:val="00C26412"/>
    <w:rsid w:val="00C265CB"/>
    <w:rsid w:val="00C269EF"/>
    <w:rsid w:val="00C26A8E"/>
    <w:rsid w:val="00C26BCA"/>
    <w:rsid w:val="00C26CA4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69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2F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173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383"/>
    <w:rsid w:val="00C33496"/>
    <w:rsid w:val="00C336FD"/>
    <w:rsid w:val="00C33BFA"/>
    <w:rsid w:val="00C33CA9"/>
    <w:rsid w:val="00C34008"/>
    <w:rsid w:val="00C34042"/>
    <w:rsid w:val="00C340F1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786"/>
    <w:rsid w:val="00C35D59"/>
    <w:rsid w:val="00C35EEF"/>
    <w:rsid w:val="00C3619B"/>
    <w:rsid w:val="00C361B1"/>
    <w:rsid w:val="00C36272"/>
    <w:rsid w:val="00C363A7"/>
    <w:rsid w:val="00C3652D"/>
    <w:rsid w:val="00C365CA"/>
    <w:rsid w:val="00C36762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15F"/>
    <w:rsid w:val="00C403F0"/>
    <w:rsid w:val="00C40523"/>
    <w:rsid w:val="00C40545"/>
    <w:rsid w:val="00C40811"/>
    <w:rsid w:val="00C40878"/>
    <w:rsid w:val="00C40A09"/>
    <w:rsid w:val="00C40A47"/>
    <w:rsid w:val="00C40AD4"/>
    <w:rsid w:val="00C40B2F"/>
    <w:rsid w:val="00C40B4F"/>
    <w:rsid w:val="00C40BE7"/>
    <w:rsid w:val="00C4131A"/>
    <w:rsid w:val="00C41589"/>
    <w:rsid w:val="00C4195C"/>
    <w:rsid w:val="00C41D09"/>
    <w:rsid w:val="00C41D8D"/>
    <w:rsid w:val="00C41EED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7D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9DA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8CC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75B"/>
    <w:rsid w:val="00C4785D"/>
    <w:rsid w:val="00C47F6A"/>
    <w:rsid w:val="00C50237"/>
    <w:rsid w:val="00C5031F"/>
    <w:rsid w:val="00C503D9"/>
    <w:rsid w:val="00C50AF8"/>
    <w:rsid w:val="00C50C26"/>
    <w:rsid w:val="00C50DF3"/>
    <w:rsid w:val="00C510C0"/>
    <w:rsid w:val="00C51109"/>
    <w:rsid w:val="00C514B4"/>
    <w:rsid w:val="00C515BE"/>
    <w:rsid w:val="00C51618"/>
    <w:rsid w:val="00C5168F"/>
    <w:rsid w:val="00C5173C"/>
    <w:rsid w:val="00C5228C"/>
    <w:rsid w:val="00C522D9"/>
    <w:rsid w:val="00C522F5"/>
    <w:rsid w:val="00C52485"/>
    <w:rsid w:val="00C525B9"/>
    <w:rsid w:val="00C52715"/>
    <w:rsid w:val="00C52834"/>
    <w:rsid w:val="00C528E6"/>
    <w:rsid w:val="00C52A76"/>
    <w:rsid w:val="00C52B78"/>
    <w:rsid w:val="00C52BAD"/>
    <w:rsid w:val="00C52C53"/>
    <w:rsid w:val="00C532A0"/>
    <w:rsid w:val="00C5347A"/>
    <w:rsid w:val="00C534F6"/>
    <w:rsid w:val="00C5389A"/>
    <w:rsid w:val="00C53CDD"/>
    <w:rsid w:val="00C53D59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7FA"/>
    <w:rsid w:val="00C568B8"/>
    <w:rsid w:val="00C56948"/>
    <w:rsid w:val="00C56A4B"/>
    <w:rsid w:val="00C56A80"/>
    <w:rsid w:val="00C56B02"/>
    <w:rsid w:val="00C56DDD"/>
    <w:rsid w:val="00C56FD1"/>
    <w:rsid w:val="00C571FB"/>
    <w:rsid w:val="00C57530"/>
    <w:rsid w:val="00C5755C"/>
    <w:rsid w:val="00C5779E"/>
    <w:rsid w:val="00C578D9"/>
    <w:rsid w:val="00C57901"/>
    <w:rsid w:val="00C57A90"/>
    <w:rsid w:val="00C57AB3"/>
    <w:rsid w:val="00C57BDE"/>
    <w:rsid w:val="00C57C4F"/>
    <w:rsid w:val="00C57E9B"/>
    <w:rsid w:val="00C57F5F"/>
    <w:rsid w:val="00C601B5"/>
    <w:rsid w:val="00C604D8"/>
    <w:rsid w:val="00C6059D"/>
    <w:rsid w:val="00C60694"/>
    <w:rsid w:val="00C60789"/>
    <w:rsid w:val="00C6095C"/>
    <w:rsid w:val="00C609F6"/>
    <w:rsid w:val="00C60A3E"/>
    <w:rsid w:val="00C60A48"/>
    <w:rsid w:val="00C60A56"/>
    <w:rsid w:val="00C60ED7"/>
    <w:rsid w:val="00C60F24"/>
    <w:rsid w:val="00C60F6A"/>
    <w:rsid w:val="00C610B4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658"/>
    <w:rsid w:val="00C63A65"/>
    <w:rsid w:val="00C63A73"/>
    <w:rsid w:val="00C63B7F"/>
    <w:rsid w:val="00C63C0F"/>
    <w:rsid w:val="00C63E23"/>
    <w:rsid w:val="00C64225"/>
    <w:rsid w:val="00C64537"/>
    <w:rsid w:val="00C647B9"/>
    <w:rsid w:val="00C648EB"/>
    <w:rsid w:val="00C64900"/>
    <w:rsid w:val="00C649AB"/>
    <w:rsid w:val="00C64A99"/>
    <w:rsid w:val="00C64EEF"/>
    <w:rsid w:val="00C64EF7"/>
    <w:rsid w:val="00C651EF"/>
    <w:rsid w:val="00C6521F"/>
    <w:rsid w:val="00C65367"/>
    <w:rsid w:val="00C6567E"/>
    <w:rsid w:val="00C658E2"/>
    <w:rsid w:val="00C6594A"/>
    <w:rsid w:val="00C659A5"/>
    <w:rsid w:val="00C65A2E"/>
    <w:rsid w:val="00C65AB4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BE"/>
    <w:rsid w:val="00C6720D"/>
    <w:rsid w:val="00C6721E"/>
    <w:rsid w:val="00C673E1"/>
    <w:rsid w:val="00C67679"/>
    <w:rsid w:val="00C67934"/>
    <w:rsid w:val="00C679AC"/>
    <w:rsid w:val="00C67B3F"/>
    <w:rsid w:val="00C67D07"/>
    <w:rsid w:val="00C700A1"/>
    <w:rsid w:val="00C7029A"/>
    <w:rsid w:val="00C7078A"/>
    <w:rsid w:val="00C7079D"/>
    <w:rsid w:val="00C70817"/>
    <w:rsid w:val="00C7088B"/>
    <w:rsid w:val="00C709FF"/>
    <w:rsid w:val="00C70B38"/>
    <w:rsid w:val="00C70DBA"/>
    <w:rsid w:val="00C71361"/>
    <w:rsid w:val="00C71413"/>
    <w:rsid w:val="00C71594"/>
    <w:rsid w:val="00C715CF"/>
    <w:rsid w:val="00C71630"/>
    <w:rsid w:val="00C716C9"/>
    <w:rsid w:val="00C7183C"/>
    <w:rsid w:val="00C71ADF"/>
    <w:rsid w:val="00C71C99"/>
    <w:rsid w:val="00C71DF5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C00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B3A"/>
    <w:rsid w:val="00C76C1A"/>
    <w:rsid w:val="00C76C5B"/>
    <w:rsid w:val="00C76E11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D8A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69A"/>
    <w:rsid w:val="00C8173D"/>
    <w:rsid w:val="00C8182B"/>
    <w:rsid w:val="00C81905"/>
    <w:rsid w:val="00C81957"/>
    <w:rsid w:val="00C81B80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2FB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ED0"/>
    <w:rsid w:val="00C83FDD"/>
    <w:rsid w:val="00C84080"/>
    <w:rsid w:val="00C840F6"/>
    <w:rsid w:val="00C84104"/>
    <w:rsid w:val="00C8425B"/>
    <w:rsid w:val="00C8433A"/>
    <w:rsid w:val="00C845A5"/>
    <w:rsid w:val="00C8466D"/>
    <w:rsid w:val="00C849E5"/>
    <w:rsid w:val="00C84B46"/>
    <w:rsid w:val="00C850F6"/>
    <w:rsid w:val="00C8511E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A50"/>
    <w:rsid w:val="00C86A87"/>
    <w:rsid w:val="00C86A9A"/>
    <w:rsid w:val="00C86AAC"/>
    <w:rsid w:val="00C86B07"/>
    <w:rsid w:val="00C86F2B"/>
    <w:rsid w:val="00C86F6A"/>
    <w:rsid w:val="00C87650"/>
    <w:rsid w:val="00C876EB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E1"/>
    <w:rsid w:val="00C91BC7"/>
    <w:rsid w:val="00C91D65"/>
    <w:rsid w:val="00C91F56"/>
    <w:rsid w:val="00C92217"/>
    <w:rsid w:val="00C9266B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4D5D"/>
    <w:rsid w:val="00C95023"/>
    <w:rsid w:val="00C9522A"/>
    <w:rsid w:val="00C9530E"/>
    <w:rsid w:val="00C954EE"/>
    <w:rsid w:val="00C954F5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9E7"/>
    <w:rsid w:val="00CA0A47"/>
    <w:rsid w:val="00CA0B3D"/>
    <w:rsid w:val="00CA0F93"/>
    <w:rsid w:val="00CA10BF"/>
    <w:rsid w:val="00CA12B4"/>
    <w:rsid w:val="00CA15FE"/>
    <w:rsid w:val="00CA17EF"/>
    <w:rsid w:val="00CA1917"/>
    <w:rsid w:val="00CA19DF"/>
    <w:rsid w:val="00CA1B3A"/>
    <w:rsid w:val="00CA1B41"/>
    <w:rsid w:val="00CA1C0B"/>
    <w:rsid w:val="00CA1CD5"/>
    <w:rsid w:val="00CA2221"/>
    <w:rsid w:val="00CA24DC"/>
    <w:rsid w:val="00CA257F"/>
    <w:rsid w:val="00CA2750"/>
    <w:rsid w:val="00CA2792"/>
    <w:rsid w:val="00CA2DF2"/>
    <w:rsid w:val="00CA2F4F"/>
    <w:rsid w:val="00CA2FB6"/>
    <w:rsid w:val="00CA31B8"/>
    <w:rsid w:val="00CA336F"/>
    <w:rsid w:val="00CA34D5"/>
    <w:rsid w:val="00CA34FA"/>
    <w:rsid w:val="00CA35E2"/>
    <w:rsid w:val="00CA3BA9"/>
    <w:rsid w:val="00CA3BFC"/>
    <w:rsid w:val="00CA3C32"/>
    <w:rsid w:val="00CA420E"/>
    <w:rsid w:val="00CA4241"/>
    <w:rsid w:val="00CA4326"/>
    <w:rsid w:val="00CA4616"/>
    <w:rsid w:val="00CA489C"/>
    <w:rsid w:val="00CA4A01"/>
    <w:rsid w:val="00CA4A7D"/>
    <w:rsid w:val="00CA4AF4"/>
    <w:rsid w:val="00CA4CAF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0FF"/>
    <w:rsid w:val="00CA629B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D8C"/>
    <w:rsid w:val="00CB1DFA"/>
    <w:rsid w:val="00CB1ED5"/>
    <w:rsid w:val="00CB1FA1"/>
    <w:rsid w:val="00CB200D"/>
    <w:rsid w:val="00CB208B"/>
    <w:rsid w:val="00CB2186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CFC"/>
    <w:rsid w:val="00CB4D44"/>
    <w:rsid w:val="00CB4F95"/>
    <w:rsid w:val="00CB5040"/>
    <w:rsid w:val="00CB51A6"/>
    <w:rsid w:val="00CB5222"/>
    <w:rsid w:val="00CB5429"/>
    <w:rsid w:val="00CB565B"/>
    <w:rsid w:val="00CB56D7"/>
    <w:rsid w:val="00CB5971"/>
    <w:rsid w:val="00CB5A78"/>
    <w:rsid w:val="00CB5B14"/>
    <w:rsid w:val="00CB5BDF"/>
    <w:rsid w:val="00CB616E"/>
    <w:rsid w:val="00CB643B"/>
    <w:rsid w:val="00CB647A"/>
    <w:rsid w:val="00CB6664"/>
    <w:rsid w:val="00CB67C7"/>
    <w:rsid w:val="00CB6985"/>
    <w:rsid w:val="00CB6ADB"/>
    <w:rsid w:val="00CB6F27"/>
    <w:rsid w:val="00CB6F43"/>
    <w:rsid w:val="00CB6FB9"/>
    <w:rsid w:val="00CB7250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94"/>
    <w:rsid w:val="00CC03D9"/>
    <w:rsid w:val="00CC0431"/>
    <w:rsid w:val="00CC05A6"/>
    <w:rsid w:val="00CC0610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710"/>
    <w:rsid w:val="00CC4CC1"/>
    <w:rsid w:val="00CC4CDB"/>
    <w:rsid w:val="00CC4DE8"/>
    <w:rsid w:val="00CC4E7D"/>
    <w:rsid w:val="00CC4EB6"/>
    <w:rsid w:val="00CC510A"/>
    <w:rsid w:val="00CC5407"/>
    <w:rsid w:val="00CC5701"/>
    <w:rsid w:val="00CC5AAF"/>
    <w:rsid w:val="00CC5CDA"/>
    <w:rsid w:val="00CC5F7E"/>
    <w:rsid w:val="00CC6065"/>
    <w:rsid w:val="00CC633A"/>
    <w:rsid w:val="00CC6525"/>
    <w:rsid w:val="00CC65D4"/>
    <w:rsid w:val="00CC6627"/>
    <w:rsid w:val="00CC6943"/>
    <w:rsid w:val="00CC6D01"/>
    <w:rsid w:val="00CC6DCB"/>
    <w:rsid w:val="00CC7278"/>
    <w:rsid w:val="00CC72A5"/>
    <w:rsid w:val="00CC72F0"/>
    <w:rsid w:val="00CC7373"/>
    <w:rsid w:val="00CC75DC"/>
    <w:rsid w:val="00CC7670"/>
    <w:rsid w:val="00CC7754"/>
    <w:rsid w:val="00CC77CA"/>
    <w:rsid w:val="00CC7970"/>
    <w:rsid w:val="00CC7987"/>
    <w:rsid w:val="00CC7BF5"/>
    <w:rsid w:val="00CC7D78"/>
    <w:rsid w:val="00CC7E41"/>
    <w:rsid w:val="00CC7F25"/>
    <w:rsid w:val="00CD024C"/>
    <w:rsid w:val="00CD03AC"/>
    <w:rsid w:val="00CD04A7"/>
    <w:rsid w:val="00CD054A"/>
    <w:rsid w:val="00CD0598"/>
    <w:rsid w:val="00CD05E5"/>
    <w:rsid w:val="00CD0628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B2A"/>
    <w:rsid w:val="00CD1C9B"/>
    <w:rsid w:val="00CD22E5"/>
    <w:rsid w:val="00CD230B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1DF"/>
    <w:rsid w:val="00CD33C2"/>
    <w:rsid w:val="00CD35F0"/>
    <w:rsid w:val="00CD3669"/>
    <w:rsid w:val="00CD37A7"/>
    <w:rsid w:val="00CD3959"/>
    <w:rsid w:val="00CD3CAC"/>
    <w:rsid w:val="00CD3CCE"/>
    <w:rsid w:val="00CD3D46"/>
    <w:rsid w:val="00CD3E6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092"/>
    <w:rsid w:val="00CD5115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653"/>
    <w:rsid w:val="00CD787A"/>
    <w:rsid w:val="00CD795C"/>
    <w:rsid w:val="00CD7AB7"/>
    <w:rsid w:val="00CD7F74"/>
    <w:rsid w:val="00CD7FD0"/>
    <w:rsid w:val="00CE04A4"/>
    <w:rsid w:val="00CE0549"/>
    <w:rsid w:val="00CE058D"/>
    <w:rsid w:val="00CE05AC"/>
    <w:rsid w:val="00CE0657"/>
    <w:rsid w:val="00CE0663"/>
    <w:rsid w:val="00CE0A93"/>
    <w:rsid w:val="00CE0B52"/>
    <w:rsid w:val="00CE0B68"/>
    <w:rsid w:val="00CE0CAB"/>
    <w:rsid w:val="00CE0D61"/>
    <w:rsid w:val="00CE0E17"/>
    <w:rsid w:val="00CE0ECC"/>
    <w:rsid w:val="00CE0EFE"/>
    <w:rsid w:val="00CE10B2"/>
    <w:rsid w:val="00CE13F1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4D"/>
    <w:rsid w:val="00CE2AAB"/>
    <w:rsid w:val="00CE2ADB"/>
    <w:rsid w:val="00CE2C64"/>
    <w:rsid w:val="00CE2D45"/>
    <w:rsid w:val="00CE306C"/>
    <w:rsid w:val="00CE3077"/>
    <w:rsid w:val="00CE3206"/>
    <w:rsid w:val="00CE329F"/>
    <w:rsid w:val="00CE3567"/>
    <w:rsid w:val="00CE358D"/>
    <w:rsid w:val="00CE369D"/>
    <w:rsid w:val="00CE38D1"/>
    <w:rsid w:val="00CE3A4A"/>
    <w:rsid w:val="00CE3B06"/>
    <w:rsid w:val="00CE3B1A"/>
    <w:rsid w:val="00CE3BA5"/>
    <w:rsid w:val="00CE3CA5"/>
    <w:rsid w:val="00CE3F66"/>
    <w:rsid w:val="00CE4480"/>
    <w:rsid w:val="00CE4687"/>
    <w:rsid w:val="00CE496F"/>
    <w:rsid w:val="00CE49B1"/>
    <w:rsid w:val="00CE4A88"/>
    <w:rsid w:val="00CE4ABD"/>
    <w:rsid w:val="00CE4D27"/>
    <w:rsid w:val="00CE4EAC"/>
    <w:rsid w:val="00CE4FC8"/>
    <w:rsid w:val="00CE509B"/>
    <w:rsid w:val="00CE53B7"/>
    <w:rsid w:val="00CE53E3"/>
    <w:rsid w:val="00CE5442"/>
    <w:rsid w:val="00CE546C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FF4"/>
    <w:rsid w:val="00CE727C"/>
    <w:rsid w:val="00CE72B9"/>
    <w:rsid w:val="00CE730F"/>
    <w:rsid w:val="00CE74DF"/>
    <w:rsid w:val="00CE7659"/>
    <w:rsid w:val="00CE781D"/>
    <w:rsid w:val="00CE7A34"/>
    <w:rsid w:val="00CE7AF0"/>
    <w:rsid w:val="00CF0028"/>
    <w:rsid w:val="00CF015C"/>
    <w:rsid w:val="00CF0181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41A"/>
    <w:rsid w:val="00CF17FD"/>
    <w:rsid w:val="00CF20DC"/>
    <w:rsid w:val="00CF2211"/>
    <w:rsid w:val="00CF2817"/>
    <w:rsid w:val="00CF2863"/>
    <w:rsid w:val="00CF28DD"/>
    <w:rsid w:val="00CF29F4"/>
    <w:rsid w:val="00CF3417"/>
    <w:rsid w:val="00CF3478"/>
    <w:rsid w:val="00CF369B"/>
    <w:rsid w:val="00CF3734"/>
    <w:rsid w:val="00CF374D"/>
    <w:rsid w:val="00CF37DD"/>
    <w:rsid w:val="00CF392E"/>
    <w:rsid w:val="00CF3996"/>
    <w:rsid w:val="00CF3AC0"/>
    <w:rsid w:val="00CF3C7D"/>
    <w:rsid w:val="00CF3F96"/>
    <w:rsid w:val="00CF3FC6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208"/>
    <w:rsid w:val="00D005A8"/>
    <w:rsid w:val="00D00620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722"/>
    <w:rsid w:val="00D01C6B"/>
    <w:rsid w:val="00D01D72"/>
    <w:rsid w:val="00D01FD1"/>
    <w:rsid w:val="00D0202D"/>
    <w:rsid w:val="00D0226A"/>
    <w:rsid w:val="00D022C2"/>
    <w:rsid w:val="00D02B7B"/>
    <w:rsid w:val="00D02C83"/>
    <w:rsid w:val="00D02D31"/>
    <w:rsid w:val="00D02E61"/>
    <w:rsid w:val="00D032A1"/>
    <w:rsid w:val="00D032F5"/>
    <w:rsid w:val="00D035CB"/>
    <w:rsid w:val="00D039D4"/>
    <w:rsid w:val="00D03C7B"/>
    <w:rsid w:val="00D03D17"/>
    <w:rsid w:val="00D040F1"/>
    <w:rsid w:val="00D042C0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6EF"/>
    <w:rsid w:val="00D05887"/>
    <w:rsid w:val="00D05981"/>
    <w:rsid w:val="00D05AB6"/>
    <w:rsid w:val="00D05CA9"/>
    <w:rsid w:val="00D0616B"/>
    <w:rsid w:val="00D06328"/>
    <w:rsid w:val="00D06375"/>
    <w:rsid w:val="00D063C2"/>
    <w:rsid w:val="00D0644D"/>
    <w:rsid w:val="00D0659F"/>
    <w:rsid w:val="00D066D3"/>
    <w:rsid w:val="00D0671C"/>
    <w:rsid w:val="00D06750"/>
    <w:rsid w:val="00D0677E"/>
    <w:rsid w:val="00D0696D"/>
    <w:rsid w:val="00D06B37"/>
    <w:rsid w:val="00D06CBD"/>
    <w:rsid w:val="00D06D74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0C4A"/>
    <w:rsid w:val="00D1108E"/>
    <w:rsid w:val="00D1128F"/>
    <w:rsid w:val="00D113D3"/>
    <w:rsid w:val="00D113DE"/>
    <w:rsid w:val="00D1158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EB4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6B4"/>
    <w:rsid w:val="00D17C0C"/>
    <w:rsid w:val="00D17D7F"/>
    <w:rsid w:val="00D2000E"/>
    <w:rsid w:val="00D20071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6CD"/>
    <w:rsid w:val="00D218E9"/>
    <w:rsid w:val="00D21A18"/>
    <w:rsid w:val="00D21ABC"/>
    <w:rsid w:val="00D21EF4"/>
    <w:rsid w:val="00D21F0F"/>
    <w:rsid w:val="00D22012"/>
    <w:rsid w:val="00D2212C"/>
    <w:rsid w:val="00D226F6"/>
    <w:rsid w:val="00D227EE"/>
    <w:rsid w:val="00D22835"/>
    <w:rsid w:val="00D228A5"/>
    <w:rsid w:val="00D2293A"/>
    <w:rsid w:val="00D22A8E"/>
    <w:rsid w:val="00D22C71"/>
    <w:rsid w:val="00D23284"/>
    <w:rsid w:val="00D2355B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061"/>
    <w:rsid w:val="00D25194"/>
    <w:rsid w:val="00D254BA"/>
    <w:rsid w:val="00D25640"/>
    <w:rsid w:val="00D256AC"/>
    <w:rsid w:val="00D259AB"/>
    <w:rsid w:val="00D25A4B"/>
    <w:rsid w:val="00D25B43"/>
    <w:rsid w:val="00D25DA6"/>
    <w:rsid w:val="00D26381"/>
    <w:rsid w:val="00D264E6"/>
    <w:rsid w:val="00D266DC"/>
    <w:rsid w:val="00D2679A"/>
    <w:rsid w:val="00D26819"/>
    <w:rsid w:val="00D26844"/>
    <w:rsid w:val="00D26A9B"/>
    <w:rsid w:val="00D26ADF"/>
    <w:rsid w:val="00D26B38"/>
    <w:rsid w:val="00D26CE8"/>
    <w:rsid w:val="00D26D47"/>
    <w:rsid w:val="00D26D7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86A"/>
    <w:rsid w:val="00D27999"/>
    <w:rsid w:val="00D27AEA"/>
    <w:rsid w:val="00D27D77"/>
    <w:rsid w:val="00D30300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2F9C"/>
    <w:rsid w:val="00D3321E"/>
    <w:rsid w:val="00D33433"/>
    <w:rsid w:val="00D3349E"/>
    <w:rsid w:val="00D338E7"/>
    <w:rsid w:val="00D339F5"/>
    <w:rsid w:val="00D33DF8"/>
    <w:rsid w:val="00D33F9C"/>
    <w:rsid w:val="00D3401F"/>
    <w:rsid w:val="00D340D6"/>
    <w:rsid w:val="00D341AC"/>
    <w:rsid w:val="00D34295"/>
    <w:rsid w:val="00D346F6"/>
    <w:rsid w:val="00D34772"/>
    <w:rsid w:val="00D34A24"/>
    <w:rsid w:val="00D34A7E"/>
    <w:rsid w:val="00D34DCD"/>
    <w:rsid w:val="00D34E22"/>
    <w:rsid w:val="00D34E85"/>
    <w:rsid w:val="00D34F67"/>
    <w:rsid w:val="00D350C2"/>
    <w:rsid w:val="00D35392"/>
    <w:rsid w:val="00D3551E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E45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190"/>
    <w:rsid w:val="00D403F8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2D5"/>
    <w:rsid w:val="00D4241E"/>
    <w:rsid w:val="00D42777"/>
    <w:rsid w:val="00D4278D"/>
    <w:rsid w:val="00D428D7"/>
    <w:rsid w:val="00D42C9E"/>
    <w:rsid w:val="00D42D67"/>
    <w:rsid w:val="00D4314C"/>
    <w:rsid w:val="00D433E3"/>
    <w:rsid w:val="00D43450"/>
    <w:rsid w:val="00D435E2"/>
    <w:rsid w:val="00D43780"/>
    <w:rsid w:val="00D4394C"/>
    <w:rsid w:val="00D43B8B"/>
    <w:rsid w:val="00D43BD8"/>
    <w:rsid w:val="00D43E22"/>
    <w:rsid w:val="00D43E9B"/>
    <w:rsid w:val="00D43F02"/>
    <w:rsid w:val="00D44083"/>
    <w:rsid w:val="00D44130"/>
    <w:rsid w:val="00D44212"/>
    <w:rsid w:val="00D443FD"/>
    <w:rsid w:val="00D449F6"/>
    <w:rsid w:val="00D44A7E"/>
    <w:rsid w:val="00D44B7C"/>
    <w:rsid w:val="00D44CD0"/>
    <w:rsid w:val="00D44F72"/>
    <w:rsid w:val="00D45384"/>
    <w:rsid w:val="00D45579"/>
    <w:rsid w:val="00D455C7"/>
    <w:rsid w:val="00D4566A"/>
    <w:rsid w:val="00D456A2"/>
    <w:rsid w:val="00D4591F"/>
    <w:rsid w:val="00D45AD6"/>
    <w:rsid w:val="00D45B3B"/>
    <w:rsid w:val="00D45CE7"/>
    <w:rsid w:val="00D45F48"/>
    <w:rsid w:val="00D4602A"/>
    <w:rsid w:val="00D460C4"/>
    <w:rsid w:val="00D463F6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B8"/>
    <w:rsid w:val="00D471CC"/>
    <w:rsid w:val="00D471FC"/>
    <w:rsid w:val="00D47360"/>
    <w:rsid w:val="00D474B1"/>
    <w:rsid w:val="00D4751C"/>
    <w:rsid w:val="00D47595"/>
    <w:rsid w:val="00D4780B"/>
    <w:rsid w:val="00D479E5"/>
    <w:rsid w:val="00D47D84"/>
    <w:rsid w:val="00D47E47"/>
    <w:rsid w:val="00D507F5"/>
    <w:rsid w:val="00D5083B"/>
    <w:rsid w:val="00D50AAB"/>
    <w:rsid w:val="00D50B43"/>
    <w:rsid w:val="00D50F47"/>
    <w:rsid w:val="00D51131"/>
    <w:rsid w:val="00D516F8"/>
    <w:rsid w:val="00D51750"/>
    <w:rsid w:val="00D517DA"/>
    <w:rsid w:val="00D51955"/>
    <w:rsid w:val="00D51BE6"/>
    <w:rsid w:val="00D51C2B"/>
    <w:rsid w:val="00D51D8E"/>
    <w:rsid w:val="00D51F66"/>
    <w:rsid w:val="00D51F85"/>
    <w:rsid w:val="00D521CD"/>
    <w:rsid w:val="00D525C4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A8F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3FD"/>
    <w:rsid w:val="00D57421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142"/>
    <w:rsid w:val="00D61291"/>
    <w:rsid w:val="00D614E2"/>
    <w:rsid w:val="00D6163F"/>
    <w:rsid w:val="00D61967"/>
    <w:rsid w:val="00D61F4B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05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1B4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67D7C"/>
    <w:rsid w:val="00D70100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6AA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A05"/>
    <w:rsid w:val="00D73C0E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98"/>
    <w:rsid w:val="00D74EF9"/>
    <w:rsid w:val="00D7518F"/>
    <w:rsid w:val="00D7531F"/>
    <w:rsid w:val="00D75351"/>
    <w:rsid w:val="00D753BC"/>
    <w:rsid w:val="00D75428"/>
    <w:rsid w:val="00D7543C"/>
    <w:rsid w:val="00D756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26E"/>
    <w:rsid w:val="00D773C4"/>
    <w:rsid w:val="00D7756E"/>
    <w:rsid w:val="00D775EE"/>
    <w:rsid w:val="00D776C4"/>
    <w:rsid w:val="00D77756"/>
    <w:rsid w:val="00D77837"/>
    <w:rsid w:val="00D7784A"/>
    <w:rsid w:val="00D77C35"/>
    <w:rsid w:val="00D77DF1"/>
    <w:rsid w:val="00D80118"/>
    <w:rsid w:val="00D80563"/>
    <w:rsid w:val="00D8057A"/>
    <w:rsid w:val="00D805D6"/>
    <w:rsid w:val="00D80681"/>
    <w:rsid w:val="00D80CB9"/>
    <w:rsid w:val="00D80DD5"/>
    <w:rsid w:val="00D80E29"/>
    <w:rsid w:val="00D81046"/>
    <w:rsid w:val="00D8135D"/>
    <w:rsid w:val="00D813EC"/>
    <w:rsid w:val="00D8157E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1EB"/>
    <w:rsid w:val="00D83202"/>
    <w:rsid w:val="00D83393"/>
    <w:rsid w:val="00D837C0"/>
    <w:rsid w:val="00D838A1"/>
    <w:rsid w:val="00D8394E"/>
    <w:rsid w:val="00D8395B"/>
    <w:rsid w:val="00D839D8"/>
    <w:rsid w:val="00D83A1A"/>
    <w:rsid w:val="00D83B86"/>
    <w:rsid w:val="00D83B9F"/>
    <w:rsid w:val="00D83C5C"/>
    <w:rsid w:val="00D83D05"/>
    <w:rsid w:val="00D83D53"/>
    <w:rsid w:val="00D83DBA"/>
    <w:rsid w:val="00D83FDC"/>
    <w:rsid w:val="00D83FF5"/>
    <w:rsid w:val="00D840DA"/>
    <w:rsid w:val="00D842AD"/>
    <w:rsid w:val="00D84346"/>
    <w:rsid w:val="00D84CE5"/>
    <w:rsid w:val="00D84F46"/>
    <w:rsid w:val="00D84FEF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A8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F01"/>
    <w:rsid w:val="00D9242F"/>
    <w:rsid w:val="00D924C0"/>
    <w:rsid w:val="00D925D3"/>
    <w:rsid w:val="00D927BC"/>
    <w:rsid w:val="00D92F75"/>
    <w:rsid w:val="00D930C7"/>
    <w:rsid w:val="00D93191"/>
    <w:rsid w:val="00D931A7"/>
    <w:rsid w:val="00D93938"/>
    <w:rsid w:val="00D93950"/>
    <w:rsid w:val="00D93C92"/>
    <w:rsid w:val="00D93DBC"/>
    <w:rsid w:val="00D93E2B"/>
    <w:rsid w:val="00D93E6B"/>
    <w:rsid w:val="00D94157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86D"/>
    <w:rsid w:val="00D969BE"/>
    <w:rsid w:val="00D96A4A"/>
    <w:rsid w:val="00D96A54"/>
    <w:rsid w:val="00D96B03"/>
    <w:rsid w:val="00D96B6E"/>
    <w:rsid w:val="00D96C58"/>
    <w:rsid w:val="00D96D78"/>
    <w:rsid w:val="00D96E4E"/>
    <w:rsid w:val="00D96F68"/>
    <w:rsid w:val="00D97219"/>
    <w:rsid w:val="00D972B7"/>
    <w:rsid w:val="00D9733E"/>
    <w:rsid w:val="00D97402"/>
    <w:rsid w:val="00D976E3"/>
    <w:rsid w:val="00D97913"/>
    <w:rsid w:val="00D9794C"/>
    <w:rsid w:val="00D97A69"/>
    <w:rsid w:val="00D97AFF"/>
    <w:rsid w:val="00D97C38"/>
    <w:rsid w:val="00D97E27"/>
    <w:rsid w:val="00D97E79"/>
    <w:rsid w:val="00D97F47"/>
    <w:rsid w:val="00DA0060"/>
    <w:rsid w:val="00DA01CC"/>
    <w:rsid w:val="00DA048F"/>
    <w:rsid w:val="00DA0723"/>
    <w:rsid w:val="00DA0823"/>
    <w:rsid w:val="00DA0847"/>
    <w:rsid w:val="00DA0B7E"/>
    <w:rsid w:val="00DA0CB4"/>
    <w:rsid w:val="00DA0E15"/>
    <w:rsid w:val="00DA116A"/>
    <w:rsid w:val="00DA1345"/>
    <w:rsid w:val="00DA1476"/>
    <w:rsid w:val="00DA157D"/>
    <w:rsid w:val="00DA173E"/>
    <w:rsid w:val="00DA1740"/>
    <w:rsid w:val="00DA1A17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02"/>
    <w:rsid w:val="00DA257E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4E9C"/>
    <w:rsid w:val="00DA5339"/>
    <w:rsid w:val="00DA53A6"/>
    <w:rsid w:val="00DA5648"/>
    <w:rsid w:val="00DA5666"/>
    <w:rsid w:val="00DA5BD0"/>
    <w:rsid w:val="00DA5C6E"/>
    <w:rsid w:val="00DA5EFA"/>
    <w:rsid w:val="00DA5FEB"/>
    <w:rsid w:val="00DA6026"/>
    <w:rsid w:val="00DA605F"/>
    <w:rsid w:val="00DA643F"/>
    <w:rsid w:val="00DA66EB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633"/>
    <w:rsid w:val="00DA7C0E"/>
    <w:rsid w:val="00DA7C47"/>
    <w:rsid w:val="00DA7D7F"/>
    <w:rsid w:val="00DA7DB4"/>
    <w:rsid w:val="00DA7E4F"/>
    <w:rsid w:val="00DB029C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2C87"/>
    <w:rsid w:val="00DB3060"/>
    <w:rsid w:val="00DB30E1"/>
    <w:rsid w:val="00DB311A"/>
    <w:rsid w:val="00DB3384"/>
    <w:rsid w:val="00DB33F7"/>
    <w:rsid w:val="00DB3496"/>
    <w:rsid w:val="00DB34B6"/>
    <w:rsid w:val="00DB3537"/>
    <w:rsid w:val="00DB35FF"/>
    <w:rsid w:val="00DB38BB"/>
    <w:rsid w:val="00DB39E7"/>
    <w:rsid w:val="00DB3A9E"/>
    <w:rsid w:val="00DB3B60"/>
    <w:rsid w:val="00DB3C95"/>
    <w:rsid w:val="00DB3EF2"/>
    <w:rsid w:val="00DB42FA"/>
    <w:rsid w:val="00DB4663"/>
    <w:rsid w:val="00DB49DA"/>
    <w:rsid w:val="00DB4DF3"/>
    <w:rsid w:val="00DB4F40"/>
    <w:rsid w:val="00DB5031"/>
    <w:rsid w:val="00DB50DD"/>
    <w:rsid w:val="00DB50FA"/>
    <w:rsid w:val="00DB53FB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5FE0"/>
    <w:rsid w:val="00DB612F"/>
    <w:rsid w:val="00DB63CE"/>
    <w:rsid w:val="00DB68BC"/>
    <w:rsid w:val="00DB68DA"/>
    <w:rsid w:val="00DB6A02"/>
    <w:rsid w:val="00DB6CFF"/>
    <w:rsid w:val="00DB760B"/>
    <w:rsid w:val="00DB77DC"/>
    <w:rsid w:val="00DB7988"/>
    <w:rsid w:val="00DB7D5D"/>
    <w:rsid w:val="00DB7ECE"/>
    <w:rsid w:val="00DB7F21"/>
    <w:rsid w:val="00DC0104"/>
    <w:rsid w:val="00DC037C"/>
    <w:rsid w:val="00DC06EB"/>
    <w:rsid w:val="00DC083B"/>
    <w:rsid w:val="00DC085B"/>
    <w:rsid w:val="00DC094D"/>
    <w:rsid w:val="00DC0A32"/>
    <w:rsid w:val="00DC0E43"/>
    <w:rsid w:val="00DC10CC"/>
    <w:rsid w:val="00DC152F"/>
    <w:rsid w:val="00DC16C6"/>
    <w:rsid w:val="00DC1C01"/>
    <w:rsid w:val="00DC1D35"/>
    <w:rsid w:val="00DC1EEB"/>
    <w:rsid w:val="00DC20FA"/>
    <w:rsid w:val="00DC2115"/>
    <w:rsid w:val="00DC236E"/>
    <w:rsid w:val="00DC2772"/>
    <w:rsid w:val="00DC2921"/>
    <w:rsid w:val="00DC2A7E"/>
    <w:rsid w:val="00DC2D72"/>
    <w:rsid w:val="00DC2DF1"/>
    <w:rsid w:val="00DC2F8A"/>
    <w:rsid w:val="00DC2FE3"/>
    <w:rsid w:val="00DC2FEB"/>
    <w:rsid w:val="00DC31D4"/>
    <w:rsid w:val="00DC3370"/>
    <w:rsid w:val="00DC33D8"/>
    <w:rsid w:val="00DC3444"/>
    <w:rsid w:val="00DC3594"/>
    <w:rsid w:val="00DC36A1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3BC"/>
    <w:rsid w:val="00DC68BD"/>
    <w:rsid w:val="00DC6A5D"/>
    <w:rsid w:val="00DC6A7B"/>
    <w:rsid w:val="00DC6B4A"/>
    <w:rsid w:val="00DC6BD1"/>
    <w:rsid w:val="00DC6C53"/>
    <w:rsid w:val="00DC6D24"/>
    <w:rsid w:val="00DC6D69"/>
    <w:rsid w:val="00DC6F10"/>
    <w:rsid w:val="00DC71B2"/>
    <w:rsid w:val="00DC71CA"/>
    <w:rsid w:val="00DC721A"/>
    <w:rsid w:val="00DC7398"/>
    <w:rsid w:val="00DC7989"/>
    <w:rsid w:val="00DC7AE9"/>
    <w:rsid w:val="00DC7DD0"/>
    <w:rsid w:val="00DC7EA1"/>
    <w:rsid w:val="00DD010F"/>
    <w:rsid w:val="00DD029B"/>
    <w:rsid w:val="00DD052D"/>
    <w:rsid w:val="00DD054B"/>
    <w:rsid w:val="00DD06D0"/>
    <w:rsid w:val="00DD0868"/>
    <w:rsid w:val="00DD0A2C"/>
    <w:rsid w:val="00DD0CFE"/>
    <w:rsid w:val="00DD0D0D"/>
    <w:rsid w:val="00DD0D78"/>
    <w:rsid w:val="00DD0E13"/>
    <w:rsid w:val="00DD14F4"/>
    <w:rsid w:val="00DD157D"/>
    <w:rsid w:val="00DD17F2"/>
    <w:rsid w:val="00DD1A7B"/>
    <w:rsid w:val="00DD1C35"/>
    <w:rsid w:val="00DD1C74"/>
    <w:rsid w:val="00DD1F91"/>
    <w:rsid w:val="00DD2179"/>
    <w:rsid w:val="00DD263A"/>
    <w:rsid w:val="00DD2A2D"/>
    <w:rsid w:val="00DD2A93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4CB"/>
    <w:rsid w:val="00DD4522"/>
    <w:rsid w:val="00DD496D"/>
    <w:rsid w:val="00DD4EFC"/>
    <w:rsid w:val="00DD4F5C"/>
    <w:rsid w:val="00DD4F64"/>
    <w:rsid w:val="00DD5176"/>
    <w:rsid w:val="00DD5250"/>
    <w:rsid w:val="00DD52F7"/>
    <w:rsid w:val="00DD53C3"/>
    <w:rsid w:val="00DD546C"/>
    <w:rsid w:val="00DD55B5"/>
    <w:rsid w:val="00DD5805"/>
    <w:rsid w:val="00DD5826"/>
    <w:rsid w:val="00DD5835"/>
    <w:rsid w:val="00DD5854"/>
    <w:rsid w:val="00DD59DA"/>
    <w:rsid w:val="00DD5A06"/>
    <w:rsid w:val="00DD5B8C"/>
    <w:rsid w:val="00DD5BDD"/>
    <w:rsid w:val="00DD5D54"/>
    <w:rsid w:val="00DD5E02"/>
    <w:rsid w:val="00DD5E54"/>
    <w:rsid w:val="00DD6207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26"/>
    <w:rsid w:val="00DE02F0"/>
    <w:rsid w:val="00DE0358"/>
    <w:rsid w:val="00DE03C5"/>
    <w:rsid w:val="00DE057D"/>
    <w:rsid w:val="00DE05B2"/>
    <w:rsid w:val="00DE08CA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BB4"/>
    <w:rsid w:val="00DE2DD3"/>
    <w:rsid w:val="00DE2E42"/>
    <w:rsid w:val="00DE2EE5"/>
    <w:rsid w:val="00DE3029"/>
    <w:rsid w:val="00DE33E8"/>
    <w:rsid w:val="00DE3457"/>
    <w:rsid w:val="00DE3576"/>
    <w:rsid w:val="00DE3699"/>
    <w:rsid w:val="00DE3BB4"/>
    <w:rsid w:val="00DE3C84"/>
    <w:rsid w:val="00DE3CC4"/>
    <w:rsid w:val="00DE3F7E"/>
    <w:rsid w:val="00DE421A"/>
    <w:rsid w:val="00DE43A5"/>
    <w:rsid w:val="00DE43D1"/>
    <w:rsid w:val="00DE4489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28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69B"/>
    <w:rsid w:val="00DE672B"/>
    <w:rsid w:val="00DE67F9"/>
    <w:rsid w:val="00DE6822"/>
    <w:rsid w:val="00DE685F"/>
    <w:rsid w:val="00DE693F"/>
    <w:rsid w:val="00DE6982"/>
    <w:rsid w:val="00DE6D33"/>
    <w:rsid w:val="00DE6D58"/>
    <w:rsid w:val="00DE6EB2"/>
    <w:rsid w:val="00DE6FD2"/>
    <w:rsid w:val="00DE7095"/>
    <w:rsid w:val="00DE71FD"/>
    <w:rsid w:val="00DE76C6"/>
    <w:rsid w:val="00DE7A20"/>
    <w:rsid w:val="00DE7A4A"/>
    <w:rsid w:val="00DE7C07"/>
    <w:rsid w:val="00DF0286"/>
    <w:rsid w:val="00DF054B"/>
    <w:rsid w:val="00DF0852"/>
    <w:rsid w:val="00DF0946"/>
    <w:rsid w:val="00DF0B38"/>
    <w:rsid w:val="00DF0DC8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5A2"/>
    <w:rsid w:val="00DF261B"/>
    <w:rsid w:val="00DF263B"/>
    <w:rsid w:val="00DF26D7"/>
    <w:rsid w:val="00DF2806"/>
    <w:rsid w:val="00DF2AAD"/>
    <w:rsid w:val="00DF2B7E"/>
    <w:rsid w:val="00DF2C3D"/>
    <w:rsid w:val="00DF2C79"/>
    <w:rsid w:val="00DF2D8A"/>
    <w:rsid w:val="00DF2F26"/>
    <w:rsid w:val="00DF2FE9"/>
    <w:rsid w:val="00DF31E5"/>
    <w:rsid w:val="00DF3358"/>
    <w:rsid w:val="00DF357C"/>
    <w:rsid w:val="00DF37F6"/>
    <w:rsid w:val="00DF38F3"/>
    <w:rsid w:val="00DF3C09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546"/>
    <w:rsid w:val="00DF77C9"/>
    <w:rsid w:val="00DF7C8B"/>
    <w:rsid w:val="00DF7D0D"/>
    <w:rsid w:val="00DF7D42"/>
    <w:rsid w:val="00DF7D57"/>
    <w:rsid w:val="00DF7DA6"/>
    <w:rsid w:val="00DF7E3C"/>
    <w:rsid w:val="00DF7EF4"/>
    <w:rsid w:val="00DF7F02"/>
    <w:rsid w:val="00E0031C"/>
    <w:rsid w:val="00E003D0"/>
    <w:rsid w:val="00E00717"/>
    <w:rsid w:val="00E00772"/>
    <w:rsid w:val="00E0087A"/>
    <w:rsid w:val="00E00A29"/>
    <w:rsid w:val="00E00DF2"/>
    <w:rsid w:val="00E00FCB"/>
    <w:rsid w:val="00E0103C"/>
    <w:rsid w:val="00E0106B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BDC"/>
    <w:rsid w:val="00E01D1A"/>
    <w:rsid w:val="00E01D33"/>
    <w:rsid w:val="00E01D44"/>
    <w:rsid w:val="00E01EE6"/>
    <w:rsid w:val="00E01FE4"/>
    <w:rsid w:val="00E01FFD"/>
    <w:rsid w:val="00E02156"/>
    <w:rsid w:val="00E021C3"/>
    <w:rsid w:val="00E021DF"/>
    <w:rsid w:val="00E02213"/>
    <w:rsid w:val="00E0248F"/>
    <w:rsid w:val="00E024D7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9D4"/>
    <w:rsid w:val="00E03BBB"/>
    <w:rsid w:val="00E03BE5"/>
    <w:rsid w:val="00E03C50"/>
    <w:rsid w:val="00E03C9D"/>
    <w:rsid w:val="00E03D70"/>
    <w:rsid w:val="00E03D82"/>
    <w:rsid w:val="00E03E97"/>
    <w:rsid w:val="00E04016"/>
    <w:rsid w:val="00E04131"/>
    <w:rsid w:val="00E041B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9B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6B0"/>
    <w:rsid w:val="00E0684D"/>
    <w:rsid w:val="00E06960"/>
    <w:rsid w:val="00E06A92"/>
    <w:rsid w:val="00E06D63"/>
    <w:rsid w:val="00E06D6A"/>
    <w:rsid w:val="00E074D8"/>
    <w:rsid w:val="00E075F5"/>
    <w:rsid w:val="00E0779C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FE6"/>
    <w:rsid w:val="00E12017"/>
    <w:rsid w:val="00E12612"/>
    <w:rsid w:val="00E127D7"/>
    <w:rsid w:val="00E1282D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2006A"/>
    <w:rsid w:val="00E200E4"/>
    <w:rsid w:val="00E204BE"/>
    <w:rsid w:val="00E20556"/>
    <w:rsid w:val="00E208A6"/>
    <w:rsid w:val="00E2097F"/>
    <w:rsid w:val="00E20986"/>
    <w:rsid w:val="00E209B6"/>
    <w:rsid w:val="00E20A41"/>
    <w:rsid w:val="00E20AE1"/>
    <w:rsid w:val="00E20B22"/>
    <w:rsid w:val="00E20CDA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3C8"/>
    <w:rsid w:val="00E2347C"/>
    <w:rsid w:val="00E2381D"/>
    <w:rsid w:val="00E23BC1"/>
    <w:rsid w:val="00E23D64"/>
    <w:rsid w:val="00E23DD7"/>
    <w:rsid w:val="00E23FF1"/>
    <w:rsid w:val="00E241EE"/>
    <w:rsid w:val="00E24273"/>
    <w:rsid w:val="00E24596"/>
    <w:rsid w:val="00E24632"/>
    <w:rsid w:val="00E24779"/>
    <w:rsid w:val="00E248C0"/>
    <w:rsid w:val="00E24ACC"/>
    <w:rsid w:val="00E24BE4"/>
    <w:rsid w:val="00E24CCF"/>
    <w:rsid w:val="00E24DAF"/>
    <w:rsid w:val="00E24E19"/>
    <w:rsid w:val="00E24E75"/>
    <w:rsid w:val="00E24FFA"/>
    <w:rsid w:val="00E25049"/>
    <w:rsid w:val="00E25171"/>
    <w:rsid w:val="00E25264"/>
    <w:rsid w:val="00E2528A"/>
    <w:rsid w:val="00E25596"/>
    <w:rsid w:val="00E256DD"/>
    <w:rsid w:val="00E2581F"/>
    <w:rsid w:val="00E25861"/>
    <w:rsid w:val="00E258BB"/>
    <w:rsid w:val="00E25AEF"/>
    <w:rsid w:val="00E25B13"/>
    <w:rsid w:val="00E25B2A"/>
    <w:rsid w:val="00E25C36"/>
    <w:rsid w:val="00E25CDE"/>
    <w:rsid w:val="00E25CE3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C9C"/>
    <w:rsid w:val="00E26D53"/>
    <w:rsid w:val="00E26DD9"/>
    <w:rsid w:val="00E2703A"/>
    <w:rsid w:val="00E27269"/>
    <w:rsid w:val="00E272A6"/>
    <w:rsid w:val="00E272F2"/>
    <w:rsid w:val="00E27323"/>
    <w:rsid w:val="00E2739B"/>
    <w:rsid w:val="00E30052"/>
    <w:rsid w:val="00E302B4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063"/>
    <w:rsid w:val="00E3323F"/>
    <w:rsid w:val="00E33337"/>
    <w:rsid w:val="00E3344E"/>
    <w:rsid w:val="00E337BB"/>
    <w:rsid w:val="00E339F5"/>
    <w:rsid w:val="00E33B81"/>
    <w:rsid w:val="00E33BDE"/>
    <w:rsid w:val="00E33C7B"/>
    <w:rsid w:val="00E34192"/>
    <w:rsid w:val="00E341D2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5F9E"/>
    <w:rsid w:val="00E3616A"/>
    <w:rsid w:val="00E36377"/>
    <w:rsid w:val="00E36DD5"/>
    <w:rsid w:val="00E36E3E"/>
    <w:rsid w:val="00E37081"/>
    <w:rsid w:val="00E3740C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37F7F"/>
    <w:rsid w:val="00E403A7"/>
    <w:rsid w:val="00E40449"/>
    <w:rsid w:val="00E40876"/>
    <w:rsid w:val="00E409E7"/>
    <w:rsid w:val="00E40BA5"/>
    <w:rsid w:val="00E40C10"/>
    <w:rsid w:val="00E40CF7"/>
    <w:rsid w:val="00E40EED"/>
    <w:rsid w:val="00E41276"/>
    <w:rsid w:val="00E4136F"/>
    <w:rsid w:val="00E4140D"/>
    <w:rsid w:val="00E4155D"/>
    <w:rsid w:val="00E415E0"/>
    <w:rsid w:val="00E415F9"/>
    <w:rsid w:val="00E418AB"/>
    <w:rsid w:val="00E418E9"/>
    <w:rsid w:val="00E41C10"/>
    <w:rsid w:val="00E41CC0"/>
    <w:rsid w:val="00E41E5D"/>
    <w:rsid w:val="00E420E8"/>
    <w:rsid w:val="00E42109"/>
    <w:rsid w:val="00E42151"/>
    <w:rsid w:val="00E42292"/>
    <w:rsid w:val="00E42431"/>
    <w:rsid w:val="00E425D3"/>
    <w:rsid w:val="00E4287E"/>
    <w:rsid w:val="00E428C3"/>
    <w:rsid w:val="00E42FBC"/>
    <w:rsid w:val="00E42FC5"/>
    <w:rsid w:val="00E43215"/>
    <w:rsid w:val="00E43416"/>
    <w:rsid w:val="00E434C7"/>
    <w:rsid w:val="00E43629"/>
    <w:rsid w:val="00E437D5"/>
    <w:rsid w:val="00E43888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56"/>
    <w:rsid w:val="00E44C64"/>
    <w:rsid w:val="00E44D98"/>
    <w:rsid w:val="00E45039"/>
    <w:rsid w:val="00E451E9"/>
    <w:rsid w:val="00E45262"/>
    <w:rsid w:val="00E45301"/>
    <w:rsid w:val="00E45351"/>
    <w:rsid w:val="00E45444"/>
    <w:rsid w:val="00E456A9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87A"/>
    <w:rsid w:val="00E50957"/>
    <w:rsid w:val="00E50A04"/>
    <w:rsid w:val="00E50AC5"/>
    <w:rsid w:val="00E50B80"/>
    <w:rsid w:val="00E50DAA"/>
    <w:rsid w:val="00E510C1"/>
    <w:rsid w:val="00E51344"/>
    <w:rsid w:val="00E5142A"/>
    <w:rsid w:val="00E517B9"/>
    <w:rsid w:val="00E51A32"/>
    <w:rsid w:val="00E51A77"/>
    <w:rsid w:val="00E51A97"/>
    <w:rsid w:val="00E51B72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3BD3"/>
    <w:rsid w:val="00E53DA2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A6"/>
    <w:rsid w:val="00E554BB"/>
    <w:rsid w:val="00E5589B"/>
    <w:rsid w:val="00E559D2"/>
    <w:rsid w:val="00E561EA"/>
    <w:rsid w:val="00E562F5"/>
    <w:rsid w:val="00E5631D"/>
    <w:rsid w:val="00E563FC"/>
    <w:rsid w:val="00E56408"/>
    <w:rsid w:val="00E5652C"/>
    <w:rsid w:val="00E565C5"/>
    <w:rsid w:val="00E56A13"/>
    <w:rsid w:val="00E56C40"/>
    <w:rsid w:val="00E56E9D"/>
    <w:rsid w:val="00E56EEC"/>
    <w:rsid w:val="00E5702D"/>
    <w:rsid w:val="00E57062"/>
    <w:rsid w:val="00E57064"/>
    <w:rsid w:val="00E57161"/>
    <w:rsid w:val="00E571D9"/>
    <w:rsid w:val="00E5720C"/>
    <w:rsid w:val="00E57552"/>
    <w:rsid w:val="00E57899"/>
    <w:rsid w:val="00E578B8"/>
    <w:rsid w:val="00E57C1C"/>
    <w:rsid w:val="00E57FB8"/>
    <w:rsid w:val="00E6048B"/>
    <w:rsid w:val="00E60492"/>
    <w:rsid w:val="00E605E0"/>
    <w:rsid w:val="00E606A4"/>
    <w:rsid w:val="00E607FB"/>
    <w:rsid w:val="00E609A1"/>
    <w:rsid w:val="00E60B5B"/>
    <w:rsid w:val="00E60C77"/>
    <w:rsid w:val="00E61310"/>
    <w:rsid w:val="00E61471"/>
    <w:rsid w:val="00E6163A"/>
    <w:rsid w:val="00E616A0"/>
    <w:rsid w:val="00E61A7B"/>
    <w:rsid w:val="00E61ADF"/>
    <w:rsid w:val="00E61BA5"/>
    <w:rsid w:val="00E61BAE"/>
    <w:rsid w:val="00E61C7C"/>
    <w:rsid w:val="00E61CE0"/>
    <w:rsid w:val="00E62002"/>
    <w:rsid w:val="00E620D5"/>
    <w:rsid w:val="00E6221C"/>
    <w:rsid w:val="00E623E1"/>
    <w:rsid w:val="00E623F1"/>
    <w:rsid w:val="00E624C1"/>
    <w:rsid w:val="00E625A0"/>
    <w:rsid w:val="00E62683"/>
    <w:rsid w:val="00E627E1"/>
    <w:rsid w:val="00E62C86"/>
    <w:rsid w:val="00E62EBA"/>
    <w:rsid w:val="00E6309A"/>
    <w:rsid w:val="00E630AB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44F"/>
    <w:rsid w:val="00E64481"/>
    <w:rsid w:val="00E645B6"/>
    <w:rsid w:val="00E646DF"/>
    <w:rsid w:val="00E64706"/>
    <w:rsid w:val="00E64A98"/>
    <w:rsid w:val="00E64AED"/>
    <w:rsid w:val="00E64D39"/>
    <w:rsid w:val="00E64F79"/>
    <w:rsid w:val="00E6523F"/>
    <w:rsid w:val="00E65417"/>
    <w:rsid w:val="00E6575A"/>
    <w:rsid w:val="00E65BC3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51"/>
    <w:rsid w:val="00E6717C"/>
    <w:rsid w:val="00E672D6"/>
    <w:rsid w:val="00E67511"/>
    <w:rsid w:val="00E67543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B72"/>
    <w:rsid w:val="00E71F8D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770"/>
    <w:rsid w:val="00E73899"/>
    <w:rsid w:val="00E73B2A"/>
    <w:rsid w:val="00E73EE9"/>
    <w:rsid w:val="00E73F36"/>
    <w:rsid w:val="00E74189"/>
    <w:rsid w:val="00E74212"/>
    <w:rsid w:val="00E7424D"/>
    <w:rsid w:val="00E744E2"/>
    <w:rsid w:val="00E74573"/>
    <w:rsid w:val="00E746A6"/>
    <w:rsid w:val="00E74797"/>
    <w:rsid w:val="00E749F4"/>
    <w:rsid w:val="00E74A0D"/>
    <w:rsid w:val="00E74A52"/>
    <w:rsid w:val="00E74E22"/>
    <w:rsid w:val="00E74ECC"/>
    <w:rsid w:val="00E7511A"/>
    <w:rsid w:val="00E75368"/>
    <w:rsid w:val="00E75415"/>
    <w:rsid w:val="00E75441"/>
    <w:rsid w:val="00E75491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DEC"/>
    <w:rsid w:val="00E80E36"/>
    <w:rsid w:val="00E80F8B"/>
    <w:rsid w:val="00E812BB"/>
    <w:rsid w:val="00E813A0"/>
    <w:rsid w:val="00E814C6"/>
    <w:rsid w:val="00E8156D"/>
    <w:rsid w:val="00E8191A"/>
    <w:rsid w:val="00E819C2"/>
    <w:rsid w:val="00E81A2C"/>
    <w:rsid w:val="00E81A4B"/>
    <w:rsid w:val="00E81D76"/>
    <w:rsid w:val="00E821E2"/>
    <w:rsid w:val="00E823DF"/>
    <w:rsid w:val="00E8274B"/>
    <w:rsid w:val="00E82C35"/>
    <w:rsid w:val="00E8314F"/>
    <w:rsid w:val="00E83371"/>
    <w:rsid w:val="00E833A3"/>
    <w:rsid w:val="00E83410"/>
    <w:rsid w:val="00E83527"/>
    <w:rsid w:val="00E839A7"/>
    <w:rsid w:val="00E8409A"/>
    <w:rsid w:val="00E842F0"/>
    <w:rsid w:val="00E843A7"/>
    <w:rsid w:val="00E84693"/>
    <w:rsid w:val="00E84694"/>
    <w:rsid w:val="00E8471C"/>
    <w:rsid w:val="00E84978"/>
    <w:rsid w:val="00E84AE5"/>
    <w:rsid w:val="00E84E07"/>
    <w:rsid w:val="00E84EA5"/>
    <w:rsid w:val="00E85276"/>
    <w:rsid w:val="00E85290"/>
    <w:rsid w:val="00E854AA"/>
    <w:rsid w:val="00E85563"/>
    <w:rsid w:val="00E856EF"/>
    <w:rsid w:val="00E858C4"/>
    <w:rsid w:val="00E85985"/>
    <w:rsid w:val="00E85DF1"/>
    <w:rsid w:val="00E85FF8"/>
    <w:rsid w:val="00E8600F"/>
    <w:rsid w:val="00E8617A"/>
    <w:rsid w:val="00E86303"/>
    <w:rsid w:val="00E864E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F1D"/>
    <w:rsid w:val="00E870E3"/>
    <w:rsid w:val="00E87715"/>
    <w:rsid w:val="00E877C6"/>
    <w:rsid w:val="00E877E4"/>
    <w:rsid w:val="00E87A46"/>
    <w:rsid w:val="00E87BBA"/>
    <w:rsid w:val="00E900DE"/>
    <w:rsid w:val="00E900FA"/>
    <w:rsid w:val="00E901C7"/>
    <w:rsid w:val="00E901FB"/>
    <w:rsid w:val="00E903C5"/>
    <w:rsid w:val="00E903E1"/>
    <w:rsid w:val="00E90445"/>
    <w:rsid w:val="00E90616"/>
    <w:rsid w:val="00E90654"/>
    <w:rsid w:val="00E906E5"/>
    <w:rsid w:val="00E907D5"/>
    <w:rsid w:val="00E9084A"/>
    <w:rsid w:val="00E909E2"/>
    <w:rsid w:val="00E90BDB"/>
    <w:rsid w:val="00E90CF3"/>
    <w:rsid w:val="00E90E65"/>
    <w:rsid w:val="00E90E66"/>
    <w:rsid w:val="00E90ED4"/>
    <w:rsid w:val="00E910EE"/>
    <w:rsid w:val="00E91267"/>
    <w:rsid w:val="00E9132C"/>
    <w:rsid w:val="00E91350"/>
    <w:rsid w:val="00E91A86"/>
    <w:rsid w:val="00E91B48"/>
    <w:rsid w:val="00E91B88"/>
    <w:rsid w:val="00E91C80"/>
    <w:rsid w:val="00E91D94"/>
    <w:rsid w:val="00E92320"/>
    <w:rsid w:val="00E923FF"/>
    <w:rsid w:val="00E92426"/>
    <w:rsid w:val="00E924A6"/>
    <w:rsid w:val="00E92552"/>
    <w:rsid w:val="00E9274D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33"/>
    <w:rsid w:val="00EA007F"/>
    <w:rsid w:val="00EA00FD"/>
    <w:rsid w:val="00EA016A"/>
    <w:rsid w:val="00EA01DD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10"/>
    <w:rsid w:val="00EA1526"/>
    <w:rsid w:val="00EA1795"/>
    <w:rsid w:val="00EA199B"/>
    <w:rsid w:val="00EA1A2A"/>
    <w:rsid w:val="00EA1C3A"/>
    <w:rsid w:val="00EA1CFD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13D"/>
    <w:rsid w:val="00EA565F"/>
    <w:rsid w:val="00EA5878"/>
    <w:rsid w:val="00EA5E75"/>
    <w:rsid w:val="00EA5EF1"/>
    <w:rsid w:val="00EA5F58"/>
    <w:rsid w:val="00EA6126"/>
    <w:rsid w:val="00EA625D"/>
    <w:rsid w:val="00EA6286"/>
    <w:rsid w:val="00EA63DE"/>
    <w:rsid w:val="00EA6A41"/>
    <w:rsid w:val="00EA6A86"/>
    <w:rsid w:val="00EA6AF6"/>
    <w:rsid w:val="00EA6B85"/>
    <w:rsid w:val="00EA6D8A"/>
    <w:rsid w:val="00EA6EF9"/>
    <w:rsid w:val="00EA6FA8"/>
    <w:rsid w:val="00EA70ED"/>
    <w:rsid w:val="00EA7347"/>
    <w:rsid w:val="00EA74C9"/>
    <w:rsid w:val="00EA75BA"/>
    <w:rsid w:val="00EA76C3"/>
    <w:rsid w:val="00EA7881"/>
    <w:rsid w:val="00EA7CEC"/>
    <w:rsid w:val="00EA7E9F"/>
    <w:rsid w:val="00EA7F1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BD7"/>
    <w:rsid w:val="00EB3D25"/>
    <w:rsid w:val="00EB3F29"/>
    <w:rsid w:val="00EB42AF"/>
    <w:rsid w:val="00EB44C0"/>
    <w:rsid w:val="00EB454E"/>
    <w:rsid w:val="00EB46A1"/>
    <w:rsid w:val="00EB4851"/>
    <w:rsid w:val="00EB4BA2"/>
    <w:rsid w:val="00EB4FA3"/>
    <w:rsid w:val="00EB503D"/>
    <w:rsid w:val="00EB5167"/>
    <w:rsid w:val="00EB524C"/>
    <w:rsid w:val="00EB593C"/>
    <w:rsid w:val="00EB5BDF"/>
    <w:rsid w:val="00EB5D8E"/>
    <w:rsid w:val="00EB5FAE"/>
    <w:rsid w:val="00EB6167"/>
    <w:rsid w:val="00EB616E"/>
    <w:rsid w:val="00EB62BF"/>
    <w:rsid w:val="00EB6372"/>
    <w:rsid w:val="00EB6495"/>
    <w:rsid w:val="00EB6608"/>
    <w:rsid w:val="00EB6A08"/>
    <w:rsid w:val="00EB6AA6"/>
    <w:rsid w:val="00EB6AEC"/>
    <w:rsid w:val="00EB6C24"/>
    <w:rsid w:val="00EB6D91"/>
    <w:rsid w:val="00EB6F3D"/>
    <w:rsid w:val="00EB6F7B"/>
    <w:rsid w:val="00EB7381"/>
    <w:rsid w:val="00EB7421"/>
    <w:rsid w:val="00EB7533"/>
    <w:rsid w:val="00EB7616"/>
    <w:rsid w:val="00EB7628"/>
    <w:rsid w:val="00EB76FF"/>
    <w:rsid w:val="00EB777A"/>
    <w:rsid w:val="00EC05D1"/>
    <w:rsid w:val="00EC082E"/>
    <w:rsid w:val="00EC0B24"/>
    <w:rsid w:val="00EC0BCE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84A"/>
    <w:rsid w:val="00EC2E07"/>
    <w:rsid w:val="00EC31BB"/>
    <w:rsid w:val="00EC3333"/>
    <w:rsid w:val="00EC37BD"/>
    <w:rsid w:val="00EC384C"/>
    <w:rsid w:val="00EC3971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BD"/>
    <w:rsid w:val="00EC5C32"/>
    <w:rsid w:val="00EC5C51"/>
    <w:rsid w:val="00EC5CBC"/>
    <w:rsid w:val="00EC5CF6"/>
    <w:rsid w:val="00EC5CFC"/>
    <w:rsid w:val="00EC5DC0"/>
    <w:rsid w:val="00EC6291"/>
    <w:rsid w:val="00EC62D7"/>
    <w:rsid w:val="00EC63BF"/>
    <w:rsid w:val="00EC64AE"/>
    <w:rsid w:val="00EC65CF"/>
    <w:rsid w:val="00EC668B"/>
    <w:rsid w:val="00EC66F5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0D12"/>
    <w:rsid w:val="00ED112D"/>
    <w:rsid w:val="00ED1199"/>
    <w:rsid w:val="00ED174D"/>
    <w:rsid w:val="00ED1778"/>
    <w:rsid w:val="00ED1847"/>
    <w:rsid w:val="00ED1E25"/>
    <w:rsid w:val="00ED1E96"/>
    <w:rsid w:val="00ED1EC2"/>
    <w:rsid w:val="00ED21A9"/>
    <w:rsid w:val="00ED223E"/>
    <w:rsid w:val="00ED2358"/>
    <w:rsid w:val="00ED25CC"/>
    <w:rsid w:val="00ED2641"/>
    <w:rsid w:val="00ED26EF"/>
    <w:rsid w:val="00ED2807"/>
    <w:rsid w:val="00ED29E4"/>
    <w:rsid w:val="00ED2E13"/>
    <w:rsid w:val="00ED320B"/>
    <w:rsid w:val="00ED337D"/>
    <w:rsid w:val="00ED3561"/>
    <w:rsid w:val="00ED3705"/>
    <w:rsid w:val="00ED39EF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6CC"/>
    <w:rsid w:val="00ED57F7"/>
    <w:rsid w:val="00ED59A9"/>
    <w:rsid w:val="00ED5AAC"/>
    <w:rsid w:val="00ED5D06"/>
    <w:rsid w:val="00ED5EB8"/>
    <w:rsid w:val="00ED5F5A"/>
    <w:rsid w:val="00ED621E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35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A5B"/>
    <w:rsid w:val="00EE0FB6"/>
    <w:rsid w:val="00EE1099"/>
    <w:rsid w:val="00EE1251"/>
    <w:rsid w:val="00EE14CD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0C"/>
    <w:rsid w:val="00EE4912"/>
    <w:rsid w:val="00EE4920"/>
    <w:rsid w:val="00EE4A03"/>
    <w:rsid w:val="00EE4B28"/>
    <w:rsid w:val="00EE4C1A"/>
    <w:rsid w:val="00EE4CB6"/>
    <w:rsid w:val="00EE4FCE"/>
    <w:rsid w:val="00EE50CA"/>
    <w:rsid w:val="00EE5111"/>
    <w:rsid w:val="00EE5512"/>
    <w:rsid w:val="00EE566E"/>
    <w:rsid w:val="00EE56B5"/>
    <w:rsid w:val="00EE5855"/>
    <w:rsid w:val="00EE598D"/>
    <w:rsid w:val="00EE59D2"/>
    <w:rsid w:val="00EE5B7F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27"/>
    <w:rsid w:val="00EE6A4E"/>
    <w:rsid w:val="00EE6ACA"/>
    <w:rsid w:val="00EE6CAA"/>
    <w:rsid w:val="00EE6CE8"/>
    <w:rsid w:val="00EE6D2F"/>
    <w:rsid w:val="00EE6D64"/>
    <w:rsid w:val="00EE707B"/>
    <w:rsid w:val="00EE73C4"/>
    <w:rsid w:val="00EE7695"/>
    <w:rsid w:val="00EE7721"/>
    <w:rsid w:val="00EE799B"/>
    <w:rsid w:val="00EE7BED"/>
    <w:rsid w:val="00EE7E32"/>
    <w:rsid w:val="00EE7F23"/>
    <w:rsid w:val="00EF00D2"/>
    <w:rsid w:val="00EF0147"/>
    <w:rsid w:val="00EF0245"/>
    <w:rsid w:val="00EF0567"/>
    <w:rsid w:val="00EF06FB"/>
    <w:rsid w:val="00EF080A"/>
    <w:rsid w:val="00EF0A28"/>
    <w:rsid w:val="00EF0DFD"/>
    <w:rsid w:val="00EF102C"/>
    <w:rsid w:val="00EF10D3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91B"/>
    <w:rsid w:val="00EF7989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81"/>
    <w:rsid w:val="00F00B1E"/>
    <w:rsid w:val="00F00BA4"/>
    <w:rsid w:val="00F00C79"/>
    <w:rsid w:val="00F00EFA"/>
    <w:rsid w:val="00F00FE1"/>
    <w:rsid w:val="00F01125"/>
    <w:rsid w:val="00F01301"/>
    <w:rsid w:val="00F0150C"/>
    <w:rsid w:val="00F01864"/>
    <w:rsid w:val="00F018D0"/>
    <w:rsid w:val="00F01AB3"/>
    <w:rsid w:val="00F01C3F"/>
    <w:rsid w:val="00F01C71"/>
    <w:rsid w:val="00F01D36"/>
    <w:rsid w:val="00F01D9A"/>
    <w:rsid w:val="00F022AE"/>
    <w:rsid w:val="00F027A0"/>
    <w:rsid w:val="00F028FF"/>
    <w:rsid w:val="00F029B6"/>
    <w:rsid w:val="00F02BC4"/>
    <w:rsid w:val="00F02CA1"/>
    <w:rsid w:val="00F0343D"/>
    <w:rsid w:val="00F03497"/>
    <w:rsid w:val="00F03548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30"/>
    <w:rsid w:val="00F0478F"/>
    <w:rsid w:val="00F04DC7"/>
    <w:rsid w:val="00F04E33"/>
    <w:rsid w:val="00F04E34"/>
    <w:rsid w:val="00F05260"/>
    <w:rsid w:val="00F0568A"/>
    <w:rsid w:val="00F056CF"/>
    <w:rsid w:val="00F0579A"/>
    <w:rsid w:val="00F059C7"/>
    <w:rsid w:val="00F05AE0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AD"/>
    <w:rsid w:val="00F06FDF"/>
    <w:rsid w:val="00F0739A"/>
    <w:rsid w:val="00F07491"/>
    <w:rsid w:val="00F07579"/>
    <w:rsid w:val="00F0763D"/>
    <w:rsid w:val="00F0786C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23"/>
    <w:rsid w:val="00F1344F"/>
    <w:rsid w:val="00F136A8"/>
    <w:rsid w:val="00F136AC"/>
    <w:rsid w:val="00F13907"/>
    <w:rsid w:val="00F13B69"/>
    <w:rsid w:val="00F13B80"/>
    <w:rsid w:val="00F13BA0"/>
    <w:rsid w:val="00F13BA4"/>
    <w:rsid w:val="00F13D0D"/>
    <w:rsid w:val="00F13F34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907"/>
    <w:rsid w:val="00F15B5D"/>
    <w:rsid w:val="00F15C3E"/>
    <w:rsid w:val="00F15C94"/>
    <w:rsid w:val="00F15E3F"/>
    <w:rsid w:val="00F16366"/>
    <w:rsid w:val="00F16462"/>
    <w:rsid w:val="00F16923"/>
    <w:rsid w:val="00F16D0B"/>
    <w:rsid w:val="00F17675"/>
    <w:rsid w:val="00F17699"/>
    <w:rsid w:val="00F17714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B0"/>
    <w:rsid w:val="00F216FE"/>
    <w:rsid w:val="00F217BE"/>
    <w:rsid w:val="00F2181A"/>
    <w:rsid w:val="00F2198D"/>
    <w:rsid w:val="00F219D5"/>
    <w:rsid w:val="00F21AD7"/>
    <w:rsid w:val="00F21C69"/>
    <w:rsid w:val="00F21EB7"/>
    <w:rsid w:val="00F21F03"/>
    <w:rsid w:val="00F21F46"/>
    <w:rsid w:val="00F220FD"/>
    <w:rsid w:val="00F222B1"/>
    <w:rsid w:val="00F2243B"/>
    <w:rsid w:val="00F224F6"/>
    <w:rsid w:val="00F22511"/>
    <w:rsid w:val="00F225C1"/>
    <w:rsid w:val="00F2282F"/>
    <w:rsid w:val="00F228AB"/>
    <w:rsid w:val="00F22BE2"/>
    <w:rsid w:val="00F22E59"/>
    <w:rsid w:val="00F23072"/>
    <w:rsid w:val="00F23097"/>
    <w:rsid w:val="00F2339F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15"/>
    <w:rsid w:val="00F247AB"/>
    <w:rsid w:val="00F247FC"/>
    <w:rsid w:val="00F24983"/>
    <w:rsid w:val="00F24986"/>
    <w:rsid w:val="00F24995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943"/>
    <w:rsid w:val="00F26C33"/>
    <w:rsid w:val="00F26CE8"/>
    <w:rsid w:val="00F26FFE"/>
    <w:rsid w:val="00F27099"/>
    <w:rsid w:val="00F2710C"/>
    <w:rsid w:val="00F271AD"/>
    <w:rsid w:val="00F2745B"/>
    <w:rsid w:val="00F27880"/>
    <w:rsid w:val="00F2795E"/>
    <w:rsid w:val="00F27A14"/>
    <w:rsid w:val="00F27AC0"/>
    <w:rsid w:val="00F27B4A"/>
    <w:rsid w:val="00F27DA3"/>
    <w:rsid w:val="00F27E2F"/>
    <w:rsid w:val="00F27E36"/>
    <w:rsid w:val="00F30001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AA"/>
    <w:rsid w:val="00F327E2"/>
    <w:rsid w:val="00F32F7D"/>
    <w:rsid w:val="00F33454"/>
    <w:rsid w:val="00F33782"/>
    <w:rsid w:val="00F337A1"/>
    <w:rsid w:val="00F33BAE"/>
    <w:rsid w:val="00F33C3A"/>
    <w:rsid w:val="00F33C74"/>
    <w:rsid w:val="00F33D73"/>
    <w:rsid w:val="00F33DD3"/>
    <w:rsid w:val="00F341D3"/>
    <w:rsid w:val="00F34211"/>
    <w:rsid w:val="00F3437D"/>
    <w:rsid w:val="00F343D7"/>
    <w:rsid w:val="00F3453A"/>
    <w:rsid w:val="00F345BA"/>
    <w:rsid w:val="00F346E5"/>
    <w:rsid w:val="00F34B3A"/>
    <w:rsid w:val="00F34BAD"/>
    <w:rsid w:val="00F34D1B"/>
    <w:rsid w:val="00F34F21"/>
    <w:rsid w:val="00F34F64"/>
    <w:rsid w:val="00F3521D"/>
    <w:rsid w:val="00F35683"/>
    <w:rsid w:val="00F35738"/>
    <w:rsid w:val="00F3581C"/>
    <w:rsid w:val="00F35B69"/>
    <w:rsid w:val="00F35C17"/>
    <w:rsid w:val="00F35D2C"/>
    <w:rsid w:val="00F35DB5"/>
    <w:rsid w:val="00F36718"/>
    <w:rsid w:val="00F36733"/>
    <w:rsid w:val="00F367BA"/>
    <w:rsid w:val="00F368DC"/>
    <w:rsid w:val="00F36C9C"/>
    <w:rsid w:val="00F36E35"/>
    <w:rsid w:val="00F36F71"/>
    <w:rsid w:val="00F36FBC"/>
    <w:rsid w:val="00F37A36"/>
    <w:rsid w:val="00F37B36"/>
    <w:rsid w:val="00F40036"/>
    <w:rsid w:val="00F4018E"/>
    <w:rsid w:val="00F402B8"/>
    <w:rsid w:val="00F402CE"/>
    <w:rsid w:val="00F4078B"/>
    <w:rsid w:val="00F408C9"/>
    <w:rsid w:val="00F409B2"/>
    <w:rsid w:val="00F40BE6"/>
    <w:rsid w:val="00F40C58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6FF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31"/>
    <w:rsid w:val="00F42E61"/>
    <w:rsid w:val="00F43241"/>
    <w:rsid w:val="00F43257"/>
    <w:rsid w:val="00F43606"/>
    <w:rsid w:val="00F4362C"/>
    <w:rsid w:val="00F4365F"/>
    <w:rsid w:val="00F43B51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A53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CB4"/>
    <w:rsid w:val="00F45E2F"/>
    <w:rsid w:val="00F45F6A"/>
    <w:rsid w:val="00F45F73"/>
    <w:rsid w:val="00F4607D"/>
    <w:rsid w:val="00F460DB"/>
    <w:rsid w:val="00F460E9"/>
    <w:rsid w:val="00F4615F"/>
    <w:rsid w:val="00F46346"/>
    <w:rsid w:val="00F467A3"/>
    <w:rsid w:val="00F46848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DC7"/>
    <w:rsid w:val="00F47F63"/>
    <w:rsid w:val="00F47F70"/>
    <w:rsid w:val="00F5011C"/>
    <w:rsid w:val="00F50214"/>
    <w:rsid w:val="00F50253"/>
    <w:rsid w:val="00F5036C"/>
    <w:rsid w:val="00F50497"/>
    <w:rsid w:val="00F50589"/>
    <w:rsid w:val="00F50A8A"/>
    <w:rsid w:val="00F50AEE"/>
    <w:rsid w:val="00F50B54"/>
    <w:rsid w:val="00F50D59"/>
    <w:rsid w:val="00F50E4F"/>
    <w:rsid w:val="00F50F13"/>
    <w:rsid w:val="00F50FC7"/>
    <w:rsid w:val="00F51444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E9"/>
    <w:rsid w:val="00F522BA"/>
    <w:rsid w:val="00F52339"/>
    <w:rsid w:val="00F52439"/>
    <w:rsid w:val="00F52588"/>
    <w:rsid w:val="00F52965"/>
    <w:rsid w:val="00F52BBB"/>
    <w:rsid w:val="00F52BBE"/>
    <w:rsid w:val="00F52C23"/>
    <w:rsid w:val="00F52DFA"/>
    <w:rsid w:val="00F53151"/>
    <w:rsid w:val="00F53A7D"/>
    <w:rsid w:val="00F53A91"/>
    <w:rsid w:val="00F53BED"/>
    <w:rsid w:val="00F53E29"/>
    <w:rsid w:val="00F53E99"/>
    <w:rsid w:val="00F542DC"/>
    <w:rsid w:val="00F544A4"/>
    <w:rsid w:val="00F545FF"/>
    <w:rsid w:val="00F54736"/>
    <w:rsid w:val="00F548E5"/>
    <w:rsid w:val="00F54A09"/>
    <w:rsid w:val="00F54C8B"/>
    <w:rsid w:val="00F54D92"/>
    <w:rsid w:val="00F550BF"/>
    <w:rsid w:val="00F553CA"/>
    <w:rsid w:val="00F553E6"/>
    <w:rsid w:val="00F556BB"/>
    <w:rsid w:val="00F55758"/>
    <w:rsid w:val="00F55851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57C86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174"/>
    <w:rsid w:val="00F613E5"/>
    <w:rsid w:val="00F614ED"/>
    <w:rsid w:val="00F6165F"/>
    <w:rsid w:val="00F61975"/>
    <w:rsid w:val="00F61983"/>
    <w:rsid w:val="00F61BE8"/>
    <w:rsid w:val="00F61CDA"/>
    <w:rsid w:val="00F61E03"/>
    <w:rsid w:val="00F6222C"/>
    <w:rsid w:val="00F6242D"/>
    <w:rsid w:val="00F625F6"/>
    <w:rsid w:val="00F62693"/>
    <w:rsid w:val="00F62806"/>
    <w:rsid w:val="00F629FC"/>
    <w:rsid w:val="00F62C33"/>
    <w:rsid w:val="00F62DEE"/>
    <w:rsid w:val="00F62EB6"/>
    <w:rsid w:val="00F6310B"/>
    <w:rsid w:val="00F63523"/>
    <w:rsid w:val="00F635C6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AB7"/>
    <w:rsid w:val="00F64B88"/>
    <w:rsid w:val="00F651B2"/>
    <w:rsid w:val="00F65440"/>
    <w:rsid w:val="00F656E4"/>
    <w:rsid w:val="00F65AD6"/>
    <w:rsid w:val="00F65EDB"/>
    <w:rsid w:val="00F66054"/>
    <w:rsid w:val="00F6614E"/>
    <w:rsid w:val="00F6617A"/>
    <w:rsid w:val="00F6637C"/>
    <w:rsid w:val="00F664AD"/>
    <w:rsid w:val="00F664D3"/>
    <w:rsid w:val="00F66A9F"/>
    <w:rsid w:val="00F66E89"/>
    <w:rsid w:val="00F671D3"/>
    <w:rsid w:val="00F67213"/>
    <w:rsid w:val="00F6731F"/>
    <w:rsid w:val="00F67377"/>
    <w:rsid w:val="00F673B1"/>
    <w:rsid w:val="00F6791E"/>
    <w:rsid w:val="00F67987"/>
    <w:rsid w:val="00F679CA"/>
    <w:rsid w:val="00F679D5"/>
    <w:rsid w:val="00F67A47"/>
    <w:rsid w:val="00F67D2B"/>
    <w:rsid w:val="00F70228"/>
    <w:rsid w:val="00F7025D"/>
    <w:rsid w:val="00F70695"/>
    <w:rsid w:val="00F708FB"/>
    <w:rsid w:val="00F70BFA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981"/>
    <w:rsid w:val="00F71EA4"/>
    <w:rsid w:val="00F72002"/>
    <w:rsid w:val="00F720D5"/>
    <w:rsid w:val="00F7212C"/>
    <w:rsid w:val="00F722E5"/>
    <w:rsid w:val="00F72320"/>
    <w:rsid w:val="00F724A4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B2"/>
    <w:rsid w:val="00F73543"/>
    <w:rsid w:val="00F739A5"/>
    <w:rsid w:val="00F739D1"/>
    <w:rsid w:val="00F73A50"/>
    <w:rsid w:val="00F73A65"/>
    <w:rsid w:val="00F73D18"/>
    <w:rsid w:val="00F73DAF"/>
    <w:rsid w:val="00F73E27"/>
    <w:rsid w:val="00F73E48"/>
    <w:rsid w:val="00F73ECB"/>
    <w:rsid w:val="00F74066"/>
    <w:rsid w:val="00F74785"/>
    <w:rsid w:val="00F74B27"/>
    <w:rsid w:val="00F74DCB"/>
    <w:rsid w:val="00F74DEC"/>
    <w:rsid w:val="00F7504F"/>
    <w:rsid w:val="00F7515B"/>
    <w:rsid w:val="00F751F1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906"/>
    <w:rsid w:val="00F76AD1"/>
    <w:rsid w:val="00F76B1F"/>
    <w:rsid w:val="00F76B54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8B5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84"/>
    <w:rsid w:val="00F8156B"/>
    <w:rsid w:val="00F81795"/>
    <w:rsid w:val="00F819F7"/>
    <w:rsid w:val="00F81A36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762"/>
    <w:rsid w:val="00F82A83"/>
    <w:rsid w:val="00F82DBC"/>
    <w:rsid w:val="00F82E57"/>
    <w:rsid w:val="00F82F6E"/>
    <w:rsid w:val="00F82FE4"/>
    <w:rsid w:val="00F830E2"/>
    <w:rsid w:val="00F831A3"/>
    <w:rsid w:val="00F8324E"/>
    <w:rsid w:val="00F832B0"/>
    <w:rsid w:val="00F832B1"/>
    <w:rsid w:val="00F832D2"/>
    <w:rsid w:val="00F832EC"/>
    <w:rsid w:val="00F834DB"/>
    <w:rsid w:val="00F8351E"/>
    <w:rsid w:val="00F83764"/>
    <w:rsid w:val="00F83EA2"/>
    <w:rsid w:val="00F83FB7"/>
    <w:rsid w:val="00F84002"/>
    <w:rsid w:val="00F84133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BF0"/>
    <w:rsid w:val="00F85C11"/>
    <w:rsid w:val="00F85C38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94A"/>
    <w:rsid w:val="00F90B26"/>
    <w:rsid w:val="00F911D7"/>
    <w:rsid w:val="00F91251"/>
    <w:rsid w:val="00F9147B"/>
    <w:rsid w:val="00F914F7"/>
    <w:rsid w:val="00F91563"/>
    <w:rsid w:val="00F916B2"/>
    <w:rsid w:val="00F916BD"/>
    <w:rsid w:val="00F91705"/>
    <w:rsid w:val="00F91A46"/>
    <w:rsid w:val="00F92271"/>
    <w:rsid w:val="00F9239B"/>
    <w:rsid w:val="00F923A0"/>
    <w:rsid w:val="00F925A7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3F72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BE"/>
    <w:rsid w:val="00F951C9"/>
    <w:rsid w:val="00F95578"/>
    <w:rsid w:val="00F955BF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A56"/>
    <w:rsid w:val="00F97B5F"/>
    <w:rsid w:val="00F97E30"/>
    <w:rsid w:val="00F97EDF"/>
    <w:rsid w:val="00F97FB3"/>
    <w:rsid w:val="00FA00AC"/>
    <w:rsid w:val="00FA0114"/>
    <w:rsid w:val="00FA0115"/>
    <w:rsid w:val="00FA011D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4B2"/>
    <w:rsid w:val="00FA1691"/>
    <w:rsid w:val="00FA18E8"/>
    <w:rsid w:val="00FA197C"/>
    <w:rsid w:val="00FA1BF8"/>
    <w:rsid w:val="00FA1D69"/>
    <w:rsid w:val="00FA1DA8"/>
    <w:rsid w:val="00FA1E78"/>
    <w:rsid w:val="00FA1F5B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3A7"/>
    <w:rsid w:val="00FA446A"/>
    <w:rsid w:val="00FA45E0"/>
    <w:rsid w:val="00FA4916"/>
    <w:rsid w:val="00FA4AC7"/>
    <w:rsid w:val="00FA50BC"/>
    <w:rsid w:val="00FA5295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92C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55"/>
    <w:rsid w:val="00FA7C85"/>
    <w:rsid w:val="00FA7DDA"/>
    <w:rsid w:val="00FA7F1E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19"/>
    <w:rsid w:val="00FB12C1"/>
    <w:rsid w:val="00FB1529"/>
    <w:rsid w:val="00FB1568"/>
    <w:rsid w:val="00FB18E8"/>
    <w:rsid w:val="00FB1991"/>
    <w:rsid w:val="00FB1AE0"/>
    <w:rsid w:val="00FB1AE8"/>
    <w:rsid w:val="00FB1C2C"/>
    <w:rsid w:val="00FB1F16"/>
    <w:rsid w:val="00FB23A8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A97"/>
    <w:rsid w:val="00FB3AAE"/>
    <w:rsid w:val="00FB3B16"/>
    <w:rsid w:val="00FB3D90"/>
    <w:rsid w:val="00FB3DC5"/>
    <w:rsid w:val="00FB3EB4"/>
    <w:rsid w:val="00FB3EF9"/>
    <w:rsid w:val="00FB40A8"/>
    <w:rsid w:val="00FB4116"/>
    <w:rsid w:val="00FB4126"/>
    <w:rsid w:val="00FB435F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609A"/>
    <w:rsid w:val="00FB64F7"/>
    <w:rsid w:val="00FB66DA"/>
    <w:rsid w:val="00FB66F6"/>
    <w:rsid w:val="00FB6CF7"/>
    <w:rsid w:val="00FB6F03"/>
    <w:rsid w:val="00FB6F4F"/>
    <w:rsid w:val="00FB732C"/>
    <w:rsid w:val="00FB7556"/>
    <w:rsid w:val="00FB784A"/>
    <w:rsid w:val="00FB7A57"/>
    <w:rsid w:val="00FB7AE6"/>
    <w:rsid w:val="00FB7B3C"/>
    <w:rsid w:val="00FB7B48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9A1"/>
    <w:rsid w:val="00FC09AF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085"/>
    <w:rsid w:val="00FC2171"/>
    <w:rsid w:val="00FC243F"/>
    <w:rsid w:val="00FC2564"/>
    <w:rsid w:val="00FC2994"/>
    <w:rsid w:val="00FC2A36"/>
    <w:rsid w:val="00FC2A6A"/>
    <w:rsid w:val="00FC2BCE"/>
    <w:rsid w:val="00FC2E3D"/>
    <w:rsid w:val="00FC320D"/>
    <w:rsid w:val="00FC33E4"/>
    <w:rsid w:val="00FC38A9"/>
    <w:rsid w:val="00FC3D43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28E"/>
    <w:rsid w:val="00FC52B1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0F"/>
    <w:rsid w:val="00FC6A5E"/>
    <w:rsid w:val="00FC6AE8"/>
    <w:rsid w:val="00FC6BC5"/>
    <w:rsid w:val="00FC70D8"/>
    <w:rsid w:val="00FC7253"/>
    <w:rsid w:val="00FC7405"/>
    <w:rsid w:val="00FC7512"/>
    <w:rsid w:val="00FC75B5"/>
    <w:rsid w:val="00FC7831"/>
    <w:rsid w:val="00FC7B9F"/>
    <w:rsid w:val="00FD0226"/>
    <w:rsid w:val="00FD0491"/>
    <w:rsid w:val="00FD0A47"/>
    <w:rsid w:val="00FD0B3A"/>
    <w:rsid w:val="00FD0B65"/>
    <w:rsid w:val="00FD0BC6"/>
    <w:rsid w:val="00FD0D64"/>
    <w:rsid w:val="00FD0DC1"/>
    <w:rsid w:val="00FD1246"/>
    <w:rsid w:val="00FD144F"/>
    <w:rsid w:val="00FD1678"/>
    <w:rsid w:val="00FD1753"/>
    <w:rsid w:val="00FD18B1"/>
    <w:rsid w:val="00FD1E3E"/>
    <w:rsid w:val="00FD1FB6"/>
    <w:rsid w:val="00FD1FB9"/>
    <w:rsid w:val="00FD2071"/>
    <w:rsid w:val="00FD20E9"/>
    <w:rsid w:val="00FD228D"/>
    <w:rsid w:val="00FD232A"/>
    <w:rsid w:val="00FD26FC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1AA"/>
    <w:rsid w:val="00FD5627"/>
    <w:rsid w:val="00FD5888"/>
    <w:rsid w:val="00FD5A02"/>
    <w:rsid w:val="00FD5B27"/>
    <w:rsid w:val="00FD5C87"/>
    <w:rsid w:val="00FD5E94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79B"/>
    <w:rsid w:val="00FD7861"/>
    <w:rsid w:val="00FD797F"/>
    <w:rsid w:val="00FD79BF"/>
    <w:rsid w:val="00FD7A0F"/>
    <w:rsid w:val="00FD7AD7"/>
    <w:rsid w:val="00FD7B0D"/>
    <w:rsid w:val="00FD7CE1"/>
    <w:rsid w:val="00FD7D20"/>
    <w:rsid w:val="00FE03D4"/>
    <w:rsid w:val="00FE048A"/>
    <w:rsid w:val="00FE0680"/>
    <w:rsid w:val="00FE07FE"/>
    <w:rsid w:val="00FE09DF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B5F"/>
    <w:rsid w:val="00FE3CEE"/>
    <w:rsid w:val="00FE3CFB"/>
    <w:rsid w:val="00FE3E13"/>
    <w:rsid w:val="00FE3EAD"/>
    <w:rsid w:val="00FE3F37"/>
    <w:rsid w:val="00FE404F"/>
    <w:rsid w:val="00FE45DA"/>
    <w:rsid w:val="00FE486E"/>
    <w:rsid w:val="00FE4877"/>
    <w:rsid w:val="00FE4CC3"/>
    <w:rsid w:val="00FE4F5D"/>
    <w:rsid w:val="00FE5067"/>
    <w:rsid w:val="00FE510C"/>
    <w:rsid w:val="00FE51D9"/>
    <w:rsid w:val="00FE541F"/>
    <w:rsid w:val="00FE5486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6DE7"/>
    <w:rsid w:val="00FE6E97"/>
    <w:rsid w:val="00FE6F9C"/>
    <w:rsid w:val="00FE711F"/>
    <w:rsid w:val="00FE71FD"/>
    <w:rsid w:val="00FE7321"/>
    <w:rsid w:val="00FE790E"/>
    <w:rsid w:val="00FE79EA"/>
    <w:rsid w:val="00FE7DF9"/>
    <w:rsid w:val="00FF024B"/>
    <w:rsid w:val="00FF0313"/>
    <w:rsid w:val="00FF06A1"/>
    <w:rsid w:val="00FF06D0"/>
    <w:rsid w:val="00FF07A2"/>
    <w:rsid w:val="00FF09A1"/>
    <w:rsid w:val="00FF0AA2"/>
    <w:rsid w:val="00FF0BFE"/>
    <w:rsid w:val="00FF0EFF"/>
    <w:rsid w:val="00FF0FAA"/>
    <w:rsid w:val="00FF101E"/>
    <w:rsid w:val="00FF1026"/>
    <w:rsid w:val="00FF1041"/>
    <w:rsid w:val="00FF12A5"/>
    <w:rsid w:val="00FF12F2"/>
    <w:rsid w:val="00FF162E"/>
    <w:rsid w:val="00FF174B"/>
    <w:rsid w:val="00FF17FE"/>
    <w:rsid w:val="00FF18FB"/>
    <w:rsid w:val="00FF1A67"/>
    <w:rsid w:val="00FF1AC4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2D3C"/>
    <w:rsid w:val="00FF300B"/>
    <w:rsid w:val="00FF3102"/>
    <w:rsid w:val="00FF3464"/>
    <w:rsid w:val="00FF3A1E"/>
    <w:rsid w:val="00FF3C52"/>
    <w:rsid w:val="00FF3C54"/>
    <w:rsid w:val="00FF3DDD"/>
    <w:rsid w:val="00FF41A2"/>
    <w:rsid w:val="00FF41C2"/>
    <w:rsid w:val="00FF4515"/>
    <w:rsid w:val="00FF4563"/>
    <w:rsid w:val="00FF46F4"/>
    <w:rsid w:val="00FF47E6"/>
    <w:rsid w:val="00FF47F9"/>
    <w:rsid w:val="00FF4B8D"/>
    <w:rsid w:val="00FF529B"/>
    <w:rsid w:val="00FF52F2"/>
    <w:rsid w:val="00FF5396"/>
    <w:rsid w:val="00FF54C7"/>
    <w:rsid w:val="00FF551C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739"/>
    <w:rsid w:val="00FF7C7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8D96C15-8861-40AB-B2D8-4D4E9E47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8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1E69-3CD9-4398-870F-CC230E3B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425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Waritha, Pornphatang</dc:creator>
  <cp:keywords/>
  <dc:description/>
  <cp:lastModifiedBy>Somjai, Nigonyanont</cp:lastModifiedBy>
  <cp:revision>3</cp:revision>
  <cp:lastPrinted>2020-11-11T08:06:00Z</cp:lastPrinted>
  <dcterms:created xsi:type="dcterms:W3CDTF">2020-11-12T06:14:00Z</dcterms:created>
  <dcterms:modified xsi:type="dcterms:W3CDTF">2020-11-12T06:19:00Z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_DocHome">
    <vt:i4>-333841978</vt:i4>
  </property>
</Properties>
</file>